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88671" w14:textId="77777777" w:rsidR="00117B13" w:rsidRPr="00E50A6D" w:rsidRDefault="00117B13" w:rsidP="00D44F84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E50A6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8D23CA" w:rsidRPr="00E50A6D">
        <w:rPr>
          <w:rFonts w:ascii="Angsana New" w:hAnsi="Angsana New" w:hint="cs"/>
          <w:b/>
          <w:bCs/>
          <w:sz w:val="32"/>
          <w:szCs w:val="32"/>
          <w:cs/>
        </w:rPr>
        <w:t>คัมเวล คอร์ปอเรชั่น</w:t>
      </w:r>
      <w:r w:rsidRPr="00E50A6D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A20ED" w:rsidRPr="00E50A6D">
        <w:rPr>
          <w:rFonts w:ascii="Angsana New" w:hAnsi="Angsana New"/>
          <w:b/>
          <w:bCs/>
          <w:sz w:val="32"/>
          <w:szCs w:val="32"/>
        </w:rPr>
        <w:t xml:space="preserve"> </w:t>
      </w:r>
      <w:r w:rsidR="003B1163" w:rsidRPr="00E50A6D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4A20ED" w:rsidRPr="00E50A6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9BA70F9" w14:textId="77777777" w:rsidR="00117B13" w:rsidRPr="00E50A6D" w:rsidRDefault="00117B13" w:rsidP="00D44F84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50A6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08CC4B7" w14:textId="0DA7B534" w:rsidR="00117B13" w:rsidRPr="00E50A6D" w:rsidRDefault="00457D84" w:rsidP="00D44F84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E50A6D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สำหรับปีสิ้นสุดวันที่</w:t>
      </w:r>
      <w:r w:rsidR="00117B13" w:rsidRPr="00E50A6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117B13" w:rsidRPr="00E50A6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E50A6D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ธันวาคม</w:t>
      </w:r>
      <w:r w:rsidR="00117B13" w:rsidRPr="00E50A6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117B13" w:rsidRPr="00E50A6D"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8D23CA" w:rsidRPr="00E50A6D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2E3274">
        <w:rPr>
          <w:rFonts w:ascii="Angsana New" w:hAnsi="Angsana New" w:hint="cs"/>
          <w:b/>
          <w:bCs/>
          <w:sz w:val="32"/>
          <w:szCs w:val="32"/>
          <w:cs/>
          <w:lang w:val="en-US"/>
        </w:rPr>
        <w:t>5</w:t>
      </w:r>
    </w:p>
    <w:p w14:paraId="63638C86" w14:textId="77777777" w:rsidR="004A5132" w:rsidRPr="00E50A6D" w:rsidRDefault="0029555F" w:rsidP="00125688">
      <w:pPr>
        <w:numPr>
          <w:ilvl w:val="0"/>
          <w:numId w:val="3"/>
        </w:numPr>
        <w:tabs>
          <w:tab w:val="left" w:pos="513"/>
          <w:tab w:val="decimal" w:pos="7920"/>
        </w:tabs>
        <w:spacing w:before="12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E50A6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7D12EE2E" w14:textId="77777777" w:rsidR="007172E2" w:rsidRPr="00E50A6D" w:rsidRDefault="004A5132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บริษัท </w:t>
      </w:r>
      <w:r w:rsidR="00993283" w:rsidRPr="00E50A6D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E50A6D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3B1163" w:rsidRPr="00E50A6D">
        <w:rPr>
          <w:rFonts w:ascii="Angsana New" w:hAnsi="Angsana New"/>
          <w:sz w:val="30"/>
          <w:szCs w:val="30"/>
          <w:cs/>
        </w:rPr>
        <w:t xml:space="preserve">(มหาชน) </w:t>
      </w:r>
      <w:r w:rsidR="00117B13" w:rsidRPr="00E50A6D">
        <w:rPr>
          <w:rFonts w:ascii="Angsana New" w:hAnsi="Angsana New" w:hint="cs"/>
          <w:sz w:val="30"/>
          <w:szCs w:val="30"/>
          <w:cs/>
        </w:rPr>
        <w:t>(</w:t>
      </w:r>
      <w:r w:rsidR="007172E2" w:rsidRPr="00E50A6D">
        <w:rPr>
          <w:rFonts w:ascii="Angsana New" w:hAnsi="Angsana New"/>
          <w:sz w:val="30"/>
          <w:szCs w:val="30"/>
        </w:rPr>
        <w:t>“</w:t>
      </w:r>
      <w:r w:rsidR="007172E2" w:rsidRPr="00E50A6D">
        <w:rPr>
          <w:rFonts w:ascii="Angsana New" w:hAnsi="Angsana New"/>
          <w:sz w:val="30"/>
          <w:szCs w:val="30"/>
          <w:cs/>
        </w:rPr>
        <w:t>บริษัท</w:t>
      </w:r>
      <w:r w:rsidR="00117B13" w:rsidRPr="00E50A6D">
        <w:rPr>
          <w:rFonts w:ascii="Angsana New" w:hAnsi="Angsana New" w:hint="cs"/>
          <w:sz w:val="30"/>
          <w:szCs w:val="30"/>
          <w:cs/>
        </w:rPr>
        <w:t>ฯ</w:t>
      </w:r>
      <w:r w:rsidR="007172E2" w:rsidRPr="00E50A6D">
        <w:rPr>
          <w:rFonts w:ascii="Angsana New" w:hAnsi="Angsana New"/>
          <w:sz w:val="30"/>
          <w:szCs w:val="30"/>
        </w:rPr>
        <w:t>”</w:t>
      </w:r>
      <w:r w:rsidR="00117B13" w:rsidRPr="00E50A6D">
        <w:rPr>
          <w:rFonts w:ascii="Angsana New" w:hAnsi="Angsana New" w:hint="cs"/>
          <w:sz w:val="30"/>
          <w:szCs w:val="30"/>
          <w:cs/>
        </w:rPr>
        <w:t>)</w:t>
      </w:r>
      <w:r w:rsidR="00EC1120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E50A6D">
        <w:rPr>
          <w:rFonts w:ascii="Angsana New" w:hAnsi="Angsana New"/>
          <w:sz w:val="30"/>
          <w:szCs w:val="30"/>
          <w:cs/>
        </w:rPr>
        <w:t>เป็นนิต</w:t>
      </w:r>
      <w:r w:rsidR="00242B1F" w:rsidRPr="00E50A6D">
        <w:rPr>
          <w:rFonts w:ascii="Angsana New" w:hAnsi="Angsana New"/>
          <w:sz w:val="30"/>
          <w:szCs w:val="30"/>
          <w:cs/>
        </w:rPr>
        <w:t>ิบุคคลที่</w:t>
      </w:r>
      <w:r w:rsidR="00993283" w:rsidRPr="00E50A6D">
        <w:rPr>
          <w:rFonts w:ascii="Angsana New" w:hAnsi="Angsana New" w:hint="cs"/>
          <w:sz w:val="30"/>
          <w:szCs w:val="30"/>
          <w:cs/>
        </w:rPr>
        <w:t>จดทะเบียนและ</w:t>
      </w:r>
      <w:r w:rsidR="00242B1F" w:rsidRPr="00E50A6D">
        <w:rPr>
          <w:rFonts w:ascii="Angsana New" w:hAnsi="Angsana New"/>
          <w:sz w:val="30"/>
          <w:szCs w:val="30"/>
          <w:cs/>
        </w:rPr>
        <w:t>จัดตั้งขึ้นในประเทศไทย</w:t>
      </w:r>
      <w:r w:rsidR="007172E2" w:rsidRPr="00E50A6D">
        <w:rPr>
          <w:rFonts w:ascii="Angsana New" w:hAnsi="Angsana New"/>
          <w:sz w:val="30"/>
          <w:szCs w:val="30"/>
          <w:cs/>
        </w:rPr>
        <w:t xml:space="preserve"> </w:t>
      </w:r>
      <w:r w:rsidR="00993283" w:rsidRPr="00E50A6D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43B63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993283" w:rsidRPr="00E50A6D">
        <w:rPr>
          <w:rFonts w:ascii="Angsana New" w:hAnsi="Angsana New"/>
          <w:sz w:val="30"/>
          <w:szCs w:val="30"/>
          <w:lang w:val="en-US"/>
        </w:rPr>
        <w:t xml:space="preserve">7 </w:t>
      </w:r>
      <w:r w:rsidR="00993283" w:rsidRPr="00E50A6D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993283" w:rsidRPr="00E50A6D">
        <w:rPr>
          <w:rFonts w:ascii="Angsana New" w:hAnsi="Angsana New"/>
          <w:sz w:val="30"/>
          <w:szCs w:val="30"/>
          <w:lang w:val="en-US"/>
        </w:rPr>
        <w:t xml:space="preserve">2542 </w:t>
      </w:r>
      <w:r w:rsidR="007172E2" w:rsidRPr="00E50A6D">
        <w:rPr>
          <w:rFonts w:ascii="Angsana New" w:hAnsi="Angsana New"/>
          <w:sz w:val="30"/>
          <w:szCs w:val="30"/>
          <w:cs/>
        </w:rPr>
        <w:t>และ</w:t>
      </w:r>
      <w:r w:rsidR="00BE498E" w:rsidRPr="00E50A6D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582AF9" w:rsidRPr="00E50A6D">
        <w:rPr>
          <w:rFonts w:ascii="Angsana New" w:hAnsi="Angsana New" w:hint="cs"/>
          <w:sz w:val="30"/>
          <w:szCs w:val="30"/>
          <w:cs/>
        </w:rPr>
        <w:t xml:space="preserve">  </w:t>
      </w:r>
      <w:r w:rsidR="007172E2" w:rsidRPr="00E50A6D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117B13" w:rsidRPr="00E50A6D">
        <w:rPr>
          <w:rFonts w:ascii="Angsana New" w:hAnsi="Angsana New"/>
          <w:sz w:val="30"/>
          <w:szCs w:val="30"/>
          <w:lang w:val="en-US"/>
        </w:rPr>
        <w:t xml:space="preserve"> 100/3</w:t>
      </w:r>
      <w:r w:rsidR="00404440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743B63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A55B2E" w:rsidRPr="00E50A6D">
        <w:rPr>
          <w:rFonts w:ascii="Angsana New" w:hAnsi="Angsana New" w:hint="cs"/>
          <w:sz w:val="30"/>
          <w:szCs w:val="30"/>
          <w:cs/>
        </w:rPr>
        <w:t xml:space="preserve">ถนนเทศบาลสงเคราะห์ </w:t>
      </w:r>
      <w:r w:rsidR="003B1163" w:rsidRPr="00E50A6D">
        <w:rPr>
          <w:rFonts w:ascii="Angsana New" w:hAnsi="Angsana New"/>
          <w:sz w:val="30"/>
          <w:szCs w:val="30"/>
          <w:cs/>
        </w:rPr>
        <w:br/>
      </w:r>
      <w:r w:rsidR="00A55B2E" w:rsidRPr="00E50A6D">
        <w:rPr>
          <w:rFonts w:ascii="Angsana New" w:hAnsi="Angsana New" w:hint="cs"/>
          <w:sz w:val="30"/>
          <w:szCs w:val="30"/>
          <w:cs/>
        </w:rPr>
        <w:t>แขวงลาดยาว</w:t>
      </w:r>
      <w:r w:rsidR="003B1163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117B13" w:rsidRPr="00E50A6D">
        <w:rPr>
          <w:rFonts w:ascii="Angsana New" w:hAnsi="Angsana New" w:hint="cs"/>
          <w:sz w:val="30"/>
          <w:szCs w:val="30"/>
          <w:cs/>
        </w:rPr>
        <w:t>เขตจตุจักร จังหวัดกรุงเทพมหานคร</w:t>
      </w:r>
    </w:p>
    <w:p w14:paraId="5A48646E" w14:textId="77777777" w:rsidR="007172E2" w:rsidRPr="00E50A6D" w:rsidRDefault="00117B13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บริษัทฯ  มีสถานประกอบการ</w:t>
      </w:r>
      <w:r w:rsidRPr="00E50A6D">
        <w:rPr>
          <w:rFonts w:ascii="Angsana New" w:hAnsi="Angsana New" w:hint="cs"/>
          <w:sz w:val="30"/>
          <w:szCs w:val="30"/>
          <w:cs/>
        </w:rPr>
        <w:t xml:space="preserve"> (โรงงาน) ตั้งอยู่เลขที่ </w:t>
      </w:r>
      <w:r w:rsidRPr="00E50A6D">
        <w:rPr>
          <w:rFonts w:ascii="Angsana New" w:hAnsi="Angsana New"/>
          <w:sz w:val="30"/>
          <w:szCs w:val="30"/>
        </w:rPr>
        <w:t xml:space="preserve">26/2 </w:t>
      </w:r>
      <w:r w:rsidRPr="00E50A6D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E50A6D">
        <w:rPr>
          <w:rFonts w:ascii="Angsana New" w:hAnsi="Angsana New"/>
          <w:sz w:val="30"/>
          <w:szCs w:val="30"/>
        </w:rPr>
        <w:t xml:space="preserve">10 </w:t>
      </w:r>
      <w:r w:rsidRPr="00E50A6D">
        <w:rPr>
          <w:rFonts w:ascii="Angsana New" w:hAnsi="Angsana New" w:hint="cs"/>
          <w:sz w:val="30"/>
          <w:szCs w:val="30"/>
          <w:cs/>
        </w:rPr>
        <w:t>ตำบลบางเลน อำเภอบางใหญ่ จังหวัดนนทบุรี</w:t>
      </w:r>
    </w:p>
    <w:p w14:paraId="2641A468" w14:textId="77777777" w:rsidR="00A55B2E" w:rsidRPr="00E50A6D" w:rsidRDefault="003B1163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บริษัทฯ ได้แปรสภาพจากบริษัทจำกัดเป็นบริษัทมหาชนจำกัด ตามกฎหมายว่าด้วยบริษัทมหาชนจำกัด โดยบริษัทจดทะเบียนการแปรสภาพบริษัทและได้เปลี่ยนชื่อจากเดิม “บริษัท คัมเวล คอร์ปอเรชั่น จำกัด” เป็น “บริษัท คัมเวล คอร์ปอเรชั่น จำกัด (มหาชน)” กับกรมพัฒนาธุรกิจการค้า  กระทรวงพาณิชย์ แล้วเมื่อวันที่ </w:t>
      </w:r>
      <w:r w:rsidRPr="00E50A6D">
        <w:rPr>
          <w:rFonts w:ascii="Angsana New" w:hAnsi="Angsana New"/>
          <w:sz w:val="30"/>
          <w:szCs w:val="30"/>
        </w:rPr>
        <w:t>14</w:t>
      </w:r>
      <w:r w:rsidRPr="00E50A6D">
        <w:rPr>
          <w:rFonts w:ascii="Angsana New" w:hAnsi="Angsana New"/>
          <w:sz w:val="30"/>
          <w:szCs w:val="30"/>
          <w:cs/>
        </w:rPr>
        <w:t xml:space="preserve"> มีนาคม </w:t>
      </w:r>
      <w:r w:rsidRPr="00E50A6D">
        <w:rPr>
          <w:rFonts w:ascii="Angsana New" w:hAnsi="Angsana New"/>
          <w:sz w:val="30"/>
          <w:szCs w:val="30"/>
        </w:rPr>
        <w:t>2562</w:t>
      </w:r>
    </w:p>
    <w:p w14:paraId="3F4CF875" w14:textId="77777777" w:rsidR="0029555F" w:rsidRPr="00E50A6D" w:rsidRDefault="0029555F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E50A6D">
        <w:rPr>
          <w:rFonts w:ascii="Angsana New" w:hAnsi="Angsana New" w:hint="cs"/>
          <w:sz w:val="30"/>
          <w:szCs w:val="30"/>
          <w:cs/>
        </w:rPr>
        <w:t xml:space="preserve"> การผลิต และจำหน่าย</w:t>
      </w:r>
      <w:r w:rsidR="006623FA" w:rsidRPr="00E50A6D">
        <w:rPr>
          <w:rFonts w:ascii="Angsana New" w:hAnsi="Angsana New" w:hint="cs"/>
          <w:sz w:val="30"/>
          <w:szCs w:val="30"/>
          <w:cs/>
        </w:rPr>
        <w:t>อุปกรณ์ไฟฟ้า กราไฟต์</w:t>
      </w:r>
      <w:r w:rsidR="00117B13" w:rsidRPr="00E50A6D">
        <w:rPr>
          <w:rFonts w:ascii="Angsana New" w:hAnsi="Angsana New" w:hint="cs"/>
          <w:sz w:val="30"/>
          <w:szCs w:val="30"/>
          <w:cs/>
        </w:rPr>
        <w:t>โมลด์ ผงเชื่อมสายล่อฟ้าและสายดิน</w:t>
      </w:r>
    </w:p>
    <w:p w14:paraId="06E46FB5" w14:textId="7AA4818F" w:rsidR="00117B13" w:rsidRPr="00685A3E" w:rsidRDefault="00117B13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="006601AD" w:rsidRPr="00E50A6D">
        <w:rPr>
          <w:rFonts w:ascii="Angsana New" w:hAnsi="Angsana New" w:hint="cs"/>
          <w:sz w:val="30"/>
          <w:szCs w:val="30"/>
          <w:cs/>
        </w:rPr>
        <w:t>นายบุญศักดิ์  เกียรติจรูญเลิศ</w:t>
      </w:r>
      <w:r w:rsidRPr="00E50A6D">
        <w:rPr>
          <w:rFonts w:ascii="Angsana New" w:hAnsi="Angsana New"/>
          <w:sz w:val="30"/>
          <w:szCs w:val="30"/>
          <w:cs/>
        </w:rPr>
        <w:t xml:space="preserve"> (ถือหุ้นร้อย</w:t>
      </w:r>
      <w:r w:rsidRPr="00685A3E">
        <w:rPr>
          <w:rFonts w:ascii="Angsana New" w:hAnsi="Angsana New"/>
          <w:sz w:val="30"/>
          <w:szCs w:val="30"/>
          <w:cs/>
        </w:rPr>
        <w:t xml:space="preserve">ละ </w:t>
      </w:r>
      <w:r w:rsidR="002E3274" w:rsidRPr="00685A3E">
        <w:rPr>
          <w:rFonts w:ascii="Angsana New" w:hAnsi="Angsana New"/>
          <w:sz w:val="30"/>
          <w:szCs w:val="30"/>
        </w:rPr>
        <w:t>54.86</w:t>
      </w:r>
      <w:r w:rsidRPr="00685A3E">
        <w:rPr>
          <w:rFonts w:ascii="Angsana New" w:hAnsi="Angsana New"/>
          <w:sz w:val="30"/>
          <w:szCs w:val="30"/>
          <w:cs/>
        </w:rPr>
        <w:t>)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</w:p>
    <w:p w14:paraId="049E2602" w14:textId="77777777" w:rsidR="004A5132" w:rsidRPr="00E50A6D" w:rsidRDefault="00DA6614" w:rsidP="00D44F8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หลัก</w:t>
      </w:r>
      <w:r w:rsidR="00697B8B" w:rsidRPr="00E50A6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4224D77E" w14:textId="77777777" w:rsidR="00697937" w:rsidRPr="00EE7C5F" w:rsidRDefault="008803CA" w:rsidP="00881C8F">
      <w:pPr>
        <w:numPr>
          <w:ilvl w:val="0"/>
          <w:numId w:val="4"/>
        </w:numPr>
        <w:spacing w:line="240" w:lineRule="atLeas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8803CA">
        <w:rPr>
          <w:rFonts w:ascii="Angsana New" w:hAnsi="Angsana New"/>
          <w:sz w:val="30"/>
          <w:szCs w:val="30"/>
          <w:cs/>
        </w:rPr>
        <w:t>ง</w:t>
      </w:r>
      <w:r w:rsidRPr="00EE7C5F">
        <w:rPr>
          <w:rFonts w:ascii="Angsana New" w:hAnsi="Angsana New"/>
          <w:sz w:val="30"/>
          <w:szCs w:val="30"/>
          <w:cs/>
        </w:rPr>
        <w:t xml:space="preserve">บการเงินนี้จัดทำขึ้นตามมาตรฐานการรายงานทางการเงินที่กำหนดในพระราชบัญญัติวิชาชีพบัญชีพ.ศ. </w:t>
      </w:r>
      <w:r w:rsidRPr="00EE7C5F">
        <w:rPr>
          <w:rFonts w:ascii="Angsana New" w:hAnsi="Angsana New"/>
          <w:sz w:val="30"/>
          <w:szCs w:val="30"/>
        </w:rPr>
        <w:t>2547</w:t>
      </w:r>
      <w:r w:rsidRPr="00EE7C5F">
        <w:rPr>
          <w:rFonts w:ascii="Angsana New" w:hAnsi="Angsana New"/>
          <w:sz w:val="30"/>
          <w:szCs w:val="30"/>
          <w:cs/>
        </w:rPr>
        <w:t xml:space="preserve"> โดย</w:t>
      </w:r>
      <w:r w:rsidRPr="00EE7C5F">
        <w:rPr>
          <w:rFonts w:ascii="Angsana New" w:hAnsi="Angsana New" w:hint="cs"/>
          <w:sz w:val="30"/>
          <w:szCs w:val="30"/>
          <w:cs/>
        </w:rPr>
        <w:t>แ</w:t>
      </w:r>
      <w:r w:rsidRPr="00EE7C5F">
        <w:rPr>
          <w:rFonts w:ascii="Angsana New" w:hAnsi="Angsana New"/>
          <w:sz w:val="30"/>
          <w:szCs w:val="30"/>
          <w:cs/>
        </w:rPr>
        <w:t>สดงรายการในงบการเงินตามข้อกำหนดในประกาศกรมพัฒนาธุรกิจการค้า</w:t>
      </w:r>
      <w:r w:rsidRPr="00EE7C5F">
        <w:rPr>
          <w:rFonts w:ascii="Angsana New" w:hAnsi="Angsana New" w:hint="cs"/>
          <w:sz w:val="30"/>
          <w:szCs w:val="30"/>
          <w:cs/>
        </w:rPr>
        <w:t xml:space="preserve"> </w:t>
      </w:r>
      <w:r w:rsidRPr="00EE7C5F">
        <w:rPr>
          <w:rFonts w:ascii="Angsana New" w:hAnsi="Angsana New"/>
          <w:sz w:val="30"/>
          <w:szCs w:val="30"/>
          <w:cs/>
        </w:rPr>
        <w:t xml:space="preserve">ออกตามความในพระราชบัญญัติการบัญชี พ.ศ. </w:t>
      </w:r>
      <w:r w:rsidRPr="00EE7C5F">
        <w:rPr>
          <w:rFonts w:ascii="Angsana New" w:hAnsi="Angsana New"/>
          <w:sz w:val="30"/>
          <w:szCs w:val="30"/>
        </w:rPr>
        <w:t>2543</w:t>
      </w:r>
    </w:p>
    <w:p w14:paraId="1A6BE287" w14:textId="77777777" w:rsidR="005C7615" w:rsidRPr="00F10CFD" w:rsidRDefault="005C7615" w:rsidP="00881C8F">
      <w:pPr>
        <w:spacing w:line="240" w:lineRule="atLeast"/>
        <w:ind w:left="993"/>
        <w:jc w:val="thaiDistribute"/>
        <w:rPr>
          <w:rFonts w:ascii="Angsana New" w:hAnsi="Angsana New"/>
          <w:sz w:val="30"/>
          <w:szCs w:val="30"/>
          <w:lang w:val="en-US"/>
        </w:rPr>
      </w:pPr>
      <w:r w:rsidRPr="00EE7C5F">
        <w:rPr>
          <w:rFonts w:ascii="Angsana New" w:hAnsi="Angsana New"/>
          <w:sz w:val="30"/>
          <w:szCs w:val="30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ที่เกี่ยวข้อง</w:t>
      </w:r>
    </w:p>
    <w:p w14:paraId="37DE2225" w14:textId="77777777" w:rsidR="007228A9" w:rsidRPr="00EE7C5F" w:rsidRDefault="007228A9" w:rsidP="00881C8F">
      <w:pPr>
        <w:spacing w:line="240" w:lineRule="atLeast"/>
        <w:ind w:left="993"/>
        <w:jc w:val="thaiDistribute"/>
        <w:rPr>
          <w:rFonts w:ascii="Angsana New" w:hAnsi="Angsana New"/>
          <w:sz w:val="30"/>
          <w:szCs w:val="30"/>
        </w:rPr>
      </w:pPr>
      <w:r w:rsidRPr="00EE7C5F">
        <w:rPr>
          <w:rFonts w:ascii="Angsana New" w:hAnsi="Angsana New"/>
          <w:sz w:val="30"/>
          <w:szCs w:val="30"/>
          <w:cs/>
        </w:rPr>
        <w:t>งบการเงินฉบับภาษาไทยเป็นงบการเงินฉบับที่</w:t>
      </w:r>
      <w:r w:rsidR="00B71155">
        <w:rPr>
          <w:rFonts w:ascii="Angsana New" w:hAnsi="Angsana New" w:hint="cs"/>
          <w:sz w:val="30"/>
          <w:szCs w:val="30"/>
          <w:cs/>
        </w:rPr>
        <w:t>กลุ่ม</w:t>
      </w:r>
      <w:r w:rsidRPr="00EE7C5F">
        <w:rPr>
          <w:rFonts w:ascii="Angsana New" w:hAnsi="Angsana New"/>
          <w:sz w:val="30"/>
          <w:szCs w:val="30"/>
          <w:cs/>
        </w:rPr>
        <w:t>บริษัทฯ ใช้เป็นทางการตามกฎหมาย งบการเงินฉบับภาษาอังกฤษแปลจากงบการเงินฉบับภาษาไทยนี้</w:t>
      </w:r>
    </w:p>
    <w:p w14:paraId="5FD0BBC2" w14:textId="77777777" w:rsidR="007228A9" w:rsidRPr="00DE46BC" w:rsidRDefault="0044592B" w:rsidP="002E3274">
      <w:pPr>
        <w:spacing w:after="240" w:line="240" w:lineRule="atLeast"/>
        <w:ind w:left="993"/>
        <w:jc w:val="thaiDistribute"/>
        <w:rPr>
          <w:rFonts w:ascii="Angsana New" w:hAnsi="Angsana New"/>
          <w:sz w:val="30"/>
          <w:szCs w:val="30"/>
        </w:rPr>
      </w:pPr>
      <w:r w:rsidRPr="00DE46BC">
        <w:rPr>
          <w:rFonts w:ascii="Angsana New" w:hAnsi="Angsana New" w:hint="cs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</w:t>
      </w:r>
      <w:r w:rsidR="0070020D">
        <w:rPr>
          <w:rFonts w:ascii="Angsana New" w:hAnsi="Angsana New" w:hint="cs"/>
          <w:sz w:val="30"/>
          <w:szCs w:val="30"/>
          <w:cs/>
        </w:rPr>
        <w:t>กลุ่ม</w:t>
      </w:r>
      <w:r w:rsidRPr="00DE46BC">
        <w:rPr>
          <w:rFonts w:ascii="Angsana New" w:hAnsi="Angsana New" w:hint="cs"/>
          <w:sz w:val="30"/>
          <w:szCs w:val="30"/>
          <w:cs/>
        </w:rPr>
        <w:t>บริษัท</w:t>
      </w:r>
    </w:p>
    <w:p w14:paraId="4A38EF18" w14:textId="77777777" w:rsidR="00C80326" w:rsidRPr="00E50A6D" w:rsidRDefault="00C80326">
      <w:pPr>
        <w:numPr>
          <w:ilvl w:val="0"/>
          <w:numId w:val="28"/>
        </w:numPr>
        <w:spacing w:line="240" w:lineRule="atLeast"/>
        <w:ind w:left="1080" w:hanging="540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</w:p>
    <w:p w14:paraId="053936CD" w14:textId="77777777" w:rsidR="000A229D" w:rsidRPr="00E50A6D" w:rsidRDefault="000A229D" w:rsidP="00352FE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 คัมเวล คอร์ปอเรชั่น</w:t>
      </w:r>
      <w:r w:rsidRPr="00E50A6D">
        <w:rPr>
          <w:rFonts w:ascii="Angsana New" w:hAnsi="Angsana New"/>
          <w:sz w:val="30"/>
          <w:szCs w:val="30"/>
          <w:cs/>
        </w:rPr>
        <w:t xml:space="preserve"> จำกัด</w:t>
      </w:r>
      <w:r w:rsidR="003B1163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3B1163" w:rsidRPr="00E50A6D">
        <w:rPr>
          <w:rFonts w:ascii="Angsana New" w:hAnsi="Angsana New"/>
          <w:sz w:val="30"/>
          <w:szCs w:val="30"/>
          <w:cs/>
        </w:rPr>
        <w:t xml:space="preserve">(มหาชน) </w:t>
      </w:r>
      <w:r w:rsidRPr="00E50A6D">
        <w:rPr>
          <w:rFonts w:ascii="Angsana New" w:hAnsi="Angsana New"/>
          <w:sz w:val="30"/>
          <w:szCs w:val="30"/>
          <w:cs/>
        </w:rPr>
        <w:t xml:space="preserve"> (ซึ่งต่อไปนี้เรียกว่า “บริษัทฯ”)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เป็นบริษัทใหญ่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และงบการเงินบริษัทย่อยซึ่ง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 xml:space="preserve">บริษัท </w:t>
      </w:r>
      <w:r w:rsidRPr="00E50A6D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E50A6D">
        <w:rPr>
          <w:rFonts w:ascii="Angsana New" w:hAnsi="Angsana New"/>
          <w:sz w:val="30"/>
          <w:szCs w:val="30"/>
          <w:cs/>
        </w:rPr>
        <w:t xml:space="preserve"> จำกัด</w:t>
      </w:r>
      <w:r w:rsidR="003B1163" w:rsidRPr="00E50A6D">
        <w:rPr>
          <w:rFonts w:ascii="Angsana New" w:hAnsi="Angsana New"/>
          <w:sz w:val="30"/>
          <w:szCs w:val="30"/>
          <w:cs/>
        </w:rPr>
        <w:t xml:space="preserve">(มหาชน) </w:t>
      </w:r>
      <w:r w:rsidRPr="00E50A6D">
        <w:rPr>
          <w:rFonts w:ascii="Angsana New" w:hAnsi="Angsana New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(ซึ่งต่อไปนี้</w:t>
      </w:r>
      <w:r w:rsidR="00125688" w:rsidRPr="00E50A6D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E50A6D">
        <w:rPr>
          <w:rFonts w:ascii="Angsana New" w:hAnsi="Angsana New"/>
          <w:sz w:val="30"/>
          <w:szCs w:val="30"/>
          <w:cs/>
        </w:rPr>
        <w:t>รวมเรียกว่า “กลุ่มบริษัท”)</w:t>
      </w:r>
      <w:r w:rsidRPr="00E50A6D">
        <w:rPr>
          <w:rFonts w:ascii="Angsana New" w:hAnsi="Angsana New" w:hint="cs"/>
          <w:sz w:val="30"/>
          <w:szCs w:val="30"/>
          <w:cs/>
        </w:rPr>
        <w:t xml:space="preserve"> มี</w:t>
      </w:r>
      <w:r w:rsidRPr="00E50A6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640" w:type="dxa"/>
        <w:tblInd w:w="1170" w:type="dxa"/>
        <w:tblLook w:val="04A0" w:firstRow="1" w:lastRow="0" w:firstColumn="1" w:lastColumn="0" w:noHBand="0" w:noVBand="1"/>
      </w:tblPr>
      <w:tblGrid>
        <w:gridCol w:w="2790"/>
        <w:gridCol w:w="990"/>
        <w:gridCol w:w="1062"/>
        <w:gridCol w:w="270"/>
        <w:gridCol w:w="990"/>
        <w:gridCol w:w="2538"/>
      </w:tblGrid>
      <w:tr w:rsidR="000A229D" w:rsidRPr="00E50A6D" w14:paraId="21F6E1D3" w14:textId="77777777" w:rsidTr="00A32DA5">
        <w:tc>
          <w:tcPr>
            <w:tcW w:w="2790" w:type="dxa"/>
            <w:shd w:val="clear" w:color="auto" w:fill="auto"/>
          </w:tcPr>
          <w:p w14:paraId="7EF80A18" w14:textId="77777777" w:rsidR="000A229D" w:rsidRPr="00E50A6D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1" w:name="_Hlk4516789"/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CA840B2" w14:textId="77777777" w:rsidR="000A229D" w:rsidRPr="00E50A6D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2322" w:type="dxa"/>
            <w:gridSpan w:val="3"/>
            <w:shd w:val="clear" w:color="auto" w:fill="auto"/>
          </w:tcPr>
          <w:p w14:paraId="2DC69773" w14:textId="77777777" w:rsidR="000A229D" w:rsidRPr="00E50A6D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สัดส่วนการลงทุน (</w:t>
            </w:r>
            <w:r w:rsidRPr="00E50A6D">
              <w:rPr>
                <w:rFonts w:ascii="Angsana New" w:hAnsi="Angsana New"/>
                <w:sz w:val="24"/>
                <w:szCs w:val="24"/>
                <w:lang w:val="en-US"/>
              </w:rPr>
              <w:t>%)</w:t>
            </w:r>
          </w:p>
        </w:tc>
        <w:tc>
          <w:tcPr>
            <w:tcW w:w="2538" w:type="dxa"/>
            <w:shd w:val="clear" w:color="auto" w:fill="auto"/>
          </w:tcPr>
          <w:p w14:paraId="36ACE5C1" w14:textId="77777777" w:rsidR="000A229D" w:rsidRPr="00E50A6D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ประเภทธุรกิจ</w:t>
            </w:r>
          </w:p>
        </w:tc>
      </w:tr>
      <w:tr w:rsidR="008D64D8" w:rsidRPr="00E50A6D" w14:paraId="38233F1B" w14:textId="77777777" w:rsidTr="00A32DA5">
        <w:tc>
          <w:tcPr>
            <w:tcW w:w="2790" w:type="dxa"/>
            <w:shd w:val="clear" w:color="auto" w:fill="auto"/>
          </w:tcPr>
          <w:p w14:paraId="174224C9" w14:textId="77777777" w:rsidR="008D64D8" w:rsidRPr="00E50A6D" w:rsidRDefault="008D64D8" w:rsidP="008D64D8">
            <w:pPr>
              <w:pBdr>
                <w:bottom w:val="single" w:sz="4" w:space="1" w:color="auto"/>
              </w:pBd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89F149" w14:textId="77777777" w:rsidR="008D64D8" w:rsidRPr="00E50A6D" w:rsidRDefault="008D64D8" w:rsidP="008D64D8">
            <w:pPr>
              <w:pBdr>
                <w:bottom w:val="single" w:sz="4" w:space="1" w:color="auto"/>
              </w:pBd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49FA552F" w14:textId="3169F393" w:rsidR="008D64D8" w:rsidRPr="00E50A6D" w:rsidRDefault="008D64D8" w:rsidP="008D64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3A2D9D9" w14:textId="77777777" w:rsidR="008D64D8" w:rsidRPr="00E50A6D" w:rsidRDefault="008D64D8" w:rsidP="008D64D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98C1148" w14:textId="7E4979E5" w:rsidR="008D64D8" w:rsidRPr="00E50A6D" w:rsidRDefault="008D64D8" w:rsidP="008D64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538" w:type="dxa"/>
            <w:shd w:val="clear" w:color="auto" w:fill="auto"/>
          </w:tcPr>
          <w:p w14:paraId="4D7FBA84" w14:textId="77777777" w:rsidR="008D64D8" w:rsidRPr="00E50A6D" w:rsidRDefault="008D64D8" w:rsidP="008D64D8">
            <w:pPr>
              <w:pBdr>
                <w:bottom w:val="single" w:sz="4" w:space="1" w:color="auto"/>
              </w:pBd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D64D8" w:rsidRPr="00E50A6D" w14:paraId="0966F580" w14:textId="77777777" w:rsidTr="00A32DA5">
        <w:tc>
          <w:tcPr>
            <w:tcW w:w="2790" w:type="dxa"/>
            <w:shd w:val="clear" w:color="auto" w:fill="auto"/>
          </w:tcPr>
          <w:p w14:paraId="53869474" w14:textId="77777777" w:rsidR="008D64D8" w:rsidRPr="00E50A6D" w:rsidRDefault="008D64D8" w:rsidP="008D64D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บริษัท คัมเวล </w:t>
            </w: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นาวแคสท์ จำกัด</w:t>
            </w:r>
          </w:p>
        </w:tc>
        <w:tc>
          <w:tcPr>
            <w:tcW w:w="990" w:type="dxa"/>
            <w:shd w:val="clear" w:color="auto" w:fill="auto"/>
          </w:tcPr>
          <w:p w14:paraId="6CFA12C9" w14:textId="77777777" w:rsidR="008D64D8" w:rsidRPr="00E50A6D" w:rsidRDefault="008D64D8" w:rsidP="008D64D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62" w:type="dxa"/>
            <w:shd w:val="clear" w:color="auto" w:fill="auto"/>
          </w:tcPr>
          <w:p w14:paraId="50AF9CDC" w14:textId="77777777" w:rsidR="008D64D8" w:rsidRPr="00E50A6D" w:rsidRDefault="008D64D8" w:rsidP="008D64D8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C2176DD" w14:textId="77777777" w:rsidR="008D64D8" w:rsidRPr="00E50A6D" w:rsidRDefault="008D64D8" w:rsidP="008D64D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AD9FF69" w14:textId="1B6E3480" w:rsidR="008D64D8" w:rsidRPr="00E50A6D" w:rsidRDefault="008D64D8" w:rsidP="008D64D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2538" w:type="dxa"/>
            <w:shd w:val="clear" w:color="auto" w:fill="auto"/>
          </w:tcPr>
          <w:p w14:paraId="08283431" w14:textId="77777777" w:rsidR="008D64D8" w:rsidRPr="00E50A6D" w:rsidRDefault="008D64D8" w:rsidP="008D64D8">
            <w:pPr>
              <w:ind w:left="162" w:right="-34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ให้เช่าเสาสัญญาณแจ้งข้อมูลฟ้าผ่า</w:t>
            </w:r>
          </w:p>
        </w:tc>
      </w:tr>
      <w:bookmarkEnd w:id="1"/>
    </w:tbl>
    <w:p w14:paraId="3F167E80" w14:textId="77777777" w:rsidR="008D64D8" w:rsidRDefault="008D64D8" w:rsidP="008D64D8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50C1C8A" w14:textId="701DB786" w:rsidR="002E3274" w:rsidRPr="00E50A6D" w:rsidRDefault="002E3274" w:rsidP="002E3274">
      <w:pPr>
        <w:numPr>
          <w:ilvl w:val="0"/>
          <w:numId w:val="12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DE4DDBB" w14:textId="1A1BCBC5" w:rsidR="00976169" w:rsidRPr="00E50A6D" w:rsidRDefault="00976169" w:rsidP="00F25DBD">
      <w:pPr>
        <w:spacing w:before="120"/>
        <w:ind w:left="1440" w:firstLine="7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การสูญเสียความควบคุม</w:t>
      </w:r>
    </w:p>
    <w:p w14:paraId="601B2B8B" w14:textId="77777777" w:rsidR="00976169" w:rsidRPr="005111B5" w:rsidRDefault="00976169" w:rsidP="000A229D">
      <w:pPr>
        <w:tabs>
          <w:tab w:val="left" w:pos="1350"/>
        </w:tabs>
        <w:spacing w:line="240" w:lineRule="atLeast"/>
        <w:ind w:left="14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</w:t>
      </w:r>
      <w:r w:rsidR="0032463A" w:rsidRPr="00E50A6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50A6D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D6260D2" w14:textId="77777777" w:rsidR="00976169" w:rsidRPr="00E50A6D" w:rsidRDefault="00976169" w:rsidP="00352FE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กลุ่มบริษัทจะถือว่ามีการควบคุมกิจการที่เข้าไปลงทุนหรือ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บริษัทย่อยได้ หากกลุ่มบริษัทมีสิทธิได้รับหรือมีส่วนได้เสียในผลตอบแทนของกิจการที่เข้าไปลงทุน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2290C4B" w14:textId="77777777" w:rsidR="00976169" w:rsidRPr="00E50A6D" w:rsidRDefault="00976169" w:rsidP="00352FE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ฯนำงบการเงินของบริษัทย่อยมารวมในการจัดทำงบการเงินรวมตั้งแต่วันที่กลุ่มบริษัทมีอำนาจในการควบคุมบริษัทย่อยจนถึงวันที่กลุ่มบริษัทสิ้นสุดการควบคุมบริษัทย่อยนั้น</w:t>
      </w:r>
    </w:p>
    <w:p w14:paraId="4BC94EF8" w14:textId="77777777" w:rsidR="00976169" w:rsidRPr="00E50A6D" w:rsidRDefault="00976169" w:rsidP="00352FE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  <w:r w:rsidRPr="00E50A6D">
        <w:rPr>
          <w:rFonts w:ascii="Angsana New" w:hAnsi="Angsana New" w:hint="cs"/>
          <w:sz w:val="30"/>
          <w:szCs w:val="30"/>
          <w:cs/>
        </w:rPr>
        <w:t>ฯ</w:t>
      </w:r>
    </w:p>
    <w:p w14:paraId="04E76301" w14:textId="77777777" w:rsidR="00903BC7" w:rsidRPr="00E50A6D" w:rsidRDefault="00976169" w:rsidP="00352FE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ยอดคงค้างระหว่างบริษัทฯ</w:t>
      </w:r>
      <w:r w:rsidR="0032463A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รายการค้าระหว่างกันที่มีสาระสำคัญได้ถูกตัดออกจาก</w:t>
      </w:r>
      <w:r w:rsidR="00124C02" w:rsidRPr="00E50A6D">
        <w:rPr>
          <w:rFonts w:ascii="Angsana New" w:hAnsi="Angsana New"/>
          <w:sz w:val="30"/>
          <w:szCs w:val="30"/>
          <w:cs/>
        </w:rPr>
        <w:br/>
      </w:r>
      <w:r w:rsidRPr="00E50A6D">
        <w:rPr>
          <w:rFonts w:ascii="Angsana New" w:hAnsi="Angsana New"/>
          <w:sz w:val="30"/>
          <w:szCs w:val="30"/>
          <w:cs/>
        </w:rPr>
        <w:t>งบการเงินรวมนี้แล้ว</w:t>
      </w:r>
    </w:p>
    <w:p w14:paraId="3BCDC7D9" w14:textId="77777777" w:rsidR="004B1A57" w:rsidRPr="00E50A6D" w:rsidRDefault="00125688" w:rsidP="00352FE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="00976169" w:rsidRPr="00E50A6D">
        <w:rPr>
          <w:rFonts w:ascii="Angsana New" w:hAnsi="Angsana New"/>
          <w:sz w:val="30"/>
          <w:szCs w:val="30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555D5AF2" w14:textId="280A8687" w:rsidR="007B6E87" w:rsidRPr="002E3274" w:rsidRDefault="004A1C64">
      <w:pPr>
        <w:numPr>
          <w:ilvl w:val="0"/>
          <w:numId w:val="28"/>
        </w:numPr>
        <w:spacing w:before="120"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บริษัทฯจัดทำงบการเงินเฉพาะกิจการโดยแสดงเงินลงทุนในบริษัทย่อย การร่วมค้าและบริษัทร่วม (ถ้ามี)</w:t>
      </w:r>
      <w:r w:rsidRPr="00E50A6D">
        <w:rPr>
          <w:rFonts w:ascii="Angsana New" w:hAnsi="Angsana New"/>
          <w:sz w:val="30"/>
          <w:szCs w:val="30"/>
          <w:cs/>
        </w:rPr>
        <w:br/>
        <w:t>ตามวิธีราคาทุน</w:t>
      </w:r>
    </w:p>
    <w:p w14:paraId="7976D359" w14:textId="77777777" w:rsidR="00A404C4" w:rsidRPr="00C67E68" w:rsidRDefault="004B1A57" w:rsidP="00352FE1">
      <w:pPr>
        <w:numPr>
          <w:ilvl w:val="0"/>
          <w:numId w:val="5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67E68">
        <w:rPr>
          <w:rFonts w:ascii="Angsana New" w:eastAsia="Arial Unicode MS" w:hAnsi="Angsana New"/>
          <w:b/>
          <w:bCs/>
          <w:sz w:val="30"/>
          <w:szCs w:val="30"/>
          <w:cs/>
        </w:rPr>
        <w:t>มาตรฐานการ</w:t>
      </w:r>
      <w:r w:rsidRPr="00C67E68">
        <w:rPr>
          <w:rFonts w:ascii="Angsana New" w:eastAsia="Arial Unicode MS" w:hAnsi="Angsana New" w:hint="cs"/>
          <w:b/>
          <w:bCs/>
          <w:sz w:val="30"/>
          <w:szCs w:val="30"/>
          <w:cs/>
        </w:rPr>
        <w:t>รายงานทางการเงิน</w:t>
      </w:r>
      <w:r w:rsidRPr="00C67E68">
        <w:rPr>
          <w:rFonts w:ascii="Angsana New" w:eastAsia="Arial Unicode MS" w:hAnsi="Angsana New"/>
          <w:b/>
          <w:bCs/>
          <w:sz w:val="30"/>
          <w:szCs w:val="30"/>
          <w:cs/>
        </w:rPr>
        <w:t>ใหม่</w:t>
      </w:r>
    </w:p>
    <w:p w14:paraId="5E96EA93" w14:textId="77777777" w:rsidR="00E84960" w:rsidRPr="00C67E68" w:rsidRDefault="00E84960" w:rsidP="00E84960">
      <w:pPr>
        <w:pStyle w:val="ListParagraph"/>
        <w:tabs>
          <w:tab w:val="clear" w:pos="680"/>
          <w:tab w:val="left" w:pos="540"/>
        </w:tabs>
        <w:spacing w:before="120" w:after="40"/>
        <w:ind w:hanging="180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C67E68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C67E68">
        <w:rPr>
          <w:rFonts w:ascii="Angsana New" w:hAnsi="Angsana New"/>
          <w:sz w:val="30"/>
          <w:szCs w:val="30"/>
        </w:rPr>
        <w:tab/>
      </w:r>
      <w:r w:rsidRPr="00C67E68">
        <w:rPr>
          <w:rFonts w:ascii="Angsana New" w:hAnsi="Angsana New"/>
          <w:sz w:val="30"/>
          <w:szCs w:val="30"/>
        </w:rPr>
        <w:tab/>
      </w:r>
      <w:r w:rsidRPr="00C67E68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</w:t>
      </w:r>
      <w:r w:rsidR="005E7D4D" w:rsidRPr="00C67E68">
        <w:rPr>
          <w:rFonts w:ascii="Angsana New" w:hAnsi="Angsana New" w:hint="cs"/>
          <w:b/>
          <w:bCs/>
          <w:sz w:val="30"/>
          <w:szCs w:val="30"/>
          <w:cs/>
        </w:rPr>
        <w:t>ใหม่</w:t>
      </w:r>
      <w:r w:rsidRPr="00C67E68">
        <w:rPr>
          <w:rFonts w:ascii="Angsana New" w:hAnsi="Angsana New"/>
          <w:b/>
          <w:bCs/>
          <w:sz w:val="30"/>
          <w:szCs w:val="30"/>
          <w:cs/>
        </w:rPr>
        <w:t>ที่เริ่มมีผลบังคับใช้ในปีปัจจุบัน</w:t>
      </w:r>
    </w:p>
    <w:p w14:paraId="5EB2034F" w14:textId="7D54FB90" w:rsidR="008D7435" w:rsidRPr="002E3274" w:rsidRDefault="00642258" w:rsidP="008D743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C67E68">
        <w:rPr>
          <w:rFonts w:ascii="Angsana New" w:hAnsi="Angsana New"/>
          <w:sz w:val="30"/>
          <w:szCs w:val="30"/>
          <w:cs/>
        </w:rPr>
        <w:t>ในระหว่าง</w:t>
      </w:r>
      <w:r w:rsidR="00A51B60" w:rsidRPr="00C67E68">
        <w:rPr>
          <w:rFonts w:ascii="Angsana New" w:hAnsi="Angsana New"/>
          <w:sz w:val="30"/>
          <w:szCs w:val="30"/>
          <w:cs/>
        </w:rPr>
        <w:t>ปี</w:t>
      </w:r>
      <w:r w:rsidRPr="00C67E68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796097" w:rsidRPr="00C67E68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</w:t>
      </w:r>
      <w:r w:rsidR="00796097" w:rsidRPr="00796097">
        <w:rPr>
          <w:rFonts w:ascii="Angsana New" w:hAnsi="Angsana New"/>
          <w:sz w:val="30"/>
          <w:szCs w:val="30"/>
          <w:cs/>
        </w:rPr>
        <w:t>งบการเงินที่มีรอบระยะเวลาบัญชีที่เริ่มในหรือหลังวันที่ 1 มกราคม 2565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E35DBD7" w14:textId="77777777" w:rsidR="00642258" w:rsidRDefault="00642258" w:rsidP="008D743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67E68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0601B15" w14:textId="77777777" w:rsidR="00BE4350" w:rsidRDefault="00BE4350" w:rsidP="008D743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0BA2AF8" w14:textId="77777777" w:rsidR="00BE4350" w:rsidRDefault="00BE4350" w:rsidP="008D743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FC14686" w14:textId="77777777" w:rsidR="00BE4350" w:rsidRDefault="00BE4350" w:rsidP="008D743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89E1EF8" w14:textId="4A719528" w:rsidR="00BE4350" w:rsidRPr="002866B9" w:rsidRDefault="00BE4350">
      <w:pPr>
        <w:numPr>
          <w:ilvl w:val="0"/>
          <w:numId w:val="82"/>
        </w:numPr>
        <w:tabs>
          <w:tab w:val="left" w:pos="567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67E68">
        <w:rPr>
          <w:rFonts w:ascii="Angsana New" w:eastAsia="Arial Unicode MS" w:hAnsi="Angsana New"/>
          <w:b/>
          <w:bCs/>
          <w:sz w:val="30"/>
          <w:szCs w:val="30"/>
          <w:cs/>
        </w:rPr>
        <w:lastRenderedPageBreak/>
        <w:t>มาตรฐานการ</w:t>
      </w:r>
      <w:r w:rsidRPr="002866B9">
        <w:rPr>
          <w:rFonts w:ascii="Angsana New" w:eastAsia="Arial Unicode MS" w:hAnsi="Angsana New" w:hint="cs"/>
          <w:b/>
          <w:bCs/>
          <w:sz w:val="30"/>
          <w:szCs w:val="30"/>
          <w:cs/>
        </w:rPr>
        <w:t>รายงานทางการเงิน</w:t>
      </w:r>
      <w:r w:rsidRPr="002866B9">
        <w:rPr>
          <w:rFonts w:ascii="Angsana New" w:eastAsia="Arial Unicode MS" w:hAnsi="Angsana New"/>
          <w:b/>
          <w:bCs/>
          <w:sz w:val="30"/>
          <w:szCs w:val="30"/>
          <w:cs/>
        </w:rPr>
        <w:t>ใหม่</w:t>
      </w:r>
      <w:r w:rsidRPr="002866B9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33FC7C2" w14:textId="7D0B8AEA" w:rsidR="009A65B6" w:rsidRPr="002866B9" w:rsidRDefault="009A65B6" w:rsidP="002866B9">
      <w:pPr>
        <w:spacing w:after="40"/>
        <w:ind w:left="900" w:hanging="360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2866B9">
        <w:rPr>
          <w:rFonts w:ascii="Angsana New" w:hAnsi="Angsana New"/>
          <w:b/>
          <w:bCs/>
          <w:sz w:val="30"/>
          <w:szCs w:val="30"/>
          <w:cs/>
        </w:rPr>
        <w:t>ข.</w:t>
      </w:r>
      <w:r w:rsidRPr="002866B9">
        <w:rPr>
          <w:rFonts w:ascii="Angsana New" w:hAnsi="Angsana New"/>
          <w:b/>
          <w:bCs/>
          <w:sz w:val="30"/>
          <w:szCs w:val="30"/>
        </w:rPr>
        <w:tab/>
      </w:r>
      <w:r w:rsidR="0026221F" w:rsidRPr="002866B9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2566</w:t>
      </w:r>
    </w:p>
    <w:p w14:paraId="60DF32AB" w14:textId="4E0C8BF8" w:rsidR="005C30DC" w:rsidRPr="002E3274" w:rsidRDefault="00AB636A" w:rsidP="005C30D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2866B9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AB636A">
        <w:rPr>
          <w:rFonts w:ascii="Angsana New" w:hAnsi="Angsana New"/>
          <w:sz w:val="30"/>
          <w:szCs w:val="30"/>
          <w:cs/>
        </w:rPr>
        <w:t>ได้ประกาศใช้มาตรฐานการรายงานทางการเงินฉบับปรับปรุงหลายฉบับ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2566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อย่างไรก็ตามมาตรฐานบัญชีที่ฝ่ายบริหารพิจารณาเบื้องต้นว่ามีผลกระทบต่อกลุ่มบริษัท ได้แก่ มาตรฐานการบัญชีฉบับที่ 37 ประมาณการหนี้สิน หนี้สินที่อาจเกิดขึ้น และสินทรัพย์ที่อาจเกิดขึ้น (ฉบับปรับปรุง) โดยกำหนดต้นทุนการทำให้เสร็จสิ้น มีรายการใดบ้างที่ต้องนำเข้ามารวมเป็นส่วนหนึ่งในการพิจารณาว่าสัญญานั้นเป็นสัญญาที่สร้างภาระ</w:t>
      </w:r>
    </w:p>
    <w:p w14:paraId="564F2340" w14:textId="61917998" w:rsidR="00EF55CD" w:rsidRPr="002866B9" w:rsidRDefault="00765B97" w:rsidP="008918D3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765B97">
        <w:rPr>
          <w:rFonts w:ascii="Angsana New" w:hAnsi="Angsana New"/>
          <w:sz w:val="30"/>
          <w:szCs w:val="30"/>
          <w:cs/>
        </w:rPr>
        <w:t>อย่างไรก็ตามฝ่ายบริหารของกลุ่มบริษัท 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5082BB0" w14:textId="77777777" w:rsidR="003D5688" w:rsidRPr="00E50A6D" w:rsidRDefault="003D5688">
      <w:pPr>
        <w:numPr>
          <w:ilvl w:val="0"/>
          <w:numId w:val="82"/>
        </w:numPr>
        <w:tabs>
          <w:tab w:val="left" w:pos="567"/>
          <w:tab w:val="decimal" w:pos="7920"/>
        </w:tabs>
        <w:spacing w:line="240" w:lineRule="atLeast"/>
        <w:ind w:hanging="720"/>
        <w:jc w:val="both"/>
        <w:rPr>
          <w:rFonts w:ascii="Angsana New" w:eastAsia="Arial Unicode MS" w:hAnsi="Angsana New"/>
          <w:b/>
          <w:bCs/>
          <w:sz w:val="30"/>
          <w:szCs w:val="30"/>
        </w:rPr>
      </w:pPr>
      <w:r w:rsidRPr="00E50A6D">
        <w:rPr>
          <w:rFonts w:ascii="Angsana New" w:eastAsia="Arial Unicode MS" w:hAnsi="Angsana New" w:hint="cs"/>
          <w:b/>
          <w:bCs/>
          <w:sz w:val="30"/>
          <w:szCs w:val="30"/>
          <w:cs/>
        </w:rPr>
        <w:t>สรุปนโยบาย</w:t>
      </w:r>
      <w:r w:rsidR="00AD22E0">
        <w:rPr>
          <w:rFonts w:ascii="Angsana New" w:eastAsia="Arial Unicode MS" w:hAnsi="Angsana New" w:hint="cs"/>
          <w:b/>
          <w:bCs/>
          <w:sz w:val="30"/>
          <w:szCs w:val="30"/>
          <w:cs/>
        </w:rPr>
        <w:t>การ</w:t>
      </w:r>
      <w:r w:rsidRPr="00E50A6D">
        <w:rPr>
          <w:rFonts w:ascii="Angsana New" w:eastAsia="Arial Unicode MS" w:hAnsi="Angsana New" w:hint="cs"/>
          <w:b/>
          <w:bCs/>
          <w:sz w:val="30"/>
          <w:szCs w:val="30"/>
          <w:cs/>
        </w:rPr>
        <w:t>บัญชีที่สำคัญ</w:t>
      </w:r>
    </w:p>
    <w:p w14:paraId="1580C5D3" w14:textId="77777777" w:rsidR="000C077C" w:rsidRPr="00E50A6D" w:rsidRDefault="000C077C" w:rsidP="000C077C">
      <w:pPr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831DCB0" w14:textId="77777777" w:rsidR="00D2747C" w:rsidRPr="00E50A6D" w:rsidRDefault="00D2747C" w:rsidP="00352FE1">
      <w:pPr>
        <w:numPr>
          <w:ilvl w:val="0"/>
          <w:numId w:val="6"/>
        </w:numPr>
        <w:ind w:left="990" w:hanging="423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 w:hint="cs"/>
          <w:sz w:val="30"/>
          <w:szCs w:val="30"/>
          <w:cs/>
        </w:rPr>
        <w:t>การรับรู้รายได้และค่าใช้จ่าย</w:t>
      </w:r>
    </w:p>
    <w:p w14:paraId="7BEC05C7" w14:textId="77777777" w:rsidR="00D2747C" w:rsidRPr="00E50A6D" w:rsidRDefault="00D2747C" w:rsidP="00D2747C">
      <w:pPr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E50A6D">
        <w:rPr>
          <w:rFonts w:ascii="Angsana New" w:hAnsi="Angsana New"/>
          <w:i/>
          <w:iCs/>
          <w:sz w:val="30"/>
          <w:szCs w:val="30"/>
          <w:u w:val="single"/>
          <w:cs/>
        </w:rPr>
        <w:t>การขายสินค้า</w:t>
      </w:r>
    </w:p>
    <w:p w14:paraId="28A6AC30" w14:textId="77777777" w:rsidR="003B1163" w:rsidRPr="00E50A6D" w:rsidRDefault="001120C6" w:rsidP="009D49D8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E50A6D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50A6D">
        <w:rPr>
          <w:rFonts w:ascii="Angsana New" w:hAnsi="Angsana New"/>
          <w:sz w:val="30"/>
          <w:szCs w:val="30"/>
          <w:cs/>
        </w:rPr>
        <w:t>รายได้จะรับรู้ด้วยจำนวนเงินที่สะท้อนถึงสิ่งตอบแทนที่กลุ่มบริษัท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1D2881E2" w14:textId="77777777" w:rsidR="003B1163" w:rsidRPr="00E50A6D" w:rsidRDefault="003B1163" w:rsidP="008C33B7">
      <w:pPr>
        <w:spacing w:before="120"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E50A6D">
        <w:rPr>
          <w:rFonts w:ascii="Angsana New" w:hAnsi="Angsana New" w:hint="cs"/>
          <w:i/>
          <w:iCs/>
          <w:sz w:val="30"/>
          <w:szCs w:val="30"/>
          <w:u w:val="single"/>
          <w:cs/>
        </w:rPr>
        <w:t>การให้บริการ</w:t>
      </w:r>
    </w:p>
    <w:p w14:paraId="360B89C7" w14:textId="77777777" w:rsidR="00D2747C" w:rsidRDefault="00D2747C" w:rsidP="003B1163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รายได้จากการให้บริการรับรู้เมื่อมีการให้บริการ</w:t>
      </w:r>
      <w:r w:rsidR="009D49D8" w:rsidRPr="00E50A6D">
        <w:rPr>
          <w:rFonts w:ascii="Angsana New" w:hAnsi="Angsana New" w:hint="cs"/>
          <w:sz w:val="30"/>
          <w:szCs w:val="30"/>
          <w:cs/>
        </w:rPr>
        <w:t>แล้วเสร็จ</w:t>
      </w:r>
      <w:r w:rsidRPr="00E50A6D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13FBBE19" w14:textId="77777777" w:rsidR="004A34BC" w:rsidRPr="00E538A1" w:rsidRDefault="004A34BC" w:rsidP="002E3274">
      <w:pPr>
        <w:spacing w:before="120" w:line="240" w:lineRule="auto"/>
        <w:ind w:left="990"/>
        <w:rPr>
          <w:rFonts w:ascii="Angsana New" w:hAnsi="Angsana New"/>
          <w:i/>
          <w:iCs/>
          <w:sz w:val="30"/>
          <w:szCs w:val="30"/>
          <w:u w:val="single"/>
        </w:rPr>
      </w:pPr>
      <w:r w:rsidRPr="00E538A1">
        <w:rPr>
          <w:rFonts w:ascii="Angsana New" w:hAnsi="Angsana New" w:hint="cs"/>
          <w:i/>
          <w:iCs/>
          <w:sz w:val="30"/>
          <w:szCs w:val="30"/>
          <w:u w:val="single"/>
          <w:cs/>
        </w:rPr>
        <w:t>รายได้จากสัญญา</w:t>
      </w:r>
      <w:r w:rsidR="00433A30" w:rsidRPr="00E538A1">
        <w:rPr>
          <w:rFonts w:ascii="Angsana New" w:hAnsi="Angsana New" w:hint="cs"/>
          <w:i/>
          <w:iCs/>
          <w:sz w:val="30"/>
          <w:szCs w:val="30"/>
          <w:u w:val="single"/>
          <w:cs/>
        </w:rPr>
        <w:t>โครงการ</w:t>
      </w:r>
      <w:r w:rsidRPr="00E538A1">
        <w:rPr>
          <w:rFonts w:ascii="Angsana New" w:hAnsi="Angsana New" w:hint="cs"/>
          <w:i/>
          <w:iCs/>
          <w:sz w:val="30"/>
          <w:szCs w:val="30"/>
          <w:u w:val="single"/>
          <w:cs/>
        </w:rPr>
        <w:t>ก่อสร้าง</w:t>
      </w:r>
    </w:p>
    <w:p w14:paraId="3BB8848C" w14:textId="77777777" w:rsidR="004215C4" w:rsidRPr="00E538A1" w:rsidRDefault="004215C4" w:rsidP="008C33B7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538A1">
        <w:rPr>
          <w:rFonts w:ascii="Angsana New" w:hAnsi="Angsana New"/>
          <w:sz w:val="30"/>
          <w:szCs w:val="30"/>
          <w:cs/>
        </w:rPr>
        <w:t>กลุ่มบริษัทพิจารณาว่าสัญญา</w:t>
      </w:r>
      <w:r w:rsidR="006830B4" w:rsidRPr="00E538A1">
        <w:rPr>
          <w:rFonts w:ascii="Angsana New" w:hAnsi="Angsana New" w:hint="cs"/>
          <w:sz w:val="30"/>
          <w:szCs w:val="30"/>
          <w:cs/>
        </w:rPr>
        <w:t>โครงการก่อสร้าง</w:t>
      </w:r>
      <w:r w:rsidRPr="00E538A1">
        <w:rPr>
          <w:rFonts w:ascii="Angsana New" w:hAnsi="Angsana New"/>
          <w:sz w:val="30"/>
          <w:szCs w:val="30"/>
          <w:cs/>
        </w:rPr>
        <w:t>โดยส่วนใหญ่มีภาระที่ต้องปฏิบัติภาระเดียว กลุ่มบริษัทรับรู้รายได้จากการก่อสร้างตลอดช่วงเวลาที่ก่อสร้าง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</w:t>
      </w:r>
    </w:p>
    <w:p w14:paraId="30C1C2EE" w14:textId="77777777" w:rsidR="005A3908" w:rsidRPr="004215C4" w:rsidRDefault="008C33B7" w:rsidP="008918D3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538A1">
        <w:rPr>
          <w:rFonts w:ascii="Angsana New" w:hAnsi="Angsana New"/>
          <w:sz w:val="30"/>
          <w:szCs w:val="30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145FF6A9" w14:textId="77777777" w:rsidR="00D2747C" w:rsidRPr="00E50A6D" w:rsidRDefault="00D2747C" w:rsidP="008C33B7">
      <w:pPr>
        <w:spacing w:before="120"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E50A6D">
        <w:rPr>
          <w:rFonts w:ascii="Angsana New" w:hAnsi="Angsana New"/>
          <w:i/>
          <w:iCs/>
          <w:sz w:val="30"/>
          <w:szCs w:val="30"/>
          <w:u w:val="single"/>
          <w:cs/>
        </w:rPr>
        <w:t>รายได้อื่น</w:t>
      </w:r>
      <w:r w:rsidRPr="00E50A6D">
        <w:rPr>
          <w:rFonts w:ascii="Angsana New" w:hAnsi="Angsana New" w:hint="cs"/>
          <w:i/>
          <w:iCs/>
          <w:sz w:val="30"/>
          <w:szCs w:val="30"/>
          <w:u w:val="single"/>
          <w:cs/>
        </w:rPr>
        <w:t>และค่าใช้จ่ายอื่น</w:t>
      </w:r>
    </w:p>
    <w:p w14:paraId="40866ED6" w14:textId="33C985D2" w:rsidR="00D2747C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รายได้อื่น</w:t>
      </w:r>
      <w:r w:rsidRPr="00E50A6D">
        <w:rPr>
          <w:rFonts w:ascii="Angsana New" w:hAnsi="Angsana New" w:hint="cs"/>
          <w:sz w:val="30"/>
          <w:szCs w:val="30"/>
          <w:cs/>
        </w:rPr>
        <w:t xml:space="preserve">และค่าใช้จ่ายอื่น </w:t>
      </w:r>
      <w:r w:rsidRPr="00E50A6D">
        <w:rPr>
          <w:rFonts w:ascii="Angsana New" w:hAnsi="Angsana New"/>
          <w:sz w:val="30"/>
          <w:szCs w:val="30"/>
          <w:cs/>
        </w:rPr>
        <w:t>บันทึกในกำไร</w:t>
      </w:r>
      <w:r w:rsidRPr="00E50A6D">
        <w:rPr>
          <w:rFonts w:ascii="Angsana New" w:hAnsi="Angsana New" w:hint="cs"/>
          <w:sz w:val="30"/>
          <w:szCs w:val="30"/>
          <w:cs/>
        </w:rPr>
        <w:t>หรือ</w:t>
      </w:r>
      <w:r w:rsidRPr="00E50A6D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14:paraId="425D1E3B" w14:textId="77777777" w:rsidR="002E3274" w:rsidRPr="00E50A6D" w:rsidRDefault="002E3274" w:rsidP="002E3274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056DF7D" w14:textId="77777777" w:rsidR="00D2747C" w:rsidRPr="00E50A6D" w:rsidRDefault="00D2747C" w:rsidP="00352FE1">
      <w:pPr>
        <w:numPr>
          <w:ilvl w:val="0"/>
          <w:numId w:val="6"/>
        </w:numPr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/>
          <w:sz w:val="30"/>
          <w:szCs w:val="30"/>
          <w:cs/>
        </w:rPr>
        <w:t>เงินตราต่างประเทศ</w:t>
      </w:r>
    </w:p>
    <w:p w14:paraId="1FC8666D" w14:textId="77777777" w:rsidR="00D2747C" w:rsidRPr="00E50A6D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รา</w:t>
      </w:r>
      <w:r w:rsidRPr="00E50A6D">
        <w:rPr>
          <w:rFonts w:ascii="Angsana New" w:hAnsi="Angsana New"/>
          <w:sz w:val="30"/>
          <w:szCs w:val="30"/>
          <w:cs/>
        </w:rPr>
        <w:t>ยการบัญชีที่เป็นเงินตราต่างประเทศ</w:t>
      </w:r>
    </w:p>
    <w:p w14:paraId="660E16EC" w14:textId="77777777" w:rsidR="00D2747C" w:rsidRPr="00E50A6D" w:rsidRDefault="00D2747C" w:rsidP="00367F8D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45925438" w14:textId="77777777" w:rsidR="00D2747C" w:rsidRPr="00E50A6D" w:rsidRDefault="00D2747C" w:rsidP="00367F8D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E50A6D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แปลงค่าเป็น</w:t>
      </w:r>
      <w:r w:rsidRPr="00E50A6D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E50A6D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</w:t>
      </w:r>
    </w:p>
    <w:p w14:paraId="19B5C52F" w14:textId="77777777" w:rsidR="00D2747C" w:rsidRPr="00E50A6D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E50A6D">
        <w:rPr>
          <w:rFonts w:ascii="Angsana New" w:hAnsi="Angsana New" w:hint="cs"/>
          <w:sz w:val="30"/>
          <w:szCs w:val="30"/>
          <w:cs/>
        </w:rPr>
        <w:t>ซึ่ง</w:t>
      </w:r>
      <w:r w:rsidRPr="00E50A6D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E50A6D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E50A6D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6D5A5192" w14:textId="77777777" w:rsidR="00D2747C" w:rsidRPr="00E50A6D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3CF84267" w14:textId="77777777" w:rsidR="00D2747C" w:rsidRPr="00E50A6D" w:rsidRDefault="00D2747C" w:rsidP="00352FE1">
      <w:pPr>
        <w:numPr>
          <w:ilvl w:val="0"/>
          <w:numId w:val="6"/>
        </w:num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เงินสดและ</w:t>
      </w:r>
      <w:r w:rsidRPr="00E50A6D">
        <w:rPr>
          <w:rFonts w:ascii="Angsana New" w:hAnsi="Angsana New" w:hint="cs"/>
          <w:sz w:val="30"/>
          <w:szCs w:val="30"/>
          <w:cs/>
        </w:rPr>
        <w:t>รายการเทียบเท่าเงินสด</w:t>
      </w:r>
    </w:p>
    <w:p w14:paraId="1B1846B5" w14:textId="77777777" w:rsidR="00D2747C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ยอดเงินสด ยอดเงินฝากธนาคารประเภทเผื่อเรียก เงินลงทุนระยะสั้นที่มีสภาพคล่องสูง</w:t>
      </w:r>
      <w:r w:rsidR="00A651E7" w:rsidRPr="00E50A6D">
        <w:rPr>
          <w:rFonts w:ascii="Angsana New" w:hAnsi="Angsana New" w:hint="cs"/>
          <w:sz w:val="30"/>
          <w:szCs w:val="30"/>
          <w:cs/>
        </w:rPr>
        <w:t xml:space="preserve">ที่มีระยะเวลาไม่เกิน </w:t>
      </w:r>
      <w:r w:rsidR="00A651E7" w:rsidRPr="00E50A6D">
        <w:rPr>
          <w:rFonts w:ascii="Angsana New" w:hAnsi="Angsana New"/>
          <w:sz w:val="30"/>
          <w:szCs w:val="30"/>
          <w:lang w:val="en-US"/>
        </w:rPr>
        <w:t xml:space="preserve">3 </w:t>
      </w:r>
      <w:r w:rsidR="00A651E7" w:rsidRPr="00E50A6D">
        <w:rPr>
          <w:rFonts w:ascii="Angsana New" w:hAnsi="Angsana New" w:hint="cs"/>
          <w:sz w:val="30"/>
          <w:szCs w:val="30"/>
          <w:cs/>
          <w:lang w:val="en-US"/>
        </w:rPr>
        <w:t>เดือน โดยไม่ติดภาระค้ำประกัน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และ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DC96C0C" w14:textId="77777777" w:rsidR="00D2747C" w:rsidRPr="00E50A6D" w:rsidRDefault="00D2747C" w:rsidP="00352FE1">
      <w:pPr>
        <w:numPr>
          <w:ilvl w:val="0"/>
          <w:numId w:val="6"/>
        </w:num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2342C5BA" w14:textId="77777777" w:rsidR="00D2747C" w:rsidRPr="00E50A6D" w:rsidRDefault="00D2747C" w:rsidP="00F1086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สินค้าคงเหลือแสดงในราคาทุนหรือมูลค่าสุทธิที่จะได้รับ แล้วแต่ราคาใดจะต่ำกว่า</w:t>
      </w:r>
    </w:p>
    <w:p w14:paraId="53A84158" w14:textId="77777777" w:rsidR="00D2747C" w:rsidRPr="00E50A6D" w:rsidRDefault="00D2747C" w:rsidP="00F1086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ต้นทุนสินค้าประกอบด้วยต้นทุน</w:t>
      </w:r>
      <w:r w:rsidRPr="00E50A6D">
        <w:rPr>
          <w:rFonts w:ascii="Angsana New" w:hAnsi="Angsana New" w:hint="cs"/>
          <w:sz w:val="30"/>
          <w:szCs w:val="30"/>
          <w:cs/>
        </w:rPr>
        <w:t xml:space="preserve">ที่ซื้อ ต้นทุนในการดัดแปลงหรือต้นทุนอื่น </w:t>
      </w:r>
      <w:r w:rsidRPr="00E50A6D">
        <w:rPr>
          <w:rFonts w:ascii="Angsana New" w:hAnsi="Angsana New"/>
          <w:sz w:val="30"/>
          <w:szCs w:val="30"/>
          <w:cs/>
        </w:rPr>
        <w:t>เพื่อให้สินค้าอยู่ในสถานที่และสภาพปัจจุบัน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ในกรณีของสินค้าสำเร็จรูป 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  <w:r w:rsidRPr="00E50A6D">
        <w:rPr>
          <w:rFonts w:ascii="Angsana New" w:hAnsi="Angsana New" w:hint="cs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</w:p>
    <w:p w14:paraId="78DF9F76" w14:textId="77777777" w:rsidR="00743B63" w:rsidRPr="00E50A6D" w:rsidRDefault="00D2747C" w:rsidP="009C3E14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35F5718C" w14:textId="77777777" w:rsidR="00AA2361" w:rsidRPr="00E50A6D" w:rsidRDefault="00AA2361" w:rsidP="00352FE1">
      <w:pPr>
        <w:numPr>
          <w:ilvl w:val="0"/>
          <w:numId w:val="6"/>
        </w:num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2411CF1E" w14:textId="0F0FE1DE" w:rsidR="00AA2361" w:rsidRDefault="00AA2361" w:rsidP="00AA236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บริษัทย่อย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หมายถึง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บริษัทที่บริษัท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ฯ </w:t>
      </w:r>
      <w:r w:rsidRPr="00E50A6D">
        <w:rPr>
          <w:rFonts w:ascii="Angsana New" w:hAnsi="Angsana New"/>
          <w:sz w:val="30"/>
          <w:szCs w:val="30"/>
          <w:cs/>
        </w:rPr>
        <w:t>มีสิทธิออกเสียงทั้งทางตรง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และทางอ้อมมากกว่ากึ่งหนึ่งของสิทธิในการออกเสียงทั้งหมด หรือมีอำนาจในการควบคุมนโยบายการเงิน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และการดำเนินงานของบริษัทย่อย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บริษัทย่อยดังกล่าวได้ถูกนำมารวมในการจัดทำงบการเงิน</w:t>
      </w:r>
      <w:r w:rsidR="00236C92" w:rsidRPr="00E50A6D">
        <w:rPr>
          <w:rFonts w:ascii="Angsana New" w:hAnsi="Angsana New" w:hint="cs"/>
          <w:sz w:val="30"/>
          <w:szCs w:val="30"/>
          <w:cs/>
        </w:rPr>
        <w:t>รวม</w:t>
      </w:r>
      <w:r w:rsidRPr="00E50A6D">
        <w:rPr>
          <w:rFonts w:ascii="Angsana New" w:hAnsi="Angsana New"/>
          <w:sz w:val="30"/>
          <w:szCs w:val="30"/>
          <w:cs/>
        </w:rPr>
        <w:t xml:space="preserve"> โดยเริ่มตั้งแต่วันที่บริษัทใหญ่มีอำนาจควบคุมจนถึงวันที่บริษัทย่อยดังกล่าวได้</w:t>
      </w:r>
      <w:r w:rsidR="004E2B29" w:rsidRPr="00E50A6D">
        <w:rPr>
          <w:rFonts w:ascii="Angsana New" w:hAnsi="Angsana New" w:hint="cs"/>
          <w:sz w:val="30"/>
          <w:szCs w:val="30"/>
          <w:cs/>
        </w:rPr>
        <w:t>ถูก</w:t>
      </w:r>
      <w:r w:rsidRPr="00E50A6D">
        <w:rPr>
          <w:rFonts w:ascii="Angsana New" w:hAnsi="Angsana New"/>
          <w:sz w:val="30"/>
          <w:szCs w:val="30"/>
          <w:cs/>
        </w:rPr>
        <w:t>ขายออกไป รายการและยอดคงเหลือระหว่างกลุ่มบริษัท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ตลอดจนกำไรขาดทุนที่ยังไม่เกิดขึ้น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ได้ตัดออกจากงบการเงินรวมนี้แล้ว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 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3B9099A0" w14:textId="77777777" w:rsidR="002E3274" w:rsidRPr="00E50A6D" w:rsidRDefault="002E3274" w:rsidP="002E3274">
      <w:pPr>
        <w:numPr>
          <w:ilvl w:val="0"/>
          <w:numId w:val="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A4381C5" w14:textId="77777777" w:rsidR="00D2747C" w:rsidRPr="00E50A6D" w:rsidRDefault="00D2747C" w:rsidP="00352FE1">
      <w:pPr>
        <w:numPr>
          <w:ilvl w:val="0"/>
          <w:numId w:val="6"/>
        </w:num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</w:p>
    <w:p w14:paraId="6AD65488" w14:textId="77777777" w:rsidR="00D2747C" w:rsidRPr="00E50A6D" w:rsidRDefault="00D2747C" w:rsidP="00D2747C">
      <w:pPr>
        <w:ind w:left="990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 w:hint="cs"/>
          <w:sz w:val="30"/>
          <w:szCs w:val="30"/>
          <w:u w:val="single"/>
          <w:cs/>
        </w:rPr>
        <w:t>การรับรู้และการวัดมูลค่า</w:t>
      </w:r>
    </w:p>
    <w:p w14:paraId="3B75C9D0" w14:textId="77777777" w:rsidR="00D2747C" w:rsidRPr="00E50A6D" w:rsidRDefault="00D2747C" w:rsidP="009C3E14">
      <w:pPr>
        <w:spacing w:after="120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 w:hint="cs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 และขาดทุนจากการด้อยค่า (ถ้ามี)</w:t>
      </w:r>
    </w:p>
    <w:p w14:paraId="30CBF353" w14:textId="77777777" w:rsidR="00656F72" w:rsidRPr="00E50A6D" w:rsidRDefault="00D2747C" w:rsidP="009C3E14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ราคาทุน</w:t>
      </w:r>
      <w:r w:rsidRPr="00E50A6D">
        <w:rPr>
          <w:rFonts w:ascii="Angsana New" w:hAnsi="Angsana New" w:hint="cs"/>
          <w:sz w:val="30"/>
          <w:szCs w:val="30"/>
          <w:cs/>
        </w:rPr>
        <w:t>รวมถึง</w:t>
      </w:r>
      <w:r w:rsidRPr="00E50A6D">
        <w:rPr>
          <w:rFonts w:ascii="Angsana New" w:hAnsi="Angsana New"/>
          <w:sz w:val="30"/>
          <w:szCs w:val="30"/>
          <w:cs/>
        </w:rPr>
        <w:t>ต้นทุนทางตรง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ที่เกี่ยวข้องกับการ</w:t>
      </w:r>
      <w:r w:rsidRPr="00E50A6D">
        <w:rPr>
          <w:rFonts w:ascii="Angsana New" w:hAnsi="Angsana New" w:hint="cs"/>
          <w:sz w:val="30"/>
          <w:szCs w:val="30"/>
          <w:cs/>
        </w:rPr>
        <w:t>ได้มาของ</w:t>
      </w:r>
      <w:r w:rsidRPr="00E50A6D">
        <w:rPr>
          <w:rFonts w:ascii="Angsana New" w:hAnsi="Angsana New"/>
          <w:sz w:val="30"/>
          <w:szCs w:val="30"/>
          <w:cs/>
        </w:rPr>
        <w:t>สินทรัพย์</w:t>
      </w:r>
      <w:r w:rsidRPr="00E50A6D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E50A6D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การขนย้าย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E50A6D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</w:p>
    <w:p w14:paraId="1B428AED" w14:textId="77777777" w:rsidR="00D2747C" w:rsidRPr="00E50A6D" w:rsidRDefault="00D2747C" w:rsidP="009C3E14">
      <w:pPr>
        <w:spacing w:after="120"/>
        <w:ind w:left="990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อาคาร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และอุปกรณ์แต่ละรายการ</w:t>
      </w:r>
      <w:r w:rsidRPr="00E50A6D">
        <w:rPr>
          <w:rFonts w:ascii="Angsana New" w:hAnsi="Angsana New" w:hint="cs"/>
          <w:sz w:val="30"/>
          <w:szCs w:val="30"/>
          <w:cs/>
        </w:rPr>
        <w:t>ที่</w:t>
      </w:r>
      <w:r w:rsidRPr="00E50A6D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E50A6D">
        <w:rPr>
          <w:rFonts w:ascii="Angsana New" w:hAnsi="Angsana New" w:hint="cs"/>
          <w:sz w:val="30"/>
          <w:szCs w:val="30"/>
          <w:cs/>
        </w:rPr>
        <w:t>ต้อง</w:t>
      </w:r>
      <w:r w:rsidRPr="00E50A6D">
        <w:rPr>
          <w:rFonts w:ascii="Angsana New" w:hAnsi="Angsana New"/>
          <w:sz w:val="30"/>
          <w:szCs w:val="30"/>
          <w:cs/>
        </w:rPr>
        <w:t>บันทึ</w:t>
      </w:r>
      <w:r w:rsidR="002D0B2F" w:rsidRPr="00E50A6D">
        <w:rPr>
          <w:rFonts w:ascii="Angsana New" w:hAnsi="Angsana New" w:hint="cs"/>
          <w:sz w:val="30"/>
          <w:szCs w:val="30"/>
          <w:cs/>
        </w:rPr>
        <w:t>ก</w:t>
      </w:r>
      <w:r w:rsidRPr="00E50A6D">
        <w:rPr>
          <w:rFonts w:ascii="Angsana New" w:hAnsi="Angsana New"/>
          <w:sz w:val="30"/>
          <w:szCs w:val="30"/>
          <w:cs/>
        </w:rPr>
        <w:t>แต่ละส่วน</w:t>
      </w:r>
      <w:r w:rsidRPr="00E50A6D">
        <w:rPr>
          <w:rFonts w:ascii="Angsana New" w:hAnsi="Angsana New" w:hint="cs"/>
          <w:sz w:val="30"/>
          <w:szCs w:val="30"/>
          <w:cs/>
        </w:rPr>
        <w:t>ประกอบ</w:t>
      </w:r>
      <w:r w:rsidRPr="00E50A6D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  <w:r w:rsidRPr="00E50A6D">
        <w:rPr>
          <w:rFonts w:ascii="Angsana New" w:hAnsi="Angsana New"/>
          <w:sz w:val="30"/>
          <w:szCs w:val="30"/>
        </w:rPr>
        <w:t xml:space="preserve"> </w:t>
      </w:r>
    </w:p>
    <w:p w14:paraId="62D85C6B" w14:textId="77777777" w:rsidR="00D2747C" w:rsidRDefault="00D2747C" w:rsidP="009C3E14">
      <w:pPr>
        <w:spacing w:after="120"/>
        <w:ind w:left="990"/>
        <w:jc w:val="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</w:t>
      </w:r>
    </w:p>
    <w:p w14:paraId="1EBF8CBC" w14:textId="77777777" w:rsidR="00CD1E76" w:rsidRPr="00E50A6D" w:rsidRDefault="00CD1E76" w:rsidP="00CD1E76">
      <w:pPr>
        <w:ind w:left="990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 w:hint="cs"/>
          <w:sz w:val="30"/>
          <w:szCs w:val="30"/>
          <w:u w:val="single"/>
          <w:cs/>
        </w:rPr>
        <w:t>ต้นทุนที่เกิดขึ้นในภายหลัง</w:t>
      </w:r>
    </w:p>
    <w:p w14:paraId="3586C49D" w14:textId="77777777" w:rsidR="00CD1E76" w:rsidRPr="00E50A6D" w:rsidRDefault="00CD1E76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</w:t>
      </w:r>
      <w:r w:rsidRPr="00E50A6D">
        <w:rPr>
          <w:rFonts w:ascii="Angsana New" w:hAnsi="Angsana New" w:hint="cs"/>
          <w:sz w:val="30"/>
          <w:szCs w:val="30"/>
          <w:cs/>
        </w:rPr>
        <w:t>จะรับรู้</w:t>
      </w:r>
      <w:r w:rsidRPr="00E50A6D">
        <w:rPr>
          <w:rFonts w:ascii="Angsana New" w:hAnsi="Angsana New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E50A6D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E50A6D">
        <w:rPr>
          <w:rFonts w:ascii="Angsana New" w:hAnsi="Angsana New"/>
          <w:sz w:val="30"/>
          <w:szCs w:val="30"/>
          <w:cs/>
        </w:rPr>
        <w:t>มีความเป็นไปได้ค่อนข้างแน่ที่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 w:hint="cs"/>
          <w:sz w:val="30"/>
          <w:szCs w:val="30"/>
          <w:cs/>
        </w:rPr>
        <w:t>บริษัท</w:t>
      </w:r>
      <w:r w:rsidRPr="00E50A6D">
        <w:rPr>
          <w:rFonts w:ascii="Angsana New" w:hAnsi="Angsana New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และสามารถ</w:t>
      </w:r>
      <w:r w:rsidRPr="00E50A6D">
        <w:rPr>
          <w:rFonts w:ascii="Angsana New" w:hAnsi="Angsana New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E50A6D">
        <w:rPr>
          <w:rFonts w:ascii="Angsana New" w:hAnsi="Angsana New" w:hint="cs"/>
          <w:sz w:val="30"/>
          <w:szCs w:val="30"/>
          <w:cs/>
        </w:rPr>
        <w:t xml:space="preserve">  ชิ้นส่วนที่ถูกเปลี่ยนแทนจะถูกตัดจำหน่ายตามมูลค่าตามบัญชี  </w:t>
      </w:r>
      <w:r w:rsidRPr="00E50A6D">
        <w:rPr>
          <w:rFonts w:ascii="Angsana New" w:hAnsi="Angsana New"/>
          <w:sz w:val="30"/>
          <w:szCs w:val="30"/>
          <w:cs/>
        </w:rPr>
        <w:t>ต้นทุนที่เกิดขึ้นในการซ่อมบ</w:t>
      </w:r>
      <w:r w:rsidRPr="00E50A6D">
        <w:rPr>
          <w:rFonts w:ascii="Angsana New" w:hAnsi="Angsana New" w:hint="cs"/>
          <w:sz w:val="30"/>
          <w:szCs w:val="30"/>
          <w:cs/>
        </w:rPr>
        <w:t>ำ</w:t>
      </w:r>
      <w:r w:rsidRPr="00E50A6D">
        <w:rPr>
          <w:rFonts w:ascii="Angsana New" w:hAnsi="Angsana New"/>
          <w:sz w:val="30"/>
          <w:szCs w:val="30"/>
          <w:cs/>
        </w:rPr>
        <w:t>รุงที่ดิน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</w:t>
      </w:r>
      <w:r w:rsidRPr="00E50A6D">
        <w:rPr>
          <w:rFonts w:ascii="Angsana New" w:hAnsi="Angsana New" w:hint="cs"/>
          <w:sz w:val="30"/>
          <w:szCs w:val="30"/>
          <w:cs/>
        </w:rPr>
        <w:t>ำจะรับรู้</w:t>
      </w:r>
      <w:r w:rsidRPr="00E50A6D">
        <w:rPr>
          <w:rFonts w:ascii="Angsana New" w:hAnsi="Angsana New"/>
          <w:sz w:val="30"/>
          <w:szCs w:val="30"/>
          <w:cs/>
        </w:rPr>
        <w:t>ในก</w:t>
      </w:r>
      <w:r w:rsidRPr="00E50A6D">
        <w:rPr>
          <w:rFonts w:ascii="Angsana New" w:hAnsi="Angsana New" w:hint="cs"/>
          <w:sz w:val="30"/>
          <w:szCs w:val="30"/>
          <w:cs/>
        </w:rPr>
        <w:t>ำ</w:t>
      </w:r>
      <w:r w:rsidRPr="00E50A6D">
        <w:rPr>
          <w:rFonts w:ascii="Angsana New" w:hAnsi="Angsana New"/>
          <w:sz w:val="30"/>
          <w:szCs w:val="30"/>
          <w:cs/>
        </w:rPr>
        <w:t>ไรหรือขาดทุนเมื่อเกิดขึ้</w:t>
      </w:r>
      <w:r w:rsidRPr="00E50A6D">
        <w:rPr>
          <w:rFonts w:ascii="Angsana New" w:hAnsi="Angsana New" w:hint="cs"/>
          <w:sz w:val="30"/>
          <w:szCs w:val="30"/>
          <w:cs/>
        </w:rPr>
        <w:t>น</w:t>
      </w:r>
    </w:p>
    <w:p w14:paraId="0E319D58" w14:textId="77777777" w:rsidR="00D2747C" w:rsidRPr="00E50A6D" w:rsidRDefault="00D2747C" w:rsidP="00D2747C">
      <w:pPr>
        <w:ind w:left="990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 w:hint="cs"/>
          <w:sz w:val="30"/>
          <w:szCs w:val="30"/>
          <w:u w:val="single"/>
          <w:cs/>
        </w:rPr>
        <w:t>ค่าเสื่อมราคา</w:t>
      </w:r>
    </w:p>
    <w:p w14:paraId="206DF86F" w14:textId="77777777" w:rsidR="00D2747C" w:rsidRPr="00E50A6D" w:rsidRDefault="00D2747C" w:rsidP="005676CF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E50A6D">
        <w:rPr>
          <w:rFonts w:ascii="Angsana New" w:hAnsi="Angsana New"/>
          <w:sz w:val="30"/>
          <w:szCs w:val="30"/>
          <w:cs/>
        </w:rPr>
        <w:t>ทุนของสินทรัพย์</w:t>
      </w:r>
      <w:r w:rsidRPr="00E50A6D">
        <w:rPr>
          <w:rFonts w:ascii="Angsana New" w:hAnsi="Angsana New" w:hint="cs"/>
          <w:sz w:val="30"/>
          <w:szCs w:val="30"/>
          <w:cs/>
        </w:rPr>
        <w:t>หรือต้นทุนในการเปลี่ยนแทนอื่น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หักด้วยมูลค่าคงเหลือของสินทรัพย์</w:t>
      </w:r>
    </w:p>
    <w:p w14:paraId="35E08E65" w14:textId="77777777" w:rsidR="00D2747C" w:rsidRPr="00E50A6D" w:rsidRDefault="00D2747C" w:rsidP="005676CF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E50A6D">
        <w:rPr>
          <w:rFonts w:ascii="Angsana New" w:hAnsi="Angsana New" w:hint="cs"/>
          <w:sz w:val="30"/>
          <w:szCs w:val="30"/>
          <w:cs/>
        </w:rPr>
        <w:t>หรือ</w:t>
      </w:r>
      <w:r w:rsidRPr="00E50A6D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คำนวณโดยวิธีเส้นตรงตามเกณฑ์อายุการใช้งานโดยประมาณของ</w:t>
      </w:r>
      <w:r w:rsidRPr="00E50A6D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E50A6D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ประมาณการอายุการใ</w:t>
      </w:r>
      <w:r w:rsidRPr="00E50A6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E50A6D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tbl>
      <w:tblPr>
        <w:tblW w:w="7200" w:type="dxa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440"/>
      </w:tblGrid>
      <w:tr w:rsidR="00D2747C" w:rsidRPr="00E50A6D" w14:paraId="6FFAD0CF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2C38AE4" w14:textId="77777777" w:rsidR="00D2747C" w:rsidRPr="00E50A6D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0A45" w14:textId="77777777" w:rsidR="00D2747C" w:rsidRPr="00E50A6D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>20</w:t>
            </w:r>
            <w:r w:rsidR="000349C2"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 - 30</w:t>
            </w: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 </w:t>
            </w:r>
            <w:r w:rsidRPr="00E50A6D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D2747C" w:rsidRPr="00E50A6D" w14:paraId="122BB0C3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4297A95" w14:textId="77777777" w:rsidR="00D2747C" w:rsidRPr="00E50A6D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ระบบสาธารณูปโภค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05077" w14:textId="77777777" w:rsidR="00D2747C" w:rsidRPr="00E50A6D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10 </w:t>
            </w:r>
            <w:r w:rsidRPr="00E50A6D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D2747C" w:rsidRPr="00E50A6D" w14:paraId="3C343039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28DFEA" w14:textId="77777777" w:rsidR="00D2747C" w:rsidRPr="00E50A6D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2DAE5" w14:textId="77777777" w:rsidR="00D2747C" w:rsidRPr="00E50A6D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>5</w:t>
            </w:r>
            <w:r w:rsidRPr="00E50A6D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>10</w:t>
            </w:r>
            <w:r w:rsidRPr="00E50A6D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D2747C" w:rsidRPr="00E50A6D" w14:paraId="4535F381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92ADAEA" w14:textId="77777777" w:rsidR="00D2747C" w:rsidRPr="00E50A6D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D258A" w14:textId="77777777" w:rsidR="00D2747C" w:rsidRPr="00E50A6D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>3 - 5</w:t>
            </w:r>
            <w:r w:rsidRPr="00E50A6D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D2747C" w:rsidRPr="00E50A6D" w14:paraId="4B35C1A9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1CB6392" w14:textId="77777777" w:rsidR="00D2747C" w:rsidRPr="00E50A6D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AB5C" w14:textId="77777777" w:rsidR="00D2747C" w:rsidRPr="00E50A6D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>5</w:t>
            </w:r>
            <w:r w:rsidRPr="00E50A6D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6853570B" w14:textId="77777777" w:rsidR="00D2747C" w:rsidRPr="00E50A6D" w:rsidRDefault="005676CF" w:rsidP="005676CF">
      <w:pPr>
        <w:spacing w:before="120"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E50A6D"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บริษัทไม่คิดค่าเสื่อมราคาสำหรับที่ดินและสินทรัพย์ระหว่างก่อสร้าง</w:t>
      </w:r>
    </w:p>
    <w:p w14:paraId="603F3B5A" w14:textId="719F6EB0" w:rsidR="00656F72" w:rsidRDefault="00D2747C" w:rsidP="00D462B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C769B3D" w14:textId="77777777" w:rsidR="002E3274" w:rsidRPr="00E50A6D" w:rsidRDefault="002E3274" w:rsidP="002E3274">
      <w:pPr>
        <w:numPr>
          <w:ilvl w:val="0"/>
          <w:numId w:val="1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4D4DD49" w14:textId="77777777" w:rsidR="00AC3E19" w:rsidRPr="00E50A6D" w:rsidRDefault="00AC3E1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90" w:hanging="450"/>
        <w:contextualSpacing w:val="0"/>
        <w:jc w:val="thaiDistribute"/>
        <w:rPr>
          <w:rFonts w:ascii="Angsana New" w:hAnsi="Angsana New"/>
          <w:vanish/>
          <w:sz w:val="30"/>
          <w:szCs w:val="30"/>
          <w:cs/>
          <w:lang w:val="en-GB"/>
        </w:rPr>
      </w:pPr>
    </w:p>
    <w:p w14:paraId="253A2172" w14:textId="77777777" w:rsidR="00D2747C" w:rsidRPr="00E50A6D" w:rsidRDefault="00D2747C">
      <w:pPr>
        <w:numPr>
          <w:ilvl w:val="0"/>
          <w:numId w:val="41"/>
        </w:numPr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32463A" w:rsidRPr="00E50A6D">
        <w:rPr>
          <w:rFonts w:ascii="Angsana New" w:hAnsi="Angsana New" w:hint="cs"/>
          <w:sz w:val="30"/>
          <w:szCs w:val="30"/>
          <w:cs/>
        </w:rPr>
        <w:t>อื่น</w:t>
      </w:r>
    </w:p>
    <w:p w14:paraId="4221E9DB" w14:textId="77777777" w:rsidR="00D2747C" w:rsidRPr="00E50A6D" w:rsidRDefault="00D2747C" w:rsidP="005815E7">
      <w:pPr>
        <w:spacing w:after="8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32463A" w:rsidRPr="00E50A6D">
        <w:rPr>
          <w:rFonts w:ascii="Angsana New" w:hAnsi="Angsana New" w:hint="cs"/>
          <w:sz w:val="30"/>
          <w:szCs w:val="30"/>
          <w:cs/>
        </w:rPr>
        <w:t>อื่น</w:t>
      </w:r>
      <w:r w:rsidRPr="00E50A6D">
        <w:rPr>
          <w:rFonts w:ascii="Angsana New" w:hAnsi="Angsana New"/>
          <w:sz w:val="30"/>
          <w:szCs w:val="30"/>
          <w:cs/>
        </w:rPr>
        <w:t>ที่</w:t>
      </w:r>
      <w:r w:rsidR="005676CF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 w:hint="cs"/>
          <w:sz w:val="30"/>
          <w:szCs w:val="30"/>
          <w:cs/>
        </w:rPr>
        <w:t>บริษัท</w:t>
      </w:r>
      <w:r w:rsidRPr="00E50A6D">
        <w:rPr>
          <w:rFonts w:ascii="Angsana New" w:hAnsi="Angsana New"/>
          <w:sz w:val="30"/>
          <w:szCs w:val="30"/>
          <w:cs/>
        </w:rPr>
        <w:t>ซื้อมา</w:t>
      </w:r>
      <w:r w:rsidRPr="00E50A6D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Pr="00E50A6D">
        <w:rPr>
          <w:rFonts w:ascii="Angsana New" w:hAnsi="Angsana New"/>
          <w:sz w:val="30"/>
          <w:szCs w:val="30"/>
          <w:cs/>
        </w:rPr>
        <w:t>แสดงในราคาทุนหักค่าตัดจำหน่ายสะสมและ</w:t>
      </w:r>
      <w:r w:rsidRPr="00E50A6D">
        <w:rPr>
          <w:rFonts w:ascii="Angsana New" w:hAnsi="Angsana New" w:hint="cs"/>
          <w:sz w:val="30"/>
          <w:szCs w:val="30"/>
          <w:cs/>
        </w:rPr>
        <w:t>ผล</w:t>
      </w:r>
      <w:r w:rsidRPr="00E50A6D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E50A6D">
        <w:rPr>
          <w:rFonts w:ascii="Angsana New" w:hAnsi="Angsana New" w:hint="cs"/>
          <w:sz w:val="30"/>
          <w:szCs w:val="30"/>
          <w:cs/>
        </w:rPr>
        <w:t>สะสม (ถ้ามี)</w:t>
      </w:r>
    </w:p>
    <w:p w14:paraId="2A154F6D" w14:textId="77777777" w:rsidR="00D2747C" w:rsidRPr="00E50A6D" w:rsidRDefault="00D2747C" w:rsidP="005676CF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 w:hint="cs"/>
          <w:sz w:val="30"/>
          <w:szCs w:val="30"/>
          <w:u w:val="single"/>
          <w:cs/>
        </w:rPr>
        <w:t>รายจ่ายภายหลังการรับรู้รายการ</w:t>
      </w:r>
    </w:p>
    <w:p w14:paraId="0E94CC69" w14:textId="77777777" w:rsidR="00D2747C" w:rsidRPr="00E50A6D" w:rsidRDefault="00D2747C" w:rsidP="005676CF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E50A6D">
        <w:rPr>
          <w:rFonts w:ascii="Angsana New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E50A6D">
        <w:rPr>
          <w:rFonts w:ascii="Angsana New" w:hAnsi="Angsana New" w:hint="cs"/>
          <w:sz w:val="30"/>
          <w:szCs w:val="30"/>
          <w:cs/>
        </w:rPr>
        <w:t xml:space="preserve">  โดยรวมเป็นสินทรัพย์ที่</w:t>
      </w:r>
      <w:r w:rsidRPr="00E50A6D">
        <w:rPr>
          <w:rFonts w:ascii="Angsana New" w:hAnsi="Angsana New"/>
          <w:sz w:val="30"/>
          <w:szCs w:val="30"/>
          <w:cs/>
        </w:rPr>
        <w:t>สามารถระบุได้</w:t>
      </w:r>
      <w:r w:rsidRPr="00E50A6D">
        <w:rPr>
          <w:rFonts w:ascii="Angsana New" w:hAnsi="Angsana New" w:hint="cs"/>
          <w:sz w:val="30"/>
          <w:szCs w:val="30"/>
          <w:cs/>
        </w:rPr>
        <w:t>ที่เกี่ยวข้องนั้น  ค่าใช้จ่ายอื่นรับรู้</w:t>
      </w:r>
      <w:r w:rsidRPr="00E50A6D">
        <w:rPr>
          <w:rFonts w:ascii="Angsana New" w:hAnsi="Angsana New"/>
          <w:sz w:val="30"/>
          <w:szCs w:val="30"/>
          <w:cs/>
        </w:rPr>
        <w:t>ในกำไรหรือขาดทุนเมื่อเกิดขึ้น</w:t>
      </w:r>
    </w:p>
    <w:p w14:paraId="78A79091" w14:textId="77777777" w:rsidR="00CD1E76" w:rsidRPr="00E50A6D" w:rsidRDefault="00CD1E76" w:rsidP="00CD1E76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 w:hint="cs"/>
          <w:sz w:val="30"/>
          <w:szCs w:val="30"/>
          <w:u w:val="single"/>
          <w:cs/>
        </w:rPr>
        <w:t>ค่าตัดจำหน่าย</w:t>
      </w:r>
    </w:p>
    <w:p w14:paraId="4F620735" w14:textId="77777777" w:rsidR="00CD1E76" w:rsidRPr="00E50A6D" w:rsidRDefault="00CD1E76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7EBB51E5" w14:textId="77777777" w:rsidR="00CD1E76" w:rsidRPr="00E50A6D" w:rsidRDefault="00CD1E76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E50A6D">
        <w:rPr>
          <w:rFonts w:ascii="Angsana New" w:hAnsi="Angsana New"/>
          <w:sz w:val="30"/>
          <w:szCs w:val="30"/>
          <w:cs/>
        </w:rPr>
        <w:t>โดยวิธีเส้นตรง</w:t>
      </w:r>
      <w:r w:rsidRPr="00E50A6D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E50A6D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Pr="00E50A6D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E50A6D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E50A6D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</w:t>
      </w:r>
      <w:r w:rsidR="0032463A" w:rsidRPr="00E50A6D">
        <w:rPr>
          <w:rFonts w:ascii="Angsana New" w:hAnsi="Angsana New" w:hint="cs"/>
          <w:sz w:val="30"/>
          <w:szCs w:val="30"/>
          <w:cs/>
        </w:rPr>
        <w:t>อื่น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 โดยเริ่มตัดจำหน่ายสินทรัพย์ไม่มีตัวตน</w:t>
      </w:r>
      <w:r w:rsidR="0032463A" w:rsidRPr="00E50A6D">
        <w:rPr>
          <w:rFonts w:ascii="Angsana New" w:hAnsi="Angsana New" w:hint="cs"/>
          <w:sz w:val="30"/>
          <w:szCs w:val="30"/>
          <w:cs/>
        </w:rPr>
        <w:t>อื่น</w:t>
      </w:r>
      <w:r w:rsidRPr="00E50A6D">
        <w:rPr>
          <w:rFonts w:ascii="Angsana New" w:hAnsi="Angsana New" w:hint="cs"/>
          <w:sz w:val="30"/>
          <w:szCs w:val="30"/>
          <w:cs/>
        </w:rPr>
        <w:t>เมื่อสินทรัพย์นั้นพร้อมที่จะให้ประโยชน์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E50A6D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E50A6D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0" w:type="auto"/>
        <w:tblInd w:w="1728" w:type="dxa"/>
        <w:tblLook w:val="01E0" w:firstRow="1" w:lastRow="1" w:firstColumn="1" w:lastColumn="1" w:noHBand="0" w:noVBand="0"/>
      </w:tblPr>
      <w:tblGrid>
        <w:gridCol w:w="4860"/>
        <w:gridCol w:w="1080"/>
        <w:gridCol w:w="1080"/>
      </w:tblGrid>
      <w:tr w:rsidR="00CD1E76" w:rsidRPr="00E50A6D" w14:paraId="6F49D747" w14:textId="77777777" w:rsidTr="0008687E">
        <w:tc>
          <w:tcPr>
            <w:tcW w:w="4860" w:type="dxa"/>
          </w:tcPr>
          <w:p w14:paraId="7341AFA1" w14:textId="77777777" w:rsidR="00CD1E76" w:rsidRPr="00E50A6D" w:rsidRDefault="00CD1E76" w:rsidP="0008687E">
            <w:pPr>
              <w:tabs>
                <w:tab w:val="left" w:pos="540"/>
              </w:tabs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80" w:type="dxa"/>
            <w:shd w:val="clear" w:color="auto" w:fill="auto"/>
          </w:tcPr>
          <w:p w14:paraId="39FBB3FE" w14:textId="77777777" w:rsidR="00CD1E76" w:rsidRPr="00E50A6D" w:rsidRDefault="00CD1E76" w:rsidP="0008687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3 - 5</w:t>
            </w:r>
          </w:p>
        </w:tc>
        <w:tc>
          <w:tcPr>
            <w:tcW w:w="1080" w:type="dxa"/>
          </w:tcPr>
          <w:p w14:paraId="0834DE89" w14:textId="77777777" w:rsidR="00CD1E76" w:rsidRPr="00E50A6D" w:rsidRDefault="00CD1E76" w:rsidP="0008687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D1E76" w:rsidRPr="00E50A6D" w14:paraId="615EF1D1" w14:textId="77777777" w:rsidTr="0008687E">
        <w:tc>
          <w:tcPr>
            <w:tcW w:w="4860" w:type="dxa"/>
          </w:tcPr>
          <w:p w14:paraId="7ED4B0C1" w14:textId="77777777" w:rsidR="00CD1E76" w:rsidRPr="00E50A6D" w:rsidRDefault="00CD1E76" w:rsidP="0008687E">
            <w:pPr>
              <w:tabs>
                <w:tab w:val="left" w:pos="540"/>
              </w:tabs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สิทธิ์ในการใช้โปรแกรมคอมพิวเตอร์</w:t>
            </w:r>
          </w:p>
        </w:tc>
        <w:tc>
          <w:tcPr>
            <w:tcW w:w="1080" w:type="dxa"/>
            <w:shd w:val="clear" w:color="auto" w:fill="auto"/>
          </w:tcPr>
          <w:p w14:paraId="408DE6F5" w14:textId="77777777" w:rsidR="00CD1E76" w:rsidRPr="00E50A6D" w:rsidRDefault="00CD1E76" w:rsidP="0008687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080" w:type="dxa"/>
          </w:tcPr>
          <w:p w14:paraId="1EE20ED0" w14:textId="77777777" w:rsidR="00CD1E76" w:rsidRPr="00E50A6D" w:rsidRDefault="00CD1E76" w:rsidP="0008687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26FB7DE" w14:textId="77777777" w:rsidR="00CD1E76" w:rsidRPr="00E50A6D" w:rsidRDefault="00CD1E76" w:rsidP="005815E7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E50A6D" w:rsidDel="00E44C55">
        <w:rPr>
          <w:rFonts w:ascii="Angsana New" w:hAnsi="Angsana New"/>
          <w:sz w:val="30"/>
          <w:szCs w:val="30"/>
        </w:rPr>
        <w:t xml:space="preserve"> </w:t>
      </w:r>
    </w:p>
    <w:p w14:paraId="62ED8A6D" w14:textId="77777777" w:rsidR="00D2747C" w:rsidRPr="00E50A6D" w:rsidRDefault="009C3E14">
      <w:pPr>
        <w:numPr>
          <w:ilvl w:val="0"/>
          <w:numId w:val="41"/>
        </w:numPr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DE45C13" w14:textId="77777777" w:rsidR="00D2747C" w:rsidRPr="00E50A6D" w:rsidRDefault="009C3E14" w:rsidP="009C3E14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สินทรัพย์สิทธิการใช้หรือสินทรัพย์ที่ไม่มีตัวตนอื่นของกลุ่มบริษัท หากมีข้อบ่งชี้ว่าสินทรัพย์ดังกล่าวอาจด้อยค่า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CAD34FF" w14:textId="77777777" w:rsidR="009C3E14" w:rsidRPr="00E50A6D" w:rsidRDefault="009C3E14" w:rsidP="005815E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กลุ่มบริษัทจะรับรู้รายการขาดทุนจากการด้อยค่าในงบกำไรขาดทุน</w:t>
      </w:r>
      <w:r w:rsidR="005815E7" w:rsidRPr="00E50A6D">
        <w:rPr>
          <w:rFonts w:ascii="Angsana New" w:hAnsi="Angsana New" w:hint="cs"/>
          <w:sz w:val="30"/>
          <w:szCs w:val="30"/>
          <w:cs/>
        </w:rPr>
        <w:t>เบ็ดเสร็จ</w:t>
      </w:r>
    </w:p>
    <w:p w14:paraId="2BD6EA49" w14:textId="77777777" w:rsidR="00656F72" w:rsidRDefault="009C3E14" w:rsidP="00DF4843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 </w:t>
      </w:r>
      <w:r w:rsidR="005815E7" w:rsidRPr="00E50A6D">
        <w:rPr>
          <w:rFonts w:ascii="Angsana New" w:hAnsi="Angsana New"/>
          <w:sz w:val="30"/>
          <w:szCs w:val="30"/>
          <w:cs/>
        </w:rPr>
        <w:br/>
      </w:r>
      <w:r w:rsidRPr="00E50A6D">
        <w:rPr>
          <w:rFonts w:ascii="Angsana New" w:hAnsi="Angsana New"/>
          <w:sz w:val="30"/>
          <w:szCs w:val="30"/>
          <w:cs/>
        </w:rPr>
        <w:t>งวดก่อน</w:t>
      </w:r>
      <w:r w:rsidR="005815E7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ๆ กลุ่มบริษัทจะบันทึกกลับรายการผลขาดทุนจากการด้อยค่าของสินทรัพย์โดยรับรู้ไปยังงบกำไรขาดทุน</w:t>
      </w:r>
      <w:r w:rsidR="005815E7" w:rsidRPr="00E50A6D">
        <w:rPr>
          <w:rFonts w:ascii="Angsana New" w:hAnsi="Angsana New" w:hint="cs"/>
          <w:sz w:val="30"/>
          <w:szCs w:val="30"/>
          <w:cs/>
        </w:rPr>
        <w:t>เบ็ดเสร็จ</w:t>
      </w:r>
      <w:r w:rsidRPr="00E50A6D">
        <w:rPr>
          <w:rFonts w:ascii="Angsana New" w:hAnsi="Angsana New"/>
          <w:sz w:val="30"/>
          <w:szCs w:val="30"/>
          <w:cs/>
        </w:rPr>
        <w:t>ทันที</w:t>
      </w:r>
    </w:p>
    <w:p w14:paraId="6BC4C090" w14:textId="77777777" w:rsidR="00656F72" w:rsidRPr="00E50A6D" w:rsidRDefault="00656F72">
      <w:pPr>
        <w:numPr>
          <w:ilvl w:val="0"/>
          <w:numId w:val="76"/>
        </w:numPr>
        <w:spacing w:line="240" w:lineRule="atLeast"/>
        <w:ind w:left="510" w:hanging="51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61C435A" w14:textId="77777777" w:rsidR="005676CF" w:rsidRPr="00E50A6D" w:rsidRDefault="005676CF">
      <w:pPr>
        <w:numPr>
          <w:ilvl w:val="0"/>
          <w:numId w:val="42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สัญญาเช่า</w:t>
      </w:r>
    </w:p>
    <w:p w14:paraId="3550DB64" w14:textId="77777777" w:rsidR="00656F72" w:rsidRPr="00E50A6D" w:rsidRDefault="00DF4843" w:rsidP="00D462B2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FD635E" w14:textId="77777777" w:rsidR="00F54671" w:rsidRPr="00E50A6D" w:rsidRDefault="00F54671">
      <w:pPr>
        <w:pStyle w:val="ListParagraph"/>
        <w:numPr>
          <w:ilvl w:val="2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pacing w:val="-4"/>
          <w:sz w:val="30"/>
          <w:szCs w:val="30"/>
          <w:cs/>
        </w:rPr>
        <w:t>กลุ่มบริษัทในฐานะผู้เช่า</w:t>
      </w:r>
    </w:p>
    <w:p w14:paraId="08D9F767" w14:textId="77777777" w:rsidR="00F54671" w:rsidRPr="00CC0BEC" w:rsidRDefault="00F54671" w:rsidP="0030500A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990" w:hanging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F57474">
        <w:rPr>
          <w:rFonts w:ascii="Angsana New" w:hAnsi="Angsana New"/>
          <w:color w:val="FF0000"/>
          <w:sz w:val="30"/>
          <w:szCs w:val="30"/>
        </w:rPr>
        <w:tab/>
      </w:r>
      <w:r w:rsidRPr="00CC0BEC">
        <w:rPr>
          <w:rFonts w:ascii="Angsana New" w:hAnsi="Angsana New"/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CF4CD69" w14:textId="77777777" w:rsidR="00F54671" w:rsidRPr="00E50A6D" w:rsidRDefault="00F54671" w:rsidP="0030500A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1080" w:hanging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b/>
          <w:bCs/>
          <w:i/>
          <w:iCs/>
          <w:spacing w:val="-4"/>
          <w:sz w:val="30"/>
          <w:szCs w:val="30"/>
        </w:rPr>
        <w:tab/>
      </w:r>
      <w:r w:rsidRPr="00E50A6D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สินทรัพย์สิทธิการใช้ </w:t>
      </w:r>
    </w:p>
    <w:p w14:paraId="46790851" w14:textId="77777777" w:rsidR="00F54671" w:rsidRPr="00E50A6D" w:rsidRDefault="00F54671" w:rsidP="0030500A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990" w:hanging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</w:rPr>
        <w:tab/>
      </w:r>
      <w:r w:rsidRPr="00E50A6D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C40D6BB" w14:textId="77777777" w:rsidR="00F54671" w:rsidRPr="00E50A6D" w:rsidRDefault="00F54671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110" w:type="dxa"/>
        <w:tblInd w:w="1728" w:type="dxa"/>
        <w:tblLayout w:type="fixed"/>
        <w:tblLook w:val="0000" w:firstRow="0" w:lastRow="0" w:firstColumn="0" w:lastColumn="0" w:noHBand="0" w:noVBand="0"/>
      </w:tblPr>
      <w:tblGrid>
        <w:gridCol w:w="5323"/>
        <w:gridCol w:w="1067"/>
        <w:gridCol w:w="1720"/>
      </w:tblGrid>
      <w:tr w:rsidR="0030500A" w:rsidRPr="00E50A6D" w14:paraId="022AA1A2" w14:textId="77777777" w:rsidTr="005A60EF">
        <w:tc>
          <w:tcPr>
            <w:tcW w:w="5323" w:type="dxa"/>
          </w:tcPr>
          <w:p w14:paraId="4E7A8C77" w14:textId="77777777" w:rsidR="0030500A" w:rsidRPr="00E50A6D" w:rsidRDefault="0030500A" w:rsidP="00752AE7">
            <w:pPr>
              <w:ind w:left="-4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50A6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และอาคาร</w:t>
            </w:r>
          </w:p>
        </w:tc>
        <w:tc>
          <w:tcPr>
            <w:tcW w:w="1067" w:type="dxa"/>
          </w:tcPr>
          <w:p w14:paraId="4E6B847A" w14:textId="77777777" w:rsidR="0030500A" w:rsidRPr="00E50A6D" w:rsidRDefault="0030500A" w:rsidP="000F674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0A6D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720" w:type="dxa"/>
          </w:tcPr>
          <w:p w14:paraId="0DC60E98" w14:textId="77777777" w:rsidR="0030500A" w:rsidRPr="00E50A6D" w:rsidRDefault="0030500A" w:rsidP="000F674A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50A6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0500A" w:rsidRPr="00E50A6D" w14:paraId="01FCA7B6" w14:textId="77777777" w:rsidTr="005A60EF">
        <w:tc>
          <w:tcPr>
            <w:tcW w:w="5323" w:type="dxa"/>
          </w:tcPr>
          <w:p w14:paraId="3887711C" w14:textId="77777777" w:rsidR="0030500A" w:rsidRPr="00E50A6D" w:rsidRDefault="0030500A" w:rsidP="00752AE7">
            <w:pPr>
              <w:ind w:left="-40" w:right="-43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067" w:type="dxa"/>
          </w:tcPr>
          <w:p w14:paraId="3F0B0DED" w14:textId="77777777" w:rsidR="0030500A" w:rsidRPr="00E50A6D" w:rsidRDefault="0030500A" w:rsidP="000F674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720" w:type="dxa"/>
          </w:tcPr>
          <w:p w14:paraId="262203E8" w14:textId="77777777" w:rsidR="0030500A" w:rsidRPr="00E50A6D" w:rsidRDefault="0030500A" w:rsidP="000F674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0500A" w:rsidRPr="00E50A6D" w14:paraId="68DF8740" w14:textId="77777777" w:rsidTr="005A60EF">
        <w:tc>
          <w:tcPr>
            <w:tcW w:w="5323" w:type="dxa"/>
          </w:tcPr>
          <w:p w14:paraId="54BAAF15" w14:textId="77777777" w:rsidR="0030500A" w:rsidRPr="00E50A6D" w:rsidRDefault="0030500A" w:rsidP="00752AE7">
            <w:pPr>
              <w:ind w:left="-40" w:right="-43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67" w:type="dxa"/>
          </w:tcPr>
          <w:p w14:paraId="18DB9ACA" w14:textId="77777777" w:rsidR="0030500A" w:rsidRPr="00E50A6D" w:rsidRDefault="0030500A" w:rsidP="000F674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720" w:type="dxa"/>
          </w:tcPr>
          <w:p w14:paraId="3BCDFFEA" w14:textId="77777777" w:rsidR="0030500A" w:rsidRPr="00E50A6D" w:rsidRDefault="0030500A" w:rsidP="000F674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2549AE2" w14:textId="77777777" w:rsidR="0030500A" w:rsidRPr="00E50A6D" w:rsidRDefault="00BC44EF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2C6BADF" w14:textId="77777777" w:rsidR="00BC44EF" w:rsidRDefault="00BC44EF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CFBF6FE" w14:textId="77777777" w:rsidR="00CC0BEC" w:rsidRDefault="00CC0BEC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93F6362" w14:textId="77777777" w:rsidR="00CC0BEC" w:rsidRPr="00E50A6D" w:rsidRDefault="00CC0BEC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FD4A335" w14:textId="77777777" w:rsidR="00BC44EF" w:rsidRPr="00E50A6D" w:rsidRDefault="00BC44EF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B8604B7" w14:textId="77777777" w:rsidR="00BC44EF" w:rsidRPr="00E50A6D" w:rsidRDefault="00BC44EF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F6FBFDD" w14:textId="77777777" w:rsidR="00BC44EF" w:rsidRPr="00E50A6D" w:rsidRDefault="00BC44EF">
      <w:pPr>
        <w:numPr>
          <w:ilvl w:val="0"/>
          <w:numId w:val="47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3D2063E4" w14:textId="77777777" w:rsidR="00BC44EF" w:rsidRPr="00E50A6D" w:rsidRDefault="00BC44EF">
      <w:pPr>
        <w:numPr>
          <w:ilvl w:val="0"/>
          <w:numId w:val="48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สัญญาเช่า</w:t>
      </w:r>
      <w:r w:rsidR="00827048" w:rsidRPr="00E50A6D">
        <w:rPr>
          <w:rFonts w:ascii="Angsana New" w:hAnsi="Angsana New" w:hint="cs"/>
          <w:sz w:val="30"/>
          <w:szCs w:val="30"/>
          <w:cs/>
        </w:rPr>
        <w:t xml:space="preserve"> (ต่อ)</w:t>
      </w:r>
    </w:p>
    <w:p w14:paraId="1EA4FD2B" w14:textId="77777777" w:rsidR="00827048" w:rsidRPr="00E50A6D" w:rsidRDefault="00827048">
      <w:pPr>
        <w:pStyle w:val="ListParagraph"/>
        <w:numPr>
          <w:ilvl w:val="2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44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pacing w:val="-4"/>
          <w:sz w:val="30"/>
          <w:szCs w:val="30"/>
          <w:cs/>
        </w:rPr>
        <w:t>กลุ่มบริษัทในฐานะผู้เช่า</w:t>
      </w:r>
      <w:r w:rsidRPr="00E50A6D">
        <w:rPr>
          <w:rFonts w:ascii="Angsana New" w:hAnsi="Angsana New" w:hint="cs"/>
          <w:spacing w:val="-4"/>
          <w:sz w:val="30"/>
          <w:szCs w:val="30"/>
          <w:cs/>
        </w:rPr>
        <w:t xml:space="preserve"> (ต่อ)</w:t>
      </w:r>
    </w:p>
    <w:p w14:paraId="3A911E35" w14:textId="77777777" w:rsidR="00BC44EF" w:rsidRPr="00E50A6D" w:rsidRDefault="00BC44EF" w:rsidP="00BC44EF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1080" w:hanging="90"/>
        <w:jc w:val="thaiDistribute"/>
        <w:textAlignment w:val="baselin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E50A6D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>หนี้สินตามสัญญาเช่า</w:t>
      </w:r>
    </w:p>
    <w:p w14:paraId="6C40AAF2" w14:textId="77777777" w:rsidR="00BC44EF" w:rsidRPr="00E50A6D" w:rsidRDefault="00BC44EF" w:rsidP="00827048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07EB0200" w14:textId="77777777" w:rsidR="00BC44EF" w:rsidRPr="00E50A6D" w:rsidRDefault="00BC44EF" w:rsidP="00827048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DB865AF" w14:textId="77777777" w:rsidR="00BC44EF" w:rsidRPr="00E50A6D" w:rsidRDefault="00BC44EF" w:rsidP="00827048">
      <w:pPr>
        <w:spacing w:after="120"/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0A6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621C072" w14:textId="77777777" w:rsidR="00BC44EF" w:rsidRDefault="00BC44EF" w:rsidP="00827048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สัญญาเช่าที่มีอายุสัญญาเช่า 12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7E08F08" w14:textId="77777777" w:rsidR="0027521E" w:rsidRPr="0027521E" w:rsidRDefault="0027521E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5CDC19E5" w14:textId="77777777" w:rsidR="0027521E" w:rsidRPr="0027521E" w:rsidRDefault="0027521E">
      <w:pPr>
        <w:pStyle w:val="ListParagraph"/>
        <w:numPr>
          <w:ilvl w:val="2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02DA46EE" w14:textId="77777777" w:rsidR="0027521E" w:rsidRPr="00E50A6D" w:rsidRDefault="0027521E">
      <w:pPr>
        <w:pStyle w:val="ListParagraph"/>
        <w:numPr>
          <w:ilvl w:val="2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474" w:hanging="481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กลุ่มบริษัทในฐานะผู้ให้เช่า</w:t>
      </w:r>
    </w:p>
    <w:p w14:paraId="0ADFB8AF" w14:textId="77777777" w:rsidR="0070020D" w:rsidRPr="0070020D" w:rsidRDefault="0070020D" w:rsidP="0070020D">
      <w:pPr>
        <w:pStyle w:val="ListParagraph"/>
        <w:spacing w:after="240"/>
        <w:ind w:left="993"/>
        <w:jc w:val="thaiDistribute"/>
        <w:rPr>
          <w:rFonts w:ascii="Angsana New" w:hAnsi="Angsana New"/>
          <w:sz w:val="10"/>
          <w:szCs w:val="10"/>
        </w:rPr>
      </w:pPr>
    </w:p>
    <w:p w14:paraId="43BCC919" w14:textId="77777777" w:rsidR="0027521E" w:rsidRPr="00E50A6D" w:rsidRDefault="0027521E" w:rsidP="0070020D">
      <w:pPr>
        <w:pStyle w:val="ListParagraph"/>
        <w:spacing w:after="240"/>
        <w:ind w:left="993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</w:t>
      </w:r>
      <w:r w:rsidRPr="00107D62">
        <w:rPr>
          <w:rFonts w:ascii="Angsana New" w:hAnsi="Angsana New"/>
          <w:sz w:val="30"/>
          <w:szCs w:val="30"/>
          <w:cs/>
        </w:rPr>
        <w:t>เงินทุน</w:t>
      </w:r>
      <w:r w:rsidRPr="00E50A6D">
        <w:rPr>
          <w:rFonts w:ascii="Angsana New" w:hAnsi="Angsana New"/>
          <w:sz w:val="30"/>
          <w:szCs w:val="30"/>
          <w:cs/>
        </w:rPr>
        <w:t xml:space="preserve"> ณ วันที่สัญญาเช่าเริ่มมีผล กลุ่มบริษัทบันทึกสินทรัพย์ภายใต้สัญญาเช่า</w:t>
      </w:r>
      <w:r w:rsidRPr="00107D62">
        <w:rPr>
          <w:rFonts w:ascii="Angsana New" w:hAnsi="Angsana New"/>
          <w:sz w:val="30"/>
          <w:szCs w:val="30"/>
          <w:cs/>
        </w:rPr>
        <w:t>เงินทุน</w:t>
      </w:r>
      <w:r w:rsidRPr="00E50A6D">
        <w:rPr>
          <w:rFonts w:ascii="Angsana New" w:hAnsi="Angsana New"/>
          <w:sz w:val="30"/>
          <w:szCs w:val="30"/>
          <w:cs/>
        </w:rPr>
        <w:t>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C7BA568" w14:textId="77777777" w:rsidR="0027521E" w:rsidRDefault="0027521E" w:rsidP="0070020D">
      <w:pPr>
        <w:spacing w:after="240"/>
        <w:ind w:left="993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6E854F76" w14:textId="77777777" w:rsidR="00E40043" w:rsidRPr="00E50A6D" w:rsidRDefault="00E40043">
      <w:pPr>
        <w:numPr>
          <w:ilvl w:val="0"/>
          <w:numId w:val="79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B46430D" w14:textId="77777777" w:rsidR="002F24F5" w:rsidRPr="002F24F5" w:rsidRDefault="002F24F5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90" w:hanging="450"/>
        <w:contextualSpacing w:val="0"/>
        <w:jc w:val="thaiDistribute"/>
        <w:rPr>
          <w:rFonts w:ascii="Angsana New" w:hAnsi="Angsana New"/>
          <w:vanish/>
          <w:sz w:val="30"/>
          <w:szCs w:val="30"/>
          <w:cs/>
          <w:lang w:val="en-GB"/>
        </w:rPr>
      </w:pPr>
    </w:p>
    <w:p w14:paraId="218713D4" w14:textId="77777777" w:rsidR="00D2747C" w:rsidRPr="00E50A6D" w:rsidRDefault="000D649C">
      <w:pPr>
        <w:numPr>
          <w:ilvl w:val="0"/>
          <w:numId w:val="50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 w:rsidR="00D2747C" w:rsidRPr="00E50A6D">
        <w:rPr>
          <w:rFonts w:ascii="Angsana New" w:hAnsi="Angsana New" w:hint="cs"/>
          <w:sz w:val="30"/>
          <w:szCs w:val="30"/>
          <w:cs/>
        </w:rPr>
        <w:t>ผลประโยชน์ของพนักงาน</w:t>
      </w:r>
    </w:p>
    <w:p w14:paraId="56107824" w14:textId="77777777" w:rsidR="00D2747C" w:rsidRPr="00E50A6D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โครงการสมทบเงิน</w:t>
      </w:r>
    </w:p>
    <w:p w14:paraId="50DDEBE5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CAFA2D4" w14:textId="77777777" w:rsidR="00D2747C" w:rsidRPr="00E50A6D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โครงการผลประโยชน์ที่กำหนดไว้</w:t>
      </w:r>
    </w:p>
    <w:p w14:paraId="29069BC6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="005676CF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E50A6D">
        <w:rPr>
          <w:rFonts w:ascii="Angsana New" w:hAnsi="Angsana New" w:hint="cs"/>
          <w:sz w:val="30"/>
          <w:szCs w:val="30"/>
          <w:cs/>
        </w:rPr>
        <w:t>งวด</w:t>
      </w:r>
      <w:r w:rsidRPr="00E50A6D">
        <w:rPr>
          <w:rFonts w:ascii="Angsana New" w:hAnsi="Angsana New"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E50A6D">
        <w:rPr>
          <w:rFonts w:ascii="Angsana New" w:hAnsi="Angsana New" w:hint="cs"/>
          <w:sz w:val="30"/>
          <w:szCs w:val="30"/>
          <w:cs/>
        </w:rPr>
        <w:t>ส</w:t>
      </w:r>
      <w:r w:rsidRPr="00E50A6D">
        <w:rPr>
          <w:rFonts w:ascii="Angsana New" w:hAnsi="Angsana New"/>
          <w:sz w:val="30"/>
          <w:szCs w:val="30"/>
          <w:cs/>
        </w:rPr>
        <w:t xml:space="preserve">ดเพื่อให้เป็นมูลค่าปัจจุบัน </w:t>
      </w:r>
    </w:p>
    <w:p w14:paraId="7D92BF09" w14:textId="77777777" w:rsidR="00CD1E76" w:rsidRPr="00E50A6D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การคำนวณ</w:t>
      </w:r>
      <w:r w:rsidRPr="00E50A6D">
        <w:rPr>
          <w:rFonts w:ascii="Angsana New" w:hAnsi="Angsana New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E50A6D">
        <w:rPr>
          <w:rFonts w:ascii="Angsana New" w:hAnsi="Angsana New"/>
          <w:sz w:val="30"/>
          <w:szCs w:val="30"/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E50A6D">
        <w:rPr>
          <w:rFonts w:ascii="Angsana New" w:hAnsi="Angsana New" w:hint="cs"/>
          <w:sz w:val="30"/>
          <w:szCs w:val="30"/>
          <w:cs/>
        </w:rPr>
        <w:t xml:space="preserve"> ผลจาก</w:t>
      </w:r>
      <w:r w:rsidRPr="00E50A6D">
        <w:rPr>
          <w:rFonts w:ascii="Angsana New" w:hAnsi="Angsana New"/>
          <w:sz w:val="30"/>
          <w:szCs w:val="30"/>
          <w:cs/>
        </w:rPr>
        <w:t>การคำนวณ</w:t>
      </w:r>
      <w:r w:rsidRPr="00E50A6D">
        <w:rPr>
          <w:rFonts w:ascii="Angsana New" w:hAnsi="Angsana New" w:hint="cs"/>
          <w:sz w:val="30"/>
          <w:szCs w:val="30"/>
          <w:cs/>
        </w:rPr>
        <w:t>อาจทำให้กลุ่ม</w:t>
      </w:r>
      <w:r w:rsidRPr="00E50A6D">
        <w:rPr>
          <w:rFonts w:ascii="Angsana New" w:hAnsi="Angsana New"/>
          <w:sz w:val="30"/>
          <w:szCs w:val="30"/>
          <w:cs/>
        </w:rPr>
        <w:t>บริษัทมี</w:t>
      </w:r>
      <w:r w:rsidRPr="00E50A6D">
        <w:rPr>
          <w:rFonts w:ascii="Angsana New" w:hAnsi="Angsana New" w:hint="cs"/>
          <w:sz w:val="30"/>
          <w:szCs w:val="30"/>
          <w:cs/>
        </w:rPr>
        <w:t>สินทรัพย์เกิดขึ้น</w:t>
      </w:r>
      <w:r w:rsidRPr="00E50A6D">
        <w:rPr>
          <w:rFonts w:ascii="Angsana New" w:hAnsi="Angsana New"/>
          <w:sz w:val="30"/>
          <w:szCs w:val="30"/>
          <w:cs/>
        </w:rPr>
        <w:t xml:space="preserve"> ซึ่งการรับรู้เป็นสินทรัพย์</w:t>
      </w:r>
      <w:r w:rsidRPr="00E50A6D">
        <w:rPr>
          <w:rFonts w:ascii="Angsana New" w:hAnsi="Angsana New" w:hint="cs"/>
          <w:sz w:val="30"/>
          <w:szCs w:val="30"/>
          <w:cs/>
        </w:rPr>
        <w:t>จะใช้</w:t>
      </w:r>
      <w:r w:rsidRPr="00E50A6D">
        <w:rPr>
          <w:rFonts w:ascii="Angsana New" w:hAnsi="Angsana New"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Pr="00E50A6D">
        <w:rPr>
          <w:rFonts w:ascii="Angsana New" w:hAnsi="Angsana New" w:hint="cs"/>
          <w:sz w:val="30"/>
          <w:szCs w:val="30"/>
          <w:cs/>
        </w:rPr>
        <w:t>ต</w:t>
      </w:r>
      <w:r w:rsidRPr="00E50A6D">
        <w:rPr>
          <w:rFonts w:ascii="Angsana New" w:hAnsi="Angsana New"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E50A6D">
        <w:rPr>
          <w:rFonts w:ascii="Angsana New" w:hAnsi="Angsana New" w:hint="cs"/>
          <w:sz w:val="30"/>
          <w:szCs w:val="30"/>
          <w:cs/>
        </w:rPr>
        <w:t>ได้</w:t>
      </w:r>
      <w:r w:rsidRPr="00E50A6D">
        <w:rPr>
          <w:rFonts w:ascii="Angsana New" w:hAnsi="Angsana New"/>
          <w:sz w:val="30"/>
          <w:szCs w:val="30"/>
          <w:cs/>
        </w:rPr>
        <w:t>มีการพิจารณาถึงความต้องการเงินทุนขั้นต่ำสำหรับโครงการต่างๆ ของ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</w:t>
      </w:r>
    </w:p>
    <w:p w14:paraId="01B7C0BF" w14:textId="77777777" w:rsidR="004B30EE" w:rsidRPr="00E50A6D" w:rsidRDefault="00CD1E76" w:rsidP="00AC3E19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ใน</w:t>
      </w:r>
      <w:r w:rsidRPr="00E50A6D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กำไร</w:t>
      </w:r>
      <w:r w:rsidRPr="00E50A6D">
        <w:rPr>
          <w:rFonts w:ascii="Angsana New" w:hAnsi="Angsana New" w:hint="cs"/>
          <w:sz w:val="30"/>
          <w:szCs w:val="30"/>
          <w:cs/>
        </w:rPr>
        <w:t>หรือ</w:t>
      </w:r>
      <w:r w:rsidRPr="00E50A6D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E50A6D">
        <w:rPr>
          <w:rFonts w:ascii="Angsana New" w:hAnsi="Angsana New" w:hint="cs"/>
          <w:sz w:val="30"/>
          <w:szCs w:val="30"/>
          <w:cs/>
        </w:rPr>
        <w:t>จะถูก</w:t>
      </w:r>
      <w:r w:rsidRPr="00E50A6D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E50A6D">
        <w:rPr>
          <w:rFonts w:ascii="Angsana New" w:hAnsi="Angsana New" w:hint="cs"/>
          <w:sz w:val="30"/>
          <w:szCs w:val="30"/>
          <w:cs/>
        </w:rPr>
        <w:t>ทันที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บริษัทกำหนดดอกเบี้ยจ่าย</w:t>
      </w:r>
      <w:r w:rsidRPr="00E50A6D">
        <w:rPr>
          <w:rFonts w:ascii="Angsana New" w:hAnsi="Angsana New" w:hint="cs"/>
          <w:sz w:val="30"/>
          <w:szCs w:val="30"/>
          <w:cs/>
        </w:rPr>
        <w:t>ของ</w:t>
      </w:r>
      <w:r w:rsidRPr="00E50A6D">
        <w:rPr>
          <w:rFonts w:ascii="Angsana New" w:hAnsi="Angsana New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016A1843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เมื่อมีการ</w:t>
      </w:r>
      <w:r w:rsidRPr="00E50A6D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E50A6D">
        <w:rPr>
          <w:rFonts w:ascii="Angsana New" w:hAnsi="Angsana New"/>
          <w:sz w:val="30"/>
          <w:szCs w:val="30"/>
          <w:cs/>
        </w:rPr>
        <w:t>ผลประโยชน์ของโครงการหรือการลดขนาดโครงการ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กำไร</w:t>
      </w:r>
      <w:r w:rsidRPr="00E50A6D">
        <w:rPr>
          <w:rFonts w:ascii="Angsana New" w:hAnsi="Angsana New" w:hint="cs"/>
          <w:sz w:val="30"/>
          <w:szCs w:val="30"/>
          <w:cs/>
        </w:rPr>
        <w:t>หรือ</w:t>
      </w:r>
      <w:r w:rsidRPr="00E50A6D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บริษัทรับรู้กำไรและขาดทุนจากการจ่ายชำระผลประโยชน์</w:t>
      </w:r>
      <w:r w:rsidRPr="00E50A6D">
        <w:rPr>
          <w:rFonts w:ascii="Angsana New" w:hAnsi="Angsana New" w:hint="cs"/>
          <w:sz w:val="30"/>
          <w:szCs w:val="30"/>
          <w:cs/>
        </w:rPr>
        <w:t>พนักงาน</w:t>
      </w:r>
      <w:r w:rsidRPr="00E50A6D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5E3170A5" w14:textId="77777777" w:rsidR="00D2747C" w:rsidRPr="00E50A6D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ผลประโยชน์ระยะยาวอื่น</w:t>
      </w:r>
    </w:p>
    <w:p w14:paraId="29BB6485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="005676CF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</w:t>
      </w:r>
      <w:r w:rsidRPr="00E50A6D">
        <w:rPr>
          <w:rFonts w:ascii="Angsana New" w:hAnsi="Angsana New" w:hint="cs"/>
          <w:sz w:val="30"/>
          <w:szCs w:val="30"/>
          <w:cs/>
        </w:rPr>
        <w:t>น</w:t>
      </w:r>
      <w:r w:rsidRPr="00E50A6D">
        <w:rPr>
          <w:rFonts w:ascii="Angsana New" w:hAnsi="Angsana New"/>
          <w:sz w:val="30"/>
          <w:szCs w:val="30"/>
          <w:cs/>
        </w:rPr>
        <w:t>มูลค่าปัจจุบัน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การวัดมูลค่าใหม่จะรับรู้ในกำไรหรือขาดทุนเมื่อเกิดขึ้</w:t>
      </w:r>
      <w:r w:rsidRPr="00E50A6D">
        <w:rPr>
          <w:rFonts w:ascii="Angsana New" w:hAnsi="Angsana New" w:hint="cs"/>
          <w:sz w:val="30"/>
          <w:szCs w:val="30"/>
          <w:cs/>
        </w:rPr>
        <w:t>น</w:t>
      </w:r>
    </w:p>
    <w:p w14:paraId="150C0F58" w14:textId="77777777" w:rsidR="00A14418" w:rsidRPr="00E50A6D" w:rsidRDefault="00A14418" w:rsidP="00A14418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 w:hint="cs"/>
          <w:sz w:val="30"/>
          <w:szCs w:val="30"/>
          <w:u w:val="single"/>
          <w:cs/>
        </w:rPr>
        <w:t>ผ</w:t>
      </w:r>
      <w:r w:rsidRPr="00E50A6D">
        <w:rPr>
          <w:rFonts w:ascii="Angsana New" w:hAnsi="Angsana New"/>
          <w:sz w:val="30"/>
          <w:szCs w:val="30"/>
          <w:u w:val="single"/>
          <w:cs/>
        </w:rPr>
        <w:t>ลประโยชน์ระยะสั้นของพนักงาน</w:t>
      </w:r>
    </w:p>
    <w:p w14:paraId="0AB57252" w14:textId="77777777" w:rsidR="00A14418" w:rsidRPr="00E50A6D" w:rsidRDefault="00A14418" w:rsidP="00A14418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ผ</w:t>
      </w:r>
      <w:r w:rsidRPr="00E50A6D">
        <w:rPr>
          <w:rFonts w:ascii="Angsana New" w:hAnsi="Angsana New"/>
          <w:sz w:val="30"/>
          <w:szCs w:val="30"/>
          <w:cs/>
        </w:rPr>
        <w:t>ลประโยชน์ระยะสั้นของพนักงาน</w:t>
      </w:r>
      <w:r w:rsidRPr="00E50A6D">
        <w:rPr>
          <w:rFonts w:ascii="Angsana New" w:hAnsi="Angsana New" w:hint="cs"/>
          <w:sz w:val="30"/>
          <w:szCs w:val="30"/>
          <w:cs/>
        </w:rPr>
        <w:t>รับรู้</w:t>
      </w:r>
      <w:r w:rsidRPr="00E50A6D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E50A6D">
        <w:rPr>
          <w:rFonts w:ascii="Angsana New" w:hAnsi="Angsana New" w:hint="cs"/>
          <w:sz w:val="30"/>
          <w:szCs w:val="30"/>
          <w:cs/>
        </w:rPr>
        <w:t>กลุ่มบ</w:t>
      </w:r>
      <w:r w:rsidRPr="00E50A6D">
        <w:rPr>
          <w:rFonts w:ascii="Angsana New" w:hAnsi="Angsana New"/>
          <w:sz w:val="30"/>
          <w:szCs w:val="30"/>
          <w:cs/>
        </w:rPr>
        <w:t>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DEF74F9" w14:textId="77777777" w:rsidR="00DF4843" w:rsidRPr="00E50A6D" w:rsidRDefault="00DF4843">
      <w:pPr>
        <w:numPr>
          <w:ilvl w:val="0"/>
          <w:numId w:val="2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66775B6" w14:textId="77777777" w:rsidR="00500551" w:rsidRPr="00E50A6D" w:rsidRDefault="0050055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90" w:hanging="450"/>
        <w:contextualSpacing w:val="0"/>
        <w:jc w:val="thaiDistribute"/>
        <w:rPr>
          <w:rFonts w:ascii="Angsana New" w:hAnsi="Angsana New"/>
          <w:vanish/>
          <w:sz w:val="30"/>
          <w:szCs w:val="30"/>
          <w:cs/>
          <w:lang w:val="en-GB"/>
        </w:rPr>
      </w:pPr>
    </w:p>
    <w:p w14:paraId="1A1B8755" w14:textId="77777777" w:rsidR="00CD1E76" w:rsidRPr="00E50A6D" w:rsidRDefault="00CD1E76">
      <w:pPr>
        <w:numPr>
          <w:ilvl w:val="0"/>
          <w:numId w:val="43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ประมาณการหนี้สิน</w:t>
      </w:r>
    </w:p>
    <w:p w14:paraId="2D2394E8" w14:textId="77777777" w:rsidR="00CD1E76" w:rsidRPr="00E50A6D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บริษัทมีภาระหนี้สิน</w:t>
      </w:r>
      <w:r w:rsidRPr="00E50A6D">
        <w:rPr>
          <w:rFonts w:ascii="Angsana New" w:hAnsi="Angsana New" w:hint="cs"/>
          <w:sz w:val="30"/>
          <w:szCs w:val="30"/>
          <w:cs/>
        </w:rPr>
        <w:t>ตาม</w:t>
      </w:r>
      <w:r w:rsidRPr="00E50A6D">
        <w:rPr>
          <w:rFonts w:ascii="Angsana New" w:hAnsi="Angsana New"/>
          <w:sz w:val="30"/>
          <w:szCs w:val="30"/>
          <w:cs/>
        </w:rPr>
        <w:t>กฎหมาย</w:t>
      </w:r>
      <w:r w:rsidRPr="00E50A6D">
        <w:rPr>
          <w:rFonts w:ascii="Angsana New" w:hAnsi="Angsana New" w:hint="cs"/>
          <w:sz w:val="30"/>
          <w:szCs w:val="30"/>
          <w:cs/>
        </w:rPr>
        <w:t>ที่เกิดขึ้นในปัจจุบัน</w:t>
      </w:r>
      <w:r w:rsidRPr="00E50A6D">
        <w:rPr>
          <w:rFonts w:ascii="Angsana New" w:hAnsi="Angsana New"/>
          <w:sz w:val="30"/>
          <w:szCs w:val="30"/>
          <w:cs/>
        </w:rPr>
        <w:t>หรือ</w:t>
      </w:r>
      <w:r w:rsidRPr="00E50A6D">
        <w:rPr>
          <w:rFonts w:ascii="Angsana New" w:hAnsi="Angsana New" w:hint="cs"/>
          <w:sz w:val="30"/>
          <w:szCs w:val="30"/>
          <w:cs/>
        </w:rPr>
        <w:t>ที่ก่อตัวขึ้นอัน</w:t>
      </w:r>
      <w:r w:rsidRPr="00E50A6D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E50A6D">
        <w:rPr>
          <w:rFonts w:ascii="Angsana New" w:hAnsi="Angsana New" w:hint="cs"/>
          <w:sz w:val="30"/>
          <w:szCs w:val="30"/>
          <w:cs/>
        </w:rPr>
        <w:t>ใน</w:t>
      </w:r>
      <w:r w:rsidRPr="00E50A6D">
        <w:rPr>
          <w:rFonts w:ascii="Angsana New" w:hAnsi="Angsana New"/>
          <w:sz w:val="30"/>
          <w:szCs w:val="30"/>
          <w:cs/>
        </w:rPr>
        <w:t>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</w:t>
      </w:r>
      <w:r w:rsidRPr="00E50A6D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E50A6D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กระแสเงินสดที่จะจ่ายในอนาคตโดยใช้อัตราคิดลดในตลาดปัจจุบันก่อนคำนึงภาษีเงินได้ เพื่อให้สะท้อน</w:t>
      </w:r>
      <w:r w:rsidRPr="00E50A6D">
        <w:rPr>
          <w:rFonts w:ascii="Angsana New" w:hAnsi="Angsana New" w:hint="cs"/>
          <w:sz w:val="30"/>
          <w:szCs w:val="30"/>
          <w:cs/>
        </w:rPr>
        <w:t>จำนวน</w:t>
      </w:r>
      <w:r w:rsidRPr="00E50A6D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</w:p>
    <w:p w14:paraId="491457A1" w14:textId="77777777" w:rsidR="00D2747C" w:rsidRPr="00E50A6D" w:rsidRDefault="00D2747C">
      <w:pPr>
        <w:numPr>
          <w:ilvl w:val="0"/>
          <w:numId w:val="43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ภาษีเงินได้</w:t>
      </w:r>
    </w:p>
    <w:p w14:paraId="2C72A30A" w14:textId="77777777" w:rsidR="00D2747C" w:rsidRPr="00E50A6D" w:rsidRDefault="00D2747C" w:rsidP="005676CF">
      <w:pPr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 w:hint="cs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44E59185" w14:textId="77777777" w:rsidR="00D2747C" w:rsidRPr="00E50A6D" w:rsidRDefault="00D2747C">
      <w:pPr>
        <w:pStyle w:val="ListParagraph"/>
        <w:numPr>
          <w:ilvl w:val="2"/>
          <w:numId w:val="29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 w:hint="cs"/>
          <w:color w:val="000000"/>
          <w:sz w:val="30"/>
          <w:szCs w:val="30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ภาษีเงินได้ปัจจุบันได้แก่ภาษีที่คาดว่าจะจ่ายชำระโดยคำนวณจากกำไรประจำปีที่ต้องเสียภาษีโดยใช้</w:t>
      </w:r>
      <w:r w:rsidR="000E6A63" w:rsidRPr="00E50A6D">
        <w:rPr>
          <w:rFonts w:ascii="Angsana New" w:hAnsi="Angsana New"/>
          <w:color w:val="000000"/>
          <w:sz w:val="30"/>
          <w:szCs w:val="30"/>
          <w:cs/>
        </w:rPr>
        <w:tab/>
      </w:r>
      <w:r w:rsidRPr="00E50A6D">
        <w:rPr>
          <w:rFonts w:ascii="Angsana New" w:hAnsi="Angsana New" w:hint="cs"/>
          <w:color w:val="000000"/>
          <w:sz w:val="30"/>
          <w:szCs w:val="30"/>
          <w:cs/>
        </w:rPr>
        <w:t>อัตราภาษีที่ประกาศ ณ วันที่ในรอบระยะเวลารายงานตลอดจนปรับปรุงภาษีที่ค้างชำระในปีก่อนๆ</w:t>
      </w:r>
    </w:p>
    <w:p w14:paraId="360C81D2" w14:textId="77777777" w:rsidR="00D2747C" w:rsidRPr="00E50A6D" w:rsidRDefault="00D2747C">
      <w:pPr>
        <w:pStyle w:val="ListParagraph"/>
        <w:numPr>
          <w:ilvl w:val="2"/>
          <w:numId w:val="29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</w:t>
      </w:r>
    </w:p>
    <w:p w14:paraId="18DD1B5A" w14:textId="77777777" w:rsidR="00500551" w:rsidRPr="00E50A6D" w:rsidRDefault="00D2747C">
      <w:pPr>
        <w:pStyle w:val="ListParagraph"/>
        <w:numPr>
          <w:ilvl w:val="3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2610" w:right="-34" w:hanging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คำนวณขึ้นจากผลแตกต่างชั่วคราวระหว่างราคาตามบัญชีของสินทรัพย์และหนี้สิน ณ วันที่ในงบ</w:t>
      </w:r>
      <w:r w:rsidRPr="00E50A6D">
        <w:rPr>
          <w:rFonts w:ascii="Angsana New" w:hAnsi="Angsana New" w:hint="cs"/>
          <w:color w:val="000000"/>
          <w:sz w:val="30"/>
          <w:szCs w:val="30"/>
          <w:cs/>
        </w:rPr>
        <w:t>แสดงฐานะการเงิน</w:t>
      </w:r>
      <w:r w:rsidRPr="00E50A6D">
        <w:rPr>
          <w:rFonts w:ascii="Angsana New" w:hAnsi="Angsana New"/>
          <w:color w:val="000000"/>
          <w:sz w:val="30"/>
          <w:szCs w:val="30"/>
          <w:cs/>
        </w:rPr>
        <w:t>กับฐานภาษีของสินทรัพย์และหนี้สินนั้น</w:t>
      </w:r>
      <w:r w:rsidR="0032463A"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E50A6D">
        <w:rPr>
          <w:rFonts w:ascii="Angsana New" w:hAnsi="Angsana New" w:hint="cs"/>
          <w:color w:val="000000"/>
          <w:sz w:val="30"/>
          <w:szCs w:val="30"/>
          <w:cs/>
        </w:rPr>
        <w:t>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สำหรับงวดที่</w:t>
      </w:r>
      <w:r w:rsidR="0032463A"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E50A6D">
        <w:rPr>
          <w:rFonts w:ascii="Angsana New" w:hAnsi="Angsana New" w:hint="cs"/>
          <w:color w:val="000000"/>
          <w:sz w:val="30"/>
          <w:szCs w:val="30"/>
          <w:cs/>
        </w:rPr>
        <w:t>บริษัทคาดว่าจะได้รับประโยชน์จากสินทรัพย์ภาษีเงินได้รอการตัดบัญชีหรือในงวดที่</w:t>
      </w:r>
      <w:r w:rsidR="005676CF"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E50A6D">
        <w:rPr>
          <w:rFonts w:ascii="Angsana New" w:hAnsi="Angsana New" w:hint="cs"/>
          <w:color w:val="000000"/>
          <w:sz w:val="30"/>
          <w:szCs w:val="30"/>
          <w:cs/>
        </w:rPr>
        <w:t>บริษัทคาดว่าจะจ่ายชำระหนี้สินภาษี</w:t>
      </w:r>
    </w:p>
    <w:p w14:paraId="756EF8CD" w14:textId="77777777" w:rsidR="00D2747C" w:rsidRPr="00E50A6D" w:rsidRDefault="004C7781" w:rsidP="00500551">
      <w:pPr>
        <w:tabs>
          <w:tab w:val="left" w:pos="2610"/>
        </w:tabs>
        <w:overflowPunct w:val="0"/>
        <w:autoSpaceDE w:val="0"/>
        <w:autoSpaceDN w:val="0"/>
        <w:adjustRightInd w:val="0"/>
        <w:spacing w:line="240" w:lineRule="auto"/>
        <w:ind w:left="2610"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 w:hint="cs"/>
          <w:color w:val="000000"/>
          <w:sz w:val="30"/>
          <w:szCs w:val="30"/>
          <w:cs/>
        </w:rPr>
        <w:t>เงินได้</w:t>
      </w:r>
      <w:r w:rsidR="0032463A" w:rsidRPr="00E50A6D">
        <w:rPr>
          <w:rFonts w:ascii="Angsana New" w:hAnsi="Angsana New" w:hint="cs"/>
          <w:color w:val="000000"/>
          <w:sz w:val="30"/>
          <w:szCs w:val="30"/>
          <w:cs/>
        </w:rPr>
        <w:t>รอการตัดบัญชี</w:t>
      </w:r>
    </w:p>
    <w:p w14:paraId="3D4BB7A6" w14:textId="77777777" w:rsidR="00500551" w:rsidRPr="00E50A6D" w:rsidRDefault="005676CF">
      <w:pPr>
        <w:pStyle w:val="ListParagraph"/>
        <w:numPr>
          <w:ilvl w:val="3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2610" w:right="-34" w:hanging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 xml:space="preserve">บริษัท รับรู้หนี้สินภาษีเงินได้รอการตัดบัญชีสำหรับผลแตกต่างชั่วคราวที่ต้องเสียภาษี และรับรู้สินทรัพย์ภาษีเงินได้รอการตัดบัญชีสำหรับผลแตกต่างชั่วคราวที่ใช้หักภาษี </w:t>
      </w:r>
    </w:p>
    <w:p w14:paraId="1CD139CB" w14:textId="77777777" w:rsidR="00D2747C" w:rsidRPr="00E50A6D" w:rsidRDefault="00D2747C" w:rsidP="00500551">
      <w:pPr>
        <w:tabs>
          <w:tab w:val="left" w:pos="2610"/>
        </w:tabs>
        <w:overflowPunct w:val="0"/>
        <w:autoSpaceDE w:val="0"/>
        <w:autoSpaceDN w:val="0"/>
        <w:adjustRightInd w:val="0"/>
        <w:spacing w:line="240" w:lineRule="auto"/>
        <w:ind w:left="2610"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/>
          <w:color w:val="000000"/>
          <w:sz w:val="30"/>
          <w:szCs w:val="30"/>
          <w:cs/>
        </w:rPr>
        <w:t>รวมทั้งผลขาดทุนทางภาษีที่ยังไม่ได้ใช้ ทั้งนี้</w:t>
      </w:r>
      <w:r w:rsidR="005676CF"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E50A6D">
        <w:rPr>
          <w:rFonts w:ascii="Angsana New" w:hAnsi="Angsana New"/>
          <w:color w:val="000000"/>
          <w:sz w:val="30"/>
          <w:szCs w:val="30"/>
          <w:cs/>
        </w:rPr>
        <w:t>บริษัท จะรับรู้สินทรัพย์ภาษีเงินได้รอการตัดบัญชีก็ต่อเมื่อมีความเป็นไปได้ค่อนข้างแน่ที่</w:t>
      </w:r>
      <w:r w:rsidR="005676CF"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E50A6D">
        <w:rPr>
          <w:rFonts w:ascii="Angsana New" w:hAnsi="Angsana New"/>
          <w:color w:val="000000"/>
          <w:sz w:val="30"/>
          <w:szCs w:val="30"/>
          <w:cs/>
        </w:rPr>
        <w:t>บริษัท จะมีกำไรทางภาษีในอนาคตเพียงพอสำหรับผลแตกต่างชั่วคราวที่ใช้หักภาษีและผลขาดทุนทางภาษีที่ยังไม่ได้ใช้นั้น</w:t>
      </w:r>
    </w:p>
    <w:p w14:paraId="21A2D619" w14:textId="77777777" w:rsidR="00D2747C" w:rsidRPr="00E50A6D" w:rsidRDefault="005676CF">
      <w:pPr>
        <w:pStyle w:val="ListParagraph"/>
        <w:numPr>
          <w:ilvl w:val="3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2610" w:right="-34" w:hanging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>บริษัท จะทบทวนมูลค่าตามบัญชีของสินทรัพย์ภาษีเงินได้รอการตัดบัญชีทุกวันที่ใน</w:t>
      </w:r>
      <w:r w:rsidR="009E37C3" w:rsidRPr="00E50A6D">
        <w:rPr>
          <w:rFonts w:ascii="Angsana New" w:hAnsi="Angsana New"/>
          <w:color w:val="000000"/>
          <w:sz w:val="30"/>
          <w:szCs w:val="30"/>
          <w:cs/>
        </w:rPr>
        <w:br/>
      </w:r>
      <w:r w:rsidR="00D2747C" w:rsidRPr="00E50A6D">
        <w:rPr>
          <w:rFonts w:ascii="Angsana New" w:hAnsi="Angsana New" w:hint="cs"/>
          <w:color w:val="000000"/>
          <w:sz w:val="30"/>
          <w:szCs w:val="30"/>
          <w:cs/>
        </w:rPr>
        <w:t>งบแสดงฐานะการเงิน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>และจะปรับลดมูลค่าตามบัญชีดังกล่าวเมื่อมีความเป็นไปได้ค่อนข้างแน่ว่า</w:t>
      </w:r>
      <w:r w:rsidR="009E37C3"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>บริษัท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  <w:r w:rsidR="00D2747C" w:rsidRPr="00E50A6D">
        <w:rPr>
          <w:rFonts w:ascii="Angsana New" w:hAnsi="Angsana New" w:hint="cs"/>
          <w:color w:val="000000"/>
          <w:sz w:val="30"/>
          <w:szCs w:val="30"/>
          <w:cs/>
        </w:rPr>
        <w:t>หรือมีการเปลี่ยนแปลงอัตราภาษี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EFC3D24" w14:textId="77777777" w:rsidR="00AC3E19" w:rsidRPr="00E50A6D" w:rsidRDefault="009E37C3">
      <w:pPr>
        <w:pStyle w:val="ListParagraph"/>
        <w:numPr>
          <w:ilvl w:val="3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10"/>
        </w:tabs>
        <w:overflowPunct w:val="0"/>
        <w:autoSpaceDE w:val="0"/>
        <w:autoSpaceDN w:val="0"/>
        <w:adjustRightInd w:val="0"/>
        <w:spacing w:after="240" w:line="240" w:lineRule="auto"/>
        <w:ind w:left="2610" w:right="-34" w:hanging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>บริษัท จะรับรู้ภาษีเงินได้รอตัดบัญชีเป็นรายได้หรือค่าใช้จ่ายในงบกำไรขาดทุน</w:t>
      </w:r>
      <w:r w:rsidR="00D2747C" w:rsidRPr="00E50A6D">
        <w:rPr>
          <w:rFonts w:ascii="Angsana New" w:hAnsi="Angsana New" w:hint="cs"/>
          <w:color w:val="000000"/>
          <w:sz w:val="30"/>
          <w:szCs w:val="30"/>
          <w:cs/>
        </w:rPr>
        <w:t>เบ็ดเสร็จ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 xml:space="preserve"> ยกเว้นกรณีที่ภาษีเงิน</w:t>
      </w:r>
      <w:r w:rsidR="00D2747C" w:rsidRPr="00E50A6D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>รอการตัดบัญชีที่เกิดขึ้นเกี่ยวข้องกับรายการในส่วนของ</w:t>
      </w:r>
      <w:r w:rsidR="00D2747C" w:rsidRPr="00E50A6D">
        <w:rPr>
          <w:rFonts w:ascii="Angsana New" w:hAnsi="Angsana New" w:hint="cs"/>
          <w:color w:val="000000"/>
          <w:sz w:val="30"/>
          <w:szCs w:val="30"/>
          <w:cs/>
        </w:rPr>
        <w:t>ผู้ถือหุ้น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 xml:space="preserve"> รายการดังกล่าวจะถูกบันทึกโดยตรงไปยังส่วนของ</w:t>
      </w:r>
      <w:r w:rsidR="00D2747C" w:rsidRPr="00E50A6D">
        <w:rPr>
          <w:rFonts w:ascii="Angsana New" w:hAnsi="Angsana New" w:hint="cs"/>
          <w:color w:val="000000"/>
          <w:sz w:val="30"/>
          <w:szCs w:val="30"/>
          <w:cs/>
        </w:rPr>
        <w:t>ผู้ถือหุ้น</w:t>
      </w:r>
    </w:p>
    <w:p w14:paraId="2DC299E5" w14:textId="77777777" w:rsidR="00F14D6C" w:rsidRPr="00E50A6D" w:rsidRDefault="00F14D6C" w:rsidP="00F14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10"/>
        </w:tabs>
        <w:overflowPunct w:val="0"/>
        <w:autoSpaceDE w:val="0"/>
        <w:autoSpaceDN w:val="0"/>
        <w:adjustRightInd w:val="0"/>
        <w:spacing w:after="240" w:line="240" w:lineRule="auto"/>
        <w:ind w:left="2610"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1D96BDEF" w14:textId="77777777" w:rsidR="00D26071" w:rsidRPr="00E50A6D" w:rsidRDefault="00D26071" w:rsidP="00F14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10"/>
        </w:tabs>
        <w:overflowPunct w:val="0"/>
        <w:autoSpaceDE w:val="0"/>
        <w:autoSpaceDN w:val="0"/>
        <w:adjustRightInd w:val="0"/>
        <w:spacing w:after="240" w:line="240" w:lineRule="auto"/>
        <w:ind w:left="2610"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3B014833" w14:textId="77777777" w:rsidR="00F14D6C" w:rsidRPr="00E50A6D" w:rsidRDefault="00F14D6C" w:rsidP="00F14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10"/>
        </w:tabs>
        <w:overflowPunct w:val="0"/>
        <w:autoSpaceDE w:val="0"/>
        <w:autoSpaceDN w:val="0"/>
        <w:adjustRightInd w:val="0"/>
        <w:spacing w:after="240" w:line="240" w:lineRule="auto"/>
        <w:ind w:left="2610"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3B3BA638" w14:textId="77777777" w:rsidR="00D26071" w:rsidRPr="00E50A6D" w:rsidRDefault="00D26071">
      <w:pPr>
        <w:numPr>
          <w:ilvl w:val="0"/>
          <w:numId w:val="54"/>
        </w:numPr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A647613" w14:textId="77777777" w:rsidR="00AC3E19" w:rsidRPr="00E50A6D" w:rsidRDefault="00AC3E19" w:rsidP="00352FE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B12BEE5" w14:textId="77777777" w:rsidR="00AC3E19" w:rsidRPr="00E50A6D" w:rsidRDefault="00AC3E19" w:rsidP="00352FE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9324B1C" w14:textId="77777777" w:rsidR="00AC3E19" w:rsidRPr="00E50A6D" w:rsidRDefault="00AC3E19" w:rsidP="00352FE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397824A6" w14:textId="77777777" w:rsidR="00AC3E19" w:rsidRPr="00E50A6D" w:rsidRDefault="00AC3E19" w:rsidP="00352FE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5122C5FA" w14:textId="77777777" w:rsidR="00AC3E19" w:rsidRPr="00E50A6D" w:rsidRDefault="00AC3E19" w:rsidP="00352FE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3E11E136" w14:textId="77777777" w:rsidR="00AC3E19" w:rsidRPr="00E50A6D" w:rsidRDefault="00AC3E19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90" w:hanging="450"/>
        <w:contextualSpacing w:val="0"/>
        <w:jc w:val="thaiDistribute"/>
        <w:rPr>
          <w:rFonts w:ascii="Angsana New" w:hAnsi="Angsana New"/>
          <w:vanish/>
          <w:sz w:val="30"/>
          <w:szCs w:val="30"/>
          <w:cs/>
          <w:lang w:val="en-GB"/>
        </w:rPr>
      </w:pPr>
    </w:p>
    <w:p w14:paraId="4EF9A2D7" w14:textId="77777777" w:rsidR="00CD1E76" w:rsidRPr="00E50A6D" w:rsidRDefault="00CD1E76">
      <w:pPr>
        <w:numPr>
          <w:ilvl w:val="0"/>
          <w:numId w:val="52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59E90438" w14:textId="77777777" w:rsidR="00CD1E76" w:rsidRPr="00E50A6D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หมายถึง บุคคลหรือกิจการที่มีอำนาจควบคุม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หรือถูกควบคุมโดย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ไม่ว่าจะเป็นทางตรงหรือทางอ้อม หรืออยู่ภายใต้การควบคุมเดียวกันกับ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</w:t>
      </w:r>
    </w:p>
    <w:p w14:paraId="5B53CAAF" w14:textId="77777777" w:rsidR="00CD1E76" w:rsidRPr="00E50A6D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ผู้บริหารสำคัญ กรรมการหรือพนักงานของ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ที่มีอำนาจในการวางแผนและควบคุมการดำเนินงานของ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</w:t>
      </w:r>
    </w:p>
    <w:p w14:paraId="38937C75" w14:textId="77777777" w:rsidR="00D2747C" w:rsidRPr="00E50A6D" w:rsidRDefault="00D2747C">
      <w:pPr>
        <w:numPr>
          <w:ilvl w:val="0"/>
          <w:numId w:val="52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ข้อมูลจำแนกตามส่วนงาน</w:t>
      </w:r>
    </w:p>
    <w:p w14:paraId="0D1A6907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 ที่ทำการตัดสินใจเชิงกลยุทธ์</w:t>
      </w:r>
    </w:p>
    <w:p w14:paraId="493BE0D3" w14:textId="77777777" w:rsidR="00D2747C" w:rsidRPr="00E50A6D" w:rsidRDefault="00D2747C">
      <w:pPr>
        <w:numPr>
          <w:ilvl w:val="0"/>
          <w:numId w:val="52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192CC9BC" w14:textId="77777777" w:rsidR="00973FE4" w:rsidRPr="002F24F5" w:rsidRDefault="00973FE4" w:rsidP="00973FE4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2F24F5">
        <w:rPr>
          <w:rFonts w:ascii="Angsana New" w:hAnsi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643E4EC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55B21158" w14:textId="77777777" w:rsidR="00973FE4" w:rsidRPr="00E50A6D" w:rsidRDefault="00973FE4" w:rsidP="00973FE4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B502E1E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</w:p>
    <w:p w14:paraId="3E0603E0" w14:textId="77777777" w:rsidR="00973FE4" w:rsidRPr="00E50A6D" w:rsidRDefault="00973FE4" w:rsidP="00973FE4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07CF6D17" w14:textId="77777777" w:rsidR="00973FE4" w:rsidRDefault="00973FE4" w:rsidP="00973FE4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</w:t>
      </w:r>
    </w:p>
    <w:p w14:paraId="3B98AE1F" w14:textId="77777777" w:rsidR="002F24F5" w:rsidRPr="00E50A6D" w:rsidRDefault="002F24F5">
      <w:pPr>
        <w:numPr>
          <w:ilvl w:val="0"/>
          <w:numId w:val="55"/>
        </w:numPr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6B5CBFE3" w14:textId="77777777" w:rsidR="002F24F5" w:rsidRPr="00E50A6D" w:rsidRDefault="002F24F5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(ต่อ)</w:t>
      </w:r>
    </w:p>
    <w:p w14:paraId="603A657E" w14:textId="77777777" w:rsidR="00EF55CD" w:rsidRPr="00086CB1" w:rsidRDefault="00EF55CD" w:rsidP="00AC3FD3">
      <w:pPr>
        <w:ind w:left="990" w:hanging="7"/>
        <w:jc w:val="both"/>
        <w:rPr>
          <w:rFonts w:ascii="Angsana New" w:eastAsia="Arial" w:hAnsi="Angsana New"/>
          <w:b/>
          <w:bCs/>
          <w:color w:val="000000" w:themeColor="text1"/>
          <w:sz w:val="30"/>
          <w:szCs w:val="30"/>
          <w:lang w:val="en-US"/>
        </w:rPr>
      </w:pPr>
      <w:r w:rsidRPr="00086CB1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086CB1">
        <w:rPr>
          <w:rFonts w:ascii="Angsana New" w:eastAsia="Arial" w:hAnsi="Angsana New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B5480B2" w14:textId="77777777" w:rsidR="00EF55CD" w:rsidRPr="00086CB1" w:rsidRDefault="00EF55CD" w:rsidP="00AC3FD3">
      <w:pPr>
        <w:spacing w:after="120"/>
        <w:ind w:left="99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86CB1">
        <w:rPr>
          <w:rFonts w:ascii="Angsana New" w:eastAsia="Arial Unicode MS" w:hAnsi="Angsana New"/>
          <w:color w:val="000000" w:themeColor="text1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086CB1">
        <w:rPr>
          <w:rFonts w:ascii="Angsana New" w:hAnsi="Angsana New"/>
          <w:color w:val="000000" w:themeColor="text1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3D9F20C" w14:textId="77777777" w:rsidR="00EF55CD" w:rsidRPr="00D518F5" w:rsidRDefault="00EF55CD" w:rsidP="00AC3FD3">
      <w:pPr>
        <w:spacing w:after="240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  <w:r w:rsidRPr="00086CB1">
        <w:rPr>
          <w:rFonts w:ascii="Angsana New" w:eastAsia="Arial Unicode MS" w:hAnsi="Angsana New"/>
          <w:color w:val="000000" w:themeColor="text1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086CB1">
        <w:rPr>
          <w:rFonts w:ascii="Angsana New" w:hAnsi="Angsana New"/>
          <w:color w:val="000000" w:themeColor="text1"/>
          <w:sz w:val="30"/>
          <w:szCs w:val="30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B2797D7" w14:textId="77777777" w:rsidR="00973FE4" w:rsidRPr="00E50A6D" w:rsidRDefault="00973FE4" w:rsidP="00AC3FD3">
      <w:pPr>
        <w:ind w:left="99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E50A6D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48F8F902" w14:textId="77777777" w:rsidR="00973FE4" w:rsidRPr="00E50A6D" w:rsidRDefault="00973FE4" w:rsidP="00AC3FD3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กลุ่มบริษัทอาจเลือกให้เงินลงทุนในตราสารทุนแสดงด้วยมูลค่ายุติธรรมผ่านกำไรขาดทุนเบ็ดเสร็จอื่น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12759CC4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450BD947" w14:textId="77777777" w:rsidR="00973FE4" w:rsidRPr="00E50A6D" w:rsidRDefault="00973FE4" w:rsidP="00973FE4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 งบกำไรขาดทุน</w:t>
      </w:r>
    </w:p>
    <w:p w14:paraId="729B5CF8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4D4A90AD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09D1CFB" w14:textId="77777777" w:rsidR="00973FE4" w:rsidRDefault="00973FE4" w:rsidP="00973FE4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โดยรับรู้ผลแตกต่างของมูลค่าตามบัญชีดังกล่าวในงบกำไรขาดทุน</w:t>
      </w:r>
    </w:p>
    <w:p w14:paraId="666DA4BE" w14:textId="77777777" w:rsidR="002F24F5" w:rsidRPr="00E50A6D" w:rsidRDefault="002F24F5" w:rsidP="00973FE4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7560BE1" w14:textId="77777777" w:rsidR="00D26071" w:rsidRPr="00E50A6D" w:rsidRDefault="00D26071" w:rsidP="00973FE4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B127E12" w14:textId="77777777" w:rsidR="00D26071" w:rsidRPr="00E50A6D" w:rsidRDefault="00D26071">
      <w:pPr>
        <w:numPr>
          <w:ilvl w:val="0"/>
          <w:numId w:val="58"/>
        </w:numPr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6F7B4F61" w14:textId="77777777" w:rsidR="00D26071" w:rsidRPr="00E50A6D" w:rsidRDefault="00D26071">
      <w:pPr>
        <w:pStyle w:val="ListParagraph"/>
        <w:numPr>
          <w:ilvl w:val="1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(ต่อ)</w:t>
      </w:r>
    </w:p>
    <w:p w14:paraId="68A12A15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09D84C90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49FDD720" w14:textId="77777777" w:rsidR="00973FE4" w:rsidRPr="00E50A6D" w:rsidRDefault="00973FE4" w:rsidP="00D26071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A32C3EA" w14:textId="77777777" w:rsidR="00973FE4" w:rsidRPr="00E50A6D" w:rsidRDefault="00973FE4" w:rsidP="00EB5682">
      <w:pPr>
        <w:spacing w:before="120" w:line="400" w:lineRule="exact"/>
        <w:ind w:left="990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b/>
          <w:bCs/>
          <w:color w:val="000000"/>
          <w:sz w:val="30"/>
          <w:szCs w:val="30"/>
          <w:cs/>
        </w:rPr>
        <w:t>การหักกลบของเครื่องมือทางการเงิน</w:t>
      </w:r>
    </w:p>
    <w:p w14:paraId="7892A0F3" w14:textId="77777777" w:rsidR="00EB5682" w:rsidRPr="002F24F5" w:rsidRDefault="00973FE4" w:rsidP="002F24F5">
      <w:pPr>
        <w:spacing w:after="240"/>
        <w:ind w:left="990"/>
        <w:jc w:val="thaiDistribute"/>
        <w:rPr>
          <w:rFonts w:ascii="Angsana New" w:eastAsia="Arial" w:hAnsi="Angsana New"/>
          <w:sz w:val="30"/>
          <w:szCs w:val="30"/>
        </w:rPr>
      </w:pPr>
      <w:r w:rsidRPr="00E50A6D">
        <w:rPr>
          <w:rFonts w:ascii="Angsana New" w:eastAsia="Arial" w:hAnsi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C358C48" w14:textId="77777777" w:rsidR="00EF35E2" w:rsidRPr="00E50A6D" w:rsidRDefault="00EF35E2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90" w:hanging="450"/>
        <w:contextualSpacing w:val="0"/>
        <w:jc w:val="thaiDistribute"/>
        <w:rPr>
          <w:rFonts w:ascii="Angsana New" w:hAnsi="Angsana New"/>
          <w:vanish/>
          <w:sz w:val="30"/>
          <w:szCs w:val="30"/>
          <w:cs/>
          <w:lang w:val="en-GB"/>
        </w:rPr>
      </w:pPr>
    </w:p>
    <w:p w14:paraId="1D535F54" w14:textId="77777777" w:rsidR="00D2747C" w:rsidRPr="00E50A6D" w:rsidRDefault="00D2747C">
      <w:pPr>
        <w:numPr>
          <w:ilvl w:val="0"/>
          <w:numId w:val="53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กำไรต่อหุ้น</w:t>
      </w:r>
      <w:r w:rsidRPr="00E50A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227CE3B2" w14:textId="77777777" w:rsidR="00D2747C" w:rsidRPr="00E50A6D" w:rsidRDefault="009E37C3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E50A6D">
        <w:rPr>
          <w:rFonts w:ascii="Angsana New" w:hAnsi="Angsana New" w:hint="cs"/>
          <w:sz w:val="30"/>
          <w:szCs w:val="30"/>
          <w:cs/>
        </w:rPr>
        <w:t>บริษัทแสดงกำไรต่อหุ้นขั้นพื้นฐานสำหรับหุ้นสามัญ</w:t>
      </w:r>
      <w:r w:rsidR="00D2747C" w:rsidRPr="00E50A6D">
        <w:rPr>
          <w:rFonts w:ascii="Angsana New" w:hAnsi="Angsana New"/>
          <w:sz w:val="30"/>
          <w:szCs w:val="30"/>
        </w:rPr>
        <w:t xml:space="preserve"> </w:t>
      </w:r>
      <w:r w:rsidR="00D2747C" w:rsidRPr="00E50A6D">
        <w:rPr>
          <w:rFonts w:ascii="Angsana New" w:hAnsi="Angsana New" w:hint="cs"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sz w:val="30"/>
          <w:szCs w:val="30"/>
          <w:cs/>
        </w:rPr>
        <w:t>บริษัท ด้วย</w:t>
      </w:r>
      <w:r w:rsidR="00D2747C" w:rsidRPr="00E50A6D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="00D2747C" w:rsidRPr="00E50A6D">
        <w:rPr>
          <w:rFonts w:ascii="Angsana New" w:hAnsi="Angsana New"/>
          <w:sz w:val="30"/>
          <w:szCs w:val="30"/>
          <w:cs/>
        </w:rPr>
        <w:t>ปรับปรุงด้วย</w:t>
      </w:r>
      <w:r w:rsidR="00D2747C" w:rsidRPr="00E50A6D">
        <w:rPr>
          <w:rFonts w:ascii="Angsana New" w:hAnsi="Angsana New" w:hint="cs"/>
          <w:sz w:val="30"/>
          <w:szCs w:val="30"/>
          <w:cs/>
        </w:rPr>
        <w:t>จำนวน</w:t>
      </w:r>
      <w:r w:rsidR="00D2747C" w:rsidRPr="00E50A6D">
        <w:rPr>
          <w:rFonts w:ascii="Angsana New" w:hAnsi="Angsana New"/>
          <w:sz w:val="30"/>
          <w:szCs w:val="30"/>
          <w:cs/>
        </w:rPr>
        <w:t>หุ้นสามัญที่ซื้อคืน</w:t>
      </w:r>
    </w:p>
    <w:p w14:paraId="2C37F6C3" w14:textId="77777777" w:rsidR="00D2747C" w:rsidRPr="00E50A6D" w:rsidRDefault="00D2747C">
      <w:pPr>
        <w:numPr>
          <w:ilvl w:val="0"/>
          <w:numId w:val="53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7A025B2C" w14:textId="77777777" w:rsidR="00D2747C" w:rsidRPr="00E50A6D" w:rsidRDefault="009E37C3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sz w:val="30"/>
          <w:szCs w:val="30"/>
          <w:cs/>
        </w:rPr>
        <w:t>บริษัท กำหนดกรอบแนวคิดของการควบคุมเกี่ยวกับการวัดมูลค่ายุติธรรม กรอบแนวคิดนี้รวมถึง</w:t>
      </w:r>
      <w:r w:rsidRPr="00E50A6D">
        <w:rPr>
          <w:rFonts w:ascii="Angsana New" w:hAnsi="Angsana New"/>
          <w:sz w:val="30"/>
          <w:szCs w:val="30"/>
          <w:cs/>
        </w:rPr>
        <w:br/>
      </w:r>
      <w:r w:rsidR="00D2747C" w:rsidRPr="00E50A6D">
        <w:rPr>
          <w:rFonts w:ascii="Angsana New" w:hAnsi="Angsana New"/>
          <w:sz w:val="30"/>
          <w:szCs w:val="30"/>
          <w:cs/>
        </w:rPr>
        <w:t>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3</w:t>
      </w:r>
      <w:r w:rsidR="00D2747C" w:rsidRPr="00E50A6D">
        <w:rPr>
          <w:rFonts w:ascii="Angsana New" w:hAnsi="Angsana New"/>
          <w:sz w:val="30"/>
          <w:szCs w:val="30"/>
        </w:rPr>
        <w:t xml:space="preserve"> </w:t>
      </w:r>
      <w:r w:rsidR="00D2747C" w:rsidRPr="00E50A6D">
        <w:rPr>
          <w:rFonts w:ascii="Angsana New" w:hAnsi="Angsana New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47709A00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9E37C3" w:rsidRPr="00E50A6D">
        <w:rPr>
          <w:rFonts w:ascii="Angsana New" w:hAnsi="Angsana New"/>
          <w:sz w:val="30"/>
          <w:szCs w:val="30"/>
          <w:cs/>
        </w:rPr>
        <w:br/>
      </w:r>
      <w:r w:rsidRPr="00E50A6D">
        <w:rPr>
          <w:rFonts w:ascii="Angsana New" w:hAnsi="Angsana New"/>
          <w:sz w:val="30"/>
          <w:szCs w:val="30"/>
          <w:cs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</w:t>
      </w:r>
      <w:r w:rsidR="009E37C3" w:rsidRPr="00E50A6D">
        <w:rPr>
          <w:rFonts w:ascii="Angsana New" w:hAnsi="Angsana New"/>
          <w:sz w:val="30"/>
          <w:szCs w:val="30"/>
          <w:cs/>
        </w:rPr>
        <w:br/>
      </w:r>
      <w:r w:rsidRPr="00E50A6D">
        <w:rPr>
          <w:rFonts w:ascii="Angsana New" w:hAnsi="Angsana New"/>
          <w:sz w:val="30"/>
          <w:szCs w:val="30"/>
          <w:cs/>
        </w:rPr>
        <w:t>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5D0C4F2" w14:textId="77777777" w:rsidR="00CD1E76" w:rsidRDefault="00CD1E76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เมื่อวัดมูลค่ายุติธรรมของสินทรัพย์และหนี้สิน 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ได้ใช้ข้อมูลที่สามารถสังเกตได้ให้มากที่สุดเท่าที่จะทำได้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52054AC" w14:textId="77777777" w:rsidR="002F24F5" w:rsidRDefault="002F24F5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45D45BD" w14:textId="77777777" w:rsidR="002F24F5" w:rsidRDefault="002F24F5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9495C38" w14:textId="77777777" w:rsidR="002F24F5" w:rsidRPr="00E50A6D" w:rsidRDefault="002F24F5">
      <w:pPr>
        <w:numPr>
          <w:ilvl w:val="0"/>
          <w:numId w:val="77"/>
        </w:numPr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E63B439" w14:textId="77777777" w:rsidR="00A92EB4" w:rsidRPr="00A92EB4" w:rsidRDefault="00A92EB4">
      <w:pPr>
        <w:pStyle w:val="ListParagraph"/>
        <w:numPr>
          <w:ilvl w:val="1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205CD6A" w14:textId="77777777" w:rsidR="002F24F5" w:rsidRPr="00E50A6D" w:rsidRDefault="00A92EB4">
      <w:pPr>
        <w:pStyle w:val="ListParagraph"/>
        <w:numPr>
          <w:ilvl w:val="1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45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การวัดมูลค่ายุติธรรม</w:t>
      </w:r>
      <w:r w:rsidR="002F24F5" w:rsidRPr="00E50A6D">
        <w:rPr>
          <w:rFonts w:ascii="Angsana New" w:hAnsi="Angsana New" w:hint="cs"/>
          <w:sz w:val="30"/>
          <w:szCs w:val="30"/>
          <w:cs/>
        </w:rPr>
        <w:t xml:space="preserve"> (ต่อ)</w:t>
      </w:r>
    </w:p>
    <w:p w14:paraId="13A64C21" w14:textId="77777777" w:rsidR="00CD1E76" w:rsidRPr="00E50A6D" w:rsidRDefault="00CD1E76" w:rsidP="00352FE1">
      <w:pPr>
        <w:numPr>
          <w:ilvl w:val="0"/>
          <w:numId w:val="7"/>
        </w:numPr>
        <w:tabs>
          <w:tab w:val="left" w:pos="1440"/>
          <w:tab w:val="left" w:pos="2790"/>
        </w:tabs>
        <w:ind w:left="2790" w:hanging="18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ข้อมูลระดับ 1</w:t>
      </w:r>
      <w:r w:rsidRPr="00E50A6D">
        <w:rPr>
          <w:rFonts w:ascii="Angsana New" w:hAnsi="Angsana New"/>
          <w:sz w:val="30"/>
          <w:szCs w:val="30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6DC341B0" w14:textId="77777777" w:rsidR="00CD1E76" w:rsidRPr="00E50A6D" w:rsidRDefault="00CD1E76" w:rsidP="00352FE1">
      <w:pPr>
        <w:numPr>
          <w:ilvl w:val="0"/>
          <w:numId w:val="7"/>
        </w:numPr>
        <w:tabs>
          <w:tab w:val="left" w:pos="1440"/>
          <w:tab w:val="left" w:pos="2790"/>
        </w:tabs>
        <w:ind w:left="2790" w:hanging="18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ข้อมูลระดับ 2</w:t>
      </w:r>
      <w:r w:rsidRPr="00E50A6D">
        <w:rPr>
          <w:rFonts w:ascii="Angsana New" w:hAnsi="Angsana New"/>
          <w:sz w:val="30"/>
          <w:szCs w:val="30"/>
          <w:cs/>
        </w:rPr>
        <w:tab/>
        <w:t>เป็นข้อมูลอื่นที่สังเกตได้โดยตรง  (เช่น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76BBE383" w14:textId="77777777" w:rsidR="00CD1E76" w:rsidRPr="00E50A6D" w:rsidRDefault="00CD1E76" w:rsidP="00352FE1">
      <w:pPr>
        <w:numPr>
          <w:ilvl w:val="0"/>
          <w:numId w:val="7"/>
        </w:numPr>
        <w:tabs>
          <w:tab w:val="left" w:pos="1440"/>
          <w:tab w:val="left" w:pos="2790"/>
        </w:tabs>
        <w:spacing w:after="240"/>
        <w:ind w:left="2790" w:hanging="18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ข้อมูลระดับ 3</w:t>
      </w:r>
      <w:r w:rsidRPr="00E50A6D">
        <w:rPr>
          <w:rFonts w:ascii="Angsana New" w:hAnsi="Angsana New"/>
          <w:sz w:val="30"/>
          <w:szCs w:val="30"/>
          <w:cs/>
        </w:rPr>
        <w:tab/>
        <w:t>เป็นข้อมูลที่ไม่สามารถสังเกตได้สำหรับสินทรัพย์หรือหนี้สินนั้น</w:t>
      </w:r>
    </w:p>
    <w:p w14:paraId="21140C0E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91F4B7B" w14:textId="77777777" w:rsidR="00D2747C" w:rsidRPr="00E50A6D" w:rsidRDefault="009E37C3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sz w:val="30"/>
          <w:szCs w:val="30"/>
          <w:cs/>
        </w:rPr>
        <w:t>บริษัท 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609F71B8" w14:textId="77777777" w:rsidR="00AC3E19" w:rsidRPr="00E50A6D" w:rsidRDefault="00AC3E19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5FDA76FC" w14:textId="77777777" w:rsidR="00AC3E19" w:rsidRPr="00E50A6D" w:rsidRDefault="00AC3E19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5B1384E7" w14:textId="77777777" w:rsidR="00AC3E19" w:rsidRPr="00E50A6D" w:rsidRDefault="00AC3E19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16DE6637" w14:textId="77777777" w:rsidR="00AC3E19" w:rsidRPr="00E50A6D" w:rsidRDefault="00AC3E19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6D040CB7" w14:textId="77777777" w:rsidR="00AC3E19" w:rsidRPr="00E50A6D" w:rsidRDefault="00AC3E19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4F68C649" w14:textId="77777777" w:rsidR="00AC3E19" w:rsidRPr="00E50A6D" w:rsidRDefault="00AC3E19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018BB777" w14:textId="77777777" w:rsidR="00AC3E19" w:rsidRPr="00E50A6D" w:rsidRDefault="00AC3E19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6809F4A5" w14:textId="77777777" w:rsidR="00AC3E19" w:rsidRPr="00E50A6D" w:rsidRDefault="00AC3E19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60FB426B" w14:textId="77777777" w:rsidR="00AC3E19" w:rsidRPr="00E50A6D" w:rsidRDefault="00AC3E19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222FFE6E" w14:textId="77777777" w:rsidR="00AC3E19" w:rsidRPr="00E50A6D" w:rsidRDefault="00AC3E19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26408998" w14:textId="77777777" w:rsidR="00D2747C" w:rsidRPr="00E50A6D" w:rsidRDefault="00D2747C">
      <w:pPr>
        <w:numPr>
          <w:ilvl w:val="0"/>
          <w:numId w:val="53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14EB5893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3B1B667" w14:textId="77777777" w:rsidR="00EF35E2" w:rsidRPr="00E50A6D" w:rsidRDefault="00EF35E2" w:rsidP="00EB5682">
      <w:pPr>
        <w:ind w:left="990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73AF4D54" w14:textId="77777777" w:rsidR="00E8540A" w:rsidRPr="00333672" w:rsidRDefault="00EF35E2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33672">
        <w:rPr>
          <w:rFonts w:ascii="Angsana New" w:hAnsi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7368D66" w14:textId="77777777" w:rsidR="00D2747C" w:rsidRPr="00E50A6D" w:rsidRDefault="00D2747C" w:rsidP="00EF35E2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ค่าเผื่อการลดลงของมูลค่าสินค้าคงเหลือ</w:t>
      </w:r>
    </w:p>
    <w:p w14:paraId="72DB3B86" w14:textId="77777777" w:rsidR="00D2747C" w:rsidRDefault="00D2747C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และค่าเผื่อสำหรับสินค้าเก่าล้าสมัย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</w:p>
    <w:p w14:paraId="5F8769BB" w14:textId="77777777" w:rsidR="00B032EB" w:rsidRDefault="00B032EB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8F0140E" w14:textId="77777777" w:rsidR="00B032EB" w:rsidRPr="00E50A6D" w:rsidRDefault="00B032EB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D3E5738" w14:textId="77777777" w:rsidR="00B032EB" w:rsidRPr="00E50A6D" w:rsidRDefault="00B032EB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3BA4DC08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3E99ECD5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321F7D9F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7D231938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468B7F17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70977809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7DE4D392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4E95943B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5B646F94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371959EE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629BDF25" w14:textId="77777777" w:rsidR="00B032EB" w:rsidRPr="00E50A6D" w:rsidRDefault="00B032EB">
      <w:pPr>
        <w:numPr>
          <w:ilvl w:val="0"/>
          <w:numId w:val="60"/>
        </w:num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การใช้ดุลยพินิจและประมาณการทางบัญชีที่สำคัญ</w:t>
      </w:r>
      <w:r w:rsidRPr="00E50A6D">
        <w:rPr>
          <w:rFonts w:ascii="Angsana New" w:hAnsi="Angsana New" w:hint="cs"/>
          <w:sz w:val="30"/>
          <w:szCs w:val="30"/>
          <w:cs/>
        </w:rPr>
        <w:t xml:space="preserve"> (ต่อ)</w:t>
      </w:r>
    </w:p>
    <w:p w14:paraId="10CC668F" w14:textId="77777777" w:rsidR="00CD1E76" w:rsidRPr="00E50A6D" w:rsidRDefault="00CD1E76" w:rsidP="00EF35E2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ที่ดิน อาคารและอุปกรณ์และค่าเสื่อมราคา</w:t>
      </w:r>
    </w:p>
    <w:p w14:paraId="0C8746CE" w14:textId="77777777" w:rsidR="00CD1E76" w:rsidRPr="00E50A6D" w:rsidRDefault="00CD1E76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CB411EC" w14:textId="77777777" w:rsidR="00CD1E76" w:rsidRPr="00E50A6D" w:rsidRDefault="00CD1E76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3205057" w14:textId="77777777" w:rsidR="00EB5682" w:rsidRPr="00E50A6D" w:rsidRDefault="00EB5682" w:rsidP="00EB5682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  <w:r w:rsidRPr="00E50A6D">
        <w:rPr>
          <w:rFonts w:ascii="Angsana New" w:hAnsi="Angsana New" w:hint="cs"/>
          <w:sz w:val="30"/>
          <w:szCs w:val="30"/>
          <w:u w:val="single"/>
          <w:cs/>
        </w:rPr>
        <w:t>อื่น</w:t>
      </w:r>
    </w:p>
    <w:p w14:paraId="69B70FFD" w14:textId="77777777" w:rsidR="00EB5682" w:rsidRPr="00E50A6D" w:rsidRDefault="00EB5682" w:rsidP="00EB568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ในการบันทึกและวัดมูลค่าของสินทรัพย์ไม่มีตัวตน</w:t>
      </w:r>
      <w:r w:rsidRPr="00E50A6D">
        <w:rPr>
          <w:rFonts w:ascii="Angsana New" w:hAnsi="Angsana New" w:hint="cs"/>
          <w:sz w:val="30"/>
          <w:szCs w:val="30"/>
          <w:cs/>
        </w:rPr>
        <w:t>อื่น</w:t>
      </w:r>
      <w:r w:rsidRPr="00E50A6D">
        <w:rPr>
          <w:rFonts w:ascii="Angsana New" w:hAnsi="Angsana New"/>
          <w:sz w:val="30"/>
          <w:szCs w:val="30"/>
          <w:cs/>
        </w:rPr>
        <w:t xml:space="preserve"> ณ วันที่ได้มาตลอดจนการทดสอบการด้อยค่าในภายหลัง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EED5CD0" w14:textId="77777777" w:rsidR="00EB5682" w:rsidRPr="00E50A6D" w:rsidRDefault="00EB5682" w:rsidP="00EB5682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630E73B9" w14:textId="77777777" w:rsidR="00EB5682" w:rsidRPr="00E50A6D" w:rsidRDefault="00EB5682" w:rsidP="007B0A20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C7A6A15" w14:textId="77777777" w:rsidR="00EF35E2" w:rsidRPr="00E50A6D" w:rsidRDefault="00EF35E2" w:rsidP="00EB5682">
      <w:pPr>
        <w:ind w:left="990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สัญญาเช่า</w:t>
      </w:r>
    </w:p>
    <w:p w14:paraId="3F44745B" w14:textId="77777777" w:rsidR="00EF35E2" w:rsidRPr="00E50A6D" w:rsidRDefault="00EF35E2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4030A0E6" w14:textId="77777777" w:rsidR="00EF35E2" w:rsidRDefault="00EF35E2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499693B" w14:textId="77777777" w:rsidR="00B032EB" w:rsidRDefault="00B032EB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C66AF76" w14:textId="77777777" w:rsidR="00B032EB" w:rsidRDefault="00B032EB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A661017" w14:textId="77777777" w:rsidR="00B032EB" w:rsidRDefault="00B032EB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8843479" w14:textId="77777777" w:rsidR="00B032EB" w:rsidRPr="00E50A6D" w:rsidRDefault="00B032EB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2DDD202" w14:textId="77777777" w:rsidR="00B032EB" w:rsidRPr="00E50A6D" w:rsidRDefault="00B032EB">
      <w:pPr>
        <w:pStyle w:val="ListParagraph"/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2CE7E94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56DAC42A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21A45547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38684C5A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1445DE15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576586BF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6CEF3349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2F8F78EC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2E1EC3E3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6D4DA03F" w14:textId="77777777" w:rsidR="00B032EB" w:rsidRPr="00E50A6D" w:rsidRDefault="00B032EB">
      <w:pPr>
        <w:pStyle w:val="ListParagraph"/>
        <w:numPr>
          <w:ilvl w:val="0"/>
          <w:numId w:val="36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56098759" w14:textId="77777777" w:rsidR="00B032EB" w:rsidRPr="00E50A6D" w:rsidRDefault="00B032EB">
      <w:pPr>
        <w:numPr>
          <w:ilvl w:val="0"/>
          <w:numId w:val="62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การใช้ดุลยพินิจและประมาณการทางบัญชีที่สำคัญ</w:t>
      </w:r>
      <w:r w:rsidRPr="00E50A6D">
        <w:rPr>
          <w:rFonts w:ascii="Angsana New" w:hAnsi="Angsana New" w:hint="cs"/>
          <w:sz w:val="30"/>
          <w:szCs w:val="30"/>
          <w:cs/>
        </w:rPr>
        <w:t xml:space="preserve"> (ต่อ)</w:t>
      </w:r>
    </w:p>
    <w:p w14:paraId="469A41EA" w14:textId="77777777" w:rsidR="00EF35E2" w:rsidRPr="00E50A6D" w:rsidRDefault="00EF35E2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6DF8D05" w14:textId="77777777" w:rsidR="00E8540A" w:rsidRPr="00E50A6D" w:rsidRDefault="00EF35E2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6931B894" w14:textId="77777777" w:rsidR="00D2747C" w:rsidRPr="00E50A6D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3382F5B6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ข้อสมมติฐานต่างๆ ในการประมาณการนั้น เช่น อัตราคิดลด อัตราการขึ้นเงินเดือนในอนาคตอัตรามรณะและอัตราการเปลี่ยนแปลงในจำนวนพนักงาน เป็นต้น</w:t>
      </w:r>
    </w:p>
    <w:p w14:paraId="421908D4" w14:textId="77777777" w:rsidR="00AA19E0" w:rsidRPr="00E50A6D" w:rsidRDefault="00AA19E0">
      <w:pPr>
        <w:numPr>
          <w:ilvl w:val="0"/>
          <w:numId w:val="59"/>
        </w:numPr>
        <w:tabs>
          <w:tab w:val="left" w:pos="450"/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9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236"/>
        <w:gridCol w:w="1418"/>
        <w:gridCol w:w="283"/>
        <w:gridCol w:w="1416"/>
        <w:gridCol w:w="238"/>
        <w:gridCol w:w="1465"/>
      </w:tblGrid>
      <w:tr w:rsidR="004D6BB5" w:rsidRPr="00E50A6D" w14:paraId="5B925B69" w14:textId="77777777" w:rsidTr="00592543">
        <w:tc>
          <w:tcPr>
            <w:tcW w:w="3492" w:type="dxa"/>
          </w:tcPr>
          <w:p w14:paraId="55749251" w14:textId="77777777" w:rsidR="004D6BB5" w:rsidRPr="00E50A6D" w:rsidRDefault="004D6BB5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41E1D71" w14:textId="77777777" w:rsidR="004D6BB5" w:rsidRPr="00E50A6D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C6718" w14:textId="77777777" w:rsidR="004D6BB5" w:rsidRPr="00E50A6D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DEBE50C" w14:textId="77777777" w:rsidR="004D6BB5" w:rsidRPr="00E50A6D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BEFBB1" w14:textId="77777777" w:rsidR="004D6BB5" w:rsidRPr="00E50A6D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</w:tcPr>
          <w:p w14:paraId="72CA725D" w14:textId="77777777" w:rsidR="004D6BB5" w:rsidRPr="00E50A6D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D6BB5" w:rsidRPr="00E50A6D" w14:paraId="71BDB62F" w14:textId="77777777" w:rsidTr="00592543">
        <w:tc>
          <w:tcPr>
            <w:tcW w:w="3492" w:type="dxa"/>
          </w:tcPr>
          <w:p w14:paraId="18C9AE47" w14:textId="77777777" w:rsidR="004D6BB5" w:rsidRPr="00E50A6D" w:rsidRDefault="004D6BB5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bottom w:val="single" w:sz="4" w:space="0" w:color="auto"/>
            </w:tcBorders>
          </w:tcPr>
          <w:p w14:paraId="0C2F9930" w14:textId="77777777" w:rsidR="004D6BB5" w:rsidRPr="00E50A6D" w:rsidRDefault="004D6BB5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9146D2E" w14:textId="77777777" w:rsidR="004D6BB5" w:rsidRPr="00E50A6D" w:rsidRDefault="004D6BB5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3FAD2DAA" w14:textId="77777777" w:rsidR="004D6BB5" w:rsidRPr="00E50A6D" w:rsidRDefault="004D6BB5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EF55CD" w:rsidRPr="00E50A6D" w14:paraId="488F0A15" w14:textId="77777777" w:rsidTr="00023AE2">
        <w:tc>
          <w:tcPr>
            <w:tcW w:w="3492" w:type="dxa"/>
          </w:tcPr>
          <w:p w14:paraId="16032AB4" w14:textId="77777777" w:rsidR="00EF55CD" w:rsidRPr="00E50A6D" w:rsidRDefault="00EF55CD" w:rsidP="00EF55C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89F829" w14:textId="3A78413C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 w:rsidR="002E3274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01FC48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138499F" w14:textId="10844BCB" w:rsidR="00EF55CD" w:rsidRPr="00E50A6D" w:rsidRDefault="002E3274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576D2F14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12B3F5B3" w14:textId="6252C00F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 w:rsidR="002E3274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CE588EE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CC2CF14" w14:textId="78E23F03" w:rsidR="00EF55CD" w:rsidRPr="00E50A6D" w:rsidRDefault="002E3274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2E3274" w:rsidRPr="00E50A6D" w14:paraId="5F61B506" w14:textId="77777777" w:rsidTr="00023AE2">
        <w:trPr>
          <w:trHeight w:val="203"/>
        </w:trPr>
        <w:tc>
          <w:tcPr>
            <w:tcW w:w="3492" w:type="dxa"/>
            <w:vAlign w:val="center"/>
          </w:tcPr>
          <w:p w14:paraId="32829CF9" w14:textId="77777777" w:rsidR="002E3274" w:rsidRPr="00E50A6D" w:rsidRDefault="002E3274" w:rsidP="002E327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7CCD206" w14:textId="0487F611" w:rsidR="002E3274" w:rsidRPr="007650B8" w:rsidRDefault="00FA7A7A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205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21AA7" w14:textId="77777777" w:rsidR="002E3274" w:rsidRPr="007650B8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0E556C7" w14:textId="42645492" w:rsidR="002E3274" w:rsidRPr="007650B8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50B8">
              <w:rPr>
                <w:rFonts w:ascii="Angsana New" w:hAnsi="Angsana New"/>
                <w:color w:val="000000"/>
                <w:sz w:val="30"/>
                <w:szCs w:val="30"/>
              </w:rPr>
              <w:t xml:space="preserve"> 205,000.00 </w:t>
            </w:r>
          </w:p>
        </w:tc>
        <w:tc>
          <w:tcPr>
            <w:tcW w:w="283" w:type="dxa"/>
            <w:shd w:val="clear" w:color="auto" w:fill="auto"/>
          </w:tcPr>
          <w:p w14:paraId="093EEF88" w14:textId="77777777" w:rsidR="002E3274" w:rsidRPr="007650B8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4E77E2B6" w14:textId="3A55F39F" w:rsidR="002E3274" w:rsidRPr="007650B8" w:rsidRDefault="00FA7A7A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200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38" w:type="dxa"/>
            <w:vAlign w:val="bottom"/>
          </w:tcPr>
          <w:p w14:paraId="684143B2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ACEECDD" w14:textId="5A122BFC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200,000.00 </w:t>
            </w:r>
          </w:p>
        </w:tc>
      </w:tr>
      <w:tr w:rsidR="002E3274" w:rsidRPr="00E50A6D" w14:paraId="6773DE01" w14:textId="77777777" w:rsidTr="00023AE2">
        <w:trPr>
          <w:trHeight w:val="203"/>
        </w:trPr>
        <w:tc>
          <w:tcPr>
            <w:tcW w:w="3492" w:type="dxa"/>
          </w:tcPr>
          <w:p w14:paraId="426A7FBF" w14:textId="77777777" w:rsidR="002E3274" w:rsidRPr="00E50A6D" w:rsidRDefault="002E3274" w:rsidP="002E327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  <w:shd w:val="clear" w:color="auto" w:fill="auto"/>
          </w:tcPr>
          <w:p w14:paraId="0AB390B1" w14:textId="30200B01" w:rsidR="002E3274" w:rsidRPr="007650B8" w:rsidRDefault="00FA7A7A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16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847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850.57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282A9" w14:textId="77777777" w:rsidR="002E3274" w:rsidRPr="007650B8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21B5540" w14:textId="7BB3C09B" w:rsidR="002E3274" w:rsidRPr="007650B8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B8">
              <w:rPr>
                <w:rFonts w:ascii="Angsana New" w:hAnsi="Angsana New"/>
                <w:color w:val="000000"/>
                <w:sz w:val="30"/>
                <w:szCs w:val="30"/>
              </w:rPr>
              <w:t xml:space="preserve"> 24,650,680.78 </w:t>
            </w:r>
          </w:p>
        </w:tc>
        <w:tc>
          <w:tcPr>
            <w:tcW w:w="283" w:type="dxa"/>
            <w:shd w:val="clear" w:color="auto" w:fill="auto"/>
          </w:tcPr>
          <w:p w14:paraId="5DA25981" w14:textId="77777777" w:rsidR="002E3274" w:rsidRPr="007650B8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3850A13A" w14:textId="154CD226" w:rsidR="002E3274" w:rsidRPr="007650B8" w:rsidRDefault="004655EA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16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418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692.51</w:t>
            </w:r>
          </w:p>
        </w:tc>
        <w:tc>
          <w:tcPr>
            <w:tcW w:w="238" w:type="dxa"/>
            <w:vAlign w:val="bottom"/>
          </w:tcPr>
          <w:p w14:paraId="0845EF1D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DF2D21F" w14:textId="36EF123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24,302,788.06 </w:t>
            </w:r>
          </w:p>
        </w:tc>
      </w:tr>
      <w:tr w:rsidR="002E3274" w:rsidRPr="00E50A6D" w14:paraId="77F29A9A" w14:textId="77777777" w:rsidTr="00023AE2">
        <w:trPr>
          <w:trHeight w:val="203"/>
        </w:trPr>
        <w:tc>
          <w:tcPr>
            <w:tcW w:w="3492" w:type="dxa"/>
          </w:tcPr>
          <w:p w14:paraId="6318B82F" w14:textId="77777777" w:rsidR="002E3274" w:rsidRPr="00E50A6D" w:rsidRDefault="002E3274" w:rsidP="002E327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  <w:shd w:val="clear" w:color="auto" w:fill="auto"/>
          </w:tcPr>
          <w:p w14:paraId="465ECB86" w14:textId="4930EC01" w:rsidR="002E3274" w:rsidRPr="007650B8" w:rsidRDefault="00FA7A7A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184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531.05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B2B576" w14:textId="77777777" w:rsidR="002E3274" w:rsidRPr="007650B8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BE84B49" w14:textId="6E5C9306" w:rsidR="002E3274" w:rsidRPr="007650B8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B8">
              <w:rPr>
                <w:rFonts w:ascii="Angsana New" w:hAnsi="Angsana New"/>
                <w:color w:val="000000"/>
                <w:sz w:val="30"/>
                <w:szCs w:val="30"/>
              </w:rPr>
              <w:t xml:space="preserve"> 5,450,486.11 </w:t>
            </w:r>
          </w:p>
        </w:tc>
        <w:tc>
          <w:tcPr>
            <w:tcW w:w="283" w:type="dxa"/>
            <w:shd w:val="clear" w:color="auto" w:fill="auto"/>
          </w:tcPr>
          <w:p w14:paraId="699CD3B5" w14:textId="77777777" w:rsidR="002E3274" w:rsidRPr="007650B8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</w:tcPr>
          <w:p w14:paraId="4072BCB1" w14:textId="31EC099E" w:rsidR="002E3274" w:rsidRPr="007650B8" w:rsidRDefault="004655EA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184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color w:val="000000"/>
                <w:sz w:val="30"/>
                <w:szCs w:val="30"/>
                <w:cs/>
              </w:rPr>
              <w:t>531.03</w:t>
            </w:r>
          </w:p>
        </w:tc>
        <w:tc>
          <w:tcPr>
            <w:tcW w:w="238" w:type="dxa"/>
            <w:vAlign w:val="bottom"/>
          </w:tcPr>
          <w:p w14:paraId="0CBDA866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2F1F937" w14:textId="222233C4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5,450,486.09 </w:t>
            </w:r>
          </w:p>
        </w:tc>
      </w:tr>
      <w:tr w:rsidR="002E3274" w:rsidRPr="00E50A6D" w14:paraId="01FE6EC4" w14:textId="77777777" w:rsidTr="00023AE2">
        <w:trPr>
          <w:trHeight w:val="149"/>
        </w:trPr>
        <w:tc>
          <w:tcPr>
            <w:tcW w:w="3492" w:type="dxa"/>
          </w:tcPr>
          <w:p w14:paraId="31220E2B" w14:textId="77777777" w:rsidR="002E3274" w:rsidRPr="00E50A6D" w:rsidRDefault="002E3274" w:rsidP="002E327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643CB" w14:textId="2B018222" w:rsidR="002E3274" w:rsidRPr="007650B8" w:rsidRDefault="00FA7A7A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26</w:t>
            </w: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237</w:t>
            </w: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381.62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370C0" w14:textId="77777777" w:rsidR="002E3274" w:rsidRPr="007650B8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963D2" w14:textId="2A99A4E6" w:rsidR="002E3274" w:rsidRPr="007650B8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</w:t>
            </w: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306</w:t>
            </w: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166.89</w:t>
            </w:r>
          </w:p>
        </w:tc>
        <w:tc>
          <w:tcPr>
            <w:tcW w:w="283" w:type="dxa"/>
            <w:shd w:val="clear" w:color="auto" w:fill="auto"/>
          </w:tcPr>
          <w:p w14:paraId="2127599D" w14:textId="77777777" w:rsidR="002E3274" w:rsidRPr="007650B8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5AC48" w14:textId="55D1AFEE" w:rsidR="002E3274" w:rsidRPr="007650B8" w:rsidRDefault="004655EA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803</w:t>
            </w: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50B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223.54</w:t>
            </w:r>
          </w:p>
        </w:tc>
        <w:tc>
          <w:tcPr>
            <w:tcW w:w="238" w:type="dxa"/>
            <w:vAlign w:val="bottom"/>
          </w:tcPr>
          <w:p w14:paraId="57CF3499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4321C7E5" w14:textId="553170A0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29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953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274.15</w:t>
            </w:r>
          </w:p>
        </w:tc>
      </w:tr>
    </w:tbl>
    <w:p w14:paraId="18EC0F20" w14:textId="77777777" w:rsidR="00F12AF3" w:rsidRDefault="00F12AF3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30D01C4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5097D18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810C0BC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5BEBCEC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1626E4C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82E14CD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AE0E957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164ABE3" w14:textId="77777777" w:rsidR="003132B9" w:rsidRPr="00E50A6D" w:rsidRDefault="00E97697">
      <w:pPr>
        <w:numPr>
          <w:ilvl w:val="0"/>
          <w:numId w:val="59"/>
        </w:numPr>
        <w:tabs>
          <w:tab w:val="left" w:pos="450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A59CA" w:rsidRPr="00E50A6D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261EDC" w:rsidRPr="00E50A6D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4A59CA" w:rsidRPr="00E50A6D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10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1"/>
        <w:gridCol w:w="1560"/>
        <w:gridCol w:w="284"/>
        <w:gridCol w:w="1563"/>
        <w:gridCol w:w="284"/>
        <w:gridCol w:w="1557"/>
        <w:gridCol w:w="236"/>
        <w:gridCol w:w="1468"/>
      </w:tblGrid>
      <w:tr w:rsidR="00FA6A6F" w:rsidRPr="00E50A6D" w14:paraId="48410D63" w14:textId="77777777" w:rsidTr="00174C05">
        <w:tc>
          <w:tcPr>
            <w:tcW w:w="3491" w:type="dxa"/>
          </w:tcPr>
          <w:p w14:paraId="2E22F1EB" w14:textId="77777777" w:rsidR="00FA6A6F" w:rsidRPr="00E50A6D" w:rsidRDefault="00FA6A6F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A77EAB" w14:textId="77777777" w:rsidR="00FA6A6F" w:rsidRPr="00E50A6D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6DB325BC" w14:textId="77777777" w:rsidR="00FA6A6F" w:rsidRPr="00E50A6D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</w:tcPr>
          <w:p w14:paraId="0CBB7F4E" w14:textId="77777777" w:rsidR="00FA6A6F" w:rsidRPr="00E50A6D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100F9D4B" w14:textId="77777777" w:rsidR="00FA6A6F" w:rsidRPr="00E50A6D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1" w:type="dxa"/>
            <w:gridSpan w:val="3"/>
          </w:tcPr>
          <w:p w14:paraId="42120470" w14:textId="77777777" w:rsidR="00FA6A6F" w:rsidRPr="00E50A6D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86D52" w:rsidRPr="00E50A6D" w14:paraId="27A15BD8" w14:textId="77777777" w:rsidTr="00174C05">
        <w:tc>
          <w:tcPr>
            <w:tcW w:w="3491" w:type="dxa"/>
          </w:tcPr>
          <w:p w14:paraId="02AB5A7F" w14:textId="77777777" w:rsidR="00586D52" w:rsidRPr="00E50A6D" w:rsidRDefault="00586D52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7" w:type="dxa"/>
            <w:gridSpan w:val="3"/>
            <w:tcBorders>
              <w:bottom w:val="single" w:sz="4" w:space="0" w:color="auto"/>
            </w:tcBorders>
          </w:tcPr>
          <w:p w14:paraId="02BB7137" w14:textId="77777777" w:rsidR="00586D52" w:rsidRPr="00E50A6D" w:rsidRDefault="00576FEC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BF2EB80" w14:textId="77777777" w:rsidR="00586D52" w:rsidRPr="00E50A6D" w:rsidRDefault="00586D52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</w:tcPr>
          <w:p w14:paraId="614177E4" w14:textId="77777777" w:rsidR="00586D52" w:rsidRPr="00E50A6D" w:rsidRDefault="00586D52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5CD" w:rsidRPr="00E50A6D" w14:paraId="57B6D9DC" w14:textId="77777777" w:rsidTr="00174C05">
        <w:tc>
          <w:tcPr>
            <w:tcW w:w="3491" w:type="dxa"/>
          </w:tcPr>
          <w:p w14:paraId="744D242A" w14:textId="77777777" w:rsidR="00EF55CD" w:rsidRPr="00E50A6D" w:rsidRDefault="00EF55CD" w:rsidP="00EF55C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E715006" w14:textId="509F1888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 w:rsidR="002E3274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C17DE41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6AB648EA" w14:textId="514F3B94" w:rsidR="00EF55CD" w:rsidRPr="00E50A6D" w:rsidRDefault="002E3274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6E182906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2FEABA3A" w14:textId="2AA657BF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 w:rsidR="002E3274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F6FE0A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507C9D99" w14:textId="08635F2D" w:rsidR="00EF55CD" w:rsidRPr="00E50A6D" w:rsidRDefault="002E3274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EF55CD" w:rsidRPr="00E50A6D" w14:paraId="05F4DD51" w14:textId="77777777" w:rsidTr="00174C05">
        <w:trPr>
          <w:trHeight w:val="203"/>
        </w:trPr>
        <w:tc>
          <w:tcPr>
            <w:tcW w:w="3491" w:type="dxa"/>
          </w:tcPr>
          <w:p w14:paraId="1CD0C09D" w14:textId="77777777" w:rsidR="00EF55CD" w:rsidRPr="00E50A6D" w:rsidRDefault="00EF55CD" w:rsidP="00EF55C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F7A0BE6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8272742" w14:textId="77777777" w:rsidR="00EF55CD" w:rsidRPr="00E50A6D" w:rsidRDefault="00EF55CD" w:rsidP="00EF55C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</w:tcPr>
          <w:p w14:paraId="7119EB5C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A672734" w14:textId="77777777" w:rsidR="00EF55CD" w:rsidRPr="00E50A6D" w:rsidRDefault="00EF55CD" w:rsidP="00EF55C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7B641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9F7B693" w14:textId="77777777" w:rsidR="00EF55CD" w:rsidRPr="00E50A6D" w:rsidRDefault="00EF55CD" w:rsidP="00EF55C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center"/>
          </w:tcPr>
          <w:p w14:paraId="5F2412DF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274" w:rsidRPr="00E50A6D" w14:paraId="53722FC8" w14:textId="77777777" w:rsidTr="007650B8">
        <w:trPr>
          <w:trHeight w:val="203"/>
        </w:trPr>
        <w:tc>
          <w:tcPr>
            <w:tcW w:w="3491" w:type="dxa"/>
          </w:tcPr>
          <w:p w14:paraId="1DDB19E9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797DBCEF" w14:textId="1ACF7420" w:rsidR="002E3274" w:rsidRPr="00E50A6D" w:rsidRDefault="006A4E79" w:rsidP="00C50A1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6A4E7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A4E79">
              <w:rPr>
                <w:rFonts w:ascii="Angsana New" w:hAnsi="Angsana New"/>
                <w:color w:val="000000"/>
                <w:sz w:val="30"/>
                <w:szCs w:val="30"/>
                <w:cs/>
              </w:rPr>
              <w:t>970.61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C60CFD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</w:tcPr>
          <w:p w14:paraId="33ED42F7" w14:textId="3B342111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179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829.98</w:t>
            </w:r>
          </w:p>
        </w:tc>
        <w:tc>
          <w:tcPr>
            <w:tcW w:w="284" w:type="dxa"/>
            <w:shd w:val="clear" w:color="auto" w:fill="auto"/>
          </w:tcPr>
          <w:p w14:paraId="302EDDA4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</w:tcPr>
          <w:p w14:paraId="10F9A33D" w14:textId="2FF53D17" w:rsidR="002E3274" w:rsidRPr="009A0A41" w:rsidRDefault="00480C23" w:rsidP="00ED206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0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9A0A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A0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970.61</w:t>
            </w:r>
          </w:p>
        </w:tc>
        <w:tc>
          <w:tcPr>
            <w:tcW w:w="236" w:type="dxa"/>
            <w:vAlign w:val="center"/>
          </w:tcPr>
          <w:p w14:paraId="53F819A6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</w:tcPr>
          <w:p w14:paraId="6FFCE1E0" w14:textId="791F3230" w:rsidR="002E3274" w:rsidRPr="009A0A41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0A41">
              <w:rPr>
                <w:rFonts w:ascii="Angsana New" w:hAnsi="Angsana New"/>
                <w:color w:val="000000"/>
                <w:sz w:val="30"/>
                <w:szCs w:val="30"/>
              </w:rPr>
              <w:t xml:space="preserve">5,179,829.98 </w:t>
            </w:r>
          </w:p>
        </w:tc>
      </w:tr>
      <w:tr w:rsidR="002E3274" w:rsidRPr="00E50A6D" w14:paraId="7D114B8B" w14:textId="77777777" w:rsidTr="007650B8">
        <w:trPr>
          <w:trHeight w:val="203"/>
        </w:trPr>
        <w:tc>
          <w:tcPr>
            <w:tcW w:w="3491" w:type="dxa"/>
          </w:tcPr>
          <w:p w14:paraId="5E9FEA97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60" w:type="dxa"/>
            <w:shd w:val="clear" w:color="auto" w:fill="auto"/>
          </w:tcPr>
          <w:p w14:paraId="37F78204" w14:textId="3FB8C7DA" w:rsidR="002E3274" w:rsidRPr="00E50A6D" w:rsidRDefault="006A4E79" w:rsidP="00C50A1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/>
                <w:color w:val="000000"/>
                <w:sz w:val="30"/>
                <w:szCs w:val="30"/>
                <w:cs/>
              </w:rPr>
              <w:t>157</w:t>
            </w:r>
            <w:r w:rsidRPr="006A4E7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A4E79">
              <w:rPr>
                <w:rFonts w:ascii="Angsana New" w:hAnsi="Angsana New"/>
                <w:color w:val="000000"/>
                <w:sz w:val="30"/>
                <w:szCs w:val="30"/>
                <w:cs/>
              </w:rPr>
              <w:t>695</w:t>
            </w:r>
            <w:r w:rsidRPr="006A4E7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A4E79">
              <w:rPr>
                <w:rFonts w:ascii="Angsana New" w:hAnsi="Angsana New"/>
                <w:color w:val="000000"/>
                <w:sz w:val="30"/>
                <w:szCs w:val="30"/>
                <w:cs/>
              </w:rPr>
              <w:t>790.05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43A128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</w:tcPr>
          <w:p w14:paraId="168A3CDF" w14:textId="4E25F85E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135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552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944.30</w:t>
            </w:r>
          </w:p>
        </w:tc>
        <w:tc>
          <w:tcPr>
            <w:tcW w:w="284" w:type="dxa"/>
            <w:shd w:val="clear" w:color="auto" w:fill="auto"/>
          </w:tcPr>
          <w:p w14:paraId="504DF979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</w:tcPr>
          <w:p w14:paraId="5A687537" w14:textId="2B198B45" w:rsidR="002E3274" w:rsidRPr="003B4310" w:rsidRDefault="006A4E79" w:rsidP="00ED206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A4E7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157</w:t>
            </w:r>
            <w:r w:rsidRPr="006A4E7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A0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695</w:t>
            </w:r>
            <w:r w:rsidRPr="006A4E7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A4E7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790.05</w:t>
            </w:r>
          </w:p>
        </w:tc>
        <w:tc>
          <w:tcPr>
            <w:tcW w:w="236" w:type="dxa"/>
            <w:vAlign w:val="center"/>
          </w:tcPr>
          <w:p w14:paraId="7465AC26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</w:tcPr>
          <w:p w14:paraId="7B8A2097" w14:textId="5E7A47B9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A0A41">
              <w:rPr>
                <w:rFonts w:ascii="Angsana New" w:hAnsi="Angsana New"/>
                <w:color w:val="000000"/>
                <w:sz w:val="30"/>
                <w:szCs w:val="30"/>
              </w:rPr>
              <w:t xml:space="preserve">135,552,944.30 </w:t>
            </w:r>
          </w:p>
        </w:tc>
      </w:tr>
      <w:tr w:rsidR="002E3274" w:rsidRPr="00E50A6D" w14:paraId="59F7D02B" w14:textId="77777777" w:rsidTr="007650B8">
        <w:trPr>
          <w:trHeight w:val="203"/>
        </w:trPr>
        <w:tc>
          <w:tcPr>
            <w:tcW w:w="3491" w:type="dxa"/>
          </w:tcPr>
          <w:p w14:paraId="1B8C1C18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ind w:left="438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E7D4A" w14:textId="5E4237BD" w:rsidR="002E3274" w:rsidRPr="00E50A6D" w:rsidRDefault="000C0799" w:rsidP="00C50A1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0799">
              <w:rPr>
                <w:rFonts w:ascii="Angsana New" w:hAnsi="Angsana New"/>
                <w:color w:val="000000"/>
                <w:sz w:val="30"/>
                <w:szCs w:val="30"/>
                <w:cs/>
              </w:rPr>
              <w:t>(11</w:t>
            </w:r>
            <w:r w:rsidRPr="000C079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0799">
              <w:rPr>
                <w:rFonts w:ascii="Angsana New" w:hAnsi="Angsana New"/>
                <w:color w:val="000000"/>
                <w:sz w:val="30"/>
                <w:szCs w:val="30"/>
                <w:cs/>
              </w:rPr>
              <w:t>381</w:t>
            </w:r>
            <w:r w:rsidRPr="000C079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0799">
              <w:rPr>
                <w:rFonts w:ascii="Angsana New" w:hAnsi="Angsana New"/>
                <w:color w:val="000000"/>
                <w:sz w:val="30"/>
                <w:szCs w:val="30"/>
                <w:cs/>
              </w:rPr>
              <w:t>727.80)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B95F0A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FF6B2" w14:textId="620967CD" w:rsidR="002E3274" w:rsidRPr="00E50A6D" w:rsidRDefault="002E3274" w:rsidP="00FF601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219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228.18)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27F25D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9C29C" w14:textId="5532D00E" w:rsidR="002E3274" w:rsidRPr="003B4310" w:rsidRDefault="00ED206C" w:rsidP="00ED206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D206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(11</w:t>
            </w:r>
            <w:r w:rsidRPr="00ED206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D206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381</w:t>
            </w:r>
            <w:r w:rsidRPr="00ED206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D206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727.80)</w:t>
            </w:r>
          </w:p>
        </w:tc>
        <w:tc>
          <w:tcPr>
            <w:tcW w:w="236" w:type="dxa"/>
            <w:vAlign w:val="bottom"/>
          </w:tcPr>
          <w:p w14:paraId="2DFBB902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54F81" w14:textId="6DAB9147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0A41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</w:tr>
      <w:tr w:rsidR="002E3274" w:rsidRPr="00E50A6D" w14:paraId="10FD8253" w14:textId="77777777" w:rsidTr="007650B8">
        <w:trPr>
          <w:trHeight w:val="149"/>
        </w:trPr>
        <w:tc>
          <w:tcPr>
            <w:tcW w:w="3491" w:type="dxa"/>
            <w:shd w:val="clear" w:color="auto" w:fill="auto"/>
          </w:tcPr>
          <w:p w14:paraId="12F9E654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5DCCA" w14:textId="58FBE24E" w:rsidR="002E3274" w:rsidRPr="00E50A6D" w:rsidRDefault="000C0799" w:rsidP="00C50A1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0799">
              <w:rPr>
                <w:rFonts w:ascii="Angsana New" w:hAnsi="Angsana New"/>
                <w:color w:val="000000"/>
                <w:sz w:val="30"/>
                <w:szCs w:val="30"/>
                <w:cs/>
              </w:rPr>
              <w:t>146</w:t>
            </w:r>
            <w:r w:rsidRPr="000C079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0799">
              <w:rPr>
                <w:rFonts w:ascii="Angsana New" w:hAnsi="Angsana New"/>
                <w:color w:val="000000"/>
                <w:sz w:val="30"/>
                <w:szCs w:val="30"/>
                <w:cs/>
              </w:rPr>
              <w:t>323</w:t>
            </w:r>
            <w:r w:rsidRPr="000C079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0799">
              <w:rPr>
                <w:rFonts w:ascii="Angsana New" w:hAnsi="Angsana New"/>
                <w:color w:val="000000"/>
                <w:sz w:val="30"/>
                <w:szCs w:val="30"/>
                <w:cs/>
              </w:rPr>
              <w:t>032.86</w:t>
            </w:r>
          </w:p>
        </w:tc>
        <w:tc>
          <w:tcPr>
            <w:tcW w:w="284" w:type="dxa"/>
            <w:shd w:val="clear" w:color="auto" w:fill="auto"/>
          </w:tcPr>
          <w:p w14:paraId="33F3F4AB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E224F" w14:textId="37729BCD" w:rsidR="002E3274" w:rsidRPr="00E50A6D" w:rsidRDefault="002E3274" w:rsidP="00FF601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51FC">
              <w:rPr>
                <w:rFonts w:ascii="Angsana New" w:hAnsi="Angsana New"/>
                <w:color w:val="000000"/>
                <w:sz w:val="30"/>
                <w:szCs w:val="30"/>
              </w:rPr>
              <w:t>133,513,546.10</w:t>
            </w:r>
          </w:p>
        </w:tc>
        <w:tc>
          <w:tcPr>
            <w:tcW w:w="284" w:type="dxa"/>
            <w:shd w:val="clear" w:color="auto" w:fill="auto"/>
          </w:tcPr>
          <w:p w14:paraId="2076F08A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6AEAF" w14:textId="1C8AA18C" w:rsidR="002E3274" w:rsidRPr="003B4310" w:rsidRDefault="00174C05" w:rsidP="00ED206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4C0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146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323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032.86</w:t>
            </w:r>
          </w:p>
        </w:tc>
        <w:tc>
          <w:tcPr>
            <w:tcW w:w="236" w:type="dxa"/>
            <w:vAlign w:val="center"/>
          </w:tcPr>
          <w:p w14:paraId="4B982D2A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989F0" w14:textId="665BDF62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0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133</w:t>
            </w:r>
            <w:r w:rsidRPr="009A0A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A0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513</w:t>
            </w:r>
            <w:r w:rsidRPr="009A0A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A0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546.10</w:t>
            </w:r>
          </w:p>
        </w:tc>
      </w:tr>
      <w:tr w:rsidR="002E3274" w:rsidRPr="00E50A6D" w14:paraId="3AC58CEF" w14:textId="77777777" w:rsidTr="007650B8">
        <w:trPr>
          <w:trHeight w:val="149"/>
        </w:trPr>
        <w:tc>
          <w:tcPr>
            <w:tcW w:w="3491" w:type="dxa"/>
          </w:tcPr>
          <w:p w14:paraId="687D5E3A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C94BA21" w14:textId="77777777" w:rsidR="002E3274" w:rsidRPr="00E50A6D" w:rsidRDefault="002E3274" w:rsidP="00C50A1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0B53C68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</w:tcPr>
          <w:p w14:paraId="23DB595E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1004118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DF64E" w14:textId="77777777" w:rsidR="002E3274" w:rsidRPr="00ED206C" w:rsidRDefault="002E3274" w:rsidP="00ED206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56EFE35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center"/>
          </w:tcPr>
          <w:p w14:paraId="0E1AF213" w14:textId="77777777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E3274" w:rsidRPr="00E50A6D" w14:paraId="45A15C83" w14:textId="77777777" w:rsidTr="007650B8">
        <w:trPr>
          <w:trHeight w:val="149"/>
        </w:trPr>
        <w:tc>
          <w:tcPr>
            <w:tcW w:w="3491" w:type="dxa"/>
          </w:tcPr>
          <w:p w14:paraId="47BC71FC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ind w:left="2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236D9D20" w14:textId="78085445" w:rsidR="002E3274" w:rsidRPr="00E50A6D" w:rsidRDefault="00253625" w:rsidP="00253625">
            <w:pPr>
              <w:tabs>
                <w:tab w:val="decimal" w:pos="131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F31A087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</w:tcPr>
          <w:p w14:paraId="6DE834F4" w14:textId="3AC759F6" w:rsidR="002E3274" w:rsidRPr="00E50A6D" w:rsidRDefault="002E3274" w:rsidP="00253625">
            <w:pPr>
              <w:tabs>
                <w:tab w:val="decimal" w:pos="131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04473A6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5D155649" w14:textId="119036BA" w:rsidR="002E3274" w:rsidRPr="00ED206C" w:rsidRDefault="00174C05" w:rsidP="00ED206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4C0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709.89</w:t>
            </w:r>
          </w:p>
        </w:tc>
        <w:tc>
          <w:tcPr>
            <w:tcW w:w="236" w:type="dxa"/>
            <w:vAlign w:val="center"/>
          </w:tcPr>
          <w:p w14:paraId="169C0418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center"/>
          </w:tcPr>
          <w:p w14:paraId="7A55B8D9" w14:textId="212A8F55" w:rsidR="002E3274" w:rsidRPr="00E50A6D" w:rsidRDefault="002E3274" w:rsidP="00253625">
            <w:pPr>
              <w:tabs>
                <w:tab w:val="decimal" w:pos="1206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2E3274" w:rsidRPr="00E50A6D" w14:paraId="494682BE" w14:textId="77777777" w:rsidTr="007650B8">
        <w:trPr>
          <w:trHeight w:val="149"/>
        </w:trPr>
        <w:tc>
          <w:tcPr>
            <w:tcW w:w="3491" w:type="dxa"/>
          </w:tcPr>
          <w:p w14:paraId="5A66D4D8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ind w:left="2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0058B5" w14:textId="457889FB" w:rsidR="002E3274" w:rsidRPr="00E50A6D" w:rsidRDefault="00233FD3" w:rsidP="00C50A1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3FD3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  <w:cs/>
              </w:rPr>
              <w:t>967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  <w:cs/>
              </w:rPr>
              <w:t>995.31</w:t>
            </w:r>
          </w:p>
        </w:tc>
        <w:tc>
          <w:tcPr>
            <w:tcW w:w="284" w:type="dxa"/>
            <w:shd w:val="clear" w:color="auto" w:fill="auto"/>
          </w:tcPr>
          <w:p w14:paraId="4657E35B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34B9FE77" w14:textId="1668ABDC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987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206.33</w:t>
            </w:r>
          </w:p>
        </w:tc>
        <w:tc>
          <w:tcPr>
            <w:tcW w:w="284" w:type="dxa"/>
            <w:shd w:val="clear" w:color="auto" w:fill="auto"/>
          </w:tcPr>
          <w:p w14:paraId="5E63DDFD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</w:tcPr>
          <w:p w14:paraId="38482D0B" w14:textId="4151BB99" w:rsidR="002E3274" w:rsidRPr="00ED206C" w:rsidRDefault="00174C05" w:rsidP="00ED206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4C0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967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995.31</w:t>
            </w:r>
          </w:p>
        </w:tc>
        <w:tc>
          <w:tcPr>
            <w:tcW w:w="236" w:type="dxa"/>
            <w:vAlign w:val="center"/>
          </w:tcPr>
          <w:p w14:paraId="43F4DBAF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39C9680" w14:textId="629918D9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BD0">
              <w:rPr>
                <w:rFonts w:ascii="Angsana New" w:hAnsi="Angsana New"/>
                <w:color w:val="000000"/>
                <w:sz w:val="30"/>
                <w:szCs w:val="30"/>
              </w:rPr>
              <w:t>11,987,206.33</w:t>
            </w:r>
          </w:p>
        </w:tc>
      </w:tr>
      <w:tr w:rsidR="002E3274" w:rsidRPr="00E50A6D" w14:paraId="60D8A391" w14:textId="77777777" w:rsidTr="007650B8">
        <w:trPr>
          <w:trHeight w:val="149"/>
        </w:trPr>
        <w:tc>
          <w:tcPr>
            <w:tcW w:w="3491" w:type="dxa"/>
          </w:tcPr>
          <w:p w14:paraId="771C4939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3203B4" w14:textId="303A3116" w:rsidR="002E3274" w:rsidRPr="00E50A6D" w:rsidRDefault="00233FD3" w:rsidP="00C50A1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3FD3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  <w:cs/>
              </w:rPr>
              <w:t>025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  <w:cs/>
              </w:rPr>
              <w:t>750.17</w:t>
            </w:r>
          </w:p>
        </w:tc>
        <w:tc>
          <w:tcPr>
            <w:tcW w:w="284" w:type="dxa"/>
            <w:shd w:val="clear" w:color="auto" w:fill="auto"/>
          </w:tcPr>
          <w:p w14:paraId="00C4BB7B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1658FBCF" w14:textId="32C90B6E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117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683.00</w:t>
            </w:r>
          </w:p>
        </w:tc>
        <w:tc>
          <w:tcPr>
            <w:tcW w:w="284" w:type="dxa"/>
            <w:shd w:val="clear" w:color="auto" w:fill="auto"/>
          </w:tcPr>
          <w:p w14:paraId="6EC0E86C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</w:tcPr>
          <w:p w14:paraId="79A173B9" w14:textId="45EA0137" w:rsidR="002E3274" w:rsidRPr="00ED206C" w:rsidRDefault="00174C05" w:rsidP="00ED206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4C0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535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4C0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917.81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E18BCC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</w:tcPr>
          <w:p w14:paraId="04BCFA3D" w14:textId="01EFEC98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736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209.29</w:t>
            </w:r>
          </w:p>
        </w:tc>
      </w:tr>
      <w:tr w:rsidR="002E3274" w:rsidRPr="00E50A6D" w14:paraId="13573EC3" w14:textId="77777777" w:rsidTr="007650B8">
        <w:trPr>
          <w:trHeight w:val="149"/>
        </w:trPr>
        <w:tc>
          <w:tcPr>
            <w:tcW w:w="3491" w:type="dxa"/>
          </w:tcPr>
          <w:p w14:paraId="7207CE5C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ind w:left="438" w:hanging="200"/>
              <w:rPr>
                <w:rFonts w:ascii="Angsana New" w:hAnsi="Angsana New"/>
                <w:sz w:val="29"/>
                <w:szCs w:val="29"/>
                <w:cs/>
              </w:rPr>
            </w:pPr>
            <w:r w:rsidRPr="00E50A6D">
              <w:rPr>
                <w:rFonts w:ascii="Angsana New" w:hAnsi="Angsana New"/>
                <w:sz w:val="29"/>
                <w:szCs w:val="29"/>
                <w:u w:val="single"/>
                <w:cs/>
              </w:rPr>
              <w:t>หัก</w:t>
            </w:r>
            <w:r w:rsidRPr="00E50A6D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493B6" w14:textId="3141E79E" w:rsidR="002E3274" w:rsidRPr="00E50A6D" w:rsidRDefault="00233FD3" w:rsidP="00C50A1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3FD3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84" w:type="dxa"/>
            <w:shd w:val="clear" w:color="auto" w:fill="auto"/>
          </w:tcPr>
          <w:p w14:paraId="6923835C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3CE3" w14:textId="4D64FC71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84" w:type="dxa"/>
            <w:shd w:val="clear" w:color="auto" w:fill="auto"/>
          </w:tcPr>
          <w:p w14:paraId="69F3897C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3CA7" w14:textId="77E109AA" w:rsidR="002E3274" w:rsidRPr="00ED206C" w:rsidRDefault="00C50A1C" w:rsidP="00ED206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0A1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(156</w:t>
            </w:r>
            <w:r w:rsidRPr="00C50A1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50A1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942.80)</w:t>
            </w:r>
          </w:p>
        </w:tc>
        <w:tc>
          <w:tcPr>
            <w:tcW w:w="236" w:type="dxa"/>
            <w:vAlign w:val="center"/>
          </w:tcPr>
          <w:p w14:paraId="5499AE01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26B54650" w14:textId="778F07A5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46BC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</w:tr>
      <w:tr w:rsidR="002E3274" w:rsidRPr="00E50A6D" w14:paraId="0D0A79DC" w14:textId="77777777" w:rsidTr="007650B8">
        <w:trPr>
          <w:trHeight w:val="149"/>
        </w:trPr>
        <w:tc>
          <w:tcPr>
            <w:tcW w:w="3491" w:type="dxa"/>
          </w:tcPr>
          <w:p w14:paraId="150F6E33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34637" w14:textId="3701FC0E" w:rsidR="002E3274" w:rsidRPr="00E50A6D" w:rsidRDefault="00233FD3" w:rsidP="00C50A1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3FD3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  <w:cs/>
              </w:rPr>
              <w:t>836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3FD3">
              <w:rPr>
                <w:rFonts w:ascii="Angsana New" w:hAnsi="Angsana New"/>
                <w:color w:val="000000"/>
                <w:sz w:val="30"/>
                <w:szCs w:val="30"/>
                <w:cs/>
              </w:rPr>
              <w:t>802.68</w:t>
            </w:r>
          </w:p>
        </w:tc>
        <w:tc>
          <w:tcPr>
            <w:tcW w:w="284" w:type="dxa"/>
            <w:shd w:val="clear" w:color="auto" w:fill="auto"/>
          </w:tcPr>
          <w:p w14:paraId="74A95B7B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78408" w14:textId="3995E304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947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946.53</w:t>
            </w:r>
          </w:p>
        </w:tc>
        <w:tc>
          <w:tcPr>
            <w:tcW w:w="284" w:type="dxa"/>
            <w:shd w:val="clear" w:color="auto" w:fill="auto"/>
          </w:tcPr>
          <w:p w14:paraId="2700F49C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4C602" w14:textId="23F0238A" w:rsidR="002E3274" w:rsidRPr="00ED206C" w:rsidRDefault="00C50A1C" w:rsidP="00ED206C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50A1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</w:t>
            </w:r>
            <w:r w:rsidRPr="00C50A1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50A1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348</w:t>
            </w:r>
            <w:r w:rsidRPr="00C50A1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50A1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680.21</w:t>
            </w:r>
          </w:p>
        </w:tc>
        <w:tc>
          <w:tcPr>
            <w:tcW w:w="236" w:type="dxa"/>
            <w:vAlign w:val="center"/>
          </w:tcPr>
          <w:p w14:paraId="341D238D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5CE9B67B" w14:textId="3E6AD5C3" w:rsidR="002E3274" w:rsidRPr="00E50A6D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9F0">
              <w:rPr>
                <w:rFonts w:ascii="Angsana New" w:hAnsi="Angsana New"/>
                <w:color w:val="000000"/>
                <w:sz w:val="30"/>
                <w:szCs w:val="30"/>
              </w:rPr>
              <w:t>14,566,472.82</w:t>
            </w:r>
          </w:p>
        </w:tc>
      </w:tr>
      <w:tr w:rsidR="002E3274" w:rsidRPr="00E50A6D" w14:paraId="0FA48C94" w14:textId="77777777" w:rsidTr="007650B8">
        <w:trPr>
          <w:trHeight w:val="149"/>
        </w:trPr>
        <w:tc>
          <w:tcPr>
            <w:tcW w:w="3491" w:type="dxa"/>
            <w:vAlign w:val="center"/>
          </w:tcPr>
          <w:p w14:paraId="65F192FC" w14:textId="77777777" w:rsidR="002E3274" w:rsidRPr="00E50A6D" w:rsidRDefault="002E3274" w:rsidP="002E327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0B1DF" w14:textId="57309EC6" w:rsidR="002E3274" w:rsidRPr="00E50A6D" w:rsidRDefault="00233FD3" w:rsidP="00C50A1C">
            <w:pPr>
              <w:tabs>
                <w:tab w:val="decimal" w:pos="1022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33F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158</w:t>
            </w:r>
            <w:r w:rsidRPr="00233F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33F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159</w:t>
            </w:r>
            <w:r w:rsidRPr="00233F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33F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835.54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D4C088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EAF972" w14:textId="276D7249" w:rsidR="002E3274" w:rsidRPr="009A0A41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A0A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148</w:t>
            </w:r>
            <w:r w:rsidRPr="009A0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A0A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461</w:t>
            </w:r>
            <w:r w:rsidRPr="009A0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A0A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492.63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7074AA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866F6" w14:textId="157425A1" w:rsidR="002E3274" w:rsidRPr="00E50A6D" w:rsidRDefault="00C50A1C" w:rsidP="00C50A1C">
            <w:pPr>
              <w:tabs>
                <w:tab w:val="decimal" w:pos="1022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50A1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157</w:t>
            </w:r>
            <w:r w:rsidRPr="00C50A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50A1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671</w:t>
            </w:r>
            <w:r w:rsidRPr="00C50A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50A1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713.07</w:t>
            </w:r>
          </w:p>
        </w:tc>
        <w:tc>
          <w:tcPr>
            <w:tcW w:w="236" w:type="dxa"/>
            <w:vAlign w:val="bottom"/>
          </w:tcPr>
          <w:p w14:paraId="06D2D6F8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D9546" w14:textId="047A092C" w:rsidR="002E3274" w:rsidRPr="009A0A41" w:rsidRDefault="002E3274" w:rsidP="009A0A4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A0A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148</w:t>
            </w:r>
            <w:r w:rsidRPr="009A0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A0A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080</w:t>
            </w:r>
            <w:r w:rsidRPr="009A0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A0A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018.92</w:t>
            </w:r>
          </w:p>
        </w:tc>
      </w:tr>
    </w:tbl>
    <w:p w14:paraId="36B1BDB1" w14:textId="77777777" w:rsidR="00E41B43" w:rsidRPr="00E50A6D" w:rsidRDefault="00E41B43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5BC7046B" w14:textId="77777777" w:rsidR="0076023E" w:rsidRPr="00E50A6D" w:rsidRDefault="0076023E" w:rsidP="00D44F84">
      <w:pPr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/>
          <w:sz w:val="30"/>
          <w:szCs w:val="30"/>
          <w:cs/>
        </w:rPr>
        <w:t>ก</w:t>
      </w:r>
      <w:r w:rsidR="00E97697" w:rsidRPr="00E50A6D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E50A6D">
        <w:rPr>
          <w:rFonts w:ascii="Angsana New" w:hAnsi="Angsana New"/>
          <w:sz w:val="30"/>
          <w:szCs w:val="30"/>
          <w:cs/>
        </w:rPr>
        <w:t xml:space="preserve"> มีดังนี้</w:t>
      </w:r>
      <w:r w:rsidR="005A6E1E" w:rsidRPr="00E50A6D">
        <w:rPr>
          <w:rFonts w:ascii="Angsana New" w:hAnsi="Angsana New"/>
          <w:sz w:val="30"/>
          <w:szCs w:val="30"/>
        </w:rPr>
        <w:t xml:space="preserve"> </w:t>
      </w:r>
    </w:p>
    <w:p w14:paraId="7D0163E5" w14:textId="77777777" w:rsidR="00E41B43" w:rsidRPr="00E50A6D" w:rsidRDefault="00E41B43" w:rsidP="00D44F8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1036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79"/>
        <w:gridCol w:w="1560"/>
        <w:gridCol w:w="283"/>
        <w:gridCol w:w="1559"/>
        <w:gridCol w:w="283"/>
        <w:gridCol w:w="1561"/>
        <w:gridCol w:w="236"/>
        <w:gridCol w:w="1605"/>
      </w:tblGrid>
      <w:tr w:rsidR="00586D52" w:rsidRPr="00E50A6D" w14:paraId="3161DC9E" w14:textId="77777777" w:rsidTr="00F437B2">
        <w:tc>
          <w:tcPr>
            <w:tcW w:w="3279" w:type="dxa"/>
            <w:shd w:val="clear" w:color="auto" w:fill="auto"/>
          </w:tcPr>
          <w:p w14:paraId="39623F07" w14:textId="77777777" w:rsidR="00586D52" w:rsidRPr="00E50A6D" w:rsidRDefault="00586D52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18CCAF" w14:textId="77777777" w:rsidR="00586D52" w:rsidRPr="00E50A6D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710096" w14:textId="77777777" w:rsidR="00586D52" w:rsidRPr="00E50A6D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303802" w14:textId="77777777" w:rsidR="00586D52" w:rsidRPr="00E50A6D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E18371" w14:textId="77777777" w:rsidR="00586D52" w:rsidRPr="00E50A6D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14:paraId="377C29F1" w14:textId="77777777" w:rsidR="00586D52" w:rsidRPr="00E50A6D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00A8E" w:rsidRPr="00E50A6D" w14:paraId="7BF9364C" w14:textId="77777777" w:rsidTr="00F437B2">
        <w:tc>
          <w:tcPr>
            <w:tcW w:w="3279" w:type="dxa"/>
            <w:shd w:val="clear" w:color="auto" w:fill="auto"/>
          </w:tcPr>
          <w:p w14:paraId="1259599D" w14:textId="77777777" w:rsidR="00F00A8E" w:rsidRPr="00E50A6D" w:rsidRDefault="00F00A8E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08CFA911" w14:textId="77777777" w:rsidR="00F00A8E" w:rsidRPr="00E50A6D" w:rsidRDefault="00F00A8E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1959A2A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47FE73" w14:textId="77777777" w:rsidR="00F00A8E" w:rsidRPr="00E50A6D" w:rsidRDefault="00F00A8E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5CD" w:rsidRPr="00E50A6D" w14:paraId="26DDE821" w14:textId="77777777" w:rsidTr="00F437B2">
        <w:tc>
          <w:tcPr>
            <w:tcW w:w="3279" w:type="dxa"/>
            <w:shd w:val="clear" w:color="auto" w:fill="auto"/>
          </w:tcPr>
          <w:p w14:paraId="22A50E7B" w14:textId="77777777" w:rsidR="00EF55CD" w:rsidRPr="00E50A6D" w:rsidRDefault="00EF55CD" w:rsidP="00EF55C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1293B75" w14:textId="4FAC10CE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 w:rsidR="002E3274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5DAC8E1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5591D42" w14:textId="105EF07A" w:rsidR="00EF55CD" w:rsidRPr="00E50A6D" w:rsidRDefault="002E3274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46C42553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8AB67" w14:textId="04445B0D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 w:rsidR="002E3274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C348ED9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8DB31" w14:textId="10A83FF0" w:rsidR="00EF55CD" w:rsidRPr="00E50A6D" w:rsidRDefault="002E3274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2E3274" w:rsidRPr="00E50A6D" w14:paraId="14899C8B" w14:textId="77777777" w:rsidTr="007650B8">
        <w:trPr>
          <w:trHeight w:val="203"/>
        </w:trPr>
        <w:tc>
          <w:tcPr>
            <w:tcW w:w="3279" w:type="dxa"/>
            <w:shd w:val="clear" w:color="auto" w:fill="auto"/>
          </w:tcPr>
          <w:p w14:paraId="2A1F013F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27F9DC4" w14:textId="2DD1FD8A" w:rsidR="002E3274" w:rsidRPr="00E50A6D" w:rsidRDefault="009802C2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79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004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753.45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4D40D71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06148C76" w14:textId="621A6AB1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>71,331,601.3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D5D3E57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5D2D87A4" w14:textId="0E1048F5" w:rsidR="002E3274" w:rsidRPr="00E50A6D" w:rsidRDefault="0035660B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79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004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753.45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B977F8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043C3353" w14:textId="60D1F91D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>71,331,601.3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2E3274" w:rsidRPr="00E50A6D" w14:paraId="3EFBD411" w14:textId="77777777" w:rsidTr="007650B8">
        <w:trPr>
          <w:trHeight w:val="203"/>
        </w:trPr>
        <w:tc>
          <w:tcPr>
            <w:tcW w:w="3279" w:type="dxa"/>
            <w:shd w:val="clear" w:color="auto" w:fill="auto"/>
          </w:tcPr>
          <w:p w14:paraId="7E474C78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560" w:type="dxa"/>
            <w:shd w:val="clear" w:color="auto" w:fill="auto"/>
          </w:tcPr>
          <w:p w14:paraId="104D9ED8" w14:textId="77777777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CD372B4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6E419A4" w14:textId="77777777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7B86F8A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199BB523" w14:textId="77777777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80B571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35BD6C98" w14:textId="77777777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E3274" w:rsidRPr="00E50A6D" w14:paraId="4D375406" w14:textId="77777777" w:rsidTr="007650B8">
        <w:trPr>
          <w:trHeight w:val="203"/>
        </w:trPr>
        <w:tc>
          <w:tcPr>
            <w:tcW w:w="3279" w:type="dxa"/>
            <w:shd w:val="clear" w:color="auto" w:fill="auto"/>
          </w:tcPr>
          <w:p w14:paraId="5E0369A3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-  น้อยกว่า 3 เดือน</w:t>
            </w:r>
          </w:p>
        </w:tc>
        <w:tc>
          <w:tcPr>
            <w:tcW w:w="1560" w:type="dxa"/>
            <w:shd w:val="clear" w:color="auto" w:fill="auto"/>
          </w:tcPr>
          <w:p w14:paraId="43F88DC6" w14:textId="58D714F7" w:rsidR="002E3274" w:rsidRPr="00E50A6D" w:rsidRDefault="009802C2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65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560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638.35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63AC90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7DFDCAA" w14:textId="6D96B123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59,034,750.67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221431E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1118BC2E" w14:textId="4FADFEE1" w:rsidR="002E3274" w:rsidRPr="00E50A6D" w:rsidRDefault="0035660B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65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560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638.35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F7E1DC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4CA0BB1E" w14:textId="5362E6E7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59,034,750.67 </w:t>
            </w:r>
          </w:p>
        </w:tc>
      </w:tr>
      <w:tr w:rsidR="002E3274" w:rsidRPr="00E50A6D" w14:paraId="25629201" w14:textId="77777777" w:rsidTr="007650B8">
        <w:trPr>
          <w:trHeight w:val="203"/>
        </w:trPr>
        <w:tc>
          <w:tcPr>
            <w:tcW w:w="3279" w:type="dxa"/>
            <w:shd w:val="clear" w:color="auto" w:fill="auto"/>
          </w:tcPr>
          <w:p w14:paraId="5E9F5A1F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-  มากกว่า 3 เดือน ถึง 6 เดือน</w:t>
            </w:r>
          </w:p>
        </w:tc>
        <w:tc>
          <w:tcPr>
            <w:tcW w:w="1560" w:type="dxa"/>
            <w:shd w:val="clear" w:color="auto" w:fill="auto"/>
          </w:tcPr>
          <w:p w14:paraId="22513F57" w14:textId="4840C285" w:rsidR="002E3274" w:rsidRPr="00E50A6D" w:rsidRDefault="009802C2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957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283.40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F7AB8C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57CE384" w14:textId="7D0BD5D7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2,870,624.03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33107A3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5AFEB308" w14:textId="44090D3A" w:rsidR="002E3274" w:rsidRPr="00E50A6D" w:rsidRDefault="0035660B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957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283.40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272A4C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118E9122" w14:textId="1D2AB94A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2,870,624.03 </w:t>
            </w:r>
          </w:p>
        </w:tc>
      </w:tr>
      <w:tr w:rsidR="002E3274" w:rsidRPr="00E50A6D" w14:paraId="7B8993ED" w14:textId="77777777" w:rsidTr="007650B8">
        <w:trPr>
          <w:trHeight w:val="149"/>
        </w:trPr>
        <w:tc>
          <w:tcPr>
            <w:tcW w:w="3279" w:type="dxa"/>
            <w:shd w:val="clear" w:color="auto" w:fill="auto"/>
          </w:tcPr>
          <w:p w14:paraId="5188033C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-  มากกว่า 6 เดือน ถึง 12 เดือน</w:t>
            </w:r>
          </w:p>
        </w:tc>
        <w:tc>
          <w:tcPr>
            <w:tcW w:w="1560" w:type="dxa"/>
            <w:shd w:val="clear" w:color="auto" w:fill="auto"/>
          </w:tcPr>
          <w:p w14:paraId="69F0EA96" w14:textId="18237E6B" w:rsidR="002E3274" w:rsidRPr="00E50A6D" w:rsidRDefault="009802C2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764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748.59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647BDE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BF0EBC2" w14:textId="07F0CB8C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2,077,961.40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49151D6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15FD48D9" w14:textId="6D624287" w:rsidR="002E3274" w:rsidRPr="00E50A6D" w:rsidRDefault="0035660B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764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748.59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E078F6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2E8D3DD3" w14:textId="754DE1E6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2,077,961.40 </w:t>
            </w:r>
          </w:p>
        </w:tc>
      </w:tr>
      <w:tr w:rsidR="002E3274" w:rsidRPr="00E50A6D" w14:paraId="4C67F171" w14:textId="77777777" w:rsidTr="007650B8">
        <w:trPr>
          <w:trHeight w:val="149"/>
        </w:trPr>
        <w:tc>
          <w:tcPr>
            <w:tcW w:w="3279" w:type="dxa"/>
            <w:shd w:val="clear" w:color="auto" w:fill="auto"/>
          </w:tcPr>
          <w:p w14:paraId="67FCE7DA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-  มากกว่า 12 เดือน 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C5780AB" w14:textId="552AA4C1" w:rsidR="002E3274" w:rsidRPr="00E50A6D" w:rsidRDefault="009802C2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417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336.87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3EFFE3A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8F8FCAB" w14:textId="6F82521B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5,417,836.85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30200DD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5EE808D5" w14:textId="4E693F2C" w:rsidR="002E3274" w:rsidRPr="00E50A6D" w:rsidRDefault="0035660B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417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336.87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A7B876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</w:tcPr>
          <w:p w14:paraId="6B5C3B9D" w14:textId="7CDC64AC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5,417,836.85 </w:t>
            </w:r>
          </w:p>
        </w:tc>
      </w:tr>
      <w:tr w:rsidR="002E3274" w:rsidRPr="00E50A6D" w14:paraId="7EE5AA1B" w14:textId="77777777" w:rsidTr="007650B8">
        <w:trPr>
          <w:trHeight w:val="149"/>
        </w:trPr>
        <w:tc>
          <w:tcPr>
            <w:tcW w:w="3279" w:type="dxa"/>
            <w:shd w:val="clear" w:color="auto" w:fill="auto"/>
          </w:tcPr>
          <w:p w14:paraId="4AA65C2F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B2B52A2" w14:textId="1CF52940" w:rsidR="002E3274" w:rsidRPr="00E50A6D" w:rsidRDefault="009802C2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157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704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760.66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0E0FB4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E7D5A29" w14:textId="6944E9DF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140,732,774.28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9F8B4C8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153C26FD" w14:textId="466C6A8F" w:rsidR="002E3274" w:rsidRPr="00E50A6D" w:rsidRDefault="0035660B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157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704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760.66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B07294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</w:tcPr>
          <w:p w14:paraId="6F287A38" w14:textId="135D50D3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140,732,774.28 </w:t>
            </w:r>
          </w:p>
        </w:tc>
      </w:tr>
      <w:tr w:rsidR="002E3274" w:rsidRPr="00E50A6D" w14:paraId="57068F6C" w14:textId="77777777" w:rsidTr="007650B8">
        <w:trPr>
          <w:trHeight w:val="149"/>
        </w:trPr>
        <w:tc>
          <w:tcPr>
            <w:tcW w:w="3279" w:type="dxa"/>
            <w:shd w:val="clear" w:color="auto" w:fill="auto"/>
          </w:tcPr>
          <w:p w14:paraId="4BBBC013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ind w:left="273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472E3" w14:textId="517E4E2B" w:rsidR="002E3274" w:rsidRPr="00E50A6D" w:rsidRDefault="009802C2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(11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381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727.80)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787470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7BDD7" w14:textId="3C5E6661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DA89B8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1AE21C8F" w14:textId="40C99C94" w:rsidR="002E3274" w:rsidRPr="00E50A6D" w:rsidRDefault="0035660B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(11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381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5660B">
              <w:rPr>
                <w:rFonts w:ascii="Angsana New" w:hAnsi="Angsana New"/>
                <w:color w:val="000000"/>
                <w:sz w:val="30"/>
                <w:szCs w:val="30"/>
                <w:cs/>
              </w:rPr>
              <w:t>727.80)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6E53B7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768E9567" w14:textId="57D37057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</w:tr>
      <w:tr w:rsidR="002E3274" w:rsidRPr="00E50A6D" w14:paraId="5E762C27" w14:textId="77777777" w:rsidTr="007650B8">
        <w:trPr>
          <w:trHeight w:val="149"/>
        </w:trPr>
        <w:tc>
          <w:tcPr>
            <w:tcW w:w="3279" w:type="dxa"/>
            <w:shd w:val="clear" w:color="auto" w:fill="auto"/>
          </w:tcPr>
          <w:p w14:paraId="31B8F794" w14:textId="77777777" w:rsidR="002E3274" w:rsidRPr="00E50A6D" w:rsidRDefault="002E3274" w:rsidP="002E327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EBE56" w14:textId="5B7BA041" w:rsidR="002E3274" w:rsidRPr="00E50A6D" w:rsidRDefault="00F437B2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7B2">
              <w:rPr>
                <w:rFonts w:ascii="Angsana New" w:hAnsi="Angsana New"/>
                <w:color w:val="000000"/>
                <w:sz w:val="30"/>
                <w:szCs w:val="30"/>
                <w:cs/>
              </w:rPr>
              <w:t>146</w:t>
            </w:r>
            <w:r w:rsidRPr="00F437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437B2">
              <w:rPr>
                <w:rFonts w:ascii="Angsana New" w:hAnsi="Angsana New"/>
                <w:color w:val="000000"/>
                <w:sz w:val="30"/>
                <w:szCs w:val="30"/>
                <w:cs/>
              </w:rPr>
              <w:t>323</w:t>
            </w:r>
            <w:r w:rsidRPr="00F437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437B2">
              <w:rPr>
                <w:rFonts w:ascii="Angsana New" w:hAnsi="Angsana New"/>
                <w:color w:val="000000"/>
                <w:sz w:val="30"/>
                <w:szCs w:val="30"/>
                <w:cs/>
              </w:rPr>
              <w:t>032.86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D8AD5B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F33CE" w14:textId="33AE3A22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133,513,546.10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BF34511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D9835" w14:textId="336EAD9F" w:rsidR="002E3274" w:rsidRPr="00E50A6D" w:rsidRDefault="009802C2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146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323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02C2">
              <w:rPr>
                <w:rFonts w:ascii="Angsana New" w:hAnsi="Angsana New"/>
                <w:color w:val="000000"/>
                <w:sz w:val="30"/>
                <w:szCs w:val="30"/>
                <w:cs/>
              </w:rPr>
              <w:t>032.86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B50CFD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FF066" w14:textId="697D1300" w:rsidR="002E3274" w:rsidRPr="00E50A6D" w:rsidRDefault="002E3274" w:rsidP="00F437B2">
            <w:pPr>
              <w:tabs>
                <w:tab w:val="decimal" w:pos="103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133,513,546.10 </w:t>
            </w:r>
          </w:p>
        </w:tc>
      </w:tr>
    </w:tbl>
    <w:p w14:paraId="212BBCA5" w14:textId="77777777" w:rsidR="00174C05" w:rsidRDefault="00174C05" w:rsidP="00174C05">
      <w:pPr>
        <w:tabs>
          <w:tab w:val="left" w:pos="513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688CFB9" w14:textId="1E00D658" w:rsidR="004A5132" w:rsidRPr="00E50A6D" w:rsidRDefault="004A5132">
      <w:pPr>
        <w:numPr>
          <w:ilvl w:val="0"/>
          <w:numId w:val="59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AD6A01" w:rsidRPr="00E50A6D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44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469"/>
        <w:gridCol w:w="236"/>
        <w:gridCol w:w="1463"/>
        <w:gridCol w:w="6"/>
        <w:gridCol w:w="264"/>
        <w:gridCol w:w="1465"/>
        <w:gridCol w:w="236"/>
        <w:gridCol w:w="1469"/>
      </w:tblGrid>
      <w:tr w:rsidR="00F00A8E" w:rsidRPr="00E50A6D" w14:paraId="63D4FB06" w14:textId="77777777" w:rsidTr="006F2AA3">
        <w:tc>
          <w:tcPr>
            <w:tcW w:w="2835" w:type="dxa"/>
          </w:tcPr>
          <w:p w14:paraId="7995E5AA" w14:textId="77777777" w:rsidR="00F00A8E" w:rsidRPr="00E50A6D" w:rsidRDefault="00F00A8E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</w:tcPr>
          <w:p w14:paraId="06989589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AD561A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</w:tcPr>
          <w:p w14:paraId="62CCF929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4" w:type="dxa"/>
          </w:tcPr>
          <w:p w14:paraId="6C7F924D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0" w:type="dxa"/>
            <w:gridSpan w:val="3"/>
          </w:tcPr>
          <w:p w14:paraId="751C9033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00A8E" w:rsidRPr="00E50A6D" w14:paraId="2411796B" w14:textId="77777777" w:rsidTr="006F2AA3">
        <w:tc>
          <w:tcPr>
            <w:tcW w:w="2835" w:type="dxa"/>
          </w:tcPr>
          <w:p w14:paraId="7CAEF0D0" w14:textId="77777777" w:rsidR="00F00A8E" w:rsidRPr="00E50A6D" w:rsidRDefault="00F00A8E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bottom w:val="single" w:sz="4" w:space="0" w:color="auto"/>
            </w:tcBorders>
          </w:tcPr>
          <w:p w14:paraId="5E596162" w14:textId="77777777" w:rsidR="00F00A8E" w:rsidRPr="00E50A6D" w:rsidRDefault="00F00A8E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5F9D654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bottom w:val="single" w:sz="4" w:space="0" w:color="auto"/>
            </w:tcBorders>
          </w:tcPr>
          <w:p w14:paraId="7CA0134D" w14:textId="77777777" w:rsidR="00F00A8E" w:rsidRPr="00E50A6D" w:rsidRDefault="00F00A8E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5CD" w:rsidRPr="00E50A6D" w14:paraId="6A5311BD" w14:textId="77777777" w:rsidTr="006F2AA3">
        <w:tc>
          <w:tcPr>
            <w:tcW w:w="2835" w:type="dxa"/>
          </w:tcPr>
          <w:p w14:paraId="4D6BCEDE" w14:textId="77777777" w:rsidR="00EF55CD" w:rsidRPr="00E50A6D" w:rsidRDefault="00EF55CD" w:rsidP="00EF55C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3BEC020D" w14:textId="085111FD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 w:rsidR="002E3274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1779AC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3AA3A" w14:textId="41764500" w:rsidR="00EF55CD" w:rsidRPr="00E50A6D" w:rsidRDefault="002E3274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64" w:type="dxa"/>
          </w:tcPr>
          <w:p w14:paraId="0CC65EBF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312D798A" w14:textId="10DA7FD0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 w:rsidR="002E3274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9C66CB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63205468" w14:textId="3A09A78B" w:rsidR="00EF55CD" w:rsidRPr="00E50A6D" w:rsidRDefault="002E3274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2E3274" w:rsidRPr="00E50A6D" w14:paraId="3E81D611" w14:textId="77777777" w:rsidTr="007650B8">
        <w:trPr>
          <w:trHeight w:val="203"/>
        </w:trPr>
        <w:tc>
          <w:tcPr>
            <w:tcW w:w="2835" w:type="dxa"/>
          </w:tcPr>
          <w:p w14:paraId="0FDC7873" w14:textId="77777777" w:rsidR="002E3274" w:rsidRPr="00E50A6D" w:rsidRDefault="002E3274" w:rsidP="002E32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57FC3" w14:textId="03152E6C" w:rsidR="002E3274" w:rsidRPr="00FF2AEE" w:rsidRDefault="00E51B35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71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585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488.86</w:t>
            </w:r>
          </w:p>
        </w:tc>
        <w:tc>
          <w:tcPr>
            <w:tcW w:w="236" w:type="dxa"/>
            <w:shd w:val="clear" w:color="auto" w:fill="auto"/>
          </w:tcPr>
          <w:p w14:paraId="26032738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shd w:val="clear" w:color="auto" w:fill="auto"/>
            <w:vAlign w:val="bottom"/>
          </w:tcPr>
          <w:p w14:paraId="62045ED7" w14:textId="5C36CE62" w:rsidR="002E3274" w:rsidRPr="00FF2AEE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100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852.73</w:t>
            </w:r>
          </w:p>
        </w:tc>
        <w:tc>
          <w:tcPr>
            <w:tcW w:w="264" w:type="dxa"/>
            <w:shd w:val="clear" w:color="auto" w:fill="auto"/>
          </w:tcPr>
          <w:p w14:paraId="5CB75397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EC0DE" w14:textId="73BB6147" w:rsidR="002E3274" w:rsidRPr="00E50A6D" w:rsidRDefault="00E51B35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1B35">
              <w:rPr>
                <w:rFonts w:ascii="Angsana New" w:hAnsi="Angsana New"/>
                <w:color w:val="000000"/>
                <w:sz w:val="30"/>
                <w:szCs w:val="30"/>
                <w:cs/>
              </w:rPr>
              <w:t>71</w:t>
            </w:r>
            <w:r w:rsidRPr="00E51B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1B35">
              <w:rPr>
                <w:rFonts w:ascii="Angsana New" w:hAnsi="Angsana New"/>
                <w:color w:val="000000"/>
                <w:sz w:val="30"/>
                <w:szCs w:val="30"/>
                <w:cs/>
              </w:rPr>
              <w:t>585</w:t>
            </w:r>
            <w:r w:rsidRPr="00E51B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1B35">
              <w:rPr>
                <w:rFonts w:ascii="Angsana New" w:hAnsi="Angsana New"/>
                <w:color w:val="000000"/>
                <w:sz w:val="30"/>
                <w:szCs w:val="30"/>
                <w:cs/>
              </w:rPr>
              <w:t>488.86</w:t>
            </w:r>
          </w:p>
        </w:tc>
        <w:tc>
          <w:tcPr>
            <w:tcW w:w="236" w:type="dxa"/>
            <w:vAlign w:val="center"/>
          </w:tcPr>
          <w:p w14:paraId="5109C589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7EEBFE25" w14:textId="11040F92" w:rsidR="002E3274" w:rsidRPr="00E50A6D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100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852.73</w:t>
            </w:r>
          </w:p>
        </w:tc>
      </w:tr>
      <w:tr w:rsidR="002E3274" w:rsidRPr="00E50A6D" w14:paraId="30A0AE2E" w14:textId="77777777" w:rsidTr="007650B8">
        <w:trPr>
          <w:trHeight w:val="203"/>
        </w:trPr>
        <w:tc>
          <w:tcPr>
            <w:tcW w:w="2835" w:type="dxa"/>
          </w:tcPr>
          <w:p w14:paraId="7E07DA31" w14:textId="77777777" w:rsidR="002E3274" w:rsidRPr="00E50A6D" w:rsidRDefault="002E3274" w:rsidP="002E327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E4A81D7" w14:textId="0CC57D21" w:rsidR="002E3274" w:rsidRPr="00FF2AEE" w:rsidRDefault="00E51B35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115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747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349.17</w:t>
            </w:r>
          </w:p>
        </w:tc>
        <w:tc>
          <w:tcPr>
            <w:tcW w:w="236" w:type="dxa"/>
            <w:shd w:val="clear" w:color="auto" w:fill="auto"/>
          </w:tcPr>
          <w:p w14:paraId="5B63C848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shd w:val="clear" w:color="auto" w:fill="auto"/>
            <w:vAlign w:val="bottom"/>
          </w:tcPr>
          <w:p w14:paraId="1E074E52" w14:textId="4EDC8540" w:rsidR="002E3274" w:rsidRPr="00FF2AEE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88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778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893.30</w:t>
            </w:r>
          </w:p>
        </w:tc>
        <w:tc>
          <w:tcPr>
            <w:tcW w:w="264" w:type="dxa"/>
            <w:shd w:val="clear" w:color="auto" w:fill="auto"/>
          </w:tcPr>
          <w:p w14:paraId="1954634D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5724DB3" w14:textId="21B98657" w:rsidR="002E3274" w:rsidRPr="00E50A6D" w:rsidRDefault="00FD56E5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56E5">
              <w:rPr>
                <w:rFonts w:ascii="Angsana New" w:hAnsi="Angsana New"/>
                <w:color w:val="000000"/>
                <w:sz w:val="30"/>
                <w:szCs w:val="30"/>
                <w:cs/>
              </w:rPr>
              <w:t>115</w:t>
            </w:r>
            <w:r w:rsidRPr="00FD56E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D56E5">
              <w:rPr>
                <w:rFonts w:ascii="Angsana New" w:hAnsi="Angsana New"/>
                <w:color w:val="000000"/>
                <w:sz w:val="30"/>
                <w:szCs w:val="30"/>
                <w:cs/>
              </w:rPr>
              <w:t>830</w:t>
            </w:r>
            <w:r w:rsidRPr="00FD56E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D56E5">
              <w:rPr>
                <w:rFonts w:ascii="Angsana New" w:hAnsi="Angsana New"/>
                <w:color w:val="000000"/>
                <w:sz w:val="30"/>
                <w:szCs w:val="30"/>
                <w:cs/>
              </w:rPr>
              <w:t>179.83</w:t>
            </w:r>
          </w:p>
        </w:tc>
        <w:tc>
          <w:tcPr>
            <w:tcW w:w="236" w:type="dxa"/>
            <w:vAlign w:val="center"/>
          </w:tcPr>
          <w:p w14:paraId="1D1BA5DE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8B70752" w14:textId="184C640F" w:rsidR="002E3274" w:rsidRPr="00E50A6D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88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880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927.51</w:t>
            </w:r>
          </w:p>
        </w:tc>
      </w:tr>
      <w:tr w:rsidR="002E3274" w:rsidRPr="00E50A6D" w14:paraId="6093EC3F" w14:textId="77777777" w:rsidTr="007650B8">
        <w:trPr>
          <w:trHeight w:val="203"/>
        </w:trPr>
        <w:tc>
          <w:tcPr>
            <w:tcW w:w="2835" w:type="dxa"/>
          </w:tcPr>
          <w:p w14:paraId="1F46E8F0" w14:textId="77777777" w:rsidR="002E3274" w:rsidRPr="00E50A6D" w:rsidRDefault="002E3274" w:rsidP="002E327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7E630AF0" w14:textId="32DF4F75" w:rsidR="002E3274" w:rsidRPr="00FF2AEE" w:rsidRDefault="006E7E0B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57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404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744.49</w:t>
            </w:r>
          </w:p>
        </w:tc>
        <w:tc>
          <w:tcPr>
            <w:tcW w:w="236" w:type="dxa"/>
            <w:shd w:val="clear" w:color="auto" w:fill="auto"/>
          </w:tcPr>
          <w:p w14:paraId="38A78B87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shd w:val="clear" w:color="auto" w:fill="auto"/>
            <w:vAlign w:val="bottom"/>
          </w:tcPr>
          <w:p w14:paraId="0EA09B14" w14:textId="3A8C66F4" w:rsidR="002E3274" w:rsidRPr="00FF2AEE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39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920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498.81</w:t>
            </w:r>
          </w:p>
        </w:tc>
        <w:tc>
          <w:tcPr>
            <w:tcW w:w="264" w:type="dxa"/>
            <w:shd w:val="clear" w:color="auto" w:fill="auto"/>
          </w:tcPr>
          <w:p w14:paraId="426A0A5C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91C38D2" w14:textId="0C86DF9E" w:rsidR="002E3274" w:rsidRPr="00E50A6D" w:rsidRDefault="00FD56E5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56E5">
              <w:rPr>
                <w:rFonts w:ascii="Angsana New" w:hAnsi="Angsana New"/>
                <w:color w:val="000000"/>
                <w:sz w:val="30"/>
                <w:szCs w:val="30"/>
                <w:cs/>
              </w:rPr>
              <w:t>57</w:t>
            </w:r>
            <w:r w:rsidRPr="00FD56E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D56E5">
              <w:rPr>
                <w:rFonts w:ascii="Angsana New" w:hAnsi="Angsana New"/>
                <w:color w:val="000000"/>
                <w:sz w:val="30"/>
                <w:szCs w:val="30"/>
                <w:cs/>
              </w:rPr>
              <w:t>404</w:t>
            </w:r>
            <w:r w:rsidRPr="00FD56E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D56E5">
              <w:rPr>
                <w:rFonts w:ascii="Angsana New" w:hAnsi="Angsana New"/>
                <w:color w:val="000000"/>
                <w:sz w:val="30"/>
                <w:szCs w:val="30"/>
                <w:cs/>
              </w:rPr>
              <w:t>744.49</w:t>
            </w:r>
          </w:p>
        </w:tc>
        <w:tc>
          <w:tcPr>
            <w:tcW w:w="236" w:type="dxa"/>
            <w:vAlign w:val="center"/>
          </w:tcPr>
          <w:p w14:paraId="4ABCC27B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67DBBA1" w14:textId="3C72E51E" w:rsidR="002E3274" w:rsidRPr="00E50A6D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39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920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498.81</w:t>
            </w:r>
          </w:p>
        </w:tc>
      </w:tr>
      <w:tr w:rsidR="002E3274" w:rsidRPr="00E50A6D" w14:paraId="58F94962" w14:textId="77777777" w:rsidTr="007650B8">
        <w:trPr>
          <w:trHeight w:val="203"/>
        </w:trPr>
        <w:tc>
          <w:tcPr>
            <w:tcW w:w="2835" w:type="dxa"/>
          </w:tcPr>
          <w:p w14:paraId="25DB2825" w14:textId="77777777" w:rsidR="002E3274" w:rsidRPr="00E50A6D" w:rsidRDefault="002E3274" w:rsidP="002E327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639FE590" w14:textId="70ABD2E7" w:rsidR="002E3274" w:rsidRPr="00FF2AEE" w:rsidRDefault="006E7E0B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984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272.53</w:t>
            </w:r>
          </w:p>
        </w:tc>
        <w:tc>
          <w:tcPr>
            <w:tcW w:w="236" w:type="dxa"/>
            <w:shd w:val="clear" w:color="auto" w:fill="auto"/>
          </w:tcPr>
          <w:p w14:paraId="0836A227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shd w:val="clear" w:color="auto" w:fill="auto"/>
            <w:vAlign w:val="bottom"/>
          </w:tcPr>
          <w:p w14:paraId="32F767AB" w14:textId="07E93FEF" w:rsidR="002E3274" w:rsidRPr="00FF2AEE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848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331.23</w:t>
            </w:r>
          </w:p>
        </w:tc>
        <w:tc>
          <w:tcPr>
            <w:tcW w:w="264" w:type="dxa"/>
            <w:shd w:val="clear" w:color="auto" w:fill="auto"/>
          </w:tcPr>
          <w:p w14:paraId="5850D91F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0A65779" w14:textId="6256F4B5" w:rsidR="002E3274" w:rsidRPr="00E50A6D" w:rsidRDefault="006E7E0B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E0B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6E7E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E7E0B">
              <w:rPr>
                <w:rFonts w:ascii="Angsana New" w:hAnsi="Angsana New"/>
                <w:color w:val="000000"/>
                <w:sz w:val="30"/>
                <w:szCs w:val="30"/>
                <w:cs/>
              </w:rPr>
              <w:t>984</w:t>
            </w:r>
            <w:r w:rsidRPr="006E7E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E7E0B">
              <w:rPr>
                <w:rFonts w:ascii="Angsana New" w:hAnsi="Angsana New"/>
                <w:color w:val="000000"/>
                <w:sz w:val="30"/>
                <w:szCs w:val="30"/>
                <w:cs/>
              </w:rPr>
              <w:t>272.53</w:t>
            </w:r>
          </w:p>
        </w:tc>
        <w:tc>
          <w:tcPr>
            <w:tcW w:w="236" w:type="dxa"/>
            <w:vAlign w:val="center"/>
          </w:tcPr>
          <w:p w14:paraId="7876954B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784A645D" w14:textId="29C9B271" w:rsidR="002E3274" w:rsidRPr="00E50A6D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848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331.23</w:t>
            </w:r>
          </w:p>
        </w:tc>
      </w:tr>
      <w:tr w:rsidR="002E3274" w:rsidRPr="00E50A6D" w14:paraId="202C8783" w14:textId="77777777" w:rsidTr="007650B8">
        <w:trPr>
          <w:trHeight w:val="181"/>
        </w:trPr>
        <w:tc>
          <w:tcPr>
            <w:tcW w:w="2835" w:type="dxa"/>
          </w:tcPr>
          <w:p w14:paraId="700D835E" w14:textId="77777777" w:rsidR="002E3274" w:rsidRPr="00E50A6D" w:rsidRDefault="002E3274" w:rsidP="002E327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5175A15D" w14:textId="5C596B1F" w:rsidR="002E3274" w:rsidRPr="00FF2AEE" w:rsidRDefault="00E740DD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246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721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855.05</w:t>
            </w:r>
          </w:p>
        </w:tc>
        <w:tc>
          <w:tcPr>
            <w:tcW w:w="236" w:type="dxa"/>
            <w:shd w:val="clear" w:color="auto" w:fill="auto"/>
          </w:tcPr>
          <w:p w14:paraId="28BC5310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CB6454" w14:textId="2D41D982" w:rsidR="002E3274" w:rsidRPr="00FF2AEE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194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648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576.07</w:t>
            </w:r>
          </w:p>
        </w:tc>
        <w:tc>
          <w:tcPr>
            <w:tcW w:w="264" w:type="dxa"/>
            <w:shd w:val="clear" w:color="auto" w:fill="auto"/>
          </w:tcPr>
          <w:p w14:paraId="24D4CA5A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12639E63" w14:textId="075B0550" w:rsidR="002E3274" w:rsidRPr="00E50A6D" w:rsidRDefault="006E7E0B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E0B">
              <w:rPr>
                <w:rFonts w:ascii="Angsana New" w:hAnsi="Angsana New"/>
                <w:color w:val="000000"/>
                <w:sz w:val="30"/>
                <w:szCs w:val="30"/>
                <w:cs/>
              </w:rPr>
              <w:t>246</w:t>
            </w:r>
            <w:r w:rsidRPr="006E7E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E7E0B">
              <w:rPr>
                <w:rFonts w:ascii="Angsana New" w:hAnsi="Angsana New"/>
                <w:color w:val="000000"/>
                <w:sz w:val="30"/>
                <w:szCs w:val="30"/>
                <w:cs/>
              </w:rPr>
              <w:t>804</w:t>
            </w:r>
            <w:r w:rsidRPr="006E7E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E7E0B">
              <w:rPr>
                <w:rFonts w:ascii="Angsana New" w:hAnsi="Angsana New"/>
                <w:color w:val="000000"/>
                <w:sz w:val="30"/>
                <w:szCs w:val="30"/>
                <w:cs/>
              </w:rPr>
              <w:t>685.71</w:t>
            </w:r>
          </w:p>
        </w:tc>
        <w:tc>
          <w:tcPr>
            <w:tcW w:w="236" w:type="dxa"/>
            <w:vAlign w:val="center"/>
          </w:tcPr>
          <w:p w14:paraId="12BFFE94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A963999" w14:textId="4008876B" w:rsidR="002E3274" w:rsidRPr="00E50A6D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194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750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610.28</w:t>
            </w:r>
          </w:p>
        </w:tc>
      </w:tr>
      <w:tr w:rsidR="002E3274" w:rsidRPr="00E50A6D" w14:paraId="7CDE6833" w14:textId="77777777" w:rsidTr="007650B8">
        <w:trPr>
          <w:trHeight w:val="181"/>
        </w:trPr>
        <w:tc>
          <w:tcPr>
            <w:tcW w:w="2835" w:type="dxa"/>
          </w:tcPr>
          <w:p w14:paraId="675779C4" w14:textId="77777777" w:rsidR="002E3274" w:rsidRPr="00E50A6D" w:rsidRDefault="002E3274" w:rsidP="002E327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21E7317E" w14:textId="4634B70A" w:rsidR="002E3274" w:rsidRPr="00FF2AEE" w:rsidRDefault="00E740DD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015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585.49</w:t>
            </w:r>
            <w:r w:rsidRPr="00FF2A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6267B8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31D97C" w14:textId="4AF95D87" w:rsidR="002E3274" w:rsidRPr="00FF2AEE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780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856.27</w:t>
            </w:r>
            <w:r w:rsidRPr="00FF2A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A712325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515E05A7" w14:textId="221BA4E1" w:rsidR="002E3274" w:rsidRPr="00E50A6D" w:rsidRDefault="00E740DD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015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585.49</w:t>
            </w:r>
            <w:r w:rsidRPr="00FF2A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1F0BC5E4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1B376B9" w14:textId="08923C2C" w:rsidR="002E3274" w:rsidRPr="00E50A6D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780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color w:val="000000"/>
                <w:sz w:val="30"/>
                <w:szCs w:val="30"/>
                <w:cs/>
              </w:rPr>
              <w:t>856.27</w:t>
            </w:r>
            <w:r w:rsidRPr="00FF2A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E3274" w:rsidRPr="00E50A6D" w14:paraId="7E232796" w14:textId="77777777" w:rsidTr="007650B8">
        <w:trPr>
          <w:trHeight w:val="149"/>
        </w:trPr>
        <w:tc>
          <w:tcPr>
            <w:tcW w:w="2835" w:type="dxa"/>
          </w:tcPr>
          <w:p w14:paraId="7B507A4A" w14:textId="77777777" w:rsidR="002E3274" w:rsidRPr="00E50A6D" w:rsidRDefault="002E3274" w:rsidP="002E327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05C32" w14:textId="68DB91BA" w:rsidR="002E3274" w:rsidRPr="00FF2AEE" w:rsidRDefault="00FF2AEE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234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706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269.56</w:t>
            </w:r>
          </w:p>
        </w:tc>
        <w:tc>
          <w:tcPr>
            <w:tcW w:w="236" w:type="dxa"/>
            <w:shd w:val="clear" w:color="auto" w:fill="auto"/>
          </w:tcPr>
          <w:p w14:paraId="468DD8FC" w14:textId="77777777" w:rsidR="002E3274" w:rsidRPr="00FF2AEE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A07D3" w14:textId="39E5D58A" w:rsidR="002E3274" w:rsidRPr="00FF2AEE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180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867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719.80</w:t>
            </w:r>
          </w:p>
        </w:tc>
        <w:tc>
          <w:tcPr>
            <w:tcW w:w="264" w:type="dxa"/>
            <w:shd w:val="clear" w:color="auto" w:fill="auto"/>
          </w:tcPr>
          <w:p w14:paraId="439B000B" w14:textId="77777777" w:rsidR="002E3274" w:rsidRPr="00FF2AEE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D9065" w14:textId="651D86DD" w:rsidR="002E3274" w:rsidRPr="00FF2AEE" w:rsidRDefault="00FF2AEE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234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789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100.22</w:t>
            </w:r>
          </w:p>
        </w:tc>
        <w:tc>
          <w:tcPr>
            <w:tcW w:w="236" w:type="dxa"/>
            <w:vAlign w:val="center"/>
          </w:tcPr>
          <w:p w14:paraId="1C7949D6" w14:textId="77777777" w:rsidR="002E3274" w:rsidRPr="00FF2AEE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741253BB" w14:textId="45E97E50" w:rsidR="002E3274" w:rsidRPr="00FF2AEE" w:rsidRDefault="002E3274" w:rsidP="00FF2AE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180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969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F2A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754.01</w:t>
            </w:r>
          </w:p>
        </w:tc>
      </w:tr>
    </w:tbl>
    <w:p w14:paraId="1E11B4D4" w14:textId="2925ACA4" w:rsidR="00ED61BC" w:rsidRDefault="00ED61BC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55CD916" w14:textId="7600DBBC" w:rsidR="002E3274" w:rsidRDefault="002E3274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9FAA4B9" w14:textId="3F8E1690" w:rsidR="002E3274" w:rsidRDefault="002E3274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904657C" w14:textId="48B61159" w:rsidR="002E3274" w:rsidRDefault="002E3274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BC4723B" w14:textId="0A5EEE52" w:rsidR="002E3274" w:rsidRDefault="002E3274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6E96BB2" w14:textId="73D5766F" w:rsidR="002E3274" w:rsidRDefault="002E3274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40CF055" w14:textId="77777777" w:rsidR="006E7E0B" w:rsidRDefault="006E7E0B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F2D7A61" w14:textId="77777777" w:rsidR="002E3274" w:rsidRPr="00E50A6D" w:rsidRDefault="002E3274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852FDFC" w14:textId="77777777" w:rsidR="00ED61BC" w:rsidRPr="00E50A6D" w:rsidRDefault="00ED61BC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2E685A4" w14:textId="77777777" w:rsidR="00ED61BC" w:rsidRPr="00E50A6D" w:rsidRDefault="00ED61BC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0A196EE" w14:textId="77777777" w:rsidR="00ED61BC" w:rsidRPr="00E50A6D" w:rsidRDefault="00ED61BC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22804B3" w14:textId="77777777" w:rsidR="00365BBA" w:rsidRPr="00E50A6D" w:rsidRDefault="00365BBA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4491182" w14:textId="77777777" w:rsidR="00872384" w:rsidRPr="00E50A6D" w:rsidRDefault="00872384">
      <w:pPr>
        <w:numPr>
          <w:ilvl w:val="0"/>
          <w:numId w:val="59"/>
        </w:numPr>
        <w:tabs>
          <w:tab w:val="left" w:pos="513"/>
          <w:tab w:val="decimal" w:pos="7920"/>
        </w:tabs>
        <w:spacing w:before="36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 xml:space="preserve">สินทรัพย์ทางการเงินไม่หมุนเวียนอื่น </w:t>
      </w:r>
    </w:p>
    <w:tbl>
      <w:tblPr>
        <w:tblW w:w="97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6"/>
        <w:gridCol w:w="2424"/>
        <w:gridCol w:w="1843"/>
        <w:gridCol w:w="241"/>
        <w:gridCol w:w="1761"/>
      </w:tblGrid>
      <w:tr w:rsidR="0039001A" w:rsidRPr="00E50A6D" w14:paraId="2834FF4C" w14:textId="77777777" w:rsidTr="0042721D">
        <w:tc>
          <w:tcPr>
            <w:tcW w:w="3486" w:type="dxa"/>
          </w:tcPr>
          <w:p w14:paraId="523170D5" w14:textId="77777777" w:rsidR="0039001A" w:rsidRPr="00E50A6D" w:rsidRDefault="0039001A" w:rsidP="00C4798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" w:name="_Hlk64885444"/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2424" w:type="dxa"/>
          </w:tcPr>
          <w:p w14:paraId="4DC27598" w14:textId="77777777" w:rsidR="0039001A" w:rsidRPr="00E50A6D" w:rsidRDefault="0039001A" w:rsidP="00C4798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45" w:type="dxa"/>
            <w:gridSpan w:val="3"/>
          </w:tcPr>
          <w:p w14:paraId="3826165F" w14:textId="77777777" w:rsidR="0039001A" w:rsidRPr="00E50A6D" w:rsidRDefault="0039001A" w:rsidP="00C4798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9001A" w:rsidRPr="00E50A6D" w14:paraId="308DBB90" w14:textId="77777777" w:rsidTr="0042721D">
        <w:tc>
          <w:tcPr>
            <w:tcW w:w="3486" w:type="dxa"/>
          </w:tcPr>
          <w:p w14:paraId="1432D6B6" w14:textId="77777777" w:rsidR="0039001A" w:rsidRPr="00E50A6D" w:rsidRDefault="0039001A" w:rsidP="00C4798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24" w:type="dxa"/>
          </w:tcPr>
          <w:p w14:paraId="7D63BE42" w14:textId="77777777" w:rsidR="0039001A" w:rsidRPr="00E50A6D" w:rsidRDefault="0039001A" w:rsidP="00C4798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7686E861" w14:textId="77777777" w:rsidR="0039001A" w:rsidRPr="00E50A6D" w:rsidRDefault="0039001A" w:rsidP="00C4798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F55CD" w:rsidRPr="00E50A6D" w14:paraId="64486215" w14:textId="77777777" w:rsidTr="0042721D">
        <w:tc>
          <w:tcPr>
            <w:tcW w:w="3486" w:type="dxa"/>
          </w:tcPr>
          <w:p w14:paraId="4861538F" w14:textId="77777777" w:rsidR="00EF55CD" w:rsidRPr="00E50A6D" w:rsidRDefault="00EF55CD" w:rsidP="00EF55C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24" w:type="dxa"/>
          </w:tcPr>
          <w:p w14:paraId="58CF8364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BF0897E" w14:textId="5D807F06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</w:t>
            </w:r>
            <w:r w:rsidR="002E3274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5D76B68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74405D4E" w14:textId="6193EF80" w:rsidR="00EF55CD" w:rsidRPr="00E50A6D" w:rsidRDefault="002E3274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EF55CD" w:rsidRPr="00E50A6D" w14:paraId="0AC69C45" w14:textId="77777777" w:rsidTr="0070419A">
        <w:trPr>
          <w:trHeight w:val="140"/>
        </w:trPr>
        <w:tc>
          <w:tcPr>
            <w:tcW w:w="3486" w:type="dxa"/>
          </w:tcPr>
          <w:p w14:paraId="47E7BD6F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left"/>
              <w:rPr>
                <w:color w:val="000000"/>
                <w:sz w:val="30"/>
                <w:szCs w:val="30"/>
              </w:rPr>
            </w:pPr>
            <w:r w:rsidRPr="00E50A6D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24" w:type="dxa"/>
          </w:tcPr>
          <w:p w14:paraId="205B2431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3882F9C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1" w:type="dxa"/>
          </w:tcPr>
          <w:p w14:paraId="7A975C45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</w:tcPr>
          <w:p w14:paraId="1BBBB2C9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2E3274" w:rsidRPr="00E50A6D" w14:paraId="6F850D4B" w14:textId="77777777" w:rsidTr="007650B8">
        <w:trPr>
          <w:trHeight w:val="203"/>
        </w:trPr>
        <w:tc>
          <w:tcPr>
            <w:tcW w:w="3486" w:type="dxa"/>
          </w:tcPr>
          <w:p w14:paraId="0065AEFB" w14:textId="77777777" w:rsidR="002E3274" w:rsidRPr="00E50A6D" w:rsidRDefault="002E3274" w:rsidP="002E32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หน่วยลงทุนกองทุนเปิด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</w:rPr>
              <w:t>K-CASH</w:t>
            </w:r>
          </w:p>
        </w:tc>
        <w:tc>
          <w:tcPr>
            <w:tcW w:w="2424" w:type="dxa"/>
          </w:tcPr>
          <w:p w14:paraId="57F6713B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2B80F" w14:textId="1C288F2F" w:rsidR="002E3274" w:rsidRPr="00E50A6D" w:rsidRDefault="0048684E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8684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</w:t>
            </w:r>
            <w:r w:rsidRPr="0048684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8684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204</w:t>
            </w:r>
            <w:r w:rsidRPr="0048684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8684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359.18</w:t>
            </w:r>
          </w:p>
        </w:tc>
        <w:tc>
          <w:tcPr>
            <w:tcW w:w="241" w:type="dxa"/>
            <w:vAlign w:val="center"/>
          </w:tcPr>
          <w:p w14:paraId="7A3BCE38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  <w:vAlign w:val="bottom"/>
          </w:tcPr>
          <w:p w14:paraId="63633214" w14:textId="1746221A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D0E6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153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392.92</w:t>
            </w:r>
          </w:p>
        </w:tc>
      </w:tr>
      <w:tr w:rsidR="002E3274" w:rsidRPr="00E50A6D" w14:paraId="33A5209F" w14:textId="77777777" w:rsidTr="007650B8">
        <w:trPr>
          <w:trHeight w:val="203"/>
        </w:trPr>
        <w:tc>
          <w:tcPr>
            <w:tcW w:w="3486" w:type="dxa"/>
          </w:tcPr>
          <w:p w14:paraId="5E5BE2E4" w14:textId="77777777" w:rsidR="002E3274" w:rsidRPr="00E50A6D" w:rsidRDefault="002E3274" w:rsidP="002E32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4" w:type="dxa"/>
          </w:tcPr>
          <w:p w14:paraId="061C2D5B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4BE73" w14:textId="6B1ED469" w:rsidR="002E3274" w:rsidRPr="00E50A6D" w:rsidRDefault="0048684E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8684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20</w:t>
            </w:r>
            <w:r w:rsidRPr="0048684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8684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204</w:t>
            </w:r>
            <w:r w:rsidRPr="0048684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8684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359.18</w:t>
            </w:r>
          </w:p>
        </w:tc>
        <w:tc>
          <w:tcPr>
            <w:tcW w:w="241" w:type="dxa"/>
            <w:vAlign w:val="center"/>
          </w:tcPr>
          <w:p w14:paraId="0B0AF2B6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14:paraId="3E0DD4AF" w14:textId="520ED81D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153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392.92</w:t>
            </w:r>
          </w:p>
        </w:tc>
      </w:tr>
    </w:tbl>
    <w:bookmarkEnd w:id="2"/>
    <w:p w14:paraId="60E14342" w14:textId="77777777" w:rsidR="000D55A9" w:rsidRPr="00E50A6D" w:rsidRDefault="00D77787" w:rsidP="000D55A9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  <w:lang w:val="en-US"/>
        </w:rPr>
        <w:t>การวิเคราะห์สินทรัพย์ทางการเงินไม่หมุนเวียนอื่นแสดงดังนี้</w:t>
      </w:r>
    </w:p>
    <w:tbl>
      <w:tblPr>
        <w:tblW w:w="98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D77787" w:rsidRPr="00E50A6D" w14:paraId="53EAD9A6" w14:textId="77777777" w:rsidTr="005E00E6">
        <w:tc>
          <w:tcPr>
            <w:tcW w:w="3060" w:type="dxa"/>
          </w:tcPr>
          <w:p w14:paraId="3CDE3077" w14:textId="77777777" w:rsidR="00D77787" w:rsidRPr="00E50A6D" w:rsidRDefault="00D77787" w:rsidP="005E00E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F617E1" w14:textId="77777777" w:rsidR="00D77787" w:rsidRPr="00E50A6D" w:rsidRDefault="00D77787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FED3A1" w14:textId="77777777" w:rsidR="00D77787" w:rsidRPr="00E50A6D" w:rsidRDefault="00D77787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C098681" w14:textId="77777777" w:rsidR="00D77787" w:rsidRPr="00E50A6D" w:rsidRDefault="00D77787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479D37C" w14:textId="77777777" w:rsidR="00D77787" w:rsidRPr="00E50A6D" w:rsidRDefault="00D77787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14:paraId="60B326F8" w14:textId="77777777" w:rsidR="00D77787" w:rsidRPr="00E50A6D" w:rsidRDefault="00D77787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7787" w:rsidRPr="00E50A6D" w14:paraId="7D775226" w14:textId="77777777" w:rsidTr="005E00E6">
        <w:trPr>
          <w:gridAfter w:val="1"/>
          <w:wAfter w:w="10" w:type="dxa"/>
        </w:trPr>
        <w:tc>
          <w:tcPr>
            <w:tcW w:w="3060" w:type="dxa"/>
          </w:tcPr>
          <w:p w14:paraId="73ACA22C" w14:textId="77777777" w:rsidR="00D77787" w:rsidRPr="00E50A6D" w:rsidRDefault="00D77787" w:rsidP="005E00E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7" w:type="dxa"/>
            <w:gridSpan w:val="7"/>
            <w:tcBorders>
              <w:bottom w:val="single" w:sz="4" w:space="0" w:color="auto"/>
            </w:tcBorders>
          </w:tcPr>
          <w:p w14:paraId="40D66F44" w14:textId="77777777" w:rsidR="00D77787" w:rsidRPr="00E50A6D" w:rsidRDefault="00D77787" w:rsidP="005E00E6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7787" w:rsidRPr="00E50A6D" w14:paraId="16EA94D2" w14:textId="77777777" w:rsidTr="005E00E6">
        <w:tc>
          <w:tcPr>
            <w:tcW w:w="3060" w:type="dxa"/>
          </w:tcPr>
          <w:p w14:paraId="659782D3" w14:textId="77777777" w:rsidR="00D77787" w:rsidRPr="00E50A6D" w:rsidRDefault="00D77787" w:rsidP="005E00E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82BEC9" w14:textId="03E5B000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</w:t>
            </w:r>
            <w:r w:rsidR="002E3274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14:paraId="32DDC83D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2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1578DE1" w14:textId="37E6C68E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</w:t>
            </w:r>
            <w:r w:rsidR="002E3274">
              <w:rPr>
                <w:rFonts w:hint="cs"/>
                <w:sz w:val="30"/>
                <w:szCs w:val="30"/>
                <w:cs/>
              </w:rPr>
              <w:t>4</w:t>
            </w:r>
          </w:p>
        </w:tc>
      </w:tr>
      <w:tr w:rsidR="00D77787" w:rsidRPr="00E50A6D" w14:paraId="5FC3B79B" w14:textId="77777777" w:rsidTr="005E00E6">
        <w:tc>
          <w:tcPr>
            <w:tcW w:w="3060" w:type="dxa"/>
          </w:tcPr>
          <w:p w14:paraId="405BEE3B" w14:textId="77777777" w:rsidR="00D77787" w:rsidRPr="00E50A6D" w:rsidRDefault="00D77787" w:rsidP="005E00E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1CF2208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 w:rsidRPr="00E50A6D"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2594328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55721C7D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 w:rsidRPr="00E50A6D">
              <w:rPr>
                <w:rFonts w:hint="cs"/>
                <w:szCs w:val="26"/>
                <w:cs/>
              </w:rPr>
              <w:t>มูลค่ายุติธรรม</w:t>
            </w:r>
          </w:p>
        </w:tc>
        <w:tc>
          <w:tcPr>
            <w:tcW w:w="284" w:type="dxa"/>
          </w:tcPr>
          <w:p w14:paraId="15BBC1C7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5F05A504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 w:rsidRPr="00E50A6D"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986D5B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83345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 w:rsidRPr="00E50A6D">
              <w:rPr>
                <w:rFonts w:hint="cs"/>
                <w:szCs w:val="26"/>
                <w:cs/>
              </w:rPr>
              <w:t>มูลค่ายุติธรรม</w:t>
            </w:r>
          </w:p>
        </w:tc>
      </w:tr>
      <w:tr w:rsidR="00D77787" w:rsidRPr="00E50A6D" w14:paraId="0A449279" w14:textId="77777777" w:rsidTr="005E00E6">
        <w:trPr>
          <w:trHeight w:hRule="exact" w:val="170"/>
        </w:trPr>
        <w:tc>
          <w:tcPr>
            <w:tcW w:w="9867" w:type="dxa"/>
            <w:gridSpan w:val="9"/>
          </w:tcPr>
          <w:p w14:paraId="72679178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left"/>
              <w:rPr>
                <w:sz w:val="30"/>
                <w:szCs w:val="30"/>
                <w:u w:val="single"/>
                <w:cs/>
              </w:rPr>
            </w:pPr>
          </w:p>
        </w:tc>
      </w:tr>
      <w:tr w:rsidR="002E3274" w:rsidRPr="00E50A6D" w14:paraId="23646F27" w14:textId="77777777" w:rsidTr="00365BBA">
        <w:tc>
          <w:tcPr>
            <w:tcW w:w="3060" w:type="dxa"/>
          </w:tcPr>
          <w:p w14:paraId="03B3D266" w14:textId="77777777" w:rsidR="002E3274" w:rsidRPr="00E50A6D" w:rsidRDefault="002E3274" w:rsidP="002E3274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shd w:val="clear" w:color="auto" w:fill="auto"/>
          </w:tcPr>
          <w:p w14:paraId="249B4D80" w14:textId="36AF2204" w:rsidR="002E3274" w:rsidRPr="000542A6" w:rsidRDefault="0069622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96224">
              <w:rPr>
                <w:rFonts w:ascii="Angsana New" w:hAnsi="Angsana New"/>
                <w:sz w:val="30"/>
                <w:szCs w:val="30"/>
                <w:cs/>
                <w:lang w:val="en-US"/>
              </w:rPr>
              <w:t>19</w:t>
            </w:r>
            <w:r w:rsidRPr="006962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96224">
              <w:rPr>
                <w:rFonts w:ascii="Angsana New" w:hAnsi="Angsana New"/>
                <w:sz w:val="30"/>
                <w:szCs w:val="30"/>
                <w:cs/>
                <w:lang w:val="en-US"/>
              </w:rPr>
              <w:t>597</w:t>
            </w:r>
            <w:r w:rsidRPr="006962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96224">
              <w:rPr>
                <w:rFonts w:ascii="Angsana New" w:hAnsi="Angsana New"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  <w:shd w:val="clear" w:color="auto" w:fill="auto"/>
          </w:tcPr>
          <w:p w14:paraId="74F8F50C" w14:textId="77777777" w:rsidR="002E3274" w:rsidRPr="00E50A6D" w:rsidRDefault="002E3274" w:rsidP="002E327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DDDCD7D" w14:textId="6281673F" w:rsidR="002E3274" w:rsidRPr="00E50A6D" w:rsidRDefault="0069622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6224">
              <w:rPr>
                <w:rFonts w:ascii="Angsana New" w:hAnsi="Angsana New"/>
                <w:sz w:val="30"/>
                <w:szCs w:val="30"/>
                <w:cs/>
                <w:lang w:val="en-US"/>
              </w:rPr>
              <w:t>19</w:t>
            </w:r>
            <w:r w:rsidRPr="006962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96224">
              <w:rPr>
                <w:rFonts w:ascii="Angsana New" w:hAnsi="Angsana New"/>
                <w:sz w:val="30"/>
                <w:szCs w:val="30"/>
                <w:cs/>
                <w:lang w:val="en-US"/>
              </w:rPr>
              <w:t>597</w:t>
            </w:r>
            <w:r w:rsidRPr="006962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96224">
              <w:rPr>
                <w:rFonts w:ascii="Angsana New" w:hAnsi="Angsana New"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84" w:type="dxa"/>
          </w:tcPr>
          <w:p w14:paraId="1120FF44" w14:textId="77777777" w:rsidR="002E3274" w:rsidRPr="00E50A6D" w:rsidRDefault="002E3274" w:rsidP="002E327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39ED98CA" w14:textId="72CFD14E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sz w:val="30"/>
                <w:szCs w:val="30"/>
              </w:rPr>
            </w:pPr>
            <w:r w:rsidRPr="00FD35C3">
              <w:rPr>
                <w:sz w:val="30"/>
                <w:szCs w:val="30"/>
                <w:cs/>
                <w:lang w:val="en-US"/>
              </w:rPr>
              <w:t>24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sz w:val="30"/>
                <w:szCs w:val="30"/>
                <w:cs/>
                <w:lang w:val="en-US"/>
              </w:rPr>
              <w:t>597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</w:tcPr>
          <w:p w14:paraId="6B0B42FD" w14:textId="77777777" w:rsidR="002E3274" w:rsidRPr="00E50A6D" w:rsidRDefault="002E3274" w:rsidP="002E327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2A15DA4C" w14:textId="1C75828B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5C3">
              <w:rPr>
                <w:rFonts w:ascii="Angsana New" w:hAnsi="Angsana New"/>
                <w:sz w:val="30"/>
                <w:szCs w:val="30"/>
                <w:cs/>
                <w:lang w:val="en-US"/>
              </w:rPr>
              <w:t>24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sz w:val="30"/>
                <w:szCs w:val="30"/>
                <w:cs/>
                <w:lang w:val="en-US"/>
              </w:rPr>
              <w:t>597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sz w:val="30"/>
                <w:szCs w:val="30"/>
                <w:cs/>
                <w:lang w:val="en-US"/>
              </w:rPr>
              <w:t>122.69</w:t>
            </w:r>
          </w:p>
        </w:tc>
      </w:tr>
      <w:tr w:rsidR="002E3274" w:rsidRPr="00E50A6D" w14:paraId="0416D5EE" w14:textId="77777777" w:rsidTr="00365BBA">
        <w:trPr>
          <w:trHeight w:val="203"/>
        </w:trPr>
        <w:tc>
          <w:tcPr>
            <w:tcW w:w="3060" w:type="dxa"/>
          </w:tcPr>
          <w:p w14:paraId="5F08E0F7" w14:textId="77777777" w:rsidR="002E3274" w:rsidRPr="00E50A6D" w:rsidRDefault="002E3274" w:rsidP="002E32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การเปลี่ยนแปลงมูลค่ายุติธรรม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2AB4D9A" w14:textId="2ABB17C1" w:rsidR="002E3274" w:rsidRPr="00E50A6D" w:rsidRDefault="0069292E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CD0009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387331C" w14:textId="2AE6524B" w:rsidR="002E3274" w:rsidRPr="00E50A6D" w:rsidRDefault="001C18CE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8CE">
              <w:rPr>
                <w:rFonts w:ascii="Angsana New" w:hAnsi="Angsana New"/>
                <w:sz w:val="30"/>
                <w:szCs w:val="30"/>
                <w:cs/>
                <w:lang w:val="en-US"/>
              </w:rPr>
              <w:t>607</w:t>
            </w:r>
            <w:r w:rsidRPr="001C18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C18CE">
              <w:rPr>
                <w:rFonts w:ascii="Angsana New" w:hAnsi="Angsana New"/>
                <w:sz w:val="30"/>
                <w:szCs w:val="30"/>
                <w:cs/>
                <w:lang w:val="en-US"/>
              </w:rPr>
              <w:t>236.49</w:t>
            </w:r>
          </w:p>
        </w:tc>
        <w:tc>
          <w:tcPr>
            <w:tcW w:w="284" w:type="dxa"/>
          </w:tcPr>
          <w:p w14:paraId="34C08AD8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599B59DB" w14:textId="09C0C6F3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7D31B26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38C54C8F" w14:textId="7A462361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662">
              <w:rPr>
                <w:rFonts w:ascii="Angsana New" w:hAnsi="Angsana New"/>
                <w:sz w:val="30"/>
                <w:szCs w:val="30"/>
                <w:cs/>
                <w:lang w:val="en-US"/>
              </w:rPr>
              <w:t>556</w:t>
            </w:r>
            <w:r w:rsidRPr="00B526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52662">
              <w:rPr>
                <w:rFonts w:ascii="Angsana New" w:hAnsi="Angsana New"/>
                <w:sz w:val="30"/>
                <w:szCs w:val="30"/>
                <w:cs/>
                <w:lang w:val="en-US"/>
              </w:rPr>
              <w:t>270.23</w:t>
            </w:r>
          </w:p>
        </w:tc>
      </w:tr>
      <w:tr w:rsidR="002E3274" w:rsidRPr="00E50A6D" w14:paraId="75E2BA5B" w14:textId="77777777" w:rsidTr="007650B8">
        <w:trPr>
          <w:trHeight w:val="203"/>
        </w:trPr>
        <w:tc>
          <w:tcPr>
            <w:tcW w:w="3060" w:type="dxa"/>
          </w:tcPr>
          <w:p w14:paraId="7B19C5FA" w14:textId="77777777" w:rsidR="002E3274" w:rsidRPr="00E50A6D" w:rsidRDefault="002E3274" w:rsidP="002E32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D02B4" w14:textId="724556CD" w:rsidR="002E3274" w:rsidRPr="00E50A6D" w:rsidRDefault="0069622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962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19</w:t>
            </w:r>
            <w:r w:rsidRPr="006962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962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597</w:t>
            </w:r>
            <w:r w:rsidRPr="006962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962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  <w:shd w:val="clear" w:color="auto" w:fill="auto"/>
          </w:tcPr>
          <w:p w14:paraId="21ED8909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EE959" w14:textId="7F8DD4E8" w:rsidR="002E3274" w:rsidRPr="00E50A6D" w:rsidRDefault="0048684E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6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Pr="004868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86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204</w:t>
            </w:r>
            <w:r w:rsidRPr="004868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86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359.18</w:t>
            </w:r>
          </w:p>
        </w:tc>
        <w:tc>
          <w:tcPr>
            <w:tcW w:w="284" w:type="dxa"/>
          </w:tcPr>
          <w:p w14:paraId="413AD552" w14:textId="77777777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68A67" w14:textId="6D4C442D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5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24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597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</w:tcPr>
          <w:p w14:paraId="40C83C34" w14:textId="77777777" w:rsidR="002E3274" w:rsidRPr="00E50A6D" w:rsidRDefault="002E3274" w:rsidP="002E327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BA65DD" w14:textId="38BFF22E" w:rsidR="002E3274" w:rsidRPr="00E50A6D" w:rsidRDefault="002E3274" w:rsidP="002E327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153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392.92</w:t>
            </w:r>
          </w:p>
        </w:tc>
      </w:tr>
    </w:tbl>
    <w:p w14:paraId="1614248E" w14:textId="77777777" w:rsidR="000D55A9" w:rsidRPr="00E50A6D" w:rsidRDefault="000D55A9" w:rsidP="000D55A9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  <w:lang w:val="en-US"/>
        </w:rPr>
        <w:t>การเปลี่ยนแปลงของ</w:t>
      </w:r>
      <w:r w:rsidR="002108C6" w:rsidRPr="00E50A6D">
        <w:rPr>
          <w:rFonts w:ascii="Angsana New" w:hAnsi="Angsana New"/>
          <w:sz w:val="30"/>
          <w:szCs w:val="30"/>
          <w:cs/>
          <w:lang w:val="en-US"/>
        </w:rPr>
        <w:t>สินทรัพย์ทางการเงินไม่หมุนเวียนอื่น</w:t>
      </w:r>
      <w:r w:rsidRPr="00E50A6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3078"/>
        <w:gridCol w:w="2160"/>
      </w:tblGrid>
      <w:tr w:rsidR="000D55A9" w:rsidRPr="00E50A6D" w14:paraId="1406241D" w14:textId="77777777" w:rsidTr="00C47986">
        <w:tc>
          <w:tcPr>
            <w:tcW w:w="4590" w:type="dxa"/>
          </w:tcPr>
          <w:p w14:paraId="1DCB19DB" w14:textId="77777777" w:rsidR="000D55A9" w:rsidRPr="00E50A6D" w:rsidRDefault="000D55A9" w:rsidP="00C4798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8" w:type="dxa"/>
          </w:tcPr>
          <w:p w14:paraId="13AB97DD" w14:textId="77777777" w:rsidR="000D55A9" w:rsidRPr="00E50A6D" w:rsidRDefault="000D55A9" w:rsidP="00C4798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8EDC0B1" w14:textId="77777777" w:rsidR="000D55A9" w:rsidRPr="00E50A6D" w:rsidRDefault="000D55A9" w:rsidP="00C4798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D55A9" w:rsidRPr="00E50A6D" w14:paraId="460F9EA5" w14:textId="77777777" w:rsidTr="00C47986">
        <w:tc>
          <w:tcPr>
            <w:tcW w:w="4590" w:type="dxa"/>
          </w:tcPr>
          <w:p w14:paraId="4AA42FE5" w14:textId="77777777" w:rsidR="000D55A9" w:rsidRPr="00E50A6D" w:rsidRDefault="000D55A9" w:rsidP="00C4798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8" w:type="dxa"/>
          </w:tcPr>
          <w:p w14:paraId="17CE4959" w14:textId="77777777" w:rsidR="000D55A9" w:rsidRPr="00E50A6D" w:rsidRDefault="000D55A9" w:rsidP="00C4798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FE0970C" w14:textId="77777777" w:rsidR="000D55A9" w:rsidRPr="00E50A6D" w:rsidRDefault="000D55A9" w:rsidP="00C4798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5A9" w:rsidRPr="00E50A6D" w14:paraId="44C2EE6D" w14:textId="77777777" w:rsidTr="00C47986">
        <w:tc>
          <w:tcPr>
            <w:tcW w:w="4590" w:type="dxa"/>
          </w:tcPr>
          <w:p w14:paraId="6046005F" w14:textId="77777777" w:rsidR="000D55A9" w:rsidRPr="00E50A6D" w:rsidRDefault="000D55A9" w:rsidP="00C4798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78" w:type="dxa"/>
          </w:tcPr>
          <w:p w14:paraId="788933F2" w14:textId="77777777" w:rsidR="000D55A9" w:rsidRPr="00E50A6D" w:rsidRDefault="000D55A9" w:rsidP="00C4798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29AB949" w14:textId="77777777" w:rsidR="000D55A9" w:rsidRPr="00E50A6D" w:rsidRDefault="000D55A9" w:rsidP="00C4798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0D55A9" w:rsidRPr="00E50A6D" w14:paraId="17C6AB6B" w14:textId="77777777" w:rsidTr="00D50C42">
        <w:tc>
          <w:tcPr>
            <w:tcW w:w="4590" w:type="dxa"/>
          </w:tcPr>
          <w:p w14:paraId="05419B53" w14:textId="489A1329" w:rsidR="000D55A9" w:rsidRPr="00E50A6D" w:rsidRDefault="000D55A9" w:rsidP="00C4798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มูลค่าสุทธิทางบัญชี ณ </w:t>
            </w:r>
            <w:r w:rsidR="0059217A"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วันที่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มกราคม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2E327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3078" w:type="dxa"/>
          </w:tcPr>
          <w:p w14:paraId="40F07CD2" w14:textId="77777777" w:rsidR="000D55A9" w:rsidRPr="00E50A6D" w:rsidRDefault="000D55A9" w:rsidP="00C4798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64F14A92" w14:textId="0BEBA119" w:rsidR="000D55A9" w:rsidRPr="00FC44E0" w:rsidRDefault="002E3274" w:rsidP="002955AA">
            <w:pPr>
              <w:tabs>
                <w:tab w:val="decimal" w:pos="1666"/>
              </w:tabs>
              <w:spacing w:line="400" w:lineRule="exact"/>
              <w:ind w:right="-14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44E0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FC44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C44E0">
              <w:rPr>
                <w:rFonts w:ascii="Angsana New" w:hAnsi="Angsana New"/>
                <w:color w:val="000000"/>
                <w:sz w:val="30"/>
                <w:szCs w:val="30"/>
                <w:cs/>
              </w:rPr>
              <w:t>153</w:t>
            </w:r>
            <w:r w:rsidRPr="00FC44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C44E0">
              <w:rPr>
                <w:rFonts w:ascii="Angsana New" w:hAnsi="Angsana New"/>
                <w:color w:val="000000"/>
                <w:sz w:val="30"/>
                <w:szCs w:val="30"/>
                <w:cs/>
              </w:rPr>
              <w:t>392.92</w:t>
            </w:r>
          </w:p>
        </w:tc>
      </w:tr>
      <w:tr w:rsidR="000D55A9" w:rsidRPr="00E50A6D" w14:paraId="1D1C1EFA" w14:textId="77777777" w:rsidTr="00D50C42">
        <w:tc>
          <w:tcPr>
            <w:tcW w:w="4590" w:type="dxa"/>
          </w:tcPr>
          <w:p w14:paraId="3BAADC52" w14:textId="77777777" w:rsidR="000D55A9" w:rsidRPr="00E50A6D" w:rsidRDefault="000D55A9" w:rsidP="00C4798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ซื้อหน่วยลงทุนระหว่างปี</w:t>
            </w:r>
          </w:p>
        </w:tc>
        <w:tc>
          <w:tcPr>
            <w:tcW w:w="3078" w:type="dxa"/>
          </w:tcPr>
          <w:p w14:paraId="24D31553" w14:textId="77777777" w:rsidR="000D55A9" w:rsidRPr="00E50A6D" w:rsidRDefault="000D55A9" w:rsidP="00C4798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50E5DB55" w14:textId="635D73F3" w:rsidR="000D55A9" w:rsidRPr="00405CCF" w:rsidRDefault="00FC44E0" w:rsidP="002955AA">
            <w:pPr>
              <w:tabs>
                <w:tab w:val="decimal" w:pos="1666"/>
              </w:tabs>
              <w:spacing w:line="400" w:lineRule="exact"/>
              <w:ind w:right="-14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7B3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405CCF">
              <w:rPr>
                <w:rFonts w:ascii="Angsana New" w:hAnsi="Angsana New"/>
                <w:color w:val="000000"/>
                <w:sz w:val="30"/>
                <w:szCs w:val="30"/>
              </w:rPr>
              <w:t>,000,000.00</w:t>
            </w:r>
          </w:p>
        </w:tc>
      </w:tr>
      <w:tr w:rsidR="00111DBF" w:rsidRPr="00E50A6D" w14:paraId="35F06ADC" w14:textId="77777777" w:rsidTr="00D50C42">
        <w:tc>
          <w:tcPr>
            <w:tcW w:w="4590" w:type="dxa"/>
          </w:tcPr>
          <w:p w14:paraId="5ADD2127" w14:textId="77777777" w:rsidR="00111DBF" w:rsidRPr="00E50A6D" w:rsidRDefault="00111DBF" w:rsidP="00C4798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ขายหน่วยลงทุนระหว่างปี</w:t>
            </w:r>
          </w:p>
        </w:tc>
        <w:tc>
          <w:tcPr>
            <w:tcW w:w="3078" w:type="dxa"/>
          </w:tcPr>
          <w:p w14:paraId="704DC82E" w14:textId="77777777" w:rsidR="00111DBF" w:rsidRPr="00E50A6D" w:rsidRDefault="00111DBF" w:rsidP="00C4798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730585F1" w14:textId="26987A3D" w:rsidR="00111DBF" w:rsidRPr="00405CCF" w:rsidRDefault="001950C6" w:rsidP="002955AA">
            <w:pPr>
              <w:tabs>
                <w:tab w:val="decimal" w:pos="1666"/>
              </w:tabs>
              <w:spacing w:line="400" w:lineRule="exact"/>
              <w:ind w:right="-14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5C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C227B3" w:rsidRPr="00405CCF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405CCF">
              <w:rPr>
                <w:rFonts w:ascii="Angsana New" w:hAnsi="Angsana New"/>
                <w:color w:val="000000"/>
                <w:sz w:val="30"/>
                <w:szCs w:val="30"/>
              </w:rPr>
              <w:t>,000,000.00)</w:t>
            </w:r>
          </w:p>
        </w:tc>
      </w:tr>
      <w:tr w:rsidR="000D55A9" w:rsidRPr="00E50A6D" w14:paraId="616EF247" w14:textId="77777777" w:rsidTr="00D50C42">
        <w:trPr>
          <w:trHeight w:val="203"/>
        </w:trPr>
        <w:tc>
          <w:tcPr>
            <w:tcW w:w="4590" w:type="dxa"/>
          </w:tcPr>
          <w:p w14:paraId="63403A95" w14:textId="77777777" w:rsidR="000D55A9" w:rsidRPr="00E50A6D" w:rsidRDefault="000D55A9" w:rsidP="00C4798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การเปลี่ยนแปลงมูลค่ายุติธรรม</w:t>
            </w:r>
          </w:p>
        </w:tc>
        <w:tc>
          <w:tcPr>
            <w:tcW w:w="3078" w:type="dxa"/>
          </w:tcPr>
          <w:p w14:paraId="32145CF7" w14:textId="77777777" w:rsidR="000D55A9" w:rsidRPr="00E50A6D" w:rsidRDefault="000D55A9" w:rsidP="00C4798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F4CB7" w14:textId="46C65CE6" w:rsidR="000D55A9" w:rsidRPr="00C227B3" w:rsidRDefault="00405CCF" w:rsidP="002955AA">
            <w:pPr>
              <w:tabs>
                <w:tab w:val="decimal" w:pos="1666"/>
              </w:tabs>
              <w:spacing w:line="400" w:lineRule="exact"/>
              <w:ind w:right="-14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5CCF">
              <w:rPr>
                <w:rFonts w:ascii="Angsana New" w:hAnsi="Angsana New"/>
                <w:color w:val="000000"/>
                <w:sz w:val="30"/>
                <w:szCs w:val="30"/>
              </w:rPr>
              <w:t>50,966.26</w:t>
            </w:r>
          </w:p>
        </w:tc>
      </w:tr>
      <w:tr w:rsidR="000D55A9" w:rsidRPr="00E50A6D" w14:paraId="700302FA" w14:textId="77777777" w:rsidTr="007650B8">
        <w:trPr>
          <w:trHeight w:val="203"/>
        </w:trPr>
        <w:tc>
          <w:tcPr>
            <w:tcW w:w="4590" w:type="dxa"/>
          </w:tcPr>
          <w:p w14:paraId="785179E9" w14:textId="2F0E42A1" w:rsidR="000D55A9" w:rsidRPr="00E50A6D" w:rsidRDefault="000D55A9" w:rsidP="00C479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</w:t>
            </w:r>
            <w:r w:rsidR="0059217A" w:rsidRPr="00E50A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E32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3078" w:type="dxa"/>
          </w:tcPr>
          <w:p w14:paraId="68BEE3F7" w14:textId="77777777" w:rsidR="000D55A9" w:rsidRPr="00E50A6D" w:rsidRDefault="000D55A9" w:rsidP="00C4798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3C728A" w14:textId="2B79ACA5" w:rsidR="000D55A9" w:rsidRPr="00C77C22" w:rsidRDefault="002955AA" w:rsidP="005A60EF">
            <w:pPr>
              <w:tabs>
                <w:tab w:val="decimal" w:pos="1666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7C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20</w:t>
            </w:r>
            <w:r w:rsidRPr="00C77C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77C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204</w:t>
            </w:r>
            <w:r w:rsidRPr="00C77C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77C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359.18</w:t>
            </w:r>
          </w:p>
        </w:tc>
      </w:tr>
    </w:tbl>
    <w:p w14:paraId="3E9631EC" w14:textId="74CA1EF5" w:rsidR="002561AC" w:rsidRPr="00E50A6D" w:rsidRDefault="00365BBA" w:rsidP="00365BBA">
      <w:pPr>
        <w:tabs>
          <w:tab w:val="left" w:pos="513"/>
          <w:tab w:val="decimal" w:pos="7920"/>
        </w:tabs>
        <w:spacing w:before="240" w:line="240" w:lineRule="atLeast"/>
        <w:ind w:left="450" w:right="-387"/>
        <w:jc w:val="thaiDistribute"/>
        <w:rPr>
          <w:rFonts w:ascii="Angsana New" w:hAnsi="Angsana New"/>
          <w:b/>
          <w:bCs/>
          <w:sz w:val="30"/>
          <w:szCs w:val="30"/>
        </w:rPr>
      </w:pPr>
      <w:r w:rsidRPr="00CF5B44">
        <w:rPr>
          <w:rFonts w:ascii="Angsana New" w:hAnsi="Angsana New"/>
          <w:sz w:val="30"/>
          <w:szCs w:val="30"/>
          <w:cs/>
        </w:rPr>
        <w:t>เงินลงทุนในหน่วยลงทุน วัดมูลค่าด้วยมูลค่ายุติธรรมใน</w:t>
      </w:r>
      <w:r w:rsidRPr="00AA0674">
        <w:rPr>
          <w:rFonts w:ascii="Angsana New" w:hAnsi="Angsana New"/>
          <w:sz w:val="30"/>
          <w:szCs w:val="30"/>
          <w:cs/>
        </w:rPr>
        <w:t xml:space="preserve">ระดับชั้นที่ </w:t>
      </w:r>
      <w:r w:rsidR="005A60EF">
        <w:rPr>
          <w:rFonts w:ascii="Angsana New" w:hAnsi="Angsana New"/>
          <w:sz w:val="30"/>
          <w:szCs w:val="30"/>
        </w:rPr>
        <w:t>2</w:t>
      </w:r>
      <w:r w:rsidRPr="00AA0674">
        <w:rPr>
          <w:rFonts w:ascii="Angsana New" w:hAnsi="Angsana New"/>
          <w:sz w:val="30"/>
          <w:szCs w:val="30"/>
          <w:cs/>
        </w:rPr>
        <w:t xml:space="preserve"> </w:t>
      </w:r>
      <w:r w:rsidR="00AA0674" w:rsidRPr="00AA0674">
        <w:rPr>
          <w:rFonts w:ascii="Angsana New" w:hAnsi="Angsana New" w:hint="cs"/>
          <w:sz w:val="30"/>
          <w:szCs w:val="30"/>
          <w:cs/>
        </w:rPr>
        <w:t>โดย</w:t>
      </w:r>
      <w:r w:rsidRPr="00AA0674">
        <w:rPr>
          <w:rFonts w:ascii="Angsana New" w:hAnsi="Angsana New"/>
          <w:sz w:val="30"/>
          <w:szCs w:val="30"/>
          <w:cs/>
        </w:rPr>
        <w:t xml:space="preserve"> </w:t>
      </w:r>
      <w:r w:rsidRPr="00CF5B44">
        <w:rPr>
          <w:rFonts w:ascii="Angsana New" w:hAnsi="Angsana New"/>
          <w:sz w:val="30"/>
          <w:szCs w:val="30"/>
          <w:cs/>
        </w:rPr>
        <w:t>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</w:t>
      </w:r>
      <w:r w:rsidR="007A3403" w:rsidRPr="007A3403">
        <w:rPr>
          <w:rFonts w:ascii="Angsana New" w:hAnsi="Angsana New" w:hint="cs"/>
          <w:sz w:val="30"/>
          <w:szCs w:val="30"/>
          <w:cs/>
        </w:rPr>
        <w:t>กองทุน</w:t>
      </w:r>
    </w:p>
    <w:p w14:paraId="23060360" w14:textId="77777777" w:rsidR="002561AC" w:rsidRPr="00E50A6D" w:rsidRDefault="002561AC" w:rsidP="002561AC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38BC4F25" w14:textId="77777777" w:rsidR="002561AC" w:rsidRPr="00E50A6D" w:rsidRDefault="002561AC" w:rsidP="002561AC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2561AC" w:rsidRPr="00E50A6D" w:rsidSect="0070020D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fmt="numberInDash" w:start="1" w:chapStyle="1"/>
          <w:cols w:space="737"/>
        </w:sectPr>
      </w:pPr>
    </w:p>
    <w:p w14:paraId="75279A2E" w14:textId="77777777" w:rsidR="0042236E" w:rsidRPr="0042236E" w:rsidRDefault="0042236E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920"/>
        </w:tabs>
        <w:spacing w:before="240"/>
        <w:ind w:left="567" w:hanging="567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5DE7B9CE" w14:textId="33C0591E" w:rsidR="00232F9C" w:rsidRPr="00E50A6D" w:rsidRDefault="00232F9C">
      <w:pPr>
        <w:numPr>
          <w:ilvl w:val="0"/>
          <w:numId w:val="30"/>
        </w:numPr>
        <w:tabs>
          <w:tab w:val="decimal" w:pos="7920"/>
        </w:tabs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1DCFF698" w14:textId="77777777" w:rsidR="0099500B" w:rsidRPr="009655D5" w:rsidRDefault="0099500B" w:rsidP="009655D5">
      <w:pPr>
        <w:spacing w:before="240"/>
        <w:ind w:firstLine="567"/>
        <w:jc w:val="both"/>
        <w:rPr>
          <w:rFonts w:ascii="Angsana New" w:hAnsi="Angsana New"/>
          <w:b/>
          <w:bCs/>
          <w:sz w:val="30"/>
          <w:szCs w:val="30"/>
        </w:rPr>
      </w:pPr>
      <w:r w:rsidRPr="009655D5">
        <w:rPr>
          <w:rFonts w:ascii="Angsana New" w:hAnsi="Angsana New" w:hint="cs"/>
          <w:b/>
          <w:bCs/>
          <w:sz w:val="30"/>
          <w:szCs w:val="30"/>
          <w:cs/>
        </w:rPr>
        <w:t>รายละเอียดของเงินลงทุนในบริษัทย่อย</w:t>
      </w:r>
    </w:p>
    <w:tbl>
      <w:tblPr>
        <w:tblW w:w="14034" w:type="dxa"/>
        <w:tblInd w:w="675" w:type="dxa"/>
        <w:tblLook w:val="04A0" w:firstRow="1" w:lastRow="0" w:firstColumn="1" w:lastColumn="0" w:noHBand="0" w:noVBand="1"/>
      </w:tblPr>
      <w:tblGrid>
        <w:gridCol w:w="2635"/>
        <w:gridCol w:w="1414"/>
        <w:gridCol w:w="1416"/>
        <w:gridCol w:w="1387"/>
        <w:gridCol w:w="1390"/>
        <w:gridCol w:w="1495"/>
        <w:gridCol w:w="1745"/>
        <w:gridCol w:w="1276"/>
        <w:gridCol w:w="1276"/>
      </w:tblGrid>
      <w:tr w:rsidR="002561AC" w:rsidRPr="00E50A6D" w14:paraId="66235151" w14:textId="77777777" w:rsidTr="009655D5">
        <w:tc>
          <w:tcPr>
            <w:tcW w:w="2635" w:type="dxa"/>
          </w:tcPr>
          <w:p w14:paraId="4E33E821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85D1BB2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6FC501B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</w:tcPr>
          <w:p w14:paraId="789A10D8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14:paraId="49852408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2" w:type="dxa"/>
            <w:gridSpan w:val="4"/>
          </w:tcPr>
          <w:p w14:paraId="13C42099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 xml:space="preserve">             (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50A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61AC" w:rsidRPr="00E50A6D" w14:paraId="6620D45F" w14:textId="77777777" w:rsidTr="009655D5">
        <w:tc>
          <w:tcPr>
            <w:tcW w:w="2635" w:type="dxa"/>
          </w:tcPr>
          <w:p w14:paraId="73F3720E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0" w:type="dxa"/>
            <w:gridSpan w:val="2"/>
            <w:vMerge w:val="restart"/>
            <w:vAlign w:val="bottom"/>
          </w:tcPr>
          <w:p w14:paraId="5D6B76EC" w14:textId="77777777" w:rsidR="002561AC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ทุนจดทะเบียนที่ชำระ</w:t>
            </w:r>
          </w:p>
          <w:p w14:paraId="7EBE350A" w14:textId="77777777" w:rsidR="00E95BBC" w:rsidRPr="00E95BBC" w:rsidRDefault="00E95BB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2777" w:type="dxa"/>
            <w:gridSpan w:val="2"/>
          </w:tcPr>
          <w:p w14:paraId="6205C3C1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อัตราส่วนการถือหุ้น</w:t>
            </w:r>
          </w:p>
        </w:tc>
        <w:tc>
          <w:tcPr>
            <w:tcW w:w="5792" w:type="dxa"/>
            <w:gridSpan w:val="4"/>
          </w:tcPr>
          <w:p w14:paraId="1233BE86" w14:textId="77777777" w:rsidR="002561AC" w:rsidRPr="00E50A6D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61AC" w:rsidRPr="00E50A6D" w14:paraId="2F09F70C" w14:textId="77777777" w:rsidTr="009655D5">
        <w:tc>
          <w:tcPr>
            <w:tcW w:w="2635" w:type="dxa"/>
          </w:tcPr>
          <w:p w14:paraId="14803B79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0" w:type="dxa"/>
            <w:gridSpan w:val="2"/>
            <w:vMerge/>
          </w:tcPr>
          <w:p w14:paraId="16764735" w14:textId="77777777" w:rsidR="002561AC" w:rsidRPr="00E50A6D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7" w:type="dxa"/>
            <w:gridSpan w:val="2"/>
          </w:tcPr>
          <w:p w14:paraId="52968336" w14:textId="77777777" w:rsidR="002561AC" w:rsidRPr="00E50A6D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3240" w:type="dxa"/>
            <w:gridSpan w:val="2"/>
          </w:tcPr>
          <w:p w14:paraId="733488FA" w14:textId="77777777" w:rsidR="002561AC" w:rsidRPr="00E50A6D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2552" w:type="dxa"/>
            <w:gridSpan w:val="2"/>
          </w:tcPr>
          <w:p w14:paraId="4177E145" w14:textId="77777777" w:rsidR="002561AC" w:rsidRPr="00E50A6D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2E3274" w:rsidRPr="00E50A6D" w14:paraId="394E5586" w14:textId="77777777" w:rsidTr="009655D5">
        <w:tc>
          <w:tcPr>
            <w:tcW w:w="2635" w:type="dxa"/>
          </w:tcPr>
          <w:p w14:paraId="2C575F2D" w14:textId="77777777" w:rsidR="002E3274" w:rsidRPr="00E50A6D" w:rsidRDefault="002E3274" w:rsidP="002E3274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EEB16B1" w14:textId="04CF6D7D" w:rsidR="002E3274" w:rsidRPr="00E50A6D" w:rsidRDefault="002E3274" w:rsidP="002E3274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16" w:type="dxa"/>
          </w:tcPr>
          <w:p w14:paraId="0BD259DF" w14:textId="09ED8D25" w:rsidR="002E3274" w:rsidRPr="00E50A6D" w:rsidRDefault="002E3274" w:rsidP="002E3274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7" w:type="dxa"/>
          </w:tcPr>
          <w:p w14:paraId="1FCE8420" w14:textId="23BC99BA" w:rsidR="002E3274" w:rsidRPr="00E50A6D" w:rsidRDefault="002E3274" w:rsidP="002E3274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90" w:type="dxa"/>
          </w:tcPr>
          <w:p w14:paraId="50AF775F" w14:textId="71C104DD" w:rsidR="002E3274" w:rsidRPr="00E50A6D" w:rsidRDefault="002E3274" w:rsidP="002E3274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95" w:type="dxa"/>
          </w:tcPr>
          <w:p w14:paraId="768356BE" w14:textId="082ACD63" w:rsidR="002E3274" w:rsidRPr="00E50A6D" w:rsidRDefault="002E3274" w:rsidP="002E3274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745" w:type="dxa"/>
          </w:tcPr>
          <w:p w14:paraId="27A3B20F" w14:textId="7ECD6D36" w:rsidR="002E3274" w:rsidRPr="00E50A6D" w:rsidRDefault="002E3274" w:rsidP="002E3274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76" w:type="dxa"/>
          </w:tcPr>
          <w:p w14:paraId="4DF2A6D1" w14:textId="4A44C1F2" w:rsidR="002E3274" w:rsidRPr="00E50A6D" w:rsidRDefault="002E3274" w:rsidP="002E3274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70F670B2" w14:textId="5A48D2F2" w:rsidR="002E3274" w:rsidRPr="00E50A6D" w:rsidRDefault="002E3274" w:rsidP="002E3274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2E751B" w:rsidRPr="00E50A6D" w14:paraId="37F79582" w14:textId="77777777" w:rsidTr="009655D5">
        <w:tc>
          <w:tcPr>
            <w:tcW w:w="2635" w:type="dxa"/>
            <w:vAlign w:val="center"/>
          </w:tcPr>
          <w:p w14:paraId="0D33CF13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คัมเวล-นาวแคสท์ จำกัด</w:t>
            </w:r>
          </w:p>
        </w:tc>
        <w:tc>
          <w:tcPr>
            <w:tcW w:w="1414" w:type="dxa"/>
          </w:tcPr>
          <w:p w14:paraId="179BB3C4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5,000,000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6" w:type="dxa"/>
          </w:tcPr>
          <w:p w14:paraId="4B4C31F5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387" w:type="dxa"/>
            <w:shd w:val="clear" w:color="auto" w:fill="auto"/>
          </w:tcPr>
          <w:p w14:paraId="45254FFB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390" w:type="dxa"/>
            <w:shd w:val="clear" w:color="auto" w:fill="auto"/>
          </w:tcPr>
          <w:p w14:paraId="437A3111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495" w:type="dxa"/>
            <w:shd w:val="clear" w:color="auto" w:fill="auto"/>
          </w:tcPr>
          <w:p w14:paraId="41B92DB2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745" w:type="dxa"/>
          </w:tcPr>
          <w:p w14:paraId="781ADB4E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276" w:type="dxa"/>
          </w:tcPr>
          <w:p w14:paraId="395C30C7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20C81C6F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751B" w:rsidRPr="00E50A6D" w14:paraId="121BF994" w14:textId="77777777" w:rsidTr="009655D5">
        <w:tc>
          <w:tcPr>
            <w:tcW w:w="2635" w:type="dxa"/>
          </w:tcPr>
          <w:p w14:paraId="302F6522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AD71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ผลต่างจาการปรับโครงสร้าง</w:t>
            </w:r>
          </w:p>
        </w:tc>
        <w:tc>
          <w:tcPr>
            <w:tcW w:w="1414" w:type="dxa"/>
          </w:tcPr>
          <w:p w14:paraId="25479914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6C851EE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</w:tcPr>
          <w:p w14:paraId="0DFC041C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14:paraId="18366830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</w:tcPr>
          <w:p w14:paraId="7A47ADE2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745" w:type="dxa"/>
          </w:tcPr>
          <w:p w14:paraId="2AE6BD00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276" w:type="dxa"/>
          </w:tcPr>
          <w:p w14:paraId="70ED7340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06B5EAD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561AC" w:rsidRPr="00E50A6D" w14:paraId="7AC51BF3" w14:textId="77777777" w:rsidTr="009655D5">
        <w:tc>
          <w:tcPr>
            <w:tcW w:w="2635" w:type="dxa"/>
          </w:tcPr>
          <w:p w14:paraId="5642575D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</w:tcPr>
          <w:p w14:paraId="4A1E7841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</w:tcPr>
          <w:p w14:paraId="0DF83DEB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</w:tcPr>
          <w:p w14:paraId="076C0DDB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14:paraId="575C47D9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</w:tcPr>
          <w:p w14:paraId="0A3D4001" w14:textId="77777777" w:rsidR="002561AC" w:rsidRPr="00E50A6D" w:rsidRDefault="00C40888" w:rsidP="005E00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45" w:type="dxa"/>
          </w:tcPr>
          <w:p w14:paraId="6ACD169D" w14:textId="77777777" w:rsidR="002561AC" w:rsidRPr="00E50A6D" w:rsidRDefault="002E751B" w:rsidP="005E00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58E98456" w14:textId="77777777" w:rsidR="002561AC" w:rsidRPr="00E50A6D" w:rsidRDefault="00C40888" w:rsidP="005E00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1186C876" w14:textId="77777777" w:rsidR="002561AC" w:rsidRPr="00E50A6D" w:rsidRDefault="002561AC" w:rsidP="005E00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76CE253F" w14:textId="77777777" w:rsidR="00F51BFE" w:rsidRPr="00E50A6D" w:rsidRDefault="00F51BFE" w:rsidP="000D103E">
      <w:pPr>
        <w:tabs>
          <w:tab w:val="left" w:pos="513"/>
          <w:tab w:val="decimal" w:pos="7920"/>
        </w:tabs>
        <w:spacing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77D859" w14:textId="4A214582" w:rsidR="004A56B5" w:rsidRDefault="004A56B5" w:rsidP="009655D5">
      <w:pPr>
        <w:tabs>
          <w:tab w:val="decimal" w:pos="7920"/>
        </w:tabs>
        <w:spacing w:after="240" w:line="240" w:lineRule="atLeast"/>
        <w:ind w:left="709" w:right="556"/>
        <w:jc w:val="thaiDistribute"/>
        <w:rPr>
          <w:rFonts w:ascii="Angsana New" w:hAnsi="Angsana New"/>
          <w:sz w:val="30"/>
          <w:szCs w:val="30"/>
        </w:rPr>
      </w:pPr>
    </w:p>
    <w:p w14:paraId="04174DD9" w14:textId="77777777" w:rsidR="006A18A6" w:rsidRDefault="006A18A6" w:rsidP="009655D5">
      <w:pPr>
        <w:tabs>
          <w:tab w:val="decimal" w:pos="7920"/>
        </w:tabs>
        <w:spacing w:after="240" w:line="240" w:lineRule="atLeast"/>
        <w:ind w:left="709" w:right="556"/>
        <w:jc w:val="thaiDistribute"/>
        <w:rPr>
          <w:rFonts w:ascii="Angsana New" w:hAnsi="Angsana New"/>
          <w:sz w:val="30"/>
          <w:szCs w:val="30"/>
        </w:rPr>
      </w:pPr>
    </w:p>
    <w:p w14:paraId="0E61F0B8" w14:textId="77777777" w:rsidR="006A18A6" w:rsidRPr="00E32A93" w:rsidRDefault="006A18A6" w:rsidP="009655D5">
      <w:pPr>
        <w:tabs>
          <w:tab w:val="decimal" w:pos="7920"/>
        </w:tabs>
        <w:spacing w:after="240" w:line="240" w:lineRule="atLeast"/>
        <w:ind w:left="709" w:right="55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B3AEEA" w14:textId="77777777" w:rsidR="00C83090" w:rsidRDefault="00C83090" w:rsidP="00115FBA">
      <w:pPr>
        <w:tabs>
          <w:tab w:val="left" w:pos="513"/>
          <w:tab w:val="decimal" w:pos="7920"/>
        </w:tabs>
        <w:spacing w:line="240" w:lineRule="atLeast"/>
        <w:ind w:left="360" w:right="993"/>
        <w:jc w:val="thaiDistribute"/>
        <w:rPr>
          <w:rFonts w:ascii="Angsana New" w:hAnsi="Angsana New"/>
          <w:sz w:val="30"/>
          <w:szCs w:val="30"/>
        </w:rPr>
      </w:pPr>
    </w:p>
    <w:p w14:paraId="5D4A2604" w14:textId="77777777" w:rsidR="00882BC1" w:rsidRDefault="00882BC1" w:rsidP="00115FBA">
      <w:pPr>
        <w:tabs>
          <w:tab w:val="left" w:pos="513"/>
          <w:tab w:val="decimal" w:pos="7920"/>
        </w:tabs>
        <w:spacing w:line="240" w:lineRule="atLeast"/>
        <w:ind w:left="360" w:right="99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A14D96" w14:textId="77777777" w:rsidR="00C83090" w:rsidRDefault="00C83090" w:rsidP="00115FBA">
      <w:pPr>
        <w:tabs>
          <w:tab w:val="left" w:pos="513"/>
          <w:tab w:val="decimal" w:pos="7920"/>
        </w:tabs>
        <w:spacing w:line="240" w:lineRule="atLeast"/>
        <w:ind w:left="360" w:right="99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72A16B5" w14:textId="77777777" w:rsidR="00C83090" w:rsidRDefault="00C83090" w:rsidP="00115FBA">
      <w:pPr>
        <w:tabs>
          <w:tab w:val="left" w:pos="513"/>
          <w:tab w:val="decimal" w:pos="7920"/>
        </w:tabs>
        <w:spacing w:line="240" w:lineRule="atLeast"/>
        <w:ind w:left="360" w:right="99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B605D5" w14:textId="77777777" w:rsidR="005432DF" w:rsidRPr="005432DF" w:rsidRDefault="005432DF" w:rsidP="00115FBA">
      <w:pPr>
        <w:tabs>
          <w:tab w:val="left" w:pos="513"/>
          <w:tab w:val="decimal" w:pos="7920"/>
        </w:tabs>
        <w:spacing w:line="240" w:lineRule="atLeast"/>
        <w:ind w:left="360" w:right="99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60A86C8" w14:textId="77777777" w:rsidR="00C83090" w:rsidRDefault="00C83090" w:rsidP="00115FBA">
      <w:pPr>
        <w:tabs>
          <w:tab w:val="left" w:pos="513"/>
          <w:tab w:val="decimal" w:pos="7920"/>
        </w:tabs>
        <w:spacing w:line="240" w:lineRule="atLeast"/>
        <w:ind w:left="360" w:right="99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95F9D0A" w14:textId="77777777" w:rsidR="0042236E" w:rsidRPr="0042236E" w:rsidRDefault="0042236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427D60ED" w14:textId="763C10DB" w:rsidR="00A13B32" w:rsidRPr="00E50A6D" w:rsidRDefault="00A13B32">
      <w:pPr>
        <w:numPr>
          <w:ilvl w:val="0"/>
          <w:numId w:val="31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5EFC2C67" w14:textId="40F90B22" w:rsidR="009331BC" w:rsidRDefault="009331BC" w:rsidP="009331BC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</w:rPr>
        <w:tab/>
      </w:r>
      <w:r w:rsidRPr="00E50A6D">
        <w:rPr>
          <w:rFonts w:ascii="Angsana New" w:hAnsi="Angsana New"/>
          <w:sz w:val="30"/>
          <w:szCs w:val="30"/>
          <w:cs/>
        </w:rPr>
        <w:t xml:space="preserve">รายการเปลี่ยนแปลงของ ที่ดิน อาคาร และอุปกรณ์ สำหรับปีสิ้นสุดวันที่ </w:t>
      </w:r>
      <w:r w:rsidRPr="00E50A6D">
        <w:rPr>
          <w:rFonts w:ascii="Angsana New" w:hAnsi="Angsana New"/>
          <w:sz w:val="30"/>
          <w:szCs w:val="30"/>
        </w:rPr>
        <w:t xml:space="preserve">31 </w:t>
      </w:r>
      <w:r w:rsidRPr="00E50A6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 w:rsidR="00563A65">
        <w:rPr>
          <w:rFonts w:ascii="Angsana New" w:hAnsi="Angsana New" w:hint="cs"/>
          <w:sz w:val="30"/>
          <w:szCs w:val="30"/>
          <w:cs/>
        </w:rPr>
        <w:t>5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B405020" w14:textId="77777777" w:rsidR="00A13B32" w:rsidRPr="00E50A6D" w:rsidRDefault="00A13B32" w:rsidP="00C57D32">
      <w:pPr>
        <w:spacing w:line="360" w:lineRule="exact"/>
        <w:ind w:left="14050" w:right="-87"/>
        <w:rPr>
          <w:rFonts w:ascii="Angsana New" w:hAnsi="Angsana New"/>
          <w:color w:val="000000"/>
          <w:sz w:val="28"/>
          <w:szCs w:val="28"/>
          <w:cs/>
        </w:rPr>
      </w:pPr>
      <w:r w:rsidRPr="00E50A6D">
        <w:rPr>
          <w:rFonts w:ascii="Angsana New" w:hAnsi="Angsana New"/>
          <w:color w:val="000000"/>
          <w:sz w:val="28"/>
          <w:szCs w:val="28"/>
        </w:rPr>
        <w:t>(</w:t>
      </w:r>
      <w:r w:rsidRPr="00E50A6D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E50A6D">
        <w:rPr>
          <w:rFonts w:ascii="Angsana New" w:hAnsi="Angsana New"/>
          <w:color w:val="000000"/>
          <w:sz w:val="28"/>
          <w:szCs w:val="28"/>
        </w:rPr>
        <w:t xml:space="preserve">: </w:t>
      </w:r>
      <w:r w:rsidRPr="00E50A6D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E50A6D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75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48"/>
        <w:gridCol w:w="1237"/>
        <w:gridCol w:w="236"/>
        <w:gridCol w:w="1285"/>
        <w:gridCol w:w="236"/>
        <w:gridCol w:w="1181"/>
        <w:gridCol w:w="236"/>
        <w:gridCol w:w="1210"/>
        <w:gridCol w:w="236"/>
        <w:gridCol w:w="1205"/>
        <w:gridCol w:w="236"/>
        <w:gridCol w:w="1224"/>
        <w:gridCol w:w="236"/>
        <w:gridCol w:w="1210"/>
        <w:gridCol w:w="236"/>
        <w:gridCol w:w="1423"/>
        <w:gridCol w:w="236"/>
        <w:gridCol w:w="1448"/>
      </w:tblGrid>
      <w:tr w:rsidR="009B2077" w:rsidRPr="00E50A6D" w14:paraId="5029934A" w14:textId="77777777" w:rsidTr="00C57D32">
        <w:trPr>
          <w:tblHeader/>
        </w:trPr>
        <w:tc>
          <w:tcPr>
            <w:tcW w:w="2448" w:type="dxa"/>
            <w:shd w:val="clear" w:color="auto" w:fill="auto"/>
          </w:tcPr>
          <w:p w14:paraId="3D4E93E6" w14:textId="77777777" w:rsidR="009B2077" w:rsidRPr="00E50A6D" w:rsidRDefault="009B2077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1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0A8CA1D8" w14:textId="77777777" w:rsidR="009B2077" w:rsidRPr="00E50A6D" w:rsidRDefault="000C4447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301B40" w:rsidRPr="00E50A6D" w14:paraId="7AE88A0C" w14:textId="77777777" w:rsidTr="00C57D32">
        <w:trPr>
          <w:tblHeader/>
        </w:trPr>
        <w:tc>
          <w:tcPr>
            <w:tcW w:w="2448" w:type="dxa"/>
            <w:shd w:val="clear" w:color="auto" w:fill="auto"/>
          </w:tcPr>
          <w:p w14:paraId="66046415" w14:textId="77777777" w:rsidR="0051626C" w:rsidRPr="00E50A6D" w:rsidRDefault="0051626C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5180708A" w14:textId="77777777" w:rsidR="0051626C" w:rsidRPr="00E50A6D" w:rsidRDefault="0051626C" w:rsidP="00D44F84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ที่ดิน</w:t>
            </w:r>
            <w:r w:rsidRPr="00E50A6D">
              <w:rPr>
                <w:rFonts w:ascii="Angsana New" w:hAnsi="Angsana New" w:cs="Angsana New"/>
                <w:lang w:val="en-US"/>
              </w:rPr>
              <w:br/>
            </w:r>
            <w:r w:rsidRPr="00E50A6D">
              <w:rPr>
                <w:rFonts w:ascii="Angsana New" w:hAnsi="Angsana New" w:cs="Angsana New"/>
                <w:cs/>
              </w:rPr>
              <w:t>และส่ว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76A4216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52762BAB" w14:textId="77777777" w:rsidR="00866BD6" w:rsidRPr="00E50A6D" w:rsidRDefault="00866BD6" w:rsidP="00D44F84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1A762B9F" w14:textId="77777777" w:rsidR="0051626C" w:rsidRPr="00E50A6D" w:rsidRDefault="0051626C" w:rsidP="00D44F84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27426D6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D02C2CB" w14:textId="77777777" w:rsidR="00866BD6" w:rsidRPr="00E50A6D" w:rsidRDefault="00866BD6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DF7EAE4" w14:textId="77777777" w:rsidR="0051626C" w:rsidRPr="00E50A6D" w:rsidRDefault="0051626C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AFB247D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6FB3AC65" w14:textId="77777777" w:rsidR="00866BD6" w:rsidRPr="00E50A6D" w:rsidRDefault="00866BD6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5AE9887D" w14:textId="77777777" w:rsidR="0051626C" w:rsidRPr="00E50A6D" w:rsidRDefault="0051626C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C260F88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6B2EB25D" w14:textId="77777777" w:rsidR="00866BD6" w:rsidRPr="00E50A6D" w:rsidRDefault="00866BD6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97D9171" w14:textId="77777777" w:rsidR="0051626C" w:rsidRPr="00E50A6D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1419F66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D8CF5EE" w14:textId="77777777" w:rsidR="0051626C" w:rsidRPr="00E50A6D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3C37831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4CE6A347" w14:textId="77777777" w:rsidR="0051626C" w:rsidRPr="00E50A6D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เครื่องจักร</w:t>
            </w:r>
            <w:r w:rsidR="00866BD6" w:rsidRPr="00E50A6D"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712AC77" w14:textId="77777777" w:rsidR="0051626C" w:rsidRPr="00E50A6D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326F2A9F" w14:textId="77777777" w:rsidR="00866BD6" w:rsidRPr="00E50A6D" w:rsidRDefault="00866BD6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DC2E3FC" w14:textId="77777777" w:rsidR="0051626C" w:rsidRPr="00E50A6D" w:rsidRDefault="0059217A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</w:t>
            </w:r>
            <w:r w:rsidR="0051626C" w:rsidRPr="00E50A6D">
              <w:rPr>
                <w:rFonts w:ascii="Angsana New" w:hAnsi="Angsana New" w:cs="Angsana New" w:hint="cs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8B12CA9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700B41CF" w14:textId="77777777" w:rsidR="0051626C" w:rsidRPr="00E50A6D" w:rsidRDefault="002D1511" w:rsidP="00D44F84">
            <w:pPr>
              <w:tabs>
                <w:tab w:val="left" w:pos="14670"/>
              </w:tabs>
              <w:spacing w:line="360" w:lineRule="exact"/>
              <w:ind w:left="14050" w:right="-87" w:firstLine="562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(</w:t>
            </w:r>
          </w:p>
        </w:tc>
      </w:tr>
      <w:tr w:rsidR="00301B40" w:rsidRPr="00E50A6D" w14:paraId="049FEB77" w14:textId="77777777" w:rsidTr="00C57D32">
        <w:trPr>
          <w:tblHeader/>
        </w:trPr>
        <w:tc>
          <w:tcPr>
            <w:tcW w:w="2448" w:type="dxa"/>
            <w:shd w:val="clear" w:color="auto" w:fill="auto"/>
          </w:tcPr>
          <w:p w14:paraId="4604E545" w14:textId="77777777" w:rsidR="0051626C" w:rsidRPr="00E50A6D" w:rsidRDefault="0051626C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44DC6C19" w14:textId="77777777" w:rsidR="0051626C" w:rsidRPr="00E50A6D" w:rsidRDefault="0051626C" w:rsidP="00D44F84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cs/>
              </w:rPr>
              <w:t>ปรับปรุง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572BC15D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44A5F529" w14:textId="77777777" w:rsidR="0051626C" w:rsidRPr="00E50A6D" w:rsidRDefault="0051626C" w:rsidP="00D44F84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2DBB00B6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A16FF49" w14:textId="77777777" w:rsidR="0051626C" w:rsidRPr="00E50A6D" w:rsidRDefault="0051626C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5F4C840F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15732D10" w14:textId="77777777" w:rsidR="0051626C" w:rsidRPr="00E50A6D" w:rsidRDefault="0051626C" w:rsidP="00D44F84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E946AB8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ECEFF9E" w14:textId="77777777" w:rsidR="0051626C" w:rsidRPr="00E50A6D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6312419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6428270" w14:textId="77777777" w:rsidR="0051626C" w:rsidRPr="00E50A6D" w:rsidRDefault="0051626C" w:rsidP="00D44F84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6092D4BB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BF80629" w14:textId="77777777" w:rsidR="0051626C" w:rsidRPr="00E50A6D" w:rsidRDefault="0051626C" w:rsidP="00D44F84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511593D" w14:textId="77777777" w:rsidR="0051626C" w:rsidRPr="00E50A6D" w:rsidRDefault="0051626C" w:rsidP="00D44F84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5996D3A" w14:textId="77777777" w:rsidR="0051626C" w:rsidRPr="00E50A6D" w:rsidRDefault="0051626C" w:rsidP="00D44F84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5A000B7B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4EC55D7A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7129CC" w:rsidRPr="00E50A6D" w14:paraId="317BEB52" w14:textId="77777777" w:rsidTr="00C57D32">
        <w:tc>
          <w:tcPr>
            <w:tcW w:w="2448" w:type="dxa"/>
          </w:tcPr>
          <w:p w14:paraId="0618D50E" w14:textId="77777777" w:rsidR="007129CC" w:rsidRPr="00E50A6D" w:rsidRDefault="0050031A" w:rsidP="00D44F8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1B21CA2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011C37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2AA427A7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691E896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694C82A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CFCEE6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534106A6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A8F7E2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D3A49F4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33FFF6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5EF8285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6EEF6D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5AE3EA89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A95D9D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207933B1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C0D741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550EBD2B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516E49" w:rsidRPr="00E50A6D" w14:paraId="46B0F856" w14:textId="77777777" w:rsidTr="00C57D32">
        <w:tc>
          <w:tcPr>
            <w:tcW w:w="2448" w:type="dxa"/>
          </w:tcPr>
          <w:p w14:paraId="79FF7450" w14:textId="31082CA5" w:rsidR="00563A65" w:rsidRPr="00E50A6D" w:rsidRDefault="00563A65" w:rsidP="00563A6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มกราคม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4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81E24DC" w14:textId="77F1A957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3A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43,773,488.00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78F93F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16FE99E4" w14:textId="7B9CCDD9" w:rsidR="00563A65" w:rsidRPr="00563A65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63A65">
              <w:rPr>
                <w:rFonts w:asciiTheme="majorBidi" w:hAnsiTheme="majorBidi" w:cstheme="majorBidi"/>
                <w:lang w:val="en-US"/>
              </w:rPr>
              <w:t>91,007,571.97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62758D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C448521" w14:textId="7D3C3A16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63A65">
              <w:rPr>
                <w:rFonts w:asciiTheme="majorBidi" w:hAnsiTheme="majorBidi" w:cstheme="majorBidi"/>
                <w:lang w:val="en-US"/>
              </w:rPr>
              <w:t>15,165,490.29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B413D7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669D236" w14:textId="68F6BD6E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63A65">
              <w:rPr>
                <w:rFonts w:asciiTheme="majorBidi" w:hAnsiTheme="majorBidi" w:cstheme="majorBidi"/>
                <w:lang w:val="en-US"/>
              </w:rPr>
              <w:t>71,462,697.69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B21072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14:paraId="6E2DD368" w14:textId="665E6883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63A65">
              <w:rPr>
                <w:rFonts w:asciiTheme="majorBidi" w:hAnsiTheme="majorBidi" w:cstheme="majorBidi"/>
                <w:lang w:val="en-US"/>
              </w:rPr>
              <w:t>14,549,161.80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142F7E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46EF892" w14:textId="76D0D990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63A65">
              <w:rPr>
                <w:rFonts w:asciiTheme="majorBidi" w:hAnsiTheme="majorBidi" w:cstheme="majorBidi"/>
                <w:lang w:val="en-US"/>
              </w:rPr>
              <w:t>7,666,192.83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42E65C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18C31DD" w14:textId="7B16D06B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63A65">
              <w:rPr>
                <w:rFonts w:asciiTheme="majorBidi" w:hAnsiTheme="majorBidi" w:cstheme="majorBidi"/>
                <w:lang w:val="en-US"/>
              </w:rPr>
              <w:t>890,768.31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61A7F9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shd w:val="clear" w:color="auto" w:fill="auto"/>
          </w:tcPr>
          <w:p w14:paraId="0F76009C" w14:textId="6D21059D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A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12,233,200.00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021725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14:paraId="143EC24E" w14:textId="2D03197E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A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256,748,570.89</w:t>
            </w:r>
          </w:p>
        </w:tc>
      </w:tr>
      <w:tr w:rsidR="00563A65" w:rsidRPr="00E50A6D" w14:paraId="69D609F2" w14:textId="77777777" w:rsidTr="00C57D32">
        <w:tc>
          <w:tcPr>
            <w:tcW w:w="2448" w:type="dxa"/>
          </w:tcPr>
          <w:p w14:paraId="0E33D875" w14:textId="19C14497" w:rsidR="00563A65" w:rsidRPr="00E50A6D" w:rsidRDefault="00563A65" w:rsidP="00563A6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24026E">
              <w:rPr>
                <w:rFonts w:asciiTheme="majorBidi" w:hAnsiTheme="majorBidi" w:cs="Angsan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603B27A" w14:textId="58E67BB9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3A6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E2F872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C61E649" w14:textId="3B074526" w:rsidR="00563A65" w:rsidRPr="00563A65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63A6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C5330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3A03C04" w14:textId="64EAA370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63A6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2B4EA7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753768" w14:textId="6FD51274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63A6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B695A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6549A2" w14:textId="7E50EB3C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63A6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C69E92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BE3542" w14:textId="75ABBBFC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63A65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563A65">
              <w:rPr>
                <w:rFonts w:asciiTheme="majorBidi" w:hAnsiTheme="majorBidi" w:cstheme="majorBidi"/>
                <w:lang w:val="en-US"/>
              </w:rPr>
              <w:t>,</w:t>
            </w:r>
            <w:r w:rsidRPr="00563A65">
              <w:rPr>
                <w:rFonts w:asciiTheme="majorBidi" w:hAnsiTheme="majorBidi" w:cstheme="majorBidi"/>
                <w:cs/>
                <w:lang w:val="en-US"/>
              </w:rPr>
              <w:t>339</w:t>
            </w:r>
            <w:r w:rsidRPr="00563A65">
              <w:rPr>
                <w:rFonts w:asciiTheme="majorBidi" w:hAnsiTheme="majorBidi" w:cstheme="majorBidi"/>
                <w:lang w:val="en-US"/>
              </w:rPr>
              <w:t>,</w:t>
            </w:r>
            <w:r w:rsidRPr="00563A65">
              <w:rPr>
                <w:rFonts w:asciiTheme="majorBidi" w:hAnsiTheme="majorBidi" w:cstheme="majorBidi"/>
                <w:cs/>
                <w:lang w:val="en-US"/>
              </w:rPr>
              <w:t>252.34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E063C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311FCCC" w14:textId="33861A19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63A6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BDF27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C4C81C2" w14:textId="3F1C15BF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3A6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1AB7DB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20C383B" w14:textId="15A9C93C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63A65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563A65">
              <w:rPr>
                <w:rFonts w:asciiTheme="majorBidi" w:hAnsiTheme="majorBidi" w:cstheme="majorBidi"/>
                <w:lang w:val="en-US"/>
              </w:rPr>
              <w:t>,</w:t>
            </w:r>
            <w:r w:rsidRPr="00563A65">
              <w:rPr>
                <w:rFonts w:asciiTheme="majorBidi" w:hAnsiTheme="majorBidi" w:cstheme="majorBidi"/>
                <w:cs/>
                <w:lang w:val="en-US"/>
              </w:rPr>
              <w:t>339</w:t>
            </w:r>
            <w:r w:rsidRPr="00563A65">
              <w:rPr>
                <w:rFonts w:asciiTheme="majorBidi" w:hAnsiTheme="majorBidi" w:cstheme="majorBidi"/>
                <w:lang w:val="en-US"/>
              </w:rPr>
              <w:t>,</w:t>
            </w:r>
            <w:r w:rsidRPr="00563A65">
              <w:rPr>
                <w:rFonts w:asciiTheme="majorBidi" w:hAnsiTheme="majorBidi" w:cstheme="majorBidi"/>
                <w:cs/>
                <w:lang w:val="en-US"/>
              </w:rPr>
              <w:t>252.34</w:t>
            </w:r>
          </w:p>
        </w:tc>
      </w:tr>
      <w:tr w:rsidR="00516E49" w:rsidRPr="00E50A6D" w14:paraId="6F1BBAC7" w14:textId="77777777" w:rsidTr="00C57D32">
        <w:tc>
          <w:tcPr>
            <w:tcW w:w="2448" w:type="dxa"/>
            <w:shd w:val="clear" w:color="auto" w:fill="auto"/>
          </w:tcPr>
          <w:p w14:paraId="534872F0" w14:textId="77777777" w:rsidR="00563A65" w:rsidRPr="00E50A6D" w:rsidRDefault="00563A65" w:rsidP="00563A6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1D6E3BDA" w14:textId="2504F43D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3A6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53</w:t>
            </w:r>
            <w:r w:rsidRPr="00563A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63A6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570</w:t>
            </w:r>
            <w:r w:rsidRPr="00563A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63A6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FAEBCB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3D349D2B" w14:textId="7716D616" w:rsidR="00563A65" w:rsidRPr="00563A65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63A6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7E4CF8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565B9178" w14:textId="637BA32A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63A65">
              <w:rPr>
                <w:rFonts w:asciiTheme="majorBidi" w:hAnsiTheme="majorBidi" w:cstheme="majorBidi"/>
                <w:cs/>
                <w:lang w:val="en-US"/>
              </w:rPr>
              <w:t>119</w:t>
            </w:r>
            <w:r w:rsidRPr="00563A65">
              <w:rPr>
                <w:rFonts w:asciiTheme="majorBidi" w:hAnsiTheme="majorBidi" w:cstheme="majorBidi"/>
                <w:lang w:val="en-US"/>
              </w:rPr>
              <w:t>,</w:t>
            </w:r>
            <w:r w:rsidRPr="00563A65">
              <w:rPr>
                <w:rFonts w:asciiTheme="majorBidi" w:hAnsiTheme="majorBidi" w:cstheme="majorBidi"/>
                <w:cs/>
                <w:lang w:val="en-US"/>
              </w:rPr>
              <w:t>300.00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E89E76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413BDA1" w14:textId="4E3C9F95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63A65">
              <w:rPr>
                <w:rFonts w:asciiTheme="majorBidi" w:hAnsiTheme="majorBidi" w:cstheme="majorBidi"/>
                <w:cs/>
                <w:lang w:val="en-US"/>
              </w:rPr>
              <w:t>8</w:t>
            </w:r>
            <w:r w:rsidRPr="00563A65">
              <w:rPr>
                <w:rFonts w:asciiTheme="majorBidi" w:hAnsiTheme="majorBidi" w:cstheme="majorBidi"/>
                <w:lang w:val="en-US"/>
              </w:rPr>
              <w:t>,</w:t>
            </w:r>
            <w:r w:rsidRPr="00563A65">
              <w:rPr>
                <w:rFonts w:asciiTheme="majorBidi" w:hAnsiTheme="majorBidi" w:cstheme="majorBidi"/>
                <w:cs/>
                <w:lang w:val="en-US"/>
              </w:rPr>
              <w:t>841</w:t>
            </w:r>
            <w:r w:rsidRPr="00563A65">
              <w:rPr>
                <w:rFonts w:asciiTheme="majorBidi" w:hAnsiTheme="majorBidi" w:cstheme="majorBidi"/>
                <w:lang w:val="en-US"/>
              </w:rPr>
              <w:t>,</w:t>
            </w:r>
            <w:r w:rsidRPr="00563A65">
              <w:rPr>
                <w:rFonts w:asciiTheme="majorBidi" w:hAnsiTheme="majorBidi" w:cstheme="majorBidi"/>
                <w:cs/>
                <w:lang w:val="en-US"/>
              </w:rPr>
              <w:t>245.06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5E9C23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14:paraId="5C98AB9A" w14:textId="00A8C000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63A65">
              <w:rPr>
                <w:rFonts w:asciiTheme="majorBidi" w:hAnsiTheme="majorBidi" w:cstheme="majorBidi"/>
                <w:cs/>
                <w:lang w:val="en-US"/>
              </w:rPr>
              <w:t>3</w:t>
            </w:r>
            <w:r w:rsidRPr="00563A65">
              <w:rPr>
                <w:rFonts w:asciiTheme="majorBidi" w:hAnsiTheme="majorBidi" w:cstheme="majorBidi"/>
                <w:lang w:val="en-US"/>
              </w:rPr>
              <w:t>,</w:t>
            </w:r>
            <w:r w:rsidRPr="00563A65">
              <w:rPr>
                <w:rFonts w:asciiTheme="majorBidi" w:hAnsiTheme="majorBidi" w:cstheme="majorBidi"/>
                <w:cs/>
                <w:lang w:val="en-US"/>
              </w:rPr>
              <w:t>833</w:t>
            </w:r>
            <w:r w:rsidRPr="00563A65">
              <w:rPr>
                <w:rFonts w:asciiTheme="majorBidi" w:hAnsiTheme="majorBidi" w:cstheme="majorBidi"/>
                <w:lang w:val="en-US"/>
              </w:rPr>
              <w:t>,</w:t>
            </w:r>
            <w:r w:rsidRPr="00563A65">
              <w:rPr>
                <w:rFonts w:asciiTheme="majorBidi" w:hAnsiTheme="majorBidi" w:cstheme="majorBidi"/>
                <w:cs/>
                <w:lang w:val="en-US"/>
              </w:rPr>
              <w:t>923.84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FC1852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4D3DF8C6" w14:textId="2CC632E6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63A6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7DAEDA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39A9C2C1" w14:textId="476CBF4C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63A65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563A65">
              <w:rPr>
                <w:rFonts w:asciiTheme="majorBidi" w:hAnsiTheme="majorBidi" w:cstheme="majorBidi"/>
                <w:lang w:val="en-US"/>
              </w:rPr>
              <w:t>,</w:t>
            </w:r>
            <w:r w:rsidRPr="00563A65">
              <w:rPr>
                <w:rFonts w:asciiTheme="majorBidi" w:hAnsiTheme="majorBidi" w:cstheme="majorBidi"/>
                <w:cs/>
                <w:lang w:val="en-US"/>
              </w:rPr>
              <w:t>982</w:t>
            </w:r>
            <w:r w:rsidRPr="00563A65">
              <w:rPr>
                <w:rFonts w:asciiTheme="majorBidi" w:hAnsiTheme="majorBidi" w:cstheme="majorBidi"/>
                <w:lang w:val="en-US"/>
              </w:rPr>
              <w:t>,</w:t>
            </w:r>
            <w:r w:rsidRPr="00563A65">
              <w:rPr>
                <w:rFonts w:asciiTheme="majorBidi" w:hAnsiTheme="majorBidi" w:cstheme="majorBidi"/>
                <w:cs/>
                <w:lang w:val="en-US"/>
              </w:rPr>
              <w:t>365.19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A12C9F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shd w:val="clear" w:color="auto" w:fill="auto"/>
          </w:tcPr>
          <w:p w14:paraId="0239A6AF" w14:textId="6B78E0C6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A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54,758,289.07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BC2FA8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14:paraId="667D470D" w14:textId="0B48E9CC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A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126,105,723.16</w:t>
            </w:r>
          </w:p>
        </w:tc>
      </w:tr>
      <w:tr w:rsidR="00516E49" w:rsidRPr="00E50A6D" w14:paraId="6997EB55" w14:textId="77777777" w:rsidTr="00C57D32">
        <w:tc>
          <w:tcPr>
            <w:tcW w:w="2448" w:type="dxa"/>
            <w:shd w:val="clear" w:color="auto" w:fill="auto"/>
          </w:tcPr>
          <w:p w14:paraId="73EB1421" w14:textId="62C453F6" w:rsidR="00563A65" w:rsidRPr="00E50A6D" w:rsidRDefault="00563A65" w:rsidP="00563A6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1C702F4D" w14:textId="504EF666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D35373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44351847" w14:textId="004F8757" w:rsidR="00563A65" w:rsidRPr="00563A65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F129CB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5DD2DF6" w14:textId="0607D7BF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38E858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F3657BA" w14:textId="75EC6445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D059A8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14:paraId="4E0C48C3" w14:textId="08CFA7E3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504CA9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4B99D7D8" w14:textId="216863B1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(1,309,144.23)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FA5B40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A8B81AB" w14:textId="3CC547EE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FA2150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shd w:val="clear" w:color="auto" w:fill="auto"/>
          </w:tcPr>
          <w:p w14:paraId="2ADCC9A3" w14:textId="77654C00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30484E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14:paraId="1E52CD3A" w14:textId="04219457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(1,309,144.23)</w:t>
            </w:r>
          </w:p>
        </w:tc>
      </w:tr>
      <w:tr w:rsidR="00516E49" w:rsidRPr="00E50A6D" w14:paraId="5C343297" w14:textId="77777777" w:rsidTr="00C57D32">
        <w:tc>
          <w:tcPr>
            <w:tcW w:w="2448" w:type="dxa"/>
            <w:shd w:val="clear" w:color="auto" w:fill="auto"/>
          </w:tcPr>
          <w:p w14:paraId="15D94434" w14:textId="77777777" w:rsidR="00563A65" w:rsidRPr="00E50A6D" w:rsidRDefault="00563A65" w:rsidP="00563A6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4B1A458C" w14:textId="0B62AB04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EAF0B6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552162B0" w14:textId="44FEC6E7" w:rsidR="00563A65" w:rsidRPr="00563A65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37,209,418.40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D3DB57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6929DE7" w14:textId="03EDC4CD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5,377,312.68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C08627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1E75AD6" w14:textId="472ABFBA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11,831,086.99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94A752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14:paraId="08E3DE11" w14:textId="72D45220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CAED85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0C06DBC4" w14:textId="2D11EB9B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299683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1C801528" w14:textId="4520A5B1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(4,127,012.61)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B852DB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shd w:val="clear" w:color="auto" w:fill="auto"/>
          </w:tcPr>
          <w:p w14:paraId="524F85A8" w14:textId="4C26C2D8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(50,290,805.46)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C75FAA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14:paraId="2EADCA3C" w14:textId="57DA22B9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68AF" w:rsidRPr="00E50A6D" w14:paraId="04B83819" w14:textId="77777777" w:rsidTr="00C57D32">
        <w:tc>
          <w:tcPr>
            <w:tcW w:w="2448" w:type="dxa"/>
            <w:shd w:val="clear" w:color="auto" w:fill="auto"/>
          </w:tcPr>
          <w:p w14:paraId="5985C00B" w14:textId="77777777" w:rsidR="00563A65" w:rsidRPr="00E50A6D" w:rsidRDefault="00563A65" w:rsidP="00563A6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4321" w14:textId="3C105BDB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8D40B9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8DD3C" w14:textId="651B55B4" w:rsidR="00563A65" w:rsidRPr="00563A65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(3,326,680.38)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4C3372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E5E6E" w14:textId="621253AF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595669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4D9AD" w14:textId="3B79F2C8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(8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389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949.00)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2FB278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FDE594C" w14:textId="1C8B2E1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(1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987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762.40)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1478D2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6C03AF" w14:textId="50FC151A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D5F990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9D3CA7F" w14:textId="4BE00091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(114,275.89)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0C6B63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70809B8A" w14:textId="0BE4597D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DBF087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60A71407" w14:textId="761D0868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(13,818,667.67)</w:t>
            </w:r>
          </w:p>
        </w:tc>
      </w:tr>
      <w:tr w:rsidR="00BC68AF" w:rsidRPr="00E50A6D" w14:paraId="57D2A422" w14:textId="77777777" w:rsidTr="00C57D32">
        <w:tc>
          <w:tcPr>
            <w:tcW w:w="2448" w:type="dxa"/>
          </w:tcPr>
          <w:p w14:paraId="2A4CCB9C" w14:textId="1716632E" w:rsidR="0023703D" w:rsidRPr="00E50A6D" w:rsidRDefault="0023703D" w:rsidP="0023703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F9638C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563A6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14:paraId="5F2BDFCF" w14:textId="77777777" w:rsidR="0023703D" w:rsidRPr="00563A65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135F49F" w14:textId="77777777" w:rsidR="0023703D" w:rsidRPr="00563A65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64B3A" w14:textId="77777777" w:rsidR="0023703D" w:rsidRPr="00563A65" w:rsidRDefault="0023703D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CB0FD9C" w14:textId="77777777" w:rsidR="0023703D" w:rsidRPr="00563A65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CFE2828" w14:textId="77777777" w:rsidR="0023703D" w:rsidRPr="00563A65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D576252" w14:textId="77777777" w:rsidR="0023703D" w:rsidRPr="00563A65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3C63AAD2" w14:textId="77777777" w:rsidR="0023703D" w:rsidRPr="00563A65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69D1B9F" w14:textId="77777777" w:rsidR="0023703D" w:rsidRPr="00563A65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64397ABA" w14:textId="77777777" w:rsidR="0023703D" w:rsidRPr="00563A65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2614DB" w14:textId="77777777" w:rsidR="0023703D" w:rsidRPr="00563A65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BFABC86" w14:textId="77777777" w:rsidR="0023703D" w:rsidRPr="00563A65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D1F258A" w14:textId="77777777" w:rsidR="0023703D" w:rsidRPr="00563A65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3EEFF633" w14:textId="77777777" w:rsidR="0023703D" w:rsidRPr="00563A65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6C4DEEB" w14:textId="77777777" w:rsidR="0023703D" w:rsidRPr="00563A65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19A88F6D" w14:textId="77777777" w:rsidR="0023703D" w:rsidRPr="00563A65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29308F5" w14:textId="77777777" w:rsidR="0023703D" w:rsidRPr="00563A65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center"/>
          </w:tcPr>
          <w:p w14:paraId="0DCBA055" w14:textId="77777777" w:rsidR="0023703D" w:rsidRPr="00563A65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1395" w:rsidRPr="00E50A6D" w14:paraId="686D56A4" w14:textId="77777777" w:rsidTr="00C57D32">
        <w:tc>
          <w:tcPr>
            <w:tcW w:w="2448" w:type="dxa"/>
          </w:tcPr>
          <w:p w14:paraId="46EFA297" w14:textId="14FC63C6" w:rsidR="00563A65" w:rsidRPr="00F9638C" w:rsidRDefault="00563A65" w:rsidP="00563A65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="00F9638C"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="00F9638C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237" w:type="dxa"/>
            <w:vAlign w:val="center"/>
          </w:tcPr>
          <w:p w14:paraId="723D4675" w14:textId="024EB67F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97,344,088.00</w:t>
            </w:r>
          </w:p>
        </w:tc>
        <w:tc>
          <w:tcPr>
            <w:tcW w:w="236" w:type="dxa"/>
            <w:vAlign w:val="center"/>
          </w:tcPr>
          <w:p w14:paraId="33C4DAE9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220EDF68" w14:textId="63FF5208" w:rsidR="00563A65" w:rsidRPr="00563A65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124,890,309.99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9D6C8D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55A39E9" w14:textId="397FA75B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20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662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102.97</w:t>
            </w:r>
          </w:p>
        </w:tc>
        <w:tc>
          <w:tcPr>
            <w:tcW w:w="236" w:type="dxa"/>
            <w:vAlign w:val="center"/>
          </w:tcPr>
          <w:p w14:paraId="316C6D92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27B45049" w14:textId="5EC9D394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83,745,080.74</w:t>
            </w:r>
          </w:p>
        </w:tc>
        <w:tc>
          <w:tcPr>
            <w:tcW w:w="236" w:type="dxa"/>
            <w:vAlign w:val="center"/>
          </w:tcPr>
          <w:p w14:paraId="4B78B69E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</w:tcPr>
          <w:p w14:paraId="7102AAC8" w14:textId="06C023FB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16,395,323.24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5E9D44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5EC3EEAD" w14:textId="38672B69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7,696,300.94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A84CCC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</w:tcPr>
          <w:p w14:paraId="5C9701CE" w14:textId="3C24B133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1,631,845.00</w:t>
            </w:r>
          </w:p>
        </w:tc>
        <w:tc>
          <w:tcPr>
            <w:tcW w:w="236" w:type="dxa"/>
            <w:vAlign w:val="center"/>
          </w:tcPr>
          <w:p w14:paraId="282D118E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</w:tcPr>
          <w:p w14:paraId="640746A1" w14:textId="5C9F9118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16,700,683.61</w:t>
            </w:r>
          </w:p>
        </w:tc>
        <w:tc>
          <w:tcPr>
            <w:tcW w:w="236" w:type="dxa"/>
            <w:vAlign w:val="center"/>
          </w:tcPr>
          <w:p w14:paraId="062D8AB9" w14:textId="77777777" w:rsidR="00563A65" w:rsidRPr="00563A65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8" w:type="dxa"/>
          </w:tcPr>
          <w:p w14:paraId="1C2F94D4" w14:textId="17074681" w:rsidR="00563A65" w:rsidRPr="00563A65" w:rsidRDefault="00563A65" w:rsidP="00563A6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369,065,734.49</w:t>
            </w:r>
          </w:p>
        </w:tc>
      </w:tr>
      <w:tr w:rsidR="005B1B59" w:rsidRPr="00E50A6D" w14:paraId="64779448" w14:textId="77777777" w:rsidTr="00C57D32">
        <w:tc>
          <w:tcPr>
            <w:tcW w:w="2448" w:type="dxa"/>
            <w:shd w:val="clear" w:color="auto" w:fill="auto"/>
          </w:tcPr>
          <w:p w14:paraId="45A1B24F" w14:textId="77777777" w:rsidR="005B1B59" w:rsidRPr="0024026E" w:rsidRDefault="001B54E8" w:rsidP="001B54E8">
            <w:pPr>
              <w:pStyle w:val="BlockText"/>
              <w:spacing w:before="0"/>
              <w:ind w:left="180" w:right="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4026E">
              <w:rPr>
                <w:rFonts w:asciiTheme="majorBidi" w:hAnsiTheme="majorBidi" w:cs="Angsan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37" w:type="dxa"/>
            <w:vAlign w:val="bottom"/>
          </w:tcPr>
          <w:p w14:paraId="67426DA5" w14:textId="51769468" w:rsidR="005B1B59" w:rsidRPr="00563A65" w:rsidRDefault="00A26EA5" w:rsidP="005B1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7530D3" w14:textId="77777777" w:rsidR="005B1B59" w:rsidRPr="00563A65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CDEFF57" w14:textId="4D282F46" w:rsidR="005B1B59" w:rsidRPr="00563A65" w:rsidRDefault="00A26EA5" w:rsidP="005B1B59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6B401" w14:textId="77777777" w:rsidR="005B1B59" w:rsidRPr="00563A65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0644688" w14:textId="19AA73F0" w:rsidR="005B1B59" w:rsidRPr="00563A65" w:rsidRDefault="00A26EA5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F2A3C6" w14:textId="77777777" w:rsidR="005B1B59" w:rsidRPr="00563A65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bottom"/>
          </w:tcPr>
          <w:p w14:paraId="3481D100" w14:textId="3B2E7A0E" w:rsidR="005B1B59" w:rsidRPr="00563A65" w:rsidRDefault="00A26EA5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33BC051" w14:textId="77777777" w:rsidR="005B1B59" w:rsidRPr="00563A65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564DE307" w14:textId="010D49F3" w:rsidR="005B1B59" w:rsidRPr="00563A65" w:rsidRDefault="00A26EA5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0B6A46" w14:textId="77777777" w:rsidR="005B1B59" w:rsidRPr="00563A65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1F8B408" w14:textId="080F8916" w:rsidR="005B1B59" w:rsidRPr="00563A65" w:rsidRDefault="00A26EA5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6EA5">
              <w:rPr>
                <w:rFonts w:asciiTheme="majorBidi" w:hAnsiTheme="majorBidi" w:cstheme="majorBidi"/>
                <w:lang w:val="en-US"/>
              </w:rPr>
              <w:t>1,204,672.90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1F5E03" w14:textId="77777777" w:rsidR="005B1B59" w:rsidRPr="00563A65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bottom"/>
          </w:tcPr>
          <w:p w14:paraId="17668165" w14:textId="75DAA11A" w:rsidR="005B1B59" w:rsidRPr="00563A65" w:rsidRDefault="00A26EA5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27EAD2C" w14:textId="77777777" w:rsidR="005B1B59" w:rsidRPr="00563A65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vAlign w:val="bottom"/>
          </w:tcPr>
          <w:p w14:paraId="60C654A3" w14:textId="5F635AA1" w:rsidR="005B1B59" w:rsidRPr="00563A65" w:rsidRDefault="00A26EA5" w:rsidP="005B1B5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A9E162" w14:textId="77777777" w:rsidR="005B1B59" w:rsidRPr="00563A65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17384339" w14:textId="6478064F" w:rsidR="005B1B59" w:rsidRPr="00563A65" w:rsidRDefault="00A26EA5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6EA5">
              <w:rPr>
                <w:rFonts w:asciiTheme="majorBidi" w:hAnsiTheme="majorBidi" w:cstheme="majorBidi"/>
                <w:lang w:val="en-US"/>
              </w:rPr>
              <w:t>1,204,672.90</w:t>
            </w:r>
          </w:p>
        </w:tc>
      </w:tr>
      <w:tr w:rsidR="00AF1395" w:rsidRPr="00E50A6D" w14:paraId="3F5038BF" w14:textId="77777777">
        <w:tc>
          <w:tcPr>
            <w:tcW w:w="2448" w:type="dxa"/>
          </w:tcPr>
          <w:p w14:paraId="5A807F4C" w14:textId="77777777" w:rsidR="00E87CA6" w:rsidRPr="00E50A6D" w:rsidRDefault="00E87CA6" w:rsidP="00E87C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7" w:type="dxa"/>
          </w:tcPr>
          <w:p w14:paraId="0EA06B17" w14:textId="448987B7" w:rsidR="00E87CA6" w:rsidRPr="00563A65" w:rsidRDefault="00E87CA6" w:rsidP="00E87C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43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B391B16" w14:textId="77777777" w:rsidR="00E87CA6" w:rsidRPr="00563A65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18D0EAA5" w14:textId="5AEA3C93" w:rsidR="00E87CA6" w:rsidRPr="00563A65" w:rsidRDefault="00E87CA6" w:rsidP="00E87CA6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E87CA6">
              <w:rPr>
                <w:rFonts w:asciiTheme="majorBidi" w:hAnsiTheme="majorBidi" w:cstheme="majorBidi"/>
                <w:lang w:val="en-US"/>
              </w:rPr>
              <w:t>2,564,641.00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C672A4" w14:textId="77777777" w:rsidR="00E87CA6" w:rsidRPr="00563A65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5528C7FB" w14:textId="54A7CB66" w:rsidR="00E87CA6" w:rsidRPr="00563A65" w:rsidRDefault="00DF0CC5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DF0CC5">
              <w:rPr>
                <w:rFonts w:asciiTheme="majorBidi" w:hAnsiTheme="majorBidi" w:cstheme="majorBidi"/>
                <w:lang w:val="en-US"/>
              </w:rPr>
              <w:t>548,617.00</w:t>
            </w:r>
          </w:p>
        </w:tc>
        <w:tc>
          <w:tcPr>
            <w:tcW w:w="236" w:type="dxa"/>
            <w:vAlign w:val="center"/>
          </w:tcPr>
          <w:p w14:paraId="188CD030" w14:textId="77777777" w:rsidR="00E87CA6" w:rsidRPr="00563A65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6D1B7968" w14:textId="04700A89" w:rsidR="00E87CA6" w:rsidRPr="00563A65" w:rsidRDefault="00DF0CC5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DF0CC5">
              <w:rPr>
                <w:rFonts w:asciiTheme="majorBidi" w:hAnsiTheme="majorBidi" w:cstheme="majorBidi"/>
                <w:lang w:val="en-US"/>
              </w:rPr>
              <w:t>5,896,599.69</w:t>
            </w:r>
          </w:p>
        </w:tc>
        <w:tc>
          <w:tcPr>
            <w:tcW w:w="236" w:type="dxa"/>
            <w:vAlign w:val="center"/>
          </w:tcPr>
          <w:p w14:paraId="520D7EEB" w14:textId="77777777" w:rsidR="00E87CA6" w:rsidRPr="00563A65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</w:tcPr>
          <w:p w14:paraId="6ACAEC30" w14:textId="7166E203" w:rsidR="00E87CA6" w:rsidRPr="00563A65" w:rsidRDefault="00DF0CC5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DF0CC5">
              <w:rPr>
                <w:rFonts w:asciiTheme="majorBidi" w:hAnsiTheme="majorBidi" w:cstheme="majorBidi"/>
                <w:lang w:val="en-US"/>
              </w:rPr>
              <w:t>7,716,154.56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D3E015" w14:textId="77777777" w:rsidR="00E87CA6" w:rsidRPr="00563A65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2C4835CF" w14:textId="17523AC9" w:rsidR="00E87CA6" w:rsidRPr="00563A65" w:rsidRDefault="00DF0CC5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DF0CC5">
              <w:rPr>
                <w:rFonts w:asciiTheme="majorBidi" w:hAnsiTheme="majorBidi" w:cstheme="majorBidi"/>
                <w:lang w:val="en-US"/>
              </w:rPr>
              <w:t>998,000.00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45182B" w14:textId="77777777" w:rsidR="00E87CA6" w:rsidRPr="00563A65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</w:tcPr>
          <w:p w14:paraId="1ABD1EE3" w14:textId="385A2131" w:rsidR="00E87CA6" w:rsidRPr="00563A65" w:rsidRDefault="00DF0CC5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DF0CC5">
              <w:rPr>
                <w:rFonts w:asciiTheme="majorBidi" w:hAnsiTheme="majorBidi" w:cstheme="majorBidi"/>
                <w:lang w:val="en-US"/>
              </w:rPr>
              <w:t>14,182,166.49</w:t>
            </w:r>
          </w:p>
        </w:tc>
        <w:tc>
          <w:tcPr>
            <w:tcW w:w="236" w:type="dxa"/>
            <w:vAlign w:val="center"/>
          </w:tcPr>
          <w:p w14:paraId="6456A834" w14:textId="77777777" w:rsidR="00E87CA6" w:rsidRPr="00563A65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</w:tcPr>
          <w:p w14:paraId="6B7FC681" w14:textId="1BBCE0DD" w:rsidR="00E87CA6" w:rsidRPr="00563A65" w:rsidRDefault="00DF0CC5" w:rsidP="00E87CA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0C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160,011,969.02</w:t>
            </w:r>
          </w:p>
        </w:tc>
        <w:tc>
          <w:tcPr>
            <w:tcW w:w="236" w:type="dxa"/>
            <w:vAlign w:val="center"/>
          </w:tcPr>
          <w:p w14:paraId="1FEF271F" w14:textId="77777777" w:rsidR="00E87CA6" w:rsidRPr="00563A65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</w:tcPr>
          <w:p w14:paraId="34BC853D" w14:textId="06348C58" w:rsidR="00E87CA6" w:rsidRPr="00563A65" w:rsidRDefault="00DF0CC5" w:rsidP="00E87CA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0C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191,918,147.76</w:t>
            </w:r>
          </w:p>
        </w:tc>
      </w:tr>
      <w:tr w:rsidR="00AF1395" w:rsidRPr="00E50A6D" w14:paraId="4EB9D9FD" w14:textId="77777777">
        <w:tc>
          <w:tcPr>
            <w:tcW w:w="2448" w:type="dxa"/>
          </w:tcPr>
          <w:p w14:paraId="039DCB16" w14:textId="77777777" w:rsidR="00E87CA6" w:rsidRPr="00E50A6D" w:rsidRDefault="00E87CA6" w:rsidP="00E87C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37" w:type="dxa"/>
          </w:tcPr>
          <w:p w14:paraId="5784BA59" w14:textId="6B284F5E" w:rsidR="00E87CA6" w:rsidRPr="00F03B89" w:rsidRDefault="00E87CA6" w:rsidP="00E87C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43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9EDBA62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5013F11B" w14:textId="4D499603" w:rsidR="00E87CA6" w:rsidRPr="00F03B89" w:rsidRDefault="00DF0CC5" w:rsidP="00E87CA6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DF0CC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1578CB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5AC7D15F" w14:textId="1C894B62" w:rsidR="00E87CA6" w:rsidRPr="00F03B89" w:rsidRDefault="00DF0CC5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DF0CC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EB80A3F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356DD978" w14:textId="2996637B" w:rsidR="00E87CA6" w:rsidRPr="00F03B89" w:rsidRDefault="00DF0CC5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DF0CC5">
              <w:rPr>
                <w:rFonts w:asciiTheme="majorBidi" w:hAnsiTheme="majorBidi" w:cstheme="majorBidi"/>
                <w:lang w:val="en-US"/>
              </w:rPr>
              <w:t>(3,119,927.41)</w:t>
            </w:r>
          </w:p>
        </w:tc>
        <w:tc>
          <w:tcPr>
            <w:tcW w:w="236" w:type="dxa"/>
            <w:vAlign w:val="center"/>
          </w:tcPr>
          <w:p w14:paraId="523CAE7A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</w:tcPr>
          <w:p w14:paraId="7CFE6F02" w14:textId="684DE4D5" w:rsidR="00E87CA6" w:rsidRPr="00F03B89" w:rsidRDefault="00DF0CC5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DF0CC5">
              <w:rPr>
                <w:rFonts w:asciiTheme="majorBidi" w:hAnsiTheme="majorBidi" w:cstheme="majorBidi"/>
                <w:lang w:val="en-US"/>
              </w:rPr>
              <w:t>(224,618.00)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F5A71F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361932CB" w14:textId="260DE836" w:rsidR="00E87CA6" w:rsidRPr="00F03B89" w:rsidRDefault="00DF0CC5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DF0CC5">
              <w:rPr>
                <w:rFonts w:asciiTheme="majorBidi" w:hAnsiTheme="majorBidi" w:cstheme="majorBidi"/>
                <w:lang w:val="en-US"/>
              </w:rPr>
              <w:t>(1,177,570.09)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BE6A1D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</w:tcPr>
          <w:p w14:paraId="46F9C89B" w14:textId="68D18AC7" w:rsidR="00E87CA6" w:rsidRPr="00F03B89" w:rsidRDefault="00DF0CC5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DF0CC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791B5B3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</w:tcPr>
          <w:p w14:paraId="2BF49A9A" w14:textId="143CE62B" w:rsidR="00E87CA6" w:rsidRPr="00F03B89" w:rsidRDefault="00DF0CC5" w:rsidP="00E87CA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0C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1DBC21C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</w:tcPr>
          <w:p w14:paraId="46B2A6E8" w14:textId="228F6D25" w:rsidR="00E87CA6" w:rsidRPr="00F03B89" w:rsidRDefault="00DF0CC5" w:rsidP="00E87CA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0C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(4,522,115.50)</w:t>
            </w:r>
          </w:p>
        </w:tc>
      </w:tr>
      <w:tr w:rsidR="00AF1395" w:rsidRPr="00E50A6D" w14:paraId="6C5DB3B4" w14:textId="77777777">
        <w:tc>
          <w:tcPr>
            <w:tcW w:w="2448" w:type="dxa"/>
          </w:tcPr>
          <w:p w14:paraId="4AEC923B" w14:textId="77777777" w:rsidR="00E87CA6" w:rsidRPr="00E50A6D" w:rsidRDefault="00E87CA6" w:rsidP="00E87C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37" w:type="dxa"/>
          </w:tcPr>
          <w:p w14:paraId="70B2BAAC" w14:textId="0479CBD4" w:rsidR="00E87CA6" w:rsidRPr="00F03B89" w:rsidRDefault="00E87CA6" w:rsidP="00E87C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43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3B03F24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6B72F5DB" w14:textId="64D5F4A6" w:rsidR="00E87CA6" w:rsidRPr="00F03B89" w:rsidRDefault="008B75E7" w:rsidP="00E87CA6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451,380.00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4ED216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EDE75D3" w14:textId="2591204D" w:rsidR="00E87CA6" w:rsidRPr="00F03B89" w:rsidRDefault="008B75E7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15,602,977.04</w:t>
            </w:r>
          </w:p>
        </w:tc>
        <w:tc>
          <w:tcPr>
            <w:tcW w:w="236" w:type="dxa"/>
            <w:vAlign w:val="center"/>
          </w:tcPr>
          <w:p w14:paraId="475B05B4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09F6B35E" w14:textId="05621DA2" w:rsidR="00E87CA6" w:rsidRPr="00F03B89" w:rsidRDefault="008B75E7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3,853,128.57</w:t>
            </w:r>
          </w:p>
        </w:tc>
        <w:tc>
          <w:tcPr>
            <w:tcW w:w="236" w:type="dxa"/>
            <w:vAlign w:val="center"/>
          </w:tcPr>
          <w:p w14:paraId="584BE2FB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</w:tcPr>
          <w:p w14:paraId="724F9C1C" w14:textId="18F22C0B" w:rsidR="00E87CA6" w:rsidRPr="00F03B89" w:rsidRDefault="008B75E7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452,380.95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24D1B5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668E108D" w14:textId="48DE3C0C" w:rsidR="00E87CA6" w:rsidRPr="00F03B89" w:rsidRDefault="008B75E7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1DDE8A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</w:tcPr>
          <w:p w14:paraId="5BEF54DC" w14:textId="10DC974A" w:rsidR="00E87CA6" w:rsidRPr="00F03B89" w:rsidRDefault="008B75E7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(4,501,309.52)</w:t>
            </w:r>
          </w:p>
        </w:tc>
        <w:tc>
          <w:tcPr>
            <w:tcW w:w="236" w:type="dxa"/>
            <w:vAlign w:val="center"/>
          </w:tcPr>
          <w:p w14:paraId="0797582A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</w:tcPr>
          <w:p w14:paraId="541DE75F" w14:textId="194ACE0F" w:rsidR="00E87CA6" w:rsidRPr="00F03B89" w:rsidRDefault="008B75E7" w:rsidP="00E87CA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5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(15,858,557.04)</w:t>
            </w:r>
          </w:p>
        </w:tc>
        <w:tc>
          <w:tcPr>
            <w:tcW w:w="236" w:type="dxa"/>
            <w:vAlign w:val="center"/>
          </w:tcPr>
          <w:p w14:paraId="1A42167C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</w:tcPr>
          <w:p w14:paraId="746546E5" w14:textId="7A203D00" w:rsidR="00E87CA6" w:rsidRPr="00F03B89" w:rsidRDefault="008B75E7" w:rsidP="00E87CA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68AF" w:rsidRPr="00E50A6D" w14:paraId="1F79738F" w14:textId="77777777">
        <w:tc>
          <w:tcPr>
            <w:tcW w:w="2448" w:type="dxa"/>
          </w:tcPr>
          <w:p w14:paraId="61C3EB9C" w14:textId="77777777" w:rsidR="00E87CA6" w:rsidRPr="00E50A6D" w:rsidRDefault="00E87CA6" w:rsidP="00E87CA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432BD2E" w14:textId="4F8D2F19" w:rsidR="00E87CA6" w:rsidRPr="00F03B89" w:rsidRDefault="00E87CA6" w:rsidP="00E87C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43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9904AB5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AFAF" w14:textId="27509481" w:rsidR="00E87CA6" w:rsidRPr="00F03B89" w:rsidRDefault="008B75E7" w:rsidP="00E87CA6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(278,855.45)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F6B3AD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2657CB4A" w14:textId="493A2FA4" w:rsidR="00E87CA6" w:rsidRPr="00F03B89" w:rsidRDefault="008B75E7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11EAEC0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6122BF8F" w14:textId="54F88EC4" w:rsidR="00E87CA6" w:rsidRPr="00F03B89" w:rsidRDefault="008B75E7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(427,366.82)</w:t>
            </w:r>
          </w:p>
        </w:tc>
        <w:tc>
          <w:tcPr>
            <w:tcW w:w="236" w:type="dxa"/>
            <w:vAlign w:val="center"/>
          </w:tcPr>
          <w:p w14:paraId="0D1BB98D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BAA1F93" w14:textId="3678E451" w:rsidR="00E87CA6" w:rsidRPr="00F03B89" w:rsidRDefault="008B75E7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(588,724.69)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8A43F0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5D19A3" w14:textId="10B285FC" w:rsidR="00E87CA6" w:rsidRPr="00F03B89" w:rsidRDefault="008B75E7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AD7F0C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3EFBA83" w14:textId="611F18B1" w:rsidR="00E87CA6" w:rsidRPr="00F03B89" w:rsidRDefault="008B75E7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(1,114.02)</w:t>
            </w:r>
          </w:p>
        </w:tc>
        <w:tc>
          <w:tcPr>
            <w:tcW w:w="236" w:type="dxa"/>
            <w:vAlign w:val="center"/>
          </w:tcPr>
          <w:p w14:paraId="5ED3148C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2C81A58" w14:textId="70A3AF06" w:rsidR="00E87CA6" w:rsidRPr="00F03B89" w:rsidRDefault="008B75E7" w:rsidP="00E87CA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0C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1A799DB" w14:textId="77777777" w:rsidR="00E87CA6" w:rsidRPr="00F03B89" w:rsidRDefault="00E87CA6" w:rsidP="00E87CA6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05C63204" w14:textId="2B53B002" w:rsidR="00E87CA6" w:rsidRPr="00F03B89" w:rsidRDefault="008B75E7" w:rsidP="00E87CA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5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(1,296,060.98)</w:t>
            </w:r>
          </w:p>
        </w:tc>
      </w:tr>
      <w:tr w:rsidR="00BC68AF" w:rsidRPr="00E50A6D" w14:paraId="1EFFB134" w14:textId="77777777" w:rsidTr="00C57D32">
        <w:tc>
          <w:tcPr>
            <w:tcW w:w="2448" w:type="dxa"/>
          </w:tcPr>
          <w:p w14:paraId="1152FFF5" w14:textId="435AA571" w:rsidR="0023703D" w:rsidRPr="00E50A6D" w:rsidRDefault="0023703D" w:rsidP="0023703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563A65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206A9" w14:textId="3D285DF9" w:rsidR="0023703D" w:rsidRPr="00F03B89" w:rsidRDefault="00E87CA6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97,344,088.00</w:t>
            </w:r>
          </w:p>
        </w:tc>
        <w:tc>
          <w:tcPr>
            <w:tcW w:w="236" w:type="dxa"/>
            <w:vAlign w:val="center"/>
          </w:tcPr>
          <w:p w14:paraId="7236651F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D24D66" w14:textId="2F3A0ABF" w:rsidR="0023703D" w:rsidRPr="00F03B89" w:rsidRDefault="008B75E7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127,627,475.54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F014B3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6FE47" w14:textId="1FDE67B8" w:rsidR="0023703D" w:rsidRPr="00F03B89" w:rsidRDefault="008B75E7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36,813,697.01</w:t>
            </w:r>
          </w:p>
        </w:tc>
        <w:tc>
          <w:tcPr>
            <w:tcW w:w="236" w:type="dxa"/>
            <w:vAlign w:val="center"/>
          </w:tcPr>
          <w:p w14:paraId="2A65CF2C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99B9C" w14:textId="073643CB" w:rsidR="0023703D" w:rsidRPr="00F03B89" w:rsidRDefault="008B75E7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89,947,514.77</w:t>
            </w:r>
          </w:p>
        </w:tc>
        <w:tc>
          <w:tcPr>
            <w:tcW w:w="236" w:type="dxa"/>
            <w:vAlign w:val="center"/>
          </w:tcPr>
          <w:p w14:paraId="3763743B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D6EDCFD" w14:textId="29E817A6" w:rsidR="0023703D" w:rsidRPr="00F03B89" w:rsidRDefault="008B75E7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23,750,516.06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20C2C8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0DD49A7" w14:textId="4FBD48DA" w:rsidR="0023703D" w:rsidRPr="00F03B89" w:rsidRDefault="008B75E7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8,721,403.75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5F3AB9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145CA7BF" w14:textId="53F43BE6" w:rsidR="0023703D" w:rsidRPr="00F03B89" w:rsidRDefault="008B75E7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8B75E7">
              <w:rPr>
                <w:rFonts w:asciiTheme="majorBidi" w:hAnsiTheme="majorBidi" w:cstheme="majorBidi"/>
                <w:lang w:val="en-US"/>
              </w:rPr>
              <w:t>11,311,587.95</w:t>
            </w:r>
          </w:p>
        </w:tc>
        <w:tc>
          <w:tcPr>
            <w:tcW w:w="236" w:type="dxa"/>
            <w:vAlign w:val="center"/>
          </w:tcPr>
          <w:p w14:paraId="419C15D7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1BFEAF93" w14:textId="1EC5890B" w:rsidR="0023703D" w:rsidRPr="00F03B89" w:rsidRDefault="008B75E7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5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160,854,095.59</w:t>
            </w:r>
          </w:p>
        </w:tc>
        <w:tc>
          <w:tcPr>
            <w:tcW w:w="236" w:type="dxa"/>
            <w:vAlign w:val="center"/>
          </w:tcPr>
          <w:p w14:paraId="14A26569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14:paraId="351919CE" w14:textId="06BEE87C" w:rsidR="0023703D" w:rsidRPr="00F03B89" w:rsidRDefault="008B75E7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5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556,370,378.67</w:t>
            </w:r>
          </w:p>
        </w:tc>
      </w:tr>
    </w:tbl>
    <w:p w14:paraId="523DE8AA" w14:textId="77777777" w:rsidR="00095399" w:rsidRPr="004008EF" w:rsidRDefault="00095399" w:rsidP="0009539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16"/>
          <w:szCs w:val="16"/>
        </w:rPr>
      </w:pPr>
    </w:p>
    <w:p w14:paraId="484C23B8" w14:textId="77777777" w:rsidR="00743B63" w:rsidRPr="00E50A6D" w:rsidRDefault="0051626C">
      <w:pPr>
        <w:numPr>
          <w:ilvl w:val="0"/>
          <w:numId w:val="39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A5151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090932"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  <w:r w:rsidR="00B23386"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743B63" w:rsidRPr="00E50A6D">
        <w:rPr>
          <w:rFonts w:ascii="Angsana New" w:hAnsi="Angsana New"/>
          <w:color w:val="000000"/>
          <w:sz w:val="28"/>
          <w:szCs w:val="28"/>
        </w:rPr>
        <w:t>(</w:t>
      </w:r>
      <w:r w:rsidR="00743B63" w:rsidRPr="00E50A6D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="00743B63" w:rsidRPr="00E50A6D">
        <w:rPr>
          <w:rFonts w:ascii="Angsana New" w:hAnsi="Angsana New"/>
          <w:color w:val="000000"/>
          <w:sz w:val="28"/>
          <w:szCs w:val="28"/>
        </w:rPr>
        <w:t xml:space="preserve">: </w:t>
      </w:r>
      <w:r w:rsidR="00743B63" w:rsidRPr="00E50A6D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743B63" w:rsidRPr="00E50A6D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672" w:type="dxa"/>
        <w:jc w:val="center"/>
        <w:tblLayout w:type="fixed"/>
        <w:tblLook w:val="0000" w:firstRow="0" w:lastRow="0" w:firstColumn="0" w:lastColumn="0" w:noHBand="0" w:noVBand="0"/>
      </w:tblPr>
      <w:tblGrid>
        <w:gridCol w:w="2473"/>
        <w:gridCol w:w="1238"/>
        <w:gridCol w:w="236"/>
        <w:gridCol w:w="1400"/>
        <w:gridCol w:w="236"/>
        <w:gridCol w:w="1181"/>
        <w:gridCol w:w="236"/>
        <w:gridCol w:w="1181"/>
        <w:gridCol w:w="236"/>
        <w:gridCol w:w="1181"/>
        <w:gridCol w:w="236"/>
        <w:gridCol w:w="1224"/>
        <w:gridCol w:w="236"/>
        <w:gridCol w:w="1245"/>
        <w:gridCol w:w="236"/>
        <w:gridCol w:w="1387"/>
        <w:gridCol w:w="236"/>
        <w:gridCol w:w="1274"/>
      </w:tblGrid>
      <w:tr w:rsidR="0050031A" w:rsidRPr="00E50A6D" w14:paraId="759FC0D1" w14:textId="77777777" w:rsidTr="00E55662">
        <w:trPr>
          <w:tblHeader/>
          <w:jc w:val="center"/>
        </w:trPr>
        <w:tc>
          <w:tcPr>
            <w:tcW w:w="2473" w:type="dxa"/>
            <w:shd w:val="clear" w:color="auto" w:fill="auto"/>
          </w:tcPr>
          <w:p w14:paraId="2C0319B8" w14:textId="77777777" w:rsidR="0050031A" w:rsidRPr="00A51519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3199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0DFE7373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50031A" w:rsidRPr="00E50A6D" w14:paraId="6294D6A5" w14:textId="77777777" w:rsidTr="00E55662">
        <w:trPr>
          <w:tblHeader/>
          <w:jc w:val="center"/>
        </w:trPr>
        <w:tc>
          <w:tcPr>
            <w:tcW w:w="2473" w:type="dxa"/>
            <w:shd w:val="clear" w:color="auto" w:fill="auto"/>
          </w:tcPr>
          <w:p w14:paraId="0CB4FB0E" w14:textId="77777777" w:rsidR="0050031A" w:rsidRPr="00E50A6D" w:rsidRDefault="0050031A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160FF592" w14:textId="77777777" w:rsidR="0050031A" w:rsidRPr="00E50A6D" w:rsidRDefault="0050031A" w:rsidP="00F96AB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ที่ดิน</w:t>
            </w:r>
            <w:r w:rsidRPr="00E50A6D">
              <w:rPr>
                <w:rFonts w:ascii="Angsana New" w:hAnsi="Angsana New" w:cs="Angsana New"/>
                <w:lang w:val="en-US"/>
              </w:rPr>
              <w:br/>
            </w:r>
            <w:r w:rsidRPr="00E50A6D">
              <w:rPr>
                <w:rFonts w:ascii="Angsana New" w:hAnsi="Angsana New" w:cs="Angsana New"/>
                <w:cs/>
              </w:rPr>
              <w:t>และส่ว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D4C9F54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7F8949AE" w14:textId="77777777" w:rsidR="0050031A" w:rsidRPr="00E50A6D" w:rsidRDefault="0050031A" w:rsidP="00F96AB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50DC9544" w14:textId="77777777" w:rsidR="0050031A" w:rsidRPr="00E50A6D" w:rsidRDefault="0050031A" w:rsidP="00F96AB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95731B0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119FA90" w14:textId="77777777" w:rsidR="0050031A" w:rsidRPr="00E50A6D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3CAE470C" w14:textId="77777777" w:rsidR="0050031A" w:rsidRPr="00E50A6D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4E85DF2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168C46F" w14:textId="77777777" w:rsidR="0050031A" w:rsidRPr="00E50A6D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B44C705" w14:textId="77777777" w:rsidR="0050031A" w:rsidRPr="00E50A6D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893C57C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080C0882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50AF0A43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6299E87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5B39A5A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6354B75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359C9C66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428C72D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3B6DE62F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22474F1" w14:textId="77777777" w:rsidR="0050031A" w:rsidRPr="00E50A6D" w:rsidRDefault="0059217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</w:t>
            </w:r>
            <w:r w:rsidR="0050031A" w:rsidRPr="00E50A6D">
              <w:rPr>
                <w:rFonts w:ascii="Angsana New" w:hAnsi="Angsana New" w:cs="Angsana New" w:hint="cs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BA6E930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5D4CB3A6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0031A" w:rsidRPr="00E50A6D" w14:paraId="1AD961BD" w14:textId="77777777" w:rsidTr="00E55662">
        <w:trPr>
          <w:tblHeader/>
          <w:jc w:val="center"/>
        </w:trPr>
        <w:tc>
          <w:tcPr>
            <w:tcW w:w="2473" w:type="dxa"/>
            <w:shd w:val="clear" w:color="auto" w:fill="auto"/>
          </w:tcPr>
          <w:p w14:paraId="02FB7500" w14:textId="77777777" w:rsidR="0050031A" w:rsidRPr="00E50A6D" w:rsidRDefault="0050031A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3C43A8D" w14:textId="77777777" w:rsidR="0050031A" w:rsidRPr="00E50A6D" w:rsidRDefault="0050031A" w:rsidP="00F96AB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cs/>
              </w:rPr>
              <w:t>ปรับปรุง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A06D386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2ED6ACE" w14:textId="77777777" w:rsidR="0050031A" w:rsidRPr="00E50A6D" w:rsidRDefault="0050031A" w:rsidP="00F96AB0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39270EBB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A6CEC5F" w14:textId="77777777" w:rsidR="0050031A" w:rsidRPr="00E50A6D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2FB4BECC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4085A1F" w14:textId="77777777" w:rsidR="0050031A" w:rsidRPr="00E50A6D" w:rsidRDefault="0050031A" w:rsidP="00F96AB0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F763214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46BE270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9DAACDD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52693BE" w14:textId="77777777" w:rsidR="0050031A" w:rsidRPr="00E50A6D" w:rsidRDefault="0050031A" w:rsidP="00F96AB0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43FECACC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0B6C7BB" w14:textId="77777777" w:rsidR="0050031A" w:rsidRPr="00E50A6D" w:rsidRDefault="0050031A" w:rsidP="00F96AB0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F191FB0" w14:textId="77777777" w:rsidR="0050031A" w:rsidRPr="00E50A6D" w:rsidRDefault="0050031A" w:rsidP="00F96AB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21E152BE" w14:textId="77777777" w:rsidR="0050031A" w:rsidRPr="00E50A6D" w:rsidRDefault="0050031A" w:rsidP="00F96AB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5C301884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3C296375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50031A" w:rsidRPr="00E50A6D" w14:paraId="57EF9907" w14:textId="77777777" w:rsidTr="00E55662">
        <w:trPr>
          <w:jc w:val="center"/>
        </w:trPr>
        <w:tc>
          <w:tcPr>
            <w:tcW w:w="2473" w:type="dxa"/>
          </w:tcPr>
          <w:p w14:paraId="20874829" w14:textId="77777777" w:rsidR="0050031A" w:rsidRPr="00E50A6D" w:rsidRDefault="00855DB2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00E7FEBA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F23D107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6E0DE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D9C76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49281F6D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34A7A28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7B3D1709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1A9B18C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160D3CAD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4DD7338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E99F1EE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2E2EEFC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center"/>
          </w:tcPr>
          <w:p w14:paraId="16F703E1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D5C8969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center"/>
          </w:tcPr>
          <w:p w14:paraId="02103D3E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40A1A90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14:paraId="52A9D224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563A65" w:rsidRPr="00E50A6D" w14:paraId="046D37A9" w14:textId="77777777" w:rsidTr="00E55662">
        <w:trPr>
          <w:jc w:val="center"/>
        </w:trPr>
        <w:tc>
          <w:tcPr>
            <w:tcW w:w="2473" w:type="dxa"/>
          </w:tcPr>
          <w:p w14:paraId="1DCE753E" w14:textId="4A5F697B" w:rsidR="00563A65" w:rsidRPr="00E50A6D" w:rsidRDefault="00563A65" w:rsidP="00563A6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มกราคม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14747AE2" w14:textId="4E7F6919" w:rsidR="00563A65" w:rsidRPr="00E50A6D" w:rsidRDefault="00563A65" w:rsidP="00563A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9ADBC9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76EE83E2" w14:textId="7169CBFD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16,034,890.76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467B73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5FAB87B" w14:textId="255E64C1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3,842,149.79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840806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A3490A4" w14:textId="49CFB067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49,869,182.27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9DC1D6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08221BEB" w14:textId="3E294230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10,684,213.07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95AC70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4C0502A7" w14:textId="6A79E4FC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6,310,507.52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43A2D2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8CA508A" w14:textId="34C8DE23" w:rsidR="00563A65" w:rsidRPr="00E50A6D" w:rsidRDefault="00563A65" w:rsidP="00563A6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80C0E3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A747697" w14:textId="7BD64DD0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F66C8D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48AF3410" w14:textId="6BBF1B73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lang w:val="en-US"/>
              </w:rPr>
              <w:t>86,740,943.41</w:t>
            </w:r>
          </w:p>
        </w:tc>
      </w:tr>
      <w:tr w:rsidR="00563A65" w:rsidRPr="00E50A6D" w14:paraId="480FB376" w14:textId="77777777" w:rsidTr="00E55662">
        <w:trPr>
          <w:jc w:val="center"/>
        </w:trPr>
        <w:tc>
          <w:tcPr>
            <w:tcW w:w="2473" w:type="dxa"/>
          </w:tcPr>
          <w:p w14:paraId="6CFD0CCF" w14:textId="2FF34044" w:rsidR="00563A65" w:rsidRPr="00E50A6D" w:rsidRDefault="00563A65" w:rsidP="00563A6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24026E">
              <w:rPr>
                <w:rFonts w:asciiTheme="majorBidi" w:hAnsiTheme="majorBidi" w:cs="Angsan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2E146CD" w14:textId="19693223" w:rsidR="00563A65" w:rsidRPr="00E50A6D" w:rsidRDefault="00563A65" w:rsidP="00563A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60C00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0E73A90" w14:textId="05357EEB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BE62A1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FDA9CCC" w14:textId="2E6011A1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E090A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6D90AF" w14:textId="752C4666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54716C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D9032FF" w14:textId="0DEC9006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0136A8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9A9297" w14:textId="79CDF8B5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C52688">
              <w:rPr>
                <w:rFonts w:ascii="Angsana New" w:hAnsi="Angsana New" w:cs="Angsana New"/>
                <w:lang w:val="en-US"/>
              </w:rPr>
              <w:t>1,105,892.18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6703D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E3CB5A4" w14:textId="275CAD45" w:rsidR="00563A65" w:rsidRPr="00E50A6D" w:rsidRDefault="00563A65" w:rsidP="00563A6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113A7B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1FD5BB8" w14:textId="4598903C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B49648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DF62C55" w14:textId="6881999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C52688">
              <w:rPr>
                <w:rFonts w:ascii="Angsana New" w:hAnsi="Angsana New" w:cs="Angsana New"/>
                <w:lang w:val="en-US"/>
              </w:rPr>
              <w:t>1,105,892.18</w:t>
            </w:r>
          </w:p>
        </w:tc>
      </w:tr>
      <w:tr w:rsidR="00563A65" w:rsidRPr="003243DC" w14:paraId="42474031" w14:textId="77777777" w:rsidTr="00E55662">
        <w:trPr>
          <w:jc w:val="center"/>
        </w:trPr>
        <w:tc>
          <w:tcPr>
            <w:tcW w:w="2473" w:type="dxa"/>
            <w:shd w:val="clear" w:color="auto" w:fill="auto"/>
          </w:tcPr>
          <w:p w14:paraId="1D649601" w14:textId="77777777" w:rsidR="00563A65" w:rsidRPr="00E50A6D" w:rsidRDefault="00563A65" w:rsidP="00563A6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6DB5990" w14:textId="6BB6B4D3" w:rsidR="00563A65" w:rsidRPr="00E50A6D" w:rsidRDefault="00563A65" w:rsidP="00563A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07C1CE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7CA2C32A" w14:textId="598210A6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C2F64">
              <w:rPr>
                <w:rFonts w:ascii="Angsana New" w:hAnsi="Angsana New" w:cs="Angsana New"/>
                <w:lang w:val="en-US"/>
              </w:rPr>
              <w:t>4,288,736.97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261F77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5091DFC9" w14:textId="505F8772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2019D7">
              <w:rPr>
                <w:rFonts w:ascii="Angsana New" w:hAnsi="Angsana New" w:cs="Angsana New"/>
                <w:cs/>
                <w:lang w:val="en-US"/>
              </w:rPr>
              <w:t>1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627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822.54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430DC5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3273F9B0" w14:textId="43050B4D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2019D7">
              <w:rPr>
                <w:rFonts w:ascii="Angsana New" w:hAnsi="Angsana New" w:cs="Angsana New"/>
                <w:cs/>
                <w:lang w:val="en-US"/>
              </w:rPr>
              <w:t>5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741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340.64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3E947B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9D2E75C" w14:textId="1D3C2958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2019D7">
              <w:rPr>
                <w:rFonts w:ascii="Angsana New" w:hAnsi="Angsana New" w:cs="Angsana New"/>
                <w:cs/>
                <w:lang w:val="en-US"/>
              </w:rPr>
              <w:t>2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220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894.11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02827F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6A552650" w14:textId="40E0CD47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2019D7">
              <w:rPr>
                <w:rFonts w:ascii="Angsana New" w:hAnsi="Angsana New" w:cs="Angsana New"/>
                <w:cs/>
                <w:lang w:val="en-US"/>
              </w:rPr>
              <w:t>568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085.97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ABC5A5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BCA2B13" w14:textId="471E98AA" w:rsidR="00563A65" w:rsidRPr="00E50A6D" w:rsidRDefault="00563A65" w:rsidP="00563A6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E35376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D05D4B9" w14:textId="7F9EE73B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BE849D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4EF258D8" w14:textId="0C8941C2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B45E70">
              <w:rPr>
                <w:rFonts w:ascii="Angsana New" w:eastAsia="Angsana New" w:hAnsi="Angsana New" w:cs="Angsana New"/>
                <w:cs/>
                <w:lang w:val="en-US"/>
              </w:rPr>
              <w:t>14</w:t>
            </w:r>
            <w:r w:rsidRPr="00B45E70">
              <w:rPr>
                <w:rFonts w:ascii="Angsana New" w:eastAsia="Angsana New" w:hAnsi="Angsana New" w:cs="Angsana New"/>
                <w:lang w:val="en-US"/>
              </w:rPr>
              <w:t>,</w:t>
            </w:r>
            <w:r w:rsidRPr="00B45E70">
              <w:rPr>
                <w:rFonts w:ascii="Angsana New" w:eastAsia="Angsana New" w:hAnsi="Angsana New" w:cs="Angsana New"/>
                <w:cs/>
                <w:lang w:val="en-US"/>
              </w:rPr>
              <w:t>446</w:t>
            </w:r>
            <w:r w:rsidRPr="00B45E70">
              <w:rPr>
                <w:rFonts w:ascii="Angsana New" w:eastAsia="Angsana New" w:hAnsi="Angsana New" w:cs="Angsana New"/>
                <w:lang w:val="en-US"/>
              </w:rPr>
              <w:t>,</w:t>
            </w:r>
            <w:r w:rsidRPr="00B45E70">
              <w:rPr>
                <w:rFonts w:ascii="Angsana New" w:eastAsia="Angsana New" w:hAnsi="Angsana New" w:cs="Angsana New"/>
                <w:cs/>
                <w:lang w:val="en-US"/>
              </w:rPr>
              <w:t>880.23</w:t>
            </w:r>
          </w:p>
        </w:tc>
      </w:tr>
      <w:tr w:rsidR="00563A65" w:rsidRPr="003243DC" w14:paraId="736F427A" w14:textId="77777777" w:rsidTr="00E55662">
        <w:trPr>
          <w:jc w:val="center"/>
        </w:trPr>
        <w:tc>
          <w:tcPr>
            <w:tcW w:w="2473" w:type="dxa"/>
            <w:shd w:val="clear" w:color="auto" w:fill="auto"/>
          </w:tcPr>
          <w:p w14:paraId="7F25F634" w14:textId="4A994933" w:rsidR="00563A65" w:rsidRPr="00E50A6D" w:rsidRDefault="00563A65" w:rsidP="00563A6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E6313A9" w14:textId="759A12A6" w:rsidR="00563A65" w:rsidRDefault="00563A65" w:rsidP="00563A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F63473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5471BEF" w14:textId="32CA6470" w:rsidR="00563A65" w:rsidRPr="001C2F64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0778D7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DB3A1DB" w14:textId="197BF987" w:rsidR="00563A65" w:rsidRPr="002019D7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55088E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35F9B1" w14:textId="4420658B" w:rsidR="00563A65" w:rsidRPr="002019D7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8C76D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4C78F6B" w14:textId="29E45380" w:rsidR="00563A65" w:rsidRPr="002019D7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D5C826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426C3032" w14:textId="37640C59" w:rsidR="00563A65" w:rsidRPr="002019D7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45E70">
              <w:rPr>
                <w:rFonts w:ascii="Angsana New" w:hAnsi="Angsana New" w:cs="Angsana New"/>
                <w:lang w:val="en-US"/>
              </w:rPr>
              <w:t>(1,309,143.23)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81D890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F5DE374" w14:textId="143A8AAD" w:rsidR="00563A65" w:rsidRPr="00E50A6D" w:rsidRDefault="00563A65" w:rsidP="00563A6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EBBC7E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1AB286E" w14:textId="24E6C83F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3AEB10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45589C41" w14:textId="449CD19C" w:rsidR="00563A65" w:rsidRPr="00B45E70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B45E70">
              <w:rPr>
                <w:rFonts w:ascii="Angsana New" w:eastAsia="Angsana New" w:hAnsi="Angsana New" w:cs="Angsana New"/>
                <w:lang w:val="en-US"/>
              </w:rPr>
              <w:t>(1,309,143.23)</w:t>
            </w:r>
          </w:p>
        </w:tc>
      </w:tr>
      <w:tr w:rsidR="00563A65" w:rsidRPr="00E50A6D" w14:paraId="18C7ACDA" w14:textId="77777777" w:rsidTr="00E55662">
        <w:trPr>
          <w:jc w:val="center"/>
        </w:trPr>
        <w:tc>
          <w:tcPr>
            <w:tcW w:w="2473" w:type="dxa"/>
            <w:shd w:val="clear" w:color="auto" w:fill="auto"/>
          </w:tcPr>
          <w:p w14:paraId="42767CF4" w14:textId="77777777" w:rsidR="00563A65" w:rsidRPr="00E50A6D" w:rsidRDefault="00563A65" w:rsidP="00563A6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6A47EB8" w14:textId="27C8E469" w:rsidR="00563A65" w:rsidRPr="00E50A6D" w:rsidRDefault="00563A65" w:rsidP="00563A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9E5020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7774E26B" w14:textId="582143FD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D25272">
              <w:rPr>
                <w:rFonts w:ascii="Angsana New" w:hAnsi="Angsana New" w:cs="Angsana New"/>
                <w:lang w:val="en-US"/>
              </w:rPr>
              <w:t>(947,093.31)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1F1A61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7643F0A6" w14:textId="4711FC07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740259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88AD57E" w14:textId="1917B886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D25272">
              <w:rPr>
                <w:rFonts w:ascii="Angsana New" w:hAnsi="Angsana New" w:cs="Angsana New"/>
                <w:lang w:val="en-US"/>
              </w:rPr>
              <w:t>(6,483,651.29)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2D0F59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68B2BB98" w14:textId="548174EA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D25272">
              <w:rPr>
                <w:rFonts w:ascii="Angsana New" w:hAnsi="Angsana New" w:cs="Angsana New"/>
                <w:lang w:val="en-US"/>
              </w:rPr>
              <w:t>(1,809,054.61)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D3B693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40FDEA5" w14:textId="1273B72B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DD5774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970CC32" w14:textId="3DFCBF4C" w:rsidR="00563A65" w:rsidRPr="00E50A6D" w:rsidRDefault="00563A65" w:rsidP="00563A6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63F7A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2CE16B1" w14:textId="4E7E0F55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49694E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6659A97A" w14:textId="238820B9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B03EC7">
              <w:rPr>
                <w:rFonts w:ascii="Angsana New" w:eastAsia="Angsana New" w:hAnsi="Angsana New" w:cs="Angsana New"/>
                <w:lang w:val="en-US"/>
              </w:rPr>
              <w:t>(9,239,799.21)</w:t>
            </w:r>
          </w:p>
        </w:tc>
      </w:tr>
      <w:tr w:rsidR="00B5097D" w:rsidRPr="00E50A6D" w14:paraId="637D29E2" w14:textId="77777777" w:rsidTr="00E55662">
        <w:trPr>
          <w:jc w:val="center"/>
        </w:trPr>
        <w:tc>
          <w:tcPr>
            <w:tcW w:w="2473" w:type="dxa"/>
          </w:tcPr>
          <w:p w14:paraId="3F3EE084" w14:textId="487F69A0" w:rsidR="00B5097D" w:rsidRPr="00E50A6D" w:rsidRDefault="00B5097D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31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="00B709C3"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563A65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6A380011" w14:textId="77777777" w:rsidR="00B5097D" w:rsidRPr="00E50A6D" w:rsidRDefault="00B5097D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1677D66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250C6" w14:textId="77777777" w:rsidR="00B5097D" w:rsidRPr="00E50A6D" w:rsidRDefault="00B5097D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21A7E7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6F33248D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80E3B0C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74FBFEB8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267BE00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60F0C1DE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4A4083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E99AA6C" w14:textId="77777777" w:rsidR="00B5097D" w:rsidRPr="00E50A6D" w:rsidRDefault="00B5097D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82BB9FD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center"/>
          </w:tcPr>
          <w:p w14:paraId="208B0710" w14:textId="77777777" w:rsidR="00B5097D" w:rsidRPr="00E50A6D" w:rsidRDefault="00B5097D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09AB6B9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center"/>
          </w:tcPr>
          <w:p w14:paraId="1A609CBE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769EE15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14:paraId="05DF52EE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63A65" w:rsidRPr="00E50A6D" w14:paraId="69B499B2" w14:textId="77777777" w:rsidTr="00E55662">
        <w:trPr>
          <w:jc w:val="center"/>
        </w:trPr>
        <w:tc>
          <w:tcPr>
            <w:tcW w:w="2473" w:type="dxa"/>
          </w:tcPr>
          <w:p w14:paraId="53BCB07F" w14:textId="421CB148" w:rsidR="00563A65" w:rsidRPr="00A51519" w:rsidRDefault="00563A65" w:rsidP="00563A65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238" w:type="dxa"/>
            <w:vAlign w:val="center"/>
          </w:tcPr>
          <w:p w14:paraId="08CBD979" w14:textId="64E3D69B" w:rsidR="00563A65" w:rsidRPr="00E50A6D" w:rsidRDefault="00563A65" w:rsidP="00563A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F62A890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56E9593A" w14:textId="6D9B6D33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3D7475">
              <w:rPr>
                <w:rFonts w:ascii="Angsana New" w:hAnsi="Angsana New" w:cs="Angsana New"/>
                <w:lang w:val="en-US"/>
              </w:rPr>
              <w:t>19,376,534.42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10F9C2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134A72B4" w14:textId="2134BB45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3D7475">
              <w:rPr>
                <w:rFonts w:ascii="Angsana New" w:hAnsi="Angsana New" w:cs="Angsana New"/>
                <w:lang w:val="en-US"/>
              </w:rPr>
              <w:t>5,469,972.33</w:t>
            </w:r>
          </w:p>
        </w:tc>
        <w:tc>
          <w:tcPr>
            <w:tcW w:w="236" w:type="dxa"/>
            <w:vAlign w:val="center"/>
          </w:tcPr>
          <w:p w14:paraId="2A1F1418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0552B91C" w14:textId="659A0256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3D7475">
              <w:rPr>
                <w:rFonts w:ascii="Angsana New" w:hAnsi="Angsana New" w:cs="Angsana New"/>
                <w:lang w:val="en-US"/>
              </w:rPr>
              <w:t>49,126,871.6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36" w:type="dxa"/>
            <w:vAlign w:val="center"/>
          </w:tcPr>
          <w:p w14:paraId="51941939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3998866F" w14:textId="3EF999FD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3D7475">
              <w:rPr>
                <w:rFonts w:ascii="Angsana New" w:hAnsi="Angsana New" w:cs="Angsana New"/>
                <w:lang w:val="en-US"/>
              </w:rPr>
              <w:t>11,096,052.5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6A2B4A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230B7CFE" w14:textId="6349DD21" w:rsidR="00563A65" w:rsidRPr="00E50A6D" w:rsidRDefault="00563A65" w:rsidP="00563A6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3D7475">
              <w:rPr>
                <w:rFonts w:ascii="Angsana New" w:hAnsi="Angsana New" w:cs="Angsana New"/>
                <w:lang w:val="en-US"/>
              </w:rPr>
              <w:t>6,675,342.44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C6DE37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vAlign w:val="center"/>
          </w:tcPr>
          <w:p w14:paraId="0A479177" w14:textId="7714C1DB" w:rsidR="00563A65" w:rsidRPr="00E50A6D" w:rsidRDefault="00563A65" w:rsidP="00563A6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6A43F85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vAlign w:val="center"/>
          </w:tcPr>
          <w:p w14:paraId="1625C17D" w14:textId="14F46AC0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17C88BD" w14:textId="77777777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</w:tcPr>
          <w:p w14:paraId="61969A91" w14:textId="1E5F6512" w:rsidR="00563A65" w:rsidRPr="00E50A6D" w:rsidRDefault="00563A65" w:rsidP="00563A6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B03EC7">
              <w:rPr>
                <w:rFonts w:ascii="Angsana New" w:eastAsia="Angsana New" w:hAnsi="Angsana New" w:cs="Angsana New"/>
                <w:lang w:val="en-US"/>
              </w:rPr>
              <w:t>91,744,773.38</w:t>
            </w:r>
          </w:p>
        </w:tc>
      </w:tr>
      <w:tr w:rsidR="00A96437" w:rsidRPr="00E50A6D" w14:paraId="61C1E72D" w14:textId="77777777" w:rsidTr="00E55662">
        <w:trPr>
          <w:jc w:val="center"/>
        </w:trPr>
        <w:tc>
          <w:tcPr>
            <w:tcW w:w="2473" w:type="dxa"/>
          </w:tcPr>
          <w:p w14:paraId="50792684" w14:textId="77777777" w:rsidR="00A96437" w:rsidRPr="004008EF" w:rsidRDefault="00A96437" w:rsidP="00A96437">
            <w:pPr>
              <w:pStyle w:val="BlockText"/>
              <w:spacing w:before="0"/>
              <w:ind w:left="200" w:right="0" w:hanging="2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4026E">
              <w:rPr>
                <w:rFonts w:asciiTheme="majorBidi" w:hAnsiTheme="majorBidi" w:cs="Angsan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38" w:type="dxa"/>
            <w:vAlign w:val="bottom"/>
          </w:tcPr>
          <w:p w14:paraId="52C78286" w14:textId="3443D67F" w:rsidR="00A96437" w:rsidRPr="00E50A6D" w:rsidRDefault="00A96437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9643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E73016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22C9AEE" w14:textId="6A93794B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9643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405542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31392AD" w14:textId="544D751C" w:rsidR="00A96437" w:rsidRPr="00E50A6D" w:rsidRDefault="00A96437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9643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EEDE8D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6DC89AF" w14:textId="2A83C7EE" w:rsidR="00A96437" w:rsidRPr="00E50A6D" w:rsidRDefault="00A96437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A9643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9ADCD5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116C48E" w14:textId="2D41F005" w:rsidR="00A96437" w:rsidRPr="00E50A6D" w:rsidRDefault="00A96437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A9643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F21A6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53AC1A2" w14:textId="38F243FB" w:rsidR="00A96437" w:rsidRPr="00E50A6D" w:rsidRDefault="00A96437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A96437">
              <w:rPr>
                <w:rFonts w:ascii="Angsana New" w:hAnsi="Angsana New" w:cs="Angsana New"/>
                <w:lang w:val="en-US"/>
              </w:rPr>
              <w:t>1,204,671.90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35179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57F95ED4" w14:textId="559AAA37" w:rsidR="00A96437" w:rsidRPr="00E50A6D" w:rsidRDefault="00A96437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9643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4B7DCFC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vAlign w:val="bottom"/>
          </w:tcPr>
          <w:p w14:paraId="6CA56D96" w14:textId="6A022C0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96437"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169FC9E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  <w:vAlign w:val="bottom"/>
          </w:tcPr>
          <w:p w14:paraId="7A0D0D3D" w14:textId="31FBC721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A96437">
              <w:rPr>
                <w:rFonts w:ascii="Angsana New" w:hAnsi="Angsana New" w:cs="Angsana New"/>
                <w:lang w:val="en-US"/>
              </w:rPr>
              <w:t>1,204,671.90</w:t>
            </w:r>
          </w:p>
        </w:tc>
      </w:tr>
      <w:tr w:rsidR="00A96437" w:rsidRPr="00E50A6D" w14:paraId="37FC3CE5" w14:textId="77777777" w:rsidTr="00E55662">
        <w:trPr>
          <w:jc w:val="center"/>
        </w:trPr>
        <w:tc>
          <w:tcPr>
            <w:tcW w:w="2473" w:type="dxa"/>
          </w:tcPr>
          <w:p w14:paraId="66CE99AA" w14:textId="77777777" w:rsidR="00A96437" w:rsidRPr="00E50A6D" w:rsidRDefault="00A96437" w:rsidP="00A9643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8" w:type="dxa"/>
            <w:vAlign w:val="center"/>
          </w:tcPr>
          <w:p w14:paraId="1EE9F350" w14:textId="373925C8" w:rsidR="00A96437" w:rsidRPr="00E50A6D" w:rsidRDefault="00A96437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02814C3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6CB1485D" w14:textId="3DD63FDE" w:rsidR="00A96437" w:rsidRPr="00E50A6D" w:rsidRDefault="00D50F5F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50F5F">
              <w:rPr>
                <w:rFonts w:ascii="Angsana New" w:hAnsi="Angsana New" w:cs="Angsana New"/>
                <w:lang w:val="en-US"/>
              </w:rPr>
              <w:t>4,934,275.22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321B95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65591073" w14:textId="3DA3E1AA" w:rsidR="00A96437" w:rsidRPr="00E50A6D" w:rsidRDefault="00D50F5F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D50F5F">
              <w:rPr>
                <w:rFonts w:ascii="Angsana New" w:hAnsi="Angsana New" w:cs="Angsana New"/>
                <w:lang w:val="en-US"/>
              </w:rPr>
              <w:t>2,439,322.85</w:t>
            </w:r>
          </w:p>
        </w:tc>
        <w:tc>
          <w:tcPr>
            <w:tcW w:w="236" w:type="dxa"/>
            <w:vAlign w:val="center"/>
          </w:tcPr>
          <w:p w14:paraId="24D8E625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3001CF2B" w14:textId="0F443BBA" w:rsidR="00A96437" w:rsidRPr="00E50A6D" w:rsidRDefault="00D50F5F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D50F5F">
              <w:rPr>
                <w:rFonts w:ascii="Angsana New" w:hAnsi="Angsana New" w:cs="Angsana New"/>
                <w:lang w:val="en-US"/>
              </w:rPr>
              <w:t>6,398,165.95</w:t>
            </w:r>
          </w:p>
        </w:tc>
        <w:tc>
          <w:tcPr>
            <w:tcW w:w="236" w:type="dxa"/>
            <w:vAlign w:val="center"/>
          </w:tcPr>
          <w:p w14:paraId="5075612A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421D591B" w14:textId="4801BA0E" w:rsidR="00A96437" w:rsidRPr="00E50A6D" w:rsidRDefault="00D50F5F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D50F5F">
              <w:rPr>
                <w:rFonts w:ascii="Angsana New" w:hAnsi="Angsana New" w:cs="Angsana New"/>
                <w:lang w:val="en-US"/>
              </w:rPr>
              <w:t>2,510,055.49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F03A45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6CF8649F" w14:textId="5632B678" w:rsidR="00A96437" w:rsidRPr="00E50A6D" w:rsidRDefault="00D50F5F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D50F5F">
              <w:rPr>
                <w:rFonts w:ascii="Angsana New" w:hAnsi="Angsana New" w:cs="Angsana New"/>
                <w:lang w:val="en-US"/>
              </w:rPr>
              <w:t>545,797.05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3915D6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79075FC5" w14:textId="6E48F3DD" w:rsidR="00A96437" w:rsidRPr="00E50A6D" w:rsidRDefault="00D50F5F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0F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AF20F24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vAlign w:val="bottom"/>
          </w:tcPr>
          <w:p w14:paraId="233B943F" w14:textId="6F70F649" w:rsidR="00A96437" w:rsidRPr="00E50A6D" w:rsidRDefault="00D50F5F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D50F5F"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FB30942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</w:tcPr>
          <w:p w14:paraId="5276F0AF" w14:textId="0B90B4B1" w:rsidR="00A96437" w:rsidRPr="00E50A6D" w:rsidRDefault="00843508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843508">
              <w:rPr>
                <w:rFonts w:ascii="Angsana New" w:eastAsia="Angsana New" w:hAnsi="Angsana New" w:cs="Angsana New"/>
                <w:lang w:val="en-US"/>
              </w:rPr>
              <w:t>16,827,616.56</w:t>
            </w:r>
          </w:p>
        </w:tc>
      </w:tr>
      <w:tr w:rsidR="00A96437" w:rsidRPr="00E50A6D" w14:paraId="7E9BBC78" w14:textId="77777777" w:rsidTr="00E55662">
        <w:trPr>
          <w:jc w:val="center"/>
        </w:trPr>
        <w:tc>
          <w:tcPr>
            <w:tcW w:w="2473" w:type="dxa"/>
          </w:tcPr>
          <w:p w14:paraId="62B8F66E" w14:textId="77777777" w:rsidR="00A96437" w:rsidRPr="00401A2A" w:rsidRDefault="00A96437" w:rsidP="00A9643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38" w:type="dxa"/>
            <w:vAlign w:val="bottom"/>
          </w:tcPr>
          <w:p w14:paraId="6CD2C09C" w14:textId="266B4080" w:rsidR="00A96437" w:rsidRDefault="00A96437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9643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341B07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5FDCD36" w14:textId="65828F0A" w:rsidR="00A96437" w:rsidRPr="001C2F64" w:rsidRDefault="00843508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A9643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B6593A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289B9EC" w14:textId="5CB654DD" w:rsidR="00A96437" w:rsidRPr="00E50A6D" w:rsidRDefault="00843508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A9643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8AE60E2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4C7A941" w14:textId="2156482B" w:rsidR="00A96437" w:rsidRPr="00E50A6D" w:rsidRDefault="00843508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843508">
              <w:rPr>
                <w:rFonts w:ascii="Angsana New" w:hAnsi="Angsana New" w:cs="Angsana New"/>
                <w:lang w:val="en-US"/>
              </w:rPr>
              <w:t>(1,551,704.20)</w:t>
            </w:r>
          </w:p>
        </w:tc>
        <w:tc>
          <w:tcPr>
            <w:tcW w:w="236" w:type="dxa"/>
            <w:vAlign w:val="bottom"/>
          </w:tcPr>
          <w:p w14:paraId="7AB4CC58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51052D8" w14:textId="6D0EFA45" w:rsidR="00A96437" w:rsidRPr="00E50A6D" w:rsidRDefault="00843508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843508">
              <w:rPr>
                <w:rFonts w:ascii="Angsana New" w:hAnsi="Angsana New" w:cs="Angsana New"/>
                <w:lang w:val="en-US"/>
              </w:rPr>
              <w:t>(224,614.00)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46DA25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5F2BA7B0" w14:textId="64149412" w:rsidR="00A96437" w:rsidRPr="00E50A6D" w:rsidRDefault="00843508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843508">
              <w:rPr>
                <w:rFonts w:ascii="Angsana New" w:hAnsi="Angsana New" w:cs="Angsana New"/>
                <w:lang w:val="en-US"/>
              </w:rPr>
              <w:t>(1,177,569.09)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CCFA82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5AB31276" w14:textId="33ED8742" w:rsidR="00A96437" w:rsidRPr="00E50A6D" w:rsidRDefault="00D50F5F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0F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D80C6A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vAlign w:val="bottom"/>
          </w:tcPr>
          <w:p w14:paraId="5561064A" w14:textId="1DA29B1B" w:rsidR="00A96437" w:rsidRPr="00E50A6D" w:rsidRDefault="00D50F5F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D50F5F"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63B1F2D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</w:tcPr>
          <w:p w14:paraId="2527B01B" w14:textId="0180EF14" w:rsidR="00A96437" w:rsidRPr="00E50A6D" w:rsidRDefault="00843508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843508">
              <w:rPr>
                <w:rFonts w:ascii="Angsana New" w:eastAsia="Angsana New" w:hAnsi="Angsana New" w:cs="Angsana New"/>
                <w:lang w:val="en-US"/>
              </w:rPr>
              <w:t>(2,953,887.29)</w:t>
            </w:r>
          </w:p>
        </w:tc>
      </w:tr>
      <w:tr w:rsidR="00A96437" w:rsidRPr="00E50A6D" w14:paraId="4A545C74" w14:textId="77777777" w:rsidTr="00E55662">
        <w:trPr>
          <w:jc w:val="center"/>
        </w:trPr>
        <w:tc>
          <w:tcPr>
            <w:tcW w:w="2473" w:type="dxa"/>
          </w:tcPr>
          <w:p w14:paraId="379A3E6E" w14:textId="77777777" w:rsidR="00A96437" w:rsidRPr="00E50A6D" w:rsidRDefault="00A96437" w:rsidP="00A9643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3359DF19" w14:textId="6786B7DF" w:rsidR="00A96437" w:rsidRPr="00E50A6D" w:rsidRDefault="00A96437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9643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9D09375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71B5AD04" w14:textId="126E969E" w:rsidR="00A96437" w:rsidRPr="00E50A6D" w:rsidRDefault="00843508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843508">
              <w:rPr>
                <w:rFonts w:ascii="Angsana New" w:hAnsi="Angsana New" w:cs="Angsana New"/>
                <w:lang w:val="en-US"/>
              </w:rPr>
              <w:t>(99,089.19)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BB7786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FE5404B" w14:textId="59E28125" w:rsidR="00A96437" w:rsidRPr="00E50A6D" w:rsidRDefault="00843508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A9643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8E07DAC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7421636" w14:textId="625006DE" w:rsidR="00A96437" w:rsidRPr="00E50A6D" w:rsidRDefault="00843508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843508">
              <w:rPr>
                <w:rFonts w:ascii="Angsana New" w:hAnsi="Angsana New" w:cs="Angsana New"/>
                <w:lang w:val="en-US"/>
              </w:rPr>
              <w:t>(342,132.45)</w:t>
            </w:r>
          </w:p>
        </w:tc>
        <w:tc>
          <w:tcPr>
            <w:tcW w:w="236" w:type="dxa"/>
            <w:vAlign w:val="center"/>
          </w:tcPr>
          <w:p w14:paraId="6D5AF094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4CC4B3C" w14:textId="2E7BF9AF" w:rsidR="00A96437" w:rsidRPr="00E50A6D" w:rsidRDefault="00843508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843508">
              <w:rPr>
                <w:rFonts w:ascii="Angsana New" w:hAnsi="Angsana New" w:cs="Angsana New"/>
                <w:lang w:val="en-US"/>
              </w:rPr>
              <w:t>(584,372.37)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6F252C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F1E3CD" w14:textId="71541B21" w:rsidR="00A96437" w:rsidRPr="00E50A6D" w:rsidRDefault="00843508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D50F5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BCE8A4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1A35CC20" w14:textId="17F54C5B" w:rsidR="00A96437" w:rsidRPr="00E50A6D" w:rsidRDefault="00D50F5F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0F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E49482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08221180" w14:textId="3593897E" w:rsidR="00A96437" w:rsidRPr="00E50A6D" w:rsidRDefault="00D50F5F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D50F5F"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E061FE9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6C030143" w14:textId="0EAF7685" w:rsidR="00A96437" w:rsidRPr="00E50A6D" w:rsidRDefault="00843508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843508">
              <w:rPr>
                <w:rFonts w:ascii="Angsana New" w:eastAsia="Angsana New" w:hAnsi="Angsana New" w:cs="Angsana New"/>
                <w:lang w:val="en-US"/>
              </w:rPr>
              <w:t>(1,025,594.01)</w:t>
            </w:r>
          </w:p>
        </w:tc>
      </w:tr>
      <w:tr w:rsidR="00A96437" w:rsidRPr="00E50A6D" w14:paraId="19AF9FBC" w14:textId="77777777" w:rsidTr="00E55662">
        <w:trPr>
          <w:jc w:val="center"/>
        </w:trPr>
        <w:tc>
          <w:tcPr>
            <w:tcW w:w="2473" w:type="dxa"/>
          </w:tcPr>
          <w:p w14:paraId="216BA463" w14:textId="1CE0688B" w:rsidR="00A96437" w:rsidRPr="00E50A6D" w:rsidRDefault="00A96437" w:rsidP="00A9643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E2010" w14:textId="6C1EA92A" w:rsidR="00A96437" w:rsidRPr="00E50A6D" w:rsidRDefault="00D50F5F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C70E533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591C5" w14:textId="0D859AC0" w:rsidR="00A96437" w:rsidRPr="00E50A6D" w:rsidRDefault="00843508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843508">
              <w:rPr>
                <w:rFonts w:ascii="Angsana New" w:hAnsi="Angsana New" w:cs="Angsana New"/>
                <w:lang w:val="en-US"/>
              </w:rPr>
              <w:t>24,211,720.45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860DE8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1D040DE" w14:textId="39C3BCE2" w:rsidR="00A96437" w:rsidRPr="00E50A6D" w:rsidRDefault="00843508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843508">
              <w:rPr>
                <w:rFonts w:ascii="Angsana New" w:hAnsi="Angsana New" w:cs="Angsana New"/>
                <w:lang w:val="en-US"/>
              </w:rPr>
              <w:t>7,909,295.18</w:t>
            </w:r>
          </w:p>
        </w:tc>
        <w:tc>
          <w:tcPr>
            <w:tcW w:w="236" w:type="dxa"/>
            <w:vAlign w:val="center"/>
          </w:tcPr>
          <w:p w14:paraId="1D555859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E2B0930" w14:textId="42D97CF8" w:rsidR="00A96437" w:rsidRPr="00E50A6D" w:rsidRDefault="00843508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843508">
              <w:rPr>
                <w:rFonts w:ascii="Angsana New" w:hAnsi="Angsana New" w:cs="Angsana New"/>
                <w:lang w:val="en-US"/>
              </w:rPr>
              <w:t>53,631,200.9</w:t>
            </w:r>
            <w:r w:rsidR="003E3708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36" w:type="dxa"/>
            <w:vAlign w:val="center"/>
          </w:tcPr>
          <w:p w14:paraId="040C5723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87789BE" w14:textId="3DEB1782" w:rsidR="00A96437" w:rsidRPr="00E50A6D" w:rsidRDefault="00843508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843508">
              <w:rPr>
                <w:rFonts w:ascii="Angsana New" w:hAnsi="Angsana New" w:cs="Angsana New"/>
                <w:lang w:val="en-US"/>
              </w:rPr>
              <w:t>12,797,121.6</w:t>
            </w:r>
            <w:r w:rsidR="000E44E8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EC286C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AD78E61" w14:textId="0A4B55FA" w:rsidR="00A96437" w:rsidRPr="00E50A6D" w:rsidRDefault="00843508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843508">
              <w:rPr>
                <w:rFonts w:ascii="Angsana New" w:hAnsi="Angsana New" w:cs="Angsana New"/>
                <w:lang w:val="en-US"/>
              </w:rPr>
              <w:t>7,248,242.30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7DDC3B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97BB" w14:textId="7C6EB3EA" w:rsidR="00A96437" w:rsidRPr="00E50A6D" w:rsidRDefault="00D50F5F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0F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5A7A1AC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21AED" w14:textId="0B36CD62" w:rsidR="00A96437" w:rsidRPr="00E50A6D" w:rsidRDefault="00D50F5F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D50F5F"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4FFCEF6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24B39D8B" w14:textId="507F3CFD" w:rsidR="00A96437" w:rsidRPr="00E50A6D" w:rsidRDefault="00843508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843508">
              <w:rPr>
                <w:rFonts w:ascii="Angsana New" w:eastAsia="Angsana New" w:hAnsi="Angsana New" w:cs="Angsana New"/>
                <w:lang w:val="en-US"/>
              </w:rPr>
              <w:t>105,797,580.54</w:t>
            </w:r>
          </w:p>
        </w:tc>
      </w:tr>
      <w:tr w:rsidR="00A96437" w:rsidRPr="00E50A6D" w14:paraId="6425B70A" w14:textId="77777777" w:rsidTr="00E55662">
        <w:trPr>
          <w:trHeight w:val="256"/>
          <w:jc w:val="center"/>
        </w:trPr>
        <w:tc>
          <w:tcPr>
            <w:tcW w:w="2473" w:type="dxa"/>
          </w:tcPr>
          <w:p w14:paraId="018FB8A8" w14:textId="77777777" w:rsidR="00A96437" w:rsidRPr="00E50A6D" w:rsidRDefault="00A96437" w:rsidP="00A9643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38" w:type="dxa"/>
            <w:vAlign w:val="center"/>
          </w:tcPr>
          <w:p w14:paraId="01ABB1D8" w14:textId="77777777" w:rsidR="00A96437" w:rsidRPr="00E50A6D" w:rsidRDefault="00A96437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2D25069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4963A02D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04A93E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63DD64DF" w14:textId="77777777" w:rsidR="00A96437" w:rsidRPr="00E50A6D" w:rsidRDefault="00A96437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F73A570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529E9F24" w14:textId="77777777" w:rsidR="00A96437" w:rsidRPr="00E50A6D" w:rsidRDefault="00A96437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A4BFFAC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409C29EC" w14:textId="77777777" w:rsidR="00A96437" w:rsidRPr="00E50A6D" w:rsidRDefault="00A96437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0124AA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40E8771B" w14:textId="77777777" w:rsidR="00A96437" w:rsidRPr="00E50A6D" w:rsidRDefault="00A96437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2E2F7C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vAlign w:val="center"/>
          </w:tcPr>
          <w:p w14:paraId="53E0785E" w14:textId="77777777" w:rsidR="00A96437" w:rsidRPr="00E50A6D" w:rsidRDefault="00A96437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576A38F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vAlign w:val="center"/>
          </w:tcPr>
          <w:p w14:paraId="136D96FE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E465348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  <w:vAlign w:val="center"/>
          </w:tcPr>
          <w:p w14:paraId="1AF5D62A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96437" w:rsidRPr="00E50A6D" w14:paraId="7106693B" w14:textId="77777777" w:rsidTr="00E55662">
        <w:trPr>
          <w:trHeight w:val="288"/>
          <w:jc w:val="center"/>
        </w:trPr>
        <w:tc>
          <w:tcPr>
            <w:tcW w:w="2473" w:type="dxa"/>
          </w:tcPr>
          <w:p w14:paraId="15EBD3CD" w14:textId="027FDEA3" w:rsidR="00A96437" w:rsidRPr="008D64D8" w:rsidRDefault="00A96437" w:rsidP="00A9643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38" w:type="dxa"/>
            <w:tcBorders>
              <w:bottom w:val="double" w:sz="4" w:space="0" w:color="auto"/>
            </w:tcBorders>
            <w:vAlign w:val="center"/>
          </w:tcPr>
          <w:p w14:paraId="132918CC" w14:textId="30BD3EEF" w:rsidR="00A96437" w:rsidRPr="00E50A6D" w:rsidRDefault="00A96437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7A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97,344,088.00</w:t>
            </w:r>
          </w:p>
        </w:tc>
        <w:tc>
          <w:tcPr>
            <w:tcW w:w="236" w:type="dxa"/>
            <w:vAlign w:val="center"/>
          </w:tcPr>
          <w:p w14:paraId="2AA8FBDD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tcBorders>
              <w:bottom w:val="double" w:sz="4" w:space="0" w:color="auto"/>
            </w:tcBorders>
            <w:shd w:val="clear" w:color="auto" w:fill="auto"/>
          </w:tcPr>
          <w:p w14:paraId="2FD31824" w14:textId="71B3C3B4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67AC5">
              <w:rPr>
                <w:rFonts w:ascii="Angsana New" w:hAnsi="Angsana New" w:cs="Angsana New"/>
                <w:lang w:val="en-US"/>
              </w:rPr>
              <w:t>105,513,775.57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51E229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705E2ADD" w14:textId="60F0F204" w:rsidR="00A96437" w:rsidRPr="00E50A6D" w:rsidRDefault="00A96437" w:rsidP="00A96437">
            <w:pPr>
              <w:pStyle w:val="BlockText"/>
              <w:spacing w:before="0"/>
              <w:ind w:left="-108" w:right="-30" w:firstLine="0"/>
              <w:jc w:val="center"/>
              <w:rPr>
                <w:rFonts w:ascii="Angsana New" w:hAnsi="Angsana New" w:cs="Angsana New"/>
                <w:lang w:val="en-US"/>
              </w:rPr>
            </w:pPr>
            <w:r w:rsidRPr="00167AC5">
              <w:rPr>
                <w:rFonts w:ascii="Angsana New" w:hAnsi="Angsana New" w:cs="Angsana New"/>
                <w:lang w:val="en-US"/>
              </w:rPr>
              <w:t>15,192,130.64</w:t>
            </w:r>
          </w:p>
        </w:tc>
        <w:tc>
          <w:tcPr>
            <w:tcW w:w="236" w:type="dxa"/>
            <w:vAlign w:val="center"/>
          </w:tcPr>
          <w:p w14:paraId="679F56AB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66CCDE06" w14:textId="7FDB8A43" w:rsidR="00A96437" w:rsidRPr="00E50A6D" w:rsidRDefault="00A96437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67AC5">
              <w:rPr>
                <w:rFonts w:ascii="Angsana New" w:hAnsi="Angsana New" w:cs="Angsana New"/>
                <w:lang w:val="en-US"/>
              </w:rPr>
              <w:t>34,618,209.1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36" w:type="dxa"/>
            <w:vAlign w:val="center"/>
          </w:tcPr>
          <w:p w14:paraId="5C6E6857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12A5BB7B" w14:textId="4CA23DCA" w:rsidR="00A96437" w:rsidRPr="00E50A6D" w:rsidRDefault="00A96437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67AC5">
              <w:rPr>
                <w:rFonts w:ascii="Angsana New" w:hAnsi="Angsana New" w:cs="Angsana New"/>
                <w:lang w:val="en-US"/>
              </w:rPr>
              <w:t>5,299,270.6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162A68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1C65D7FC" w14:textId="592B7D31" w:rsidR="00A96437" w:rsidRPr="00E50A6D" w:rsidRDefault="00A96437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67AC5">
              <w:rPr>
                <w:rFonts w:ascii="Angsana New" w:hAnsi="Angsana New" w:cs="Angsana New"/>
                <w:lang w:val="en-US"/>
              </w:rPr>
              <w:t>1,020,958.50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1BB04C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center"/>
          </w:tcPr>
          <w:p w14:paraId="63470D9A" w14:textId="54B61A27" w:rsidR="00A96437" w:rsidRPr="00E50A6D" w:rsidRDefault="00A96437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7A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1,631,845.00</w:t>
            </w:r>
          </w:p>
        </w:tc>
        <w:tc>
          <w:tcPr>
            <w:tcW w:w="236" w:type="dxa"/>
            <w:vAlign w:val="center"/>
          </w:tcPr>
          <w:p w14:paraId="37E1BD6A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tcBorders>
              <w:bottom w:val="double" w:sz="4" w:space="0" w:color="auto"/>
            </w:tcBorders>
            <w:vAlign w:val="center"/>
          </w:tcPr>
          <w:p w14:paraId="6A2C57A2" w14:textId="1067BE4D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67AC5">
              <w:rPr>
                <w:rFonts w:ascii="Angsana New" w:eastAsia="Angsana New" w:hAnsi="Angsana New" w:cs="Angsana New"/>
                <w:lang w:val="en-US"/>
              </w:rPr>
              <w:t>16,700,683.61</w:t>
            </w:r>
          </w:p>
        </w:tc>
        <w:tc>
          <w:tcPr>
            <w:tcW w:w="236" w:type="dxa"/>
            <w:vAlign w:val="center"/>
          </w:tcPr>
          <w:p w14:paraId="422AD0AC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  <w:vAlign w:val="center"/>
          </w:tcPr>
          <w:p w14:paraId="7F9422C2" w14:textId="45F6ACFC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67AC5">
              <w:rPr>
                <w:rFonts w:ascii="Angsana New" w:hAnsi="Angsana New" w:cs="Angsana New"/>
                <w:lang w:val="en-US"/>
              </w:rPr>
              <w:t>277,320,961.11</w:t>
            </w:r>
          </w:p>
        </w:tc>
      </w:tr>
      <w:tr w:rsidR="00F55638" w:rsidRPr="00E50A6D" w14:paraId="4E150E45" w14:textId="77777777" w:rsidTr="002430E2">
        <w:trPr>
          <w:trHeight w:val="288"/>
          <w:jc w:val="center"/>
        </w:trPr>
        <w:tc>
          <w:tcPr>
            <w:tcW w:w="2473" w:type="dxa"/>
          </w:tcPr>
          <w:p w14:paraId="1DFFE6E9" w14:textId="60009CEE" w:rsidR="00A96437" w:rsidRPr="00E50A6D" w:rsidRDefault="00A96437" w:rsidP="00A9643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23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4A3076" w14:textId="48E0AE9B" w:rsidR="00A96437" w:rsidRPr="00E50A6D" w:rsidRDefault="00E55662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56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97,344,088.00</w:t>
            </w:r>
          </w:p>
        </w:tc>
        <w:tc>
          <w:tcPr>
            <w:tcW w:w="236" w:type="dxa"/>
            <w:vAlign w:val="center"/>
          </w:tcPr>
          <w:p w14:paraId="22322B6F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B911DE" w14:textId="49651BFF" w:rsidR="00A96437" w:rsidRPr="00E50A6D" w:rsidRDefault="00E55662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5662">
              <w:rPr>
                <w:rFonts w:ascii="Angsana New" w:hAnsi="Angsana New" w:cs="Angsana New"/>
                <w:lang w:val="en-US"/>
              </w:rPr>
              <w:t>103,415,755.09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EF7BF7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3D73988F" w14:textId="7B94637F" w:rsidR="00A96437" w:rsidRPr="00E50A6D" w:rsidRDefault="00E55662" w:rsidP="00A96437">
            <w:pPr>
              <w:pStyle w:val="BlockText"/>
              <w:spacing w:before="0"/>
              <w:ind w:left="-108" w:right="-30" w:firstLine="0"/>
              <w:jc w:val="center"/>
              <w:rPr>
                <w:rFonts w:ascii="Angsana New" w:hAnsi="Angsana New" w:cs="Angsana New"/>
                <w:lang w:val="en-US"/>
              </w:rPr>
            </w:pPr>
            <w:r w:rsidRPr="00E55662">
              <w:rPr>
                <w:rFonts w:ascii="Angsana New" w:hAnsi="Angsana New" w:cs="Angsana New"/>
                <w:lang w:val="en-US"/>
              </w:rPr>
              <w:t>28,904,401.83</w:t>
            </w:r>
          </w:p>
        </w:tc>
        <w:tc>
          <w:tcPr>
            <w:tcW w:w="236" w:type="dxa"/>
            <w:vAlign w:val="center"/>
          </w:tcPr>
          <w:p w14:paraId="16B07A06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0B45E404" w14:textId="41A4E2E2" w:rsidR="00A96437" w:rsidRPr="00E50A6D" w:rsidRDefault="001A39BB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A39BB">
              <w:rPr>
                <w:rFonts w:ascii="Angsana New" w:hAnsi="Angsana New" w:cs="Angsana New"/>
                <w:lang w:val="en-US"/>
              </w:rPr>
              <w:t>36,316,313.85</w:t>
            </w:r>
          </w:p>
        </w:tc>
        <w:tc>
          <w:tcPr>
            <w:tcW w:w="236" w:type="dxa"/>
            <w:vAlign w:val="center"/>
          </w:tcPr>
          <w:p w14:paraId="13492AE6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78FF6AEE" w14:textId="4E8984AD" w:rsidR="00A96437" w:rsidRPr="00E50A6D" w:rsidRDefault="001A39BB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A39BB">
              <w:rPr>
                <w:rFonts w:ascii="Angsana New" w:hAnsi="Angsana New" w:cs="Angsana New"/>
                <w:lang w:val="en-US"/>
              </w:rPr>
              <w:t>10,953,394.37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B62132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</w:tcPr>
          <w:p w14:paraId="5B247B5D" w14:textId="2A9CDDC9" w:rsidR="00A96437" w:rsidRPr="00E50A6D" w:rsidRDefault="00E55662" w:rsidP="00A9643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5662">
              <w:rPr>
                <w:rFonts w:ascii="Angsana New" w:hAnsi="Angsana New" w:cs="Angsana New"/>
                <w:lang w:val="en-US"/>
              </w:rPr>
              <w:t>1,473,161.45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9D96E6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B2AF8D" w14:textId="0995DF73" w:rsidR="00A96437" w:rsidRPr="00E50A6D" w:rsidRDefault="00E55662" w:rsidP="00A9643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56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11,311,587.95</w:t>
            </w:r>
          </w:p>
        </w:tc>
        <w:tc>
          <w:tcPr>
            <w:tcW w:w="236" w:type="dxa"/>
            <w:vAlign w:val="center"/>
          </w:tcPr>
          <w:p w14:paraId="23057E54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8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CC28A5" w14:textId="59EEC558" w:rsidR="00A96437" w:rsidRPr="00E50A6D" w:rsidRDefault="00E55662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5662">
              <w:rPr>
                <w:rFonts w:ascii="Angsana New" w:eastAsia="Angsana New" w:hAnsi="Angsana New" w:cs="Angsana New"/>
                <w:lang w:val="en-US"/>
              </w:rPr>
              <w:t>160,854,095.59</w:t>
            </w:r>
          </w:p>
        </w:tc>
        <w:tc>
          <w:tcPr>
            <w:tcW w:w="236" w:type="dxa"/>
            <w:vAlign w:val="center"/>
          </w:tcPr>
          <w:p w14:paraId="47400A66" w14:textId="77777777" w:rsidR="00A96437" w:rsidRPr="00E50A6D" w:rsidRDefault="00A96437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DBB754" w14:textId="2CA0185F" w:rsidR="00A96437" w:rsidRPr="00E50A6D" w:rsidRDefault="00E55662" w:rsidP="00A9643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5662">
              <w:rPr>
                <w:rFonts w:ascii="Angsana New" w:hAnsi="Angsana New" w:cs="Angsana New"/>
                <w:lang w:val="en-US"/>
              </w:rPr>
              <w:t>450,572,798.13</w:t>
            </w:r>
          </w:p>
        </w:tc>
      </w:tr>
      <w:tr w:rsidR="00A96437" w:rsidRPr="00E50A6D" w14:paraId="63A654C1" w14:textId="77777777" w:rsidTr="00E55662">
        <w:trPr>
          <w:jc w:val="center"/>
        </w:trPr>
        <w:tc>
          <w:tcPr>
            <w:tcW w:w="15672" w:type="dxa"/>
            <w:gridSpan w:val="18"/>
          </w:tcPr>
          <w:p w14:paraId="18D1578B" w14:textId="06E552F2" w:rsidR="00A96437" w:rsidRPr="00E50A6D" w:rsidRDefault="00A96437" w:rsidP="00A96437">
            <w:pPr>
              <w:pStyle w:val="BlockText"/>
              <w:spacing w:before="120"/>
              <w:ind w:left="-108" w:firstLine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ณ</w:t>
            </w:r>
            <w:r w:rsidRPr="00E50A6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วันที่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บริษัทฯ มีสินทรัพย์ที่คิดค่าเสื่อมราคาเต็มจำนวนแล้ว แต่ยังคงใช้งานอยู่ในราคาทุนเป็นจำนวนเงิน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1364B1">
              <w:rPr>
                <w:rFonts w:ascii="Angsana New" w:hAnsi="Angsana New" w:cs="Angsana New"/>
                <w:sz w:val="26"/>
                <w:szCs w:val="26"/>
                <w:lang w:val="en-US"/>
              </w:rPr>
              <w:t>48.81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ล้านบาท และ </w:t>
            </w:r>
            <w:r w:rsidRPr="00563A65">
              <w:rPr>
                <w:rFonts w:ascii="Angsana New" w:hAnsi="Angsana New" w:cs="Angsana New"/>
                <w:sz w:val="26"/>
                <w:szCs w:val="26"/>
                <w:lang w:val="en-US"/>
              </w:rPr>
              <w:t>42.25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ล้านบาท ตามลำดับ</w:t>
            </w:r>
          </w:p>
          <w:p w14:paraId="3218273E" w14:textId="0E1737CE" w:rsidR="00A96437" w:rsidRPr="00E50A6D" w:rsidRDefault="00A96437" w:rsidP="00A96437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ณ</w:t>
            </w:r>
            <w:r w:rsidRPr="00E50A6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วันที่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บริษัทฯ ได้นำ ที่ดิน อาคารสิ่งปลูกสร้าง ไปจดจำนองค้ำประกันเงินกู้จากสถาบันการเงิน ตามหมาย</w:t>
            </w:r>
            <w:r w:rsidRPr="008233F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เหตุ </w:t>
            </w:r>
            <w:r w:rsidRPr="008233F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ข้อ</w:t>
            </w:r>
            <w:r w:rsidR="008233FF" w:rsidRPr="008233F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8233FF" w:rsidRPr="008233FF">
              <w:rPr>
                <w:rFonts w:ascii="Angsana New" w:hAnsi="Angsana New" w:cs="Angsana New"/>
                <w:sz w:val="26"/>
                <w:szCs w:val="26"/>
                <w:lang w:val="en-US"/>
              </w:rPr>
              <w:t>14,</w:t>
            </w:r>
            <w:r w:rsidRPr="008233F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8233FF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Pr="00E933C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และหนังสือค้ำประกันสัญญา</w:t>
            </w:r>
            <w:r w:rsidRPr="00E933C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ซื้อ</w:t>
            </w:r>
            <w:r w:rsidRPr="00E933C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ขาย</w:t>
            </w:r>
            <w:r w:rsidRPr="00E933C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ตามหมายเหตุ</w:t>
            </w:r>
            <w:r w:rsidRPr="00FB08D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ข้อ</w:t>
            </w:r>
            <w:r w:rsidRPr="00FB08D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27.2</w:t>
            </w:r>
          </w:p>
        </w:tc>
      </w:tr>
    </w:tbl>
    <w:p w14:paraId="67314E05" w14:textId="77777777" w:rsidR="002D1511" w:rsidRPr="00E50A6D" w:rsidRDefault="002D1511">
      <w:pPr>
        <w:numPr>
          <w:ilvl w:val="0"/>
          <w:numId w:val="14"/>
        </w:numPr>
        <w:tabs>
          <w:tab w:val="left" w:pos="360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698AFF17" w14:textId="77777777" w:rsidR="0051626C" w:rsidRPr="00E50A6D" w:rsidRDefault="0051626C" w:rsidP="00C57D32">
      <w:pPr>
        <w:spacing w:line="360" w:lineRule="exact"/>
        <w:ind w:right="183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E50A6D">
        <w:rPr>
          <w:rFonts w:ascii="Angsana New" w:hAnsi="Angsana New"/>
          <w:color w:val="000000"/>
          <w:sz w:val="28"/>
          <w:szCs w:val="28"/>
        </w:rPr>
        <w:t>(</w:t>
      </w:r>
      <w:r w:rsidRPr="00E50A6D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E50A6D">
        <w:rPr>
          <w:rFonts w:ascii="Angsana New" w:hAnsi="Angsana New"/>
          <w:color w:val="000000"/>
          <w:sz w:val="28"/>
          <w:szCs w:val="28"/>
        </w:rPr>
        <w:t xml:space="preserve">: </w:t>
      </w:r>
      <w:r w:rsidRPr="00E50A6D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E50A6D">
        <w:rPr>
          <w:rFonts w:ascii="Angsana New" w:hAnsi="Angsana New"/>
          <w:color w:val="000000"/>
          <w:sz w:val="28"/>
          <w:szCs w:val="28"/>
        </w:rPr>
        <w:t>)</w:t>
      </w:r>
      <w:r w:rsidR="009B2077" w:rsidRPr="00E50A6D">
        <w:rPr>
          <w:rFonts w:ascii="Angsana New" w:hAnsi="Angsana New" w:hint="cs"/>
          <w:color w:val="000000"/>
          <w:sz w:val="28"/>
          <w:szCs w:val="28"/>
          <w:cs/>
        </w:rPr>
        <w:t xml:space="preserve">    </w:t>
      </w:r>
    </w:p>
    <w:tbl>
      <w:tblPr>
        <w:tblW w:w="15621" w:type="dxa"/>
        <w:jc w:val="center"/>
        <w:tblLayout w:type="fixed"/>
        <w:tblLook w:val="0000" w:firstRow="0" w:lastRow="0" w:firstColumn="0" w:lastColumn="0" w:noHBand="0" w:noVBand="0"/>
      </w:tblPr>
      <w:tblGrid>
        <w:gridCol w:w="2505"/>
        <w:gridCol w:w="1225"/>
        <w:gridCol w:w="236"/>
        <w:gridCol w:w="1240"/>
        <w:gridCol w:w="236"/>
        <w:gridCol w:w="1181"/>
        <w:gridCol w:w="236"/>
        <w:gridCol w:w="1210"/>
        <w:gridCol w:w="236"/>
        <w:gridCol w:w="1253"/>
        <w:gridCol w:w="236"/>
        <w:gridCol w:w="1262"/>
        <w:gridCol w:w="236"/>
        <w:gridCol w:w="1253"/>
        <w:gridCol w:w="236"/>
        <w:gridCol w:w="1304"/>
        <w:gridCol w:w="236"/>
        <w:gridCol w:w="1300"/>
      </w:tblGrid>
      <w:tr w:rsidR="00855DB2" w:rsidRPr="00E50A6D" w14:paraId="7FFFB3A6" w14:textId="77777777" w:rsidTr="005A60EF">
        <w:trPr>
          <w:tblHeader/>
          <w:jc w:val="center"/>
        </w:trPr>
        <w:tc>
          <w:tcPr>
            <w:tcW w:w="2505" w:type="dxa"/>
            <w:shd w:val="clear" w:color="auto" w:fill="auto"/>
          </w:tcPr>
          <w:p w14:paraId="1468F711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16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19DAF542" w14:textId="77777777" w:rsidR="00855DB2" w:rsidRPr="00E50A6D" w:rsidRDefault="002D1511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55DB2" w:rsidRPr="00E50A6D" w14:paraId="07E72518" w14:textId="77777777" w:rsidTr="005A60EF">
        <w:trPr>
          <w:tblHeader/>
          <w:jc w:val="center"/>
        </w:trPr>
        <w:tc>
          <w:tcPr>
            <w:tcW w:w="2505" w:type="dxa"/>
            <w:shd w:val="clear" w:color="auto" w:fill="auto"/>
          </w:tcPr>
          <w:p w14:paraId="0F9BDCDF" w14:textId="77777777" w:rsidR="00855DB2" w:rsidRPr="00E50A6D" w:rsidRDefault="00855DB2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69750A56" w14:textId="77777777" w:rsidR="00855DB2" w:rsidRPr="00E50A6D" w:rsidRDefault="00855DB2" w:rsidP="00D44F84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ที่ดิน</w:t>
            </w:r>
            <w:r w:rsidRPr="00E50A6D">
              <w:rPr>
                <w:rFonts w:ascii="Angsana New" w:hAnsi="Angsana New" w:cs="Angsana New"/>
                <w:lang w:val="en-US"/>
              </w:rPr>
              <w:br/>
            </w:r>
            <w:r w:rsidRPr="00E50A6D">
              <w:rPr>
                <w:rFonts w:ascii="Angsana New" w:hAnsi="Angsana New" w:cs="Angsana New"/>
                <w:cs/>
              </w:rPr>
              <w:t>และส่ว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A1A6F57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32E3E3C" w14:textId="77777777" w:rsidR="00855DB2" w:rsidRPr="00E50A6D" w:rsidRDefault="00855DB2" w:rsidP="00D44F84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501677A3" w14:textId="77777777" w:rsidR="00855DB2" w:rsidRPr="00E50A6D" w:rsidRDefault="00855DB2" w:rsidP="00D44F84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8F87B2A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3F99B0A8" w14:textId="77777777" w:rsidR="00855DB2" w:rsidRPr="00E50A6D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61AF1EE" w14:textId="77777777" w:rsidR="00855DB2" w:rsidRPr="00E50A6D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2BFE338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67CB82F" w14:textId="77777777" w:rsidR="00855DB2" w:rsidRPr="00E50A6D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19B29893" w14:textId="77777777" w:rsidR="00855DB2" w:rsidRPr="00E50A6D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3940D66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11D305A2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78BC9D4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8CAA9C5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11DFF004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7079042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83626C4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07A1189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5FF7090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438E1C34" w14:textId="77777777" w:rsidR="00855DB2" w:rsidRPr="00E50A6D" w:rsidRDefault="0059217A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</w:t>
            </w:r>
            <w:r w:rsidR="00855DB2" w:rsidRPr="00E50A6D">
              <w:rPr>
                <w:rFonts w:ascii="Angsana New" w:hAnsi="Angsana New" w:cs="Angsana New" w:hint="cs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DDCD33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9F4356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55DB2" w:rsidRPr="00E50A6D" w14:paraId="29C2F953" w14:textId="77777777" w:rsidTr="005A60EF">
        <w:trPr>
          <w:tblHeader/>
          <w:jc w:val="center"/>
        </w:trPr>
        <w:tc>
          <w:tcPr>
            <w:tcW w:w="2505" w:type="dxa"/>
            <w:shd w:val="clear" w:color="auto" w:fill="auto"/>
          </w:tcPr>
          <w:p w14:paraId="4986BDF2" w14:textId="77777777" w:rsidR="00855DB2" w:rsidRPr="00E50A6D" w:rsidRDefault="00855DB2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5131B78B" w14:textId="77777777" w:rsidR="00855DB2" w:rsidRPr="00E50A6D" w:rsidRDefault="00855DB2" w:rsidP="00D44F84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cs/>
              </w:rPr>
              <w:t>ปรับปรุง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B5B2609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2CF1F9A" w14:textId="77777777" w:rsidR="00855DB2" w:rsidRPr="00E50A6D" w:rsidRDefault="00855DB2" w:rsidP="00D44F84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EFC4C5C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00A312E" w14:textId="77777777" w:rsidR="00855DB2" w:rsidRPr="00E50A6D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220D575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4DBEC08" w14:textId="77777777" w:rsidR="00855DB2" w:rsidRPr="00E50A6D" w:rsidRDefault="00855DB2" w:rsidP="00D44F84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33FAF76D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3DF2E8A4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2AD39F77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13996170" w14:textId="77777777" w:rsidR="00855DB2" w:rsidRPr="00E50A6D" w:rsidRDefault="00855DB2" w:rsidP="00D44F84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E3BCAEB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6E49347" w14:textId="77777777" w:rsidR="00855DB2" w:rsidRPr="00E50A6D" w:rsidRDefault="00855DB2" w:rsidP="00D44F84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9F2F904" w14:textId="77777777" w:rsidR="00855DB2" w:rsidRPr="00E50A6D" w:rsidRDefault="00855DB2" w:rsidP="00D44F84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947C959" w14:textId="77777777" w:rsidR="00855DB2" w:rsidRPr="00E50A6D" w:rsidRDefault="00855DB2" w:rsidP="00D44F84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2042C5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2579EB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855DB2" w:rsidRPr="00E50A6D" w14:paraId="662D0EFC" w14:textId="77777777" w:rsidTr="005A60EF">
        <w:trPr>
          <w:jc w:val="center"/>
        </w:trPr>
        <w:tc>
          <w:tcPr>
            <w:tcW w:w="2505" w:type="dxa"/>
          </w:tcPr>
          <w:p w14:paraId="37E3AD89" w14:textId="77777777" w:rsidR="00855DB2" w:rsidRPr="00E50A6D" w:rsidRDefault="00855DB2" w:rsidP="00D44F8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3485261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12A7C7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2DBB6751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977692B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50A48D3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9894F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1697275D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CDE2A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87C8ED5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8078BD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4A4D211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1B7CC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38E3396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5DC6CC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5A080FD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812D91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BE14B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8D64D8" w:rsidRPr="00E50A6D" w14:paraId="33764DD4" w14:textId="77777777" w:rsidTr="005A60EF">
        <w:trPr>
          <w:jc w:val="center"/>
        </w:trPr>
        <w:tc>
          <w:tcPr>
            <w:tcW w:w="2505" w:type="dxa"/>
          </w:tcPr>
          <w:p w14:paraId="69A4D254" w14:textId="2E9A7B25" w:rsidR="008D64D8" w:rsidRPr="00E50A6D" w:rsidRDefault="008D64D8" w:rsidP="008D64D8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 w:rsidRPr="00E50A6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มกราคม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7325D939" w14:textId="061FC831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43</w:t>
            </w:r>
            <w:r w:rsidRPr="005A60E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A60E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773</w:t>
            </w:r>
            <w:r w:rsidRPr="005A60E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A60E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0B5174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340786D" w14:textId="69135729" w:rsidR="008D64D8" w:rsidRPr="005A60EF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cs/>
                <w:lang w:val="en-US"/>
              </w:rPr>
              <w:t>91</w:t>
            </w:r>
            <w:r w:rsidRPr="005A60EF">
              <w:rPr>
                <w:rFonts w:ascii="Angsana New" w:hAnsi="Angsana New" w:cs="Angsana New"/>
                <w:lang w:val="en-US"/>
              </w:rPr>
              <w:t>,</w:t>
            </w:r>
            <w:r w:rsidRPr="005A60EF">
              <w:rPr>
                <w:rFonts w:ascii="Angsana New" w:hAnsi="Angsana New" w:cs="Angsana New"/>
                <w:cs/>
                <w:lang w:val="en-US"/>
              </w:rPr>
              <w:t>007</w:t>
            </w:r>
            <w:r w:rsidRPr="005A60EF">
              <w:rPr>
                <w:rFonts w:ascii="Angsana New" w:hAnsi="Angsana New" w:cs="Angsana New"/>
                <w:lang w:val="en-US"/>
              </w:rPr>
              <w:t>,</w:t>
            </w:r>
            <w:r w:rsidRPr="005A60EF">
              <w:rPr>
                <w:rFonts w:ascii="Angsana New" w:hAnsi="Angsana New" w:cs="Angsana New"/>
                <w:cs/>
                <w:lang w:val="en-US"/>
              </w:rPr>
              <w:t>571.97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58CAA9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58637FCC" w14:textId="76890C4C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cs/>
                <w:lang w:val="en-US"/>
              </w:rPr>
              <w:t>15</w:t>
            </w:r>
            <w:r w:rsidRPr="005A60EF">
              <w:rPr>
                <w:rFonts w:ascii="Angsana New" w:hAnsi="Angsana New" w:cs="Angsana New"/>
                <w:lang w:val="en-US"/>
              </w:rPr>
              <w:t>,</w:t>
            </w:r>
            <w:r w:rsidRPr="005A60EF">
              <w:rPr>
                <w:rFonts w:ascii="Angsana New" w:hAnsi="Angsana New" w:cs="Angsana New"/>
                <w:cs/>
                <w:lang w:val="en-US"/>
              </w:rPr>
              <w:t>165</w:t>
            </w:r>
            <w:r w:rsidRPr="005A60EF">
              <w:rPr>
                <w:rFonts w:ascii="Angsana New" w:hAnsi="Angsana New" w:cs="Angsana New"/>
                <w:lang w:val="en-US"/>
              </w:rPr>
              <w:t>,</w:t>
            </w:r>
            <w:r w:rsidRPr="005A60EF">
              <w:rPr>
                <w:rFonts w:ascii="Angsana New" w:hAnsi="Angsana New" w:cs="Angsana New"/>
                <w:cs/>
                <w:lang w:val="en-US"/>
              </w:rPr>
              <w:t>490.29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2A9D1B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9DA1983" w14:textId="446FC8E6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cs/>
                <w:lang w:val="en-US"/>
              </w:rPr>
              <w:t>63</w:t>
            </w:r>
            <w:r w:rsidRPr="005A60EF">
              <w:rPr>
                <w:rFonts w:ascii="Angsana New" w:hAnsi="Angsana New" w:cs="Angsana New"/>
                <w:lang w:val="en-US"/>
              </w:rPr>
              <w:t>,</w:t>
            </w:r>
            <w:r w:rsidRPr="005A60EF">
              <w:rPr>
                <w:rFonts w:ascii="Angsana New" w:hAnsi="Angsana New" w:cs="Angsana New"/>
                <w:cs/>
                <w:lang w:val="en-US"/>
              </w:rPr>
              <w:t>988</w:t>
            </w:r>
            <w:r w:rsidRPr="005A60EF">
              <w:rPr>
                <w:rFonts w:ascii="Angsana New" w:hAnsi="Angsana New" w:cs="Angsana New"/>
                <w:lang w:val="en-US"/>
              </w:rPr>
              <w:t>,</w:t>
            </w:r>
            <w:r w:rsidRPr="005A60EF">
              <w:rPr>
                <w:rFonts w:ascii="Angsana New" w:hAnsi="Angsana New" w:cs="Angsana New"/>
                <w:cs/>
                <w:lang w:val="en-US"/>
              </w:rPr>
              <w:t>507.31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115E15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2852F48B" w14:textId="7CCF9414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14,468,373.62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7C32B8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64B2757D" w14:textId="786CC257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7,666,192.83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52228A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4303D1B6" w14:textId="681C87F1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eastAsia="Angsana New" w:hAnsi="Angsana New" w:cs="Angsana New"/>
                <w:sz w:val="28"/>
                <w:szCs w:val="28"/>
                <w:rtl/>
                <w:cs/>
                <w:lang w:val="en-US"/>
              </w:rPr>
              <w:t>480</w:t>
            </w:r>
            <w:r w:rsidRPr="005A60EF"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  <w:t>,</w:t>
            </w:r>
            <w:r w:rsidRPr="005A60EF">
              <w:rPr>
                <w:rFonts w:ascii="Angsana New" w:eastAsia="Angsana New" w:hAnsi="Angsana New" w:cs="Angsana New"/>
                <w:sz w:val="28"/>
                <w:szCs w:val="28"/>
                <w:rtl/>
                <w:cs/>
                <w:lang w:val="en-US"/>
              </w:rPr>
              <w:t>876</w:t>
            </w:r>
            <w:r w:rsidRPr="005A60EF">
              <w:rPr>
                <w:rFonts w:ascii="Angsana New" w:eastAsia="Angsana New" w:hAnsi="Angsana New" w:cs="Angsana New"/>
                <w:sz w:val="28"/>
                <w:szCs w:val="28"/>
                <w:cs/>
                <w:lang w:val="en-US"/>
              </w:rPr>
              <w:t>.</w:t>
            </w:r>
            <w:r w:rsidRPr="005A60EF">
              <w:rPr>
                <w:rFonts w:ascii="Angsana New" w:eastAsia="Angsana New" w:hAnsi="Angsana New" w:cs="Angsana New"/>
                <w:sz w:val="28"/>
                <w:szCs w:val="28"/>
                <w:rtl/>
                <w:cs/>
                <w:lang w:val="en-US"/>
              </w:rPr>
              <w:t>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911B32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4DCD0C1A" w14:textId="4960F3D3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5A60EF">
              <w:rPr>
                <w:rFonts w:ascii="Angsana New" w:hAnsi="Angsana New" w:cs="Angsana New"/>
                <w:lang w:val="en-US"/>
              </w:rPr>
              <w:t>,</w:t>
            </w:r>
            <w:r w:rsidRPr="005A60EF">
              <w:rPr>
                <w:rFonts w:ascii="Angsana New" w:hAnsi="Angsana New" w:cs="Angsana New"/>
                <w:cs/>
                <w:lang w:val="en-US"/>
              </w:rPr>
              <w:t>233</w:t>
            </w:r>
            <w:r w:rsidRPr="005A60EF">
              <w:rPr>
                <w:rFonts w:ascii="Angsana New" w:hAnsi="Angsana New" w:cs="Angsana New"/>
                <w:lang w:val="en-US"/>
              </w:rPr>
              <w:t>,</w:t>
            </w:r>
            <w:r w:rsidRPr="005A60EF">
              <w:rPr>
                <w:rFonts w:ascii="Angsana New" w:hAnsi="Angsana New" w:cs="Angsana New"/>
                <w:cs/>
                <w:lang w:val="en-US"/>
              </w:rPr>
              <w:t>200.00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563176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BB46AE9" w14:textId="12F04730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="Angsana New"/>
                <w:cs/>
              </w:rPr>
              <w:t>248,783,700.11</w:t>
            </w:r>
          </w:p>
        </w:tc>
      </w:tr>
      <w:tr w:rsidR="008D64D8" w:rsidRPr="00E50A6D" w14:paraId="0DA2FB10" w14:textId="77777777" w:rsidTr="005A60EF">
        <w:trPr>
          <w:jc w:val="center"/>
        </w:trPr>
        <w:tc>
          <w:tcPr>
            <w:tcW w:w="2505" w:type="dxa"/>
          </w:tcPr>
          <w:p w14:paraId="5C94880B" w14:textId="6279B2EB" w:rsidR="008D64D8" w:rsidRPr="00E50A6D" w:rsidRDefault="008D64D8" w:rsidP="008D64D8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008EF">
              <w:rPr>
                <w:rFonts w:asciiTheme="majorBidi" w:hAnsiTheme="majorBidi" w:cs="Angsan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933F985" w14:textId="18271FD9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F82FE4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1523017" w14:textId="2E6429DA" w:rsidR="008D64D8" w:rsidRPr="005A60EF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0BE2A1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02397E" w14:textId="2D81A385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646C1D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F949077" w14:textId="5CE32035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770FB4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FA24A93" w14:textId="06D670D3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13CF9B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3103DDC" w14:textId="4AF89998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1,339,252.34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1DE83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B622D44" w14:textId="4F2B2230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6F7634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F165CF8" w14:textId="4B63562B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952C9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9C7CD" w14:textId="025A278A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1,339,252.34</w:t>
            </w:r>
          </w:p>
        </w:tc>
      </w:tr>
      <w:tr w:rsidR="008D64D8" w:rsidRPr="00E50A6D" w14:paraId="0473952F" w14:textId="77777777" w:rsidTr="005A60EF">
        <w:trPr>
          <w:jc w:val="center"/>
        </w:trPr>
        <w:tc>
          <w:tcPr>
            <w:tcW w:w="2505" w:type="dxa"/>
            <w:shd w:val="clear" w:color="auto" w:fill="auto"/>
          </w:tcPr>
          <w:p w14:paraId="40864464" w14:textId="77777777" w:rsidR="008D64D8" w:rsidRPr="00E50A6D" w:rsidRDefault="008D64D8" w:rsidP="008D64D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79FA9747" w14:textId="5A11301F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53,570,600.00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8A6EAA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2C42A93" w14:textId="45C6757B" w:rsidR="008D64D8" w:rsidRPr="005A60EF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A239CC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5C900C44" w14:textId="33EAB9A3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119,300.00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337FA5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BB4A8D8" w14:textId="10D3C700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8,841,245.06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BE4062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69B8C83D" w14:textId="5AD3BC3E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3,833,923.84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E6C7CA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608B8558" w14:textId="20CD99DE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876FA3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5DD2A4EB" w14:textId="7FCBB83C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5A60EF">
              <w:rPr>
                <w:rFonts w:asciiTheme="majorBidi" w:eastAsia="Angsana New" w:hAnsiTheme="majorBidi" w:cstheme="majorBidi"/>
                <w:lang w:val="en-US"/>
              </w:rPr>
              <w:t>4,982,365.19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0DAA01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283FD204" w14:textId="393C4A56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54,758,289.07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689B6D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F1F725F" w14:textId="6AD503D0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126,105,723.16</w:t>
            </w:r>
          </w:p>
        </w:tc>
      </w:tr>
      <w:tr w:rsidR="008D64D8" w:rsidRPr="00E50A6D" w14:paraId="14EC2404" w14:textId="77777777" w:rsidTr="005A60EF">
        <w:trPr>
          <w:jc w:val="center"/>
        </w:trPr>
        <w:tc>
          <w:tcPr>
            <w:tcW w:w="2505" w:type="dxa"/>
            <w:shd w:val="clear" w:color="auto" w:fill="auto"/>
          </w:tcPr>
          <w:p w14:paraId="78FFDAD0" w14:textId="0D49E435" w:rsidR="008D64D8" w:rsidRPr="00E50A6D" w:rsidRDefault="008D64D8" w:rsidP="008D64D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0A7A4378" w14:textId="09002E77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7B0746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DD2B023" w14:textId="67032DEC" w:rsidR="008D64D8" w:rsidRPr="005A60EF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C3943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DED6D45" w14:textId="00059466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85D72B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319C6410" w14:textId="711AC27A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B792AD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3882E106" w14:textId="2AA3AFB8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FF656B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53E2833A" w14:textId="6498EEBF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(1,309,144.23)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D11B3E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780EE4D3" w14:textId="5A0C0B79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="Angsana New"/>
                <w:cs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6D618B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75440B1A" w14:textId="1B2104FD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6ADD27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4B312FB" w14:textId="5CC92431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="Angsana New"/>
                <w:cs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(1,309,144.23)</w:t>
            </w:r>
          </w:p>
        </w:tc>
      </w:tr>
      <w:tr w:rsidR="008D64D8" w:rsidRPr="00E50A6D" w14:paraId="565C6FBB" w14:textId="77777777" w:rsidTr="005A60EF">
        <w:trPr>
          <w:jc w:val="center"/>
        </w:trPr>
        <w:tc>
          <w:tcPr>
            <w:tcW w:w="2505" w:type="dxa"/>
            <w:shd w:val="clear" w:color="auto" w:fill="auto"/>
          </w:tcPr>
          <w:p w14:paraId="582C3A6E" w14:textId="77777777" w:rsidR="008D64D8" w:rsidRPr="00E50A6D" w:rsidRDefault="008D64D8" w:rsidP="008D64D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3CA7FEE" w14:textId="010E6325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0E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9A8B80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5E696A1" w14:textId="7436C343" w:rsidR="008D64D8" w:rsidRPr="005A60EF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="Angsana New"/>
                <w:cs/>
                <w:lang w:val="en-US"/>
              </w:rPr>
              <w:t>37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="Angsana New"/>
                <w:cs/>
                <w:lang w:val="en-US"/>
              </w:rPr>
              <w:t>209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="Angsana New"/>
                <w:cs/>
                <w:lang w:val="en-US"/>
              </w:rPr>
              <w:t>418.40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2D4BF8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6C84CC0" w14:textId="038D05D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="Angsana New"/>
                <w:cs/>
                <w:lang w:val="en-US"/>
              </w:rPr>
              <w:t>5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="Angsana New"/>
                <w:cs/>
                <w:lang w:val="en-US"/>
              </w:rPr>
              <w:t>377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="Angsana New"/>
                <w:cs/>
                <w:lang w:val="en-US"/>
              </w:rPr>
              <w:t>312.68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352B8F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4BD4BD34" w14:textId="4789A8BF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="Angsana New"/>
                <w:cs/>
                <w:lang w:val="en-US"/>
              </w:rPr>
              <w:t>11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="Angsana New"/>
                <w:cs/>
                <w:lang w:val="en-US"/>
              </w:rPr>
              <w:t>421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="Angsana New"/>
                <w:cs/>
                <w:lang w:val="en-US"/>
              </w:rPr>
              <w:t>194.77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6B4CD5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1E6F5229" w14:textId="47EB40B4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FAD03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018D15D3" w14:textId="49054266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8AE8F1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18171C41" w14:textId="1403E940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5A60EF">
              <w:rPr>
                <w:rFonts w:asciiTheme="majorBidi" w:eastAsia="Angsana New" w:hAnsiTheme="majorBidi" w:cs="Angsana New"/>
                <w:cs/>
                <w:lang w:val="en-US"/>
              </w:rPr>
              <w:t>(3</w:t>
            </w:r>
            <w:r w:rsidRPr="005A60EF">
              <w:rPr>
                <w:rFonts w:asciiTheme="majorBidi" w:eastAsia="Angsana New" w:hAnsiTheme="majorBidi" w:cstheme="majorBidi"/>
                <w:lang w:val="en-US"/>
              </w:rPr>
              <w:t>,</w:t>
            </w:r>
            <w:r w:rsidRPr="005A60EF">
              <w:rPr>
                <w:rFonts w:asciiTheme="majorBidi" w:eastAsia="Angsana New" w:hAnsiTheme="majorBidi" w:cs="Angsana New"/>
                <w:cs/>
                <w:lang w:val="en-US"/>
              </w:rPr>
              <w:t>717</w:t>
            </w:r>
            <w:r w:rsidRPr="005A60EF">
              <w:rPr>
                <w:rFonts w:asciiTheme="majorBidi" w:eastAsia="Angsana New" w:hAnsiTheme="majorBidi" w:cstheme="majorBidi"/>
                <w:lang w:val="en-US"/>
              </w:rPr>
              <w:t>,</w:t>
            </w:r>
            <w:r w:rsidRPr="005A60EF">
              <w:rPr>
                <w:rFonts w:asciiTheme="majorBidi" w:eastAsia="Angsana New" w:hAnsiTheme="majorBidi" w:cs="Angsana New"/>
                <w:cs/>
                <w:lang w:val="en-US"/>
              </w:rPr>
              <w:t>120.39)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A39928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243763D2" w14:textId="31C4CAB6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="Angsana New"/>
                <w:cs/>
                <w:lang w:val="en-US"/>
              </w:rPr>
              <w:t>(50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="Angsana New"/>
                <w:cs/>
                <w:lang w:val="en-US"/>
              </w:rPr>
              <w:t>290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="Angsana New"/>
                <w:cs/>
                <w:lang w:val="en-US"/>
              </w:rPr>
              <w:t>805.46)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FD27A2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9E66278" w14:textId="7C54901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8D64D8" w:rsidRPr="00E50A6D" w14:paraId="0EF66E19" w14:textId="77777777" w:rsidTr="005A60EF">
        <w:trPr>
          <w:jc w:val="center"/>
        </w:trPr>
        <w:tc>
          <w:tcPr>
            <w:tcW w:w="2505" w:type="dxa"/>
            <w:shd w:val="clear" w:color="auto" w:fill="auto"/>
          </w:tcPr>
          <w:p w14:paraId="3337467B" w14:textId="77777777" w:rsidR="008D64D8" w:rsidRPr="00E50A6D" w:rsidRDefault="008D64D8" w:rsidP="008D64D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7A596" w14:textId="5F046AF4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0E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B86194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44ECB" w14:textId="4417E166" w:rsidR="008D64D8" w:rsidRPr="005A60EF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="Angsana New"/>
                <w:cs/>
                <w:lang w:val="en-US"/>
              </w:rPr>
              <w:t>(3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="Angsana New"/>
                <w:cs/>
                <w:lang w:val="en-US"/>
              </w:rPr>
              <w:t>326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="Angsana New"/>
                <w:cs/>
                <w:lang w:val="en-US"/>
              </w:rPr>
              <w:t>680.38)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CFAE64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A621ADA" w14:textId="1955BA19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AD05F3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C9EC5B" w14:textId="56E20586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="Angsana New"/>
                <w:cs/>
                <w:lang w:val="en-US"/>
              </w:rPr>
              <w:t>(8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="Angsana New"/>
                <w:cs/>
                <w:lang w:val="en-US"/>
              </w:rPr>
              <w:t>389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="Angsana New"/>
                <w:cs/>
                <w:lang w:val="en-US"/>
              </w:rPr>
              <w:t>949.00)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7D37EC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FD742E9" w14:textId="2B2D307F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(1,985,612.40)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2EA6E1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28C4F575" w14:textId="41F2AE32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095CAD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D352427" w14:textId="37AD2EA0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5A60EF">
              <w:rPr>
                <w:rFonts w:asciiTheme="majorBidi" w:eastAsia="Angsana New" w:hAnsiTheme="majorBidi" w:cstheme="majorBidi"/>
                <w:lang w:val="en-US"/>
              </w:rPr>
              <w:t>(114,275.89)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B8B4B2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AF90A46" w14:textId="5329D686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0BF1B3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444ACE" w14:textId="30E94B82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(13,816,517.67)</w:t>
            </w:r>
          </w:p>
        </w:tc>
      </w:tr>
      <w:tr w:rsidR="002875DC" w:rsidRPr="00E50A6D" w14:paraId="74962E22" w14:textId="77777777" w:rsidTr="005A60EF">
        <w:trPr>
          <w:jc w:val="center"/>
        </w:trPr>
        <w:tc>
          <w:tcPr>
            <w:tcW w:w="2505" w:type="dxa"/>
          </w:tcPr>
          <w:p w14:paraId="1EEA5D79" w14:textId="12515D30" w:rsidR="002875DC" w:rsidRPr="00E50A6D" w:rsidRDefault="002875DC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8458A6" w:rsidRPr="00E50A6D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="001E5C88"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8D64D8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20109AC3" w14:textId="77777777" w:rsidR="002875DC" w:rsidRPr="005A60EF" w:rsidRDefault="002875DC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80E0055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FA063" w14:textId="77777777" w:rsidR="002875DC" w:rsidRPr="005A60EF" w:rsidRDefault="002875DC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28B1D6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263B173D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3F7575A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02DEE985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CB15448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79FB1423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408C96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375E125C" w14:textId="77777777" w:rsidR="002875DC" w:rsidRPr="005A60EF" w:rsidRDefault="002875DC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F33248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42DCCC59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B984428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0B7B737F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A0A951F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0792C4" w14:textId="77777777" w:rsidR="002875DC" w:rsidRPr="005A60EF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E2ABE" w:rsidRPr="00E50A6D" w14:paraId="778D5A6C" w14:textId="77777777" w:rsidTr="005A60EF">
        <w:trPr>
          <w:jc w:val="center"/>
        </w:trPr>
        <w:tc>
          <w:tcPr>
            <w:tcW w:w="2505" w:type="dxa"/>
          </w:tcPr>
          <w:p w14:paraId="4074D2C0" w14:textId="3DF4A2D9" w:rsidR="008D64D8" w:rsidRPr="00A51519" w:rsidRDefault="008D64D8" w:rsidP="008D64D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และ 1 มกราคม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5CC5E817" w14:textId="6E7CC25D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97,344,088.00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659A1D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7D6299E" w14:textId="09A18352" w:rsidR="008D64D8" w:rsidRPr="005A60EF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124,890,309.99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077F7F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0B2F099" w14:textId="33036918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20,662,102.97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C4DFAC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1AC584E8" w14:textId="45E1ACAC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75,860,998.14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886D55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5AD7206E" w14:textId="7F86AAEB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16,316,685.06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0411E7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592F7AA5" w14:textId="06FA038C" w:rsidR="008D64D8" w:rsidRPr="005A60EF" w:rsidRDefault="008D64D8" w:rsidP="008D64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7,696,300.94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8100D5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2909ACA5" w14:textId="43C3EDDC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  <w:r w:rsidRPr="005A60EF">
              <w:rPr>
                <w:rFonts w:ascii="Angsana New" w:eastAsia="Angsana New" w:hAnsi="Angsana New" w:cs="Angsana New"/>
                <w:lang w:val="en-US"/>
              </w:rPr>
              <w:t>1,631,845.00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30F16F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37AB11B5" w14:textId="75AE8BFE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16,700,683.61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D31343" w14:textId="77777777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496C842" w14:textId="062C6A4C" w:rsidR="008D64D8" w:rsidRPr="005A60EF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361,103,013.71</w:t>
            </w:r>
          </w:p>
        </w:tc>
      </w:tr>
      <w:tr w:rsidR="00275E7D" w:rsidRPr="00E50A6D" w14:paraId="15EA9542" w14:textId="77777777" w:rsidTr="005A60EF">
        <w:trPr>
          <w:jc w:val="center"/>
        </w:trPr>
        <w:tc>
          <w:tcPr>
            <w:tcW w:w="2505" w:type="dxa"/>
          </w:tcPr>
          <w:p w14:paraId="04D2E842" w14:textId="77777777" w:rsidR="00275E7D" w:rsidRPr="00E50A6D" w:rsidRDefault="00275E7D" w:rsidP="00275E7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008EF">
              <w:rPr>
                <w:rFonts w:asciiTheme="majorBidi" w:hAnsiTheme="majorBidi" w:cs="Angsan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A24EBBE" w14:textId="1039043C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4A19A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6687905" w14:textId="7664305C" w:rsidR="00275E7D" w:rsidRPr="005A60EF" w:rsidRDefault="00275E7D" w:rsidP="00275E7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79A1F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5E060EB" w14:textId="7CA02CF5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F2E00E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F8A33E8" w14:textId="27E9B6CE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61550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29C6338" w14:textId="4C16C3CB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974E49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BA3126C" w14:textId="20621D1D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A60E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204</w:t>
            </w: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A60E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672.90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69327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947F173" w14:textId="6F039742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5A60EF"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0677AF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B2A432D" w14:textId="77CEA1E1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FDD94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C45480" w14:textId="4D252BF3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A60EF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theme="majorBidi"/>
                <w:cs/>
                <w:lang w:val="en-US"/>
              </w:rPr>
              <w:t>204</w:t>
            </w:r>
            <w:r w:rsidRPr="005A60EF">
              <w:rPr>
                <w:rFonts w:asciiTheme="majorBidi" w:hAnsiTheme="majorBidi" w:cstheme="majorBidi"/>
                <w:lang w:val="en-US"/>
              </w:rPr>
              <w:t>,</w:t>
            </w:r>
            <w:r w:rsidRPr="005A60EF">
              <w:rPr>
                <w:rFonts w:asciiTheme="majorBidi" w:hAnsiTheme="majorBidi" w:cstheme="majorBidi"/>
                <w:cs/>
                <w:lang w:val="en-US"/>
              </w:rPr>
              <w:t>672.90</w:t>
            </w:r>
          </w:p>
        </w:tc>
      </w:tr>
      <w:tr w:rsidR="00D651E8" w:rsidRPr="00E50A6D" w14:paraId="192E8E49" w14:textId="77777777" w:rsidTr="005A60EF">
        <w:trPr>
          <w:jc w:val="center"/>
        </w:trPr>
        <w:tc>
          <w:tcPr>
            <w:tcW w:w="2505" w:type="dxa"/>
          </w:tcPr>
          <w:p w14:paraId="636CC7E3" w14:textId="77777777" w:rsidR="00275E7D" w:rsidRPr="00E50A6D" w:rsidRDefault="00275E7D" w:rsidP="00275E7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25" w:type="dxa"/>
            <w:shd w:val="clear" w:color="auto" w:fill="auto"/>
          </w:tcPr>
          <w:p w14:paraId="5F3D312B" w14:textId="2613E2D2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94396E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66BFFA2" w14:textId="63F14816" w:rsidR="00275E7D" w:rsidRPr="005A60EF" w:rsidRDefault="00275E7D" w:rsidP="00275E7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2,564,641.00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3ADF6B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5599BF1F" w14:textId="3A675DDE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548,617.00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45EB65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3644115" w14:textId="2A88DA60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5,896,599.69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218FBA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3A93CF40" w14:textId="5F2E6EB6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7,716,154.56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82ADAE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574DC779" w14:textId="135A3428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998,000.00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EA4FF0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01098202" w14:textId="068F9590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5A60EF">
              <w:rPr>
                <w:rFonts w:ascii="Angsana New" w:eastAsia="Angsana New" w:hAnsi="Angsana New" w:cs="Angsana New"/>
                <w:lang w:val="en-US"/>
              </w:rPr>
              <w:t>14,182,166.49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CD35B4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2F923653" w14:textId="4D695D2D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160,011,969.02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3ADDBB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858FEAA" w14:textId="5E285319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191,918,147.76</w:t>
            </w:r>
          </w:p>
        </w:tc>
      </w:tr>
      <w:tr w:rsidR="00275E7D" w:rsidRPr="00E50A6D" w14:paraId="60884986" w14:textId="77777777" w:rsidTr="005A60EF">
        <w:trPr>
          <w:jc w:val="center"/>
        </w:trPr>
        <w:tc>
          <w:tcPr>
            <w:tcW w:w="2505" w:type="dxa"/>
          </w:tcPr>
          <w:p w14:paraId="2A1547C9" w14:textId="77777777" w:rsidR="00275E7D" w:rsidRPr="00E50A6D" w:rsidRDefault="00275E7D" w:rsidP="00275E7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25" w:type="dxa"/>
          </w:tcPr>
          <w:p w14:paraId="0D6FA584" w14:textId="4C08D86C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F2D74F9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DED3AE3" w14:textId="0A63881F" w:rsidR="00275E7D" w:rsidRPr="005A60EF" w:rsidRDefault="00275E7D" w:rsidP="00275E7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F90CC6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1D6C00DE" w14:textId="2769BB6B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369FEB8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245DA9EB" w14:textId="1E47CD84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(3,119,927.41)</w:t>
            </w:r>
          </w:p>
        </w:tc>
        <w:tc>
          <w:tcPr>
            <w:tcW w:w="236" w:type="dxa"/>
            <w:vAlign w:val="center"/>
          </w:tcPr>
          <w:p w14:paraId="384C6461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</w:tcPr>
          <w:p w14:paraId="65B3A611" w14:textId="43A40C08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(224,618.00)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F6C94C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</w:tcPr>
          <w:p w14:paraId="11952A66" w14:textId="076E68E6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(1,177,570.09)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8850F7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</w:tcPr>
          <w:p w14:paraId="6296D943" w14:textId="31BAF8CD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5A60EF"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019CEC2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304" w:type="dxa"/>
          </w:tcPr>
          <w:p w14:paraId="091DC624" w14:textId="6CE7A19E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6470880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</w:tcPr>
          <w:p w14:paraId="7E1E03E4" w14:textId="0D301FBD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(4,522,115.50)</w:t>
            </w:r>
          </w:p>
        </w:tc>
      </w:tr>
      <w:tr w:rsidR="00275E7D" w:rsidRPr="00E50A6D" w14:paraId="2D372546" w14:textId="77777777" w:rsidTr="005A60EF">
        <w:trPr>
          <w:jc w:val="center"/>
        </w:trPr>
        <w:tc>
          <w:tcPr>
            <w:tcW w:w="2505" w:type="dxa"/>
          </w:tcPr>
          <w:p w14:paraId="677971B8" w14:textId="77777777" w:rsidR="00275E7D" w:rsidRPr="00E50A6D" w:rsidRDefault="00275E7D" w:rsidP="00275E7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25" w:type="dxa"/>
          </w:tcPr>
          <w:p w14:paraId="390C8A18" w14:textId="0A3E5A86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11A83ED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143E054" w14:textId="15237763" w:rsidR="00275E7D" w:rsidRPr="005A60EF" w:rsidRDefault="00275E7D" w:rsidP="00275E7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451,380.00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01F06E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59714D61" w14:textId="0CA7C6FE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15,602,977.04</w:t>
            </w:r>
          </w:p>
        </w:tc>
        <w:tc>
          <w:tcPr>
            <w:tcW w:w="236" w:type="dxa"/>
            <w:vAlign w:val="center"/>
          </w:tcPr>
          <w:p w14:paraId="6AB25C86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57947C29" w14:textId="1B89B054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3,853,128.57</w:t>
            </w:r>
          </w:p>
        </w:tc>
        <w:tc>
          <w:tcPr>
            <w:tcW w:w="236" w:type="dxa"/>
            <w:vAlign w:val="center"/>
          </w:tcPr>
          <w:p w14:paraId="766C17EB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</w:tcPr>
          <w:p w14:paraId="2BDE8935" w14:textId="0C3E46E2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452,380.95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429365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</w:tcPr>
          <w:p w14:paraId="7C1D34B2" w14:textId="4C3200B3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7B9AE9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</w:tcPr>
          <w:p w14:paraId="2BF29511" w14:textId="3551C080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5A60EF">
              <w:rPr>
                <w:rFonts w:ascii="Angsana New" w:eastAsia="Angsana New" w:hAnsi="Angsana New" w:cs="Angsana New"/>
                <w:lang w:val="en-US"/>
              </w:rPr>
              <w:t>(4,501,309.52)</w:t>
            </w:r>
          </w:p>
        </w:tc>
        <w:tc>
          <w:tcPr>
            <w:tcW w:w="236" w:type="dxa"/>
            <w:vAlign w:val="center"/>
          </w:tcPr>
          <w:p w14:paraId="144D7E67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304" w:type="dxa"/>
          </w:tcPr>
          <w:p w14:paraId="7BF6E4FE" w14:textId="1C52B070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(15,858,557.04)</w:t>
            </w:r>
          </w:p>
        </w:tc>
        <w:tc>
          <w:tcPr>
            <w:tcW w:w="236" w:type="dxa"/>
            <w:vAlign w:val="center"/>
          </w:tcPr>
          <w:p w14:paraId="49BBF197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</w:tcPr>
          <w:p w14:paraId="4A2FF782" w14:textId="2B478C89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75E7D" w:rsidRPr="00E50A6D" w14:paraId="42D2BA33" w14:textId="77777777" w:rsidTr="005A60EF">
        <w:trPr>
          <w:jc w:val="center"/>
        </w:trPr>
        <w:tc>
          <w:tcPr>
            <w:tcW w:w="2505" w:type="dxa"/>
          </w:tcPr>
          <w:p w14:paraId="379DA940" w14:textId="77777777" w:rsidR="00275E7D" w:rsidRPr="00E50A6D" w:rsidRDefault="00275E7D" w:rsidP="00275E7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3672C648" w14:textId="72E7210F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C2D7D50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D5901" w14:textId="27EC2C9E" w:rsidR="00275E7D" w:rsidRPr="005A60EF" w:rsidRDefault="00275E7D" w:rsidP="00275E7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(278,855.45)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BC476A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480C955C" w14:textId="2A788018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5CABAF9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6D73A00C" w14:textId="6BD6D243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(427,366.82)</w:t>
            </w:r>
          </w:p>
        </w:tc>
        <w:tc>
          <w:tcPr>
            <w:tcW w:w="236" w:type="dxa"/>
            <w:vAlign w:val="center"/>
          </w:tcPr>
          <w:p w14:paraId="07CFD20A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AB98FD7" w14:textId="2B4D415D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(588,724.69)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D00C83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77CDC87" w14:textId="4DD14B5A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24DFD6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DAC08CF" w14:textId="714488DE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5A60EF">
              <w:rPr>
                <w:rFonts w:ascii="Angsana New" w:eastAsia="Angsana New" w:hAnsi="Angsana New" w:cs="Angsana New"/>
                <w:lang w:val="en-US"/>
              </w:rPr>
              <w:t>(1,114.02)</w:t>
            </w:r>
          </w:p>
        </w:tc>
        <w:tc>
          <w:tcPr>
            <w:tcW w:w="236" w:type="dxa"/>
            <w:vAlign w:val="center"/>
          </w:tcPr>
          <w:p w14:paraId="1BDAAE8A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F66A698" w14:textId="6D43B04C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011F37B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B67C7E" w14:textId="58CF32FE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(1,296,060.98)</w:t>
            </w:r>
          </w:p>
        </w:tc>
      </w:tr>
      <w:tr w:rsidR="00275E7D" w:rsidRPr="00E50A6D" w14:paraId="67A7B18A" w14:textId="77777777" w:rsidTr="005A60EF">
        <w:trPr>
          <w:jc w:val="center"/>
        </w:trPr>
        <w:tc>
          <w:tcPr>
            <w:tcW w:w="2505" w:type="dxa"/>
          </w:tcPr>
          <w:p w14:paraId="293E1ADC" w14:textId="5759981A" w:rsidR="00275E7D" w:rsidRPr="00E50A6D" w:rsidRDefault="00275E7D" w:rsidP="00275E7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31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925B7" w14:textId="1FE41CF5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97,344,088.00</w:t>
            </w:r>
          </w:p>
        </w:tc>
        <w:tc>
          <w:tcPr>
            <w:tcW w:w="236" w:type="dxa"/>
            <w:vAlign w:val="center"/>
          </w:tcPr>
          <w:p w14:paraId="6448B55F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62D9D3" w14:textId="0D379EF3" w:rsidR="00275E7D" w:rsidRPr="005A60EF" w:rsidRDefault="00275E7D" w:rsidP="00275E7D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127,</w:t>
            </w:r>
            <w:r w:rsidRPr="005A60EF">
              <w:rPr>
                <w:rFonts w:ascii="Angsana New" w:hAnsi="Angsana New" w:cs="Angsana New"/>
                <w:lang w:val="en-US"/>
              </w:rPr>
              <w:t>627</w:t>
            </w:r>
            <w:r w:rsidRPr="005A60EF">
              <w:rPr>
                <w:rFonts w:asciiTheme="majorBidi" w:hAnsiTheme="majorBidi" w:cstheme="majorBidi"/>
                <w:lang w:val="en-US"/>
              </w:rPr>
              <w:t>,475.54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4B4519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6BAEE" w14:textId="29D98FBE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36,813,697.01</w:t>
            </w:r>
          </w:p>
        </w:tc>
        <w:tc>
          <w:tcPr>
            <w:tcW w:w="236" w:type="dxa"/>
            <w:vAlign w:val="center"/>
          </w:tcPr>
          <w:p w14:paraId="585E1733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D818" w14:textId="1A6C4018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82,063,432.17</w:t>
            </w:r>
          </w:p>
        </w:tc>
        <w:tc>
          <w:tcPr>
            <w:tcW w:w="236" w:type="dxa"/>
            <w:vAlign w:val="center"/>
          </w:tcPr>
          <w:p w14:paraId="7DEADF04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367A958A" w14:textId="45E3AAEA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23,671,877.88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C796FE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EF8492A" w14:textId="4A20B6D0" w:rsidR="00275E7D" w:rsidRPr="005A60EF" w:rsidRDefault="00275E7D" w:rsidP="00275E7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0EF">
              <w:rPr>
                <w:rFonts w:ascii="Angsana New" w:hAnsi="Angsana New" w:cs="Angsana New"/>
                <w:sz w:val="28"/>
                <w:szCs w:val="28"/>
                <w:lang w:val="en-US"/>
              </w:rPr>
              <w:t>8,721,403.75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1BC79E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22C5DFCD" w14:textId="6412214D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5A60EF">
              <w:rPr>
                <w:rFonts w:ascii="Angsana New" w:eastAsia="Angsana New" w:hAnsi="Angsana New" w:cs="Angsana New"/>
                <w:lang w:val="en-US"/>
              </w:rPr>
              <w:t>11,311,587.95</w:t>
            </w:r>
          </w:p>
        </w:tc>
        <w:tc>
          <w:tcPr>
            <w:tcW w:w="236" w:type="dxa"/>
            <w:vAlign w:val="center"/>
          </w:tcPr>
          <w:p w14:paraId="1C27886D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3A985FB" w14:textId="26947BB6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5A60EF">
              <w:rPr>
                <w:rFonts w:ascii="Angsana New" w:hAnsi="Angsana New" w:cs="Angsana New"/>
                <w:lang w:val="en-US"/>
              </w:rPr>
              <w:t>160,854,095.59</w:t>
            </w:r>
          </w:p>
        </w:tc>
        <w:tc>
          <w:tcPr>
            <w:tcW w:w="236" w:type="dxa"/>
            <w:vAlign w:val="center"/>
          </w:tcPr>
          <w:p w14:paraId="0985B37F" w14:textId="77777777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43C349" w14:textId="295ACECF" w:rsidR="00275E7D" w:rsidRPr="005A60EF" w:rsidRDefault="00275E7D" w:rsidP="00275E7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5A60EF">
              <w:rPr>
                <w:rFonts w:asciiTheme="majorBidi" w:hAnsiTheme="majorBidi" w:cstheme="majorBidi"/>
                <w:lang w:val="en-US"/>
              </w:rPr>
              <w:t>548,407,657.89</w:t>
            </w:r>
          </w:p>
        </w:tc>
      </w:tr>
    </w:tbl>
    <w:p w14:paraId="2752FC29" w14:textId="77777777" w:rsidR="00AA2C38" w:rsidRDefault="00AA2C38" w:rsidP="00AA2C38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5A0827E" w14:textId="77777777" w:rsidR="004A6264" w:rsidRDefault="004A6264" w:rsidP="00AA2C38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350C683" w14:textId="77777777" w:rsidR="00081ECE" w:rsidRPr="00E50A6D" w:rsidRDefault="00081ECE">
      <w:pPr>
        <w:numPr>
          <w:ilvl w:val="0"/>
          <w:numId w:val="1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A17691" w:rsidRPr="00E50A6D">
        <w:rPr>
          <w:rFonts w:ascii="Angsana New" w:hAnsi="Angsana New"/>
          <w:color w:val="000000"/>
          <w:sz w:val="28"/>
          <w:szCs w:val="28"/>
        </w:rPr>
        <w:t>(</w:t>
      </w:r>
      <w:r w:rsidR="00A17691" w:rsidRPr="00E50A6D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="00A17691" w:rsidRPr="00E50A6D">
        <w:rPr>
          <w:rFonts w:ascii="Angsana New" w:hAnsi="Angsana New"/>
          <w:color w:val="000000"/>
          <w:sz w:val="28"/>
          <w:szCs w:val="28"/>
        </w:rPr>
        <w:t xml:space="preserve">: </w:t>
      </w:r>
      <w:r w:rsidR="00A17691" w:rsidRPr="00E50A6D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A17691" w:rsidRPr="00E50A6D">
        <w:rPr>
          <w:rFonts w:ascii="Angsana New" w:hAnsi="Angsana New"/>
          <w:color w:val="000000"/>
          <w:sz w:val="28"/>
          <w:szCs w:val="28"/>
        </w:rPr>
        <w:t>)</w:t>
      </w:r>
      <w:r w:rsidR="00A17691" w:rsidRPr="00E50A6D">
        <w:rPr>
          <w:rFonts w:ascii="Angsana New" w:hAnsi="Angsana New" w:hint="cs"/>
          <w:color w:val="000000"/>
          <w:sz w:val="28"/>
          <w:szCs w:val="28"/>
          <w:cs/>
        </w:rPr>
        <w:t xml:space="preserve">    </w:t>
      </w:r>
    </w:p>
    <w:tbl>
      <w:tblPr>
        <w:tblW w:w="15354" w:type="dxa"/>
        <w:jc w:val="center"/>
        <w:tblLayout w:type="fixed"/>
        <w:tblLook w:val="0000" w:firstRow="0" w:lastRow="0" w:firstColumn="0" w:lastColumn="0" w:noHBand="0" w:noVBand="0"/>
      </w:tblPr>
      <w:tblGrid>
        <w:gridCol w:w="2624"/>
        <w:gridCol w:w="1220"/>
        <w:gridCol w:w="236"/>
        <w:gridCol w:w="1182"/>
        <w:gridCol w:w="236"/>
        <w:gridCol w:w="1181"/>
        <w:gridCol w:w="236"/>
        <w:gridCol w:w="1210"/>
        <w:gridCol w:w="236"/>
        <w:gridCol w:w="1181"/>
        <w:gridCol w:w="236"/>
        <w:gridCol w:w="1181"/>
        <w:gridCol w:w="236"/>
        <w:gridCol w:w="1181"/>
        <w:gridCol w:w="236"/>
        <w:gridCol w:w="1210"/>
        <w:gridCol w:w="236"/>
        <w:gridCol w:w="1296"/>
      </w:tblGrid>
      <w:tr w:rsidR="002D1511" w:rsidRPr="00E50A6D" w14:paraId="54B5B558" w14:textId="77777777" w:rsidTr="003C79EC">
        <w:trPr>
          <w:tblHeader/>
          <w:jc w:val="center"/>
        </w:trPr>
        <w:tc>
          <w:tcPr>
            <w:tcW w:w="2624" w:type="dxa"/>
            <w:shd w:val="clear" w:color="auto" w:fill="auto"/>
          </w:tcPr>
          <w:p w14:paraId="0CDC5AF9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30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7C9AAB97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D1511" w:rsidRPr="00E50A6D" w14:paraId="48F6819B" w14:textId="77777777" w:rsidTr="003C79EC">
        <w:trPr>
          <w:trHeight w:val="449"/>
          <w:tblHeader/>
          <w:jc w:val="center"/>
        </w:trPr>
        <w:tc>
          <w:tcPr>
            <w:tcW w:w="2624" w:type="dxa"/>
            <w:shd w:val="clear" w:color="auto" w:fill="auto"/>
          </w:tcPr>
          <w:p w14:paraId="59FAC39D" w14:textId="77777777" w:rsidR="002D1511" w:rsidRPr="00E50A6D" w:rsidRDefault="002D1511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042F454A" w14:textId="77777777" w:rsidR="002D1511" w:rsidRPr="00E50A6D" w:rsidRDefault="002D1511" w:rsidP="00F96AB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ที่ดิน</w:t>
            </w:r>
            <w:r w:rsidRPr="00E50A6D">
              <w:rPr>
                <w:rFonts w:ascii="Angsana New" w:hAnsi="Angsana New" w:cs="Angsana New"/>
                <w:lang w:val="en-US"/>
              </w:rPr>
              <w:br/>
            </w:r>
            <w:r w:rsidRPr="00E50A6D">
              <w:rPr>
                <w:rFonts w:ascii="Angsana New" w:hAnsi="Angsana New" w:cs="Angsana New"/>
                <w:cs/>
              </w:rPr>
              <w:t>และส่ว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481E6E6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2683D62E" w14:textId="77777777" w:rsidR="002D1511" w:rsidRPr="00E50A6D" w:rsidRDefault="002D1511" w:rsidP="00F96AB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ABC6746" w14:textId="77777777" w:rsidR="002D1511" w:rsidRPr="00E50A6D" w:rsidRDefault="002D1511" w:rsidP="00F96AB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8D2A3A0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3DBF7A1" w14:textId="77777777" w:rsidR="002D1511" w:rsidRPr="00E50A6D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8B7D8C6" w14:textId="77777777" w:rsidR="002D1511" w:rsidRPr="00E50A6D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003CC05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7CB6961B" w14:textId="77777777" w:rsidR="002D1511" w:rsidRPr="00E50A6D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3A99627" w14:textId="77777777" w:rsidR="002D1511" w:rsidRPr="00E50A6D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BF211E3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30A50263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45597066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339CA21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B0C1BFF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A9ACE78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FEF9A59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601307B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06ADCB1C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54559E47" w14:textId="77777777" w:rsidR="002D1511" w:rsidRPr="00E50A6D" w:rsidRDefault="00B23386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</w:t>
            </w:r>
            <w:r w:rsidR="002D1511" w:rsidRPr="00E50A6D">
              <w:rPr>
                <w:rFonts w:ascii="Angsana New" w:hAnsi="Angsana New" w:cs="Angsana New" w:hint="cs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3A5F0F7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1A3881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D1511" w:rsidRPr="00E50A6D" w14:paraId="75590FB8" w14:textId="77777777" w:rsidTr="003C79EC">
        <w:trPr>
          <w:tblHeader/>
          <w:jc w:val="center"/>
        </w:trPr>
        <w:tc>
          <w:tcPr>
            <w:tcW w:w="2624" w:type="dxa"/>
            <w:shd w:val="clear" w:color="auto" w:fill="auto"/>
          </w:tcPr>
          <w:p w14:paraId="33D701DC" w14:textId="77777777" w:rsidR="002D1511" w:rsidRPr="00E50A6D" w:rsidRDefault="002D1511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5A6F13A3" w14:textId="77777777" w:rsidR="002D1511" w:rsidRPr="00E50A6D" w:rsidRDefault="002D1511" w:rsidP="00F96AB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cs/>
              </w:rPr>
              <w:t>ปรับปรุง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2512F53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F917E90" w14:textId="77777777" w:rsidR="002D1511" w:rsidRPr="00E50A6D" w:rsidRDefault="002D1511" w:rsidP="00F96AB0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BB11414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535C4531" w14:textId="77777777" w:rsidR="002D1511" w:rsidRPr="00E50A6D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5D74172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DF66151" w14:textId="77777777" w:rsidR="002D1511" w:rsidRPr="00E50A6D" w:rsidRDefault="002D1511" w:rsidP="00F96AB0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0005563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57D8A5A2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2D571CA2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1F23218" w14:textId="77777777" w:rsidR="002D1511" w:rsidRPr="00E50A6D" w:rsidRDefault="002D1511" w:rsidP="00F96AB0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437881E2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11B99AB" w14:textId="77777777" w:rsidR="002D1511" w:rsidRPr="00E50A6D" w:rsidRDefault="002D1511" w:rsidP="00F96AB0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AE2E215" w14:textId="77777777" w:rsidR="002D1511" w:rsidRPr="00E50A6D" w:rsidRDefault="002D1511" w:rsidP="00F96AB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0D07F283" w14:textId="77777777" w:rsidR="002D1511" w:rsidRPr="00E50A6D" w:rsidRDefault="002D1511" w:rsidP="00F96AB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4EF3105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384918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2D1511" w:rsidRPr="00E50A6D" w14:paraId="4A076108" w14:textId="77777777" w:rsidTr="003C79EC">
        <w:trPr>
          <w:jc w:val="center"/>
        </w:trPr>
        <w:tc>
          <w:tcPr>
            <w:tcW w:w="2624" w:type="dxa"/>
          </w:tcPr>
          <w:p w14:paraId="74BD00E0" w14:textId="77777777" w:rsidR="002D1511" w:rsidRPr="00E50A6D" w:rsidRDefault="002D1511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0A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11D7751C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B45DA9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4F79CF7F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F1A1055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5F15482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43F1F1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37A587FD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5EBBCA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1572E25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91FB4A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362020E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1F58117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2663D6D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4F51EB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9067D9C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0DB054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323426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8D64D8" w:rsidRPr="00E50A6D" w14:paraId="72744FD0" w14:textId="77777777" w:rsidTr="00EC65AF">
        <w:trPr>
          <w:jc w:val="center"/>
        </w:trPr>
        <w:tc>
          <w:tcPr>
            <w:tcW w:w="2624" w:type="dxa"/>
          </w:tcPr>
          <w:p w14:paraId="182257D6" w14:textId="03AD7527" w:rsidR="008D64D8" w:rsidRPr="00E50A6D" w:rsidRDefault="008D64D8" w:rsidP="008D64D8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1 </w:t>
            </w: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8905DBE" w14:textId="388018A3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693A48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40EDCA87" w14:textId="57BBFEC1" w:rsidR="008D64D8" w:rsidRPr="00E50A6D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16,034,890.76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7F65DF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B740B22" w14:textId="5EC47E65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3,842,149.79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DBD937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628DFDC" w14:textId="16E9AE1E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43,157,026.91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20BC55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7E5F8AC" w14:textId="51D5C6A2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10,641,039.42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81B8A0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5794994E" w14:textId="4A86D5A9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6,310,507.52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CA349A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A50EE08" w14:textId="1B8FB32E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C88CEF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1D39979" w14:textId="23E4AD48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B378F8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9349CE7" w14:textId="069CBE3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79,985,614.40</w:t>
            </w:r>
          </w:p>
        </w:tc>
      </w:tr>
      <w:tr w:rsidR="008D64D8" w:rsidRPr="00E50A6D" w14:paraId="4407AB14" w14:textId="77777777" w:rsidTr="00EC65AF">
        <w:trPr>
          <w:jc w:val="center"/>
        </w:trPr>
        <w:tc>
          <w:tcPr>
            <w:tcW w:w="2624" w:type="dxa"/>
          </w:tcPr>
          <w:p w14:paraId="7326CF2D" w14:textId="6E067EFB" w:rsidR="008D64D8" w:rsidRPr="00E50A6D" w:rsidRDefault="008D64D8" w:rsidP="008D64D8">
            <w:pPr>
              <w:pStyle w:val="BlockText"/>
              <w:spacing w:before="0"/>
              <w:ind w:left="140" w:right="0" w:hanging="140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08EF">
              <w:rPr>
                <w:rFonts w:asciiTheme="majorBidi" w:hAnsiTheme="majorBidi" w:cs="Angsan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2E6F1DA" w14:textId="2EFFE951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8FF73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FCCD503" w14:textId="558C3DCC" w:rsidR="008D64D8" w:rsidRPr="00E50A6D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4C60E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7FEEB90" w14:textId="23F814B3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9FE37B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5E6BC4D" w14:textId="2A9D4C60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D2AEEA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08D11CA" w14:textId="46D455B5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03080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81683B" w14:textId="3341BD71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66F2B">
              <w:rPr>
                <w:rFonts w:ascii="Angsana New" w:hAnsi="Angsana New" w:cs="Angsana New"/>
                <w:sz w:val="26"/>
                <w:szCs w:val="26"/>
                <w:lang w:val="en-US"/>
              </w:rPr>
              <w:t>1,105,892.18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886F16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71A55B1" w14:textId="29C8D5A9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631B4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DBDAE64" w14:textId="1C5121FF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810AB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041788" w14:textId="4CDD43E0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66F2B">
              <w:rPr>
                <w:rFonts w:ascii="Angsana New" w:hAnsi="Angsana New" w:cs="Angsana New"/>
                <w:sz w:val="26"/>
                <w:szCs w:val="26"/>
                <w:lang w:val="en-US"/>
              </w:rPr>
              <w:t>1,105,892.18</w:t>
            </w:r>
          </w:p>
        </w:tc>
      </w:tr>
      <w:tr w:rsidR="008D64D8" w:rsidRPr="00E50A6D" w14:paraId="4A093967" w14:textId="77777777" w:rsidTr="003C79EC">
        <w:trPr>
          <w:jc w:val="center"/>
        </w:trPr>
        <w:tc>
          <w:tcPr>
            <w:tcW w:w="2624" w:type="dxa"/>
            <w:shd w:val="clear" w:color="auto" w:fill="auto"/>
          </w:tcPr>
          <w:p w14:paraId="753AE838" w14:textId="77777777" w:rsidR="008D64D8" w:rsidRPr="00E50A6D" w:rsidRDefault="008D64D8" w:rsidP="008D64D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50A6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FEB90E5" w14:textId="0B4B5BCF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229867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393D80F5" w14:textId="5D786098" w:rsidR="008D64D8" w:rsidRPr="00E50A6D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4,288,736.97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89132B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0B11C22" w14:textId="2699E7F9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9470A">
              <w:rPr>
                <w:rFonts w:ascii="Angsana New" w:hAnsi="Angsana New" w:cs="Angsana New"/>
                <w:sz w:val="26"/>
                <w:szCs w:val="26"/>
                <w:lang w:val="en-US"/>
              </w:rPr>
              <w:t>1,627,822.54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911115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949061A" w14:textId="31E9C495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9470A">
              <w:rPr>
                <w:rFonts w:ascii="Angsana New" w:hAnsi="Angsana New" w:cs="Angsana New"/>
                <w:sz w:val="26"/>
                <w:szCs w:val="26"/>
                <w:lang w:val="en-US"/>
              </w:rPr>
              <w:t>5,396,813.34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7C0B7C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0ED1473A" w14:textId="2EB5DD7F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9470A">
              <w:rPr>
                <w:rFonts w:ascii="Angsana New" w:hAnsi="Angsana New" w:cs="Angsana New"/>
                <w:sz w:val="26"/>
                <w:szCs w:val="26"/>
                <w:lang w:val="en-US"/>
              </w:rPr>
              <w:t>2,205,937.33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A631E0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3BD40706" w14:textId="0240AB9B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9470A">
              <w:rPr>
                <w:rFonts w:ascii="Angsana New" w:hAnsi="Angsana New" w:cs="Angsana New"/>
                <w:sz w:val="26"/>
                <w:szCs w:val="26"/>
                <w:lang w:val="en-US"/>
              </w:rPr>
              <w:t>568,085.97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1E4C8E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56BBDCD" w14:textId="617A2E93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5D2FA1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6EF8D1E8" w14:textId="37418AB0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99A7BE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3C51025" w14:textId="04352A1E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49470A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14,087,396.15</w:t>
            </w:r>
          </w:p>
        </w:tc>
      </w:tr>
      <w:tr w:rsidR="008D64D8" w:rsidRPr="00E50A6D" w14:paraId="65759F5D" w14:textId="77777777" w:rsidTr="002430E2">
        <w:trPr>
          <w:jc w:val="center"/>
        </w:trPr>
        <w:tc>
          <w:tcPr>
            <w:tcW w:w="2624" w:type="dxa"/>
            <w:shd w:val="clear" w:color="auto" w:fill="auto"/>
          </w:tcPr>
          <w:p w14:paraId="5EEBF5B7" w14:textId="0D7BD090" w:rsidR="008D64D8" w:rsidRPr="00E50A6D" w:rsidRDefault="008D64D8" w:rsidP="008D64D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D3E4A65" w14:textId="41B2E63A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B8C128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3FD70BC6" w14:textId="6A41979B" w:rsidR="008D64D8" w:rsidRPr="00E50A6D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EB88AA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1E6C483" w14:textId="55EF4D2A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0DBEDD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36005FE" w14:textId="61BAE5AE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D2B5B7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0F922286" w14:textId="55D5B4DA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431783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CE9FC91" w14:textId="35FAADCD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(1,309,143.23)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8B29CE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0CFA997" w14:textId="76019D4E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A9D2F4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030ED753" w14:textId="19582A05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674837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44A679B" w14:textId="421F6638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(1,309,143.23)</w:t>
            </w:r>
          </w:p>
        </w:tc>
      </w:tr>
      <w:tr w:rsidR="008D64D8" w:rsidRPr="00E50A6D" w14:paraId="59B19F4D" w14:textId="77777777" w:rsidTr="003C79EC">
        <w:trPr>
          <w:jc w:val="center"/>
        </w:trPr>
        <w:tc>
          <w:tcPr>
            <w:tcW w:w="2624" w:type="dxa"/>
            <w:shd w:val="clear" w:color="auto" w:fill="auto"/>
          </w:tcPr>
          <w:p w14:paraId="6C6FAEF0" w14:textId="77777777" w:rsidR="008D64D8" w:rsidRPr="00E50A6D" w:rsidRDefault="008D64D8" w:rsidP="008D64D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50A6D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3972C92" w14:textId="0BC77A63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95886D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89F7797" w14:textId="14DA9317" w:rsidR="008D64D8" w:rsidRPr="00E50A6D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(947,093.31)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BBCC53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79A5847" w14:textId="3F6AA789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398A9D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6587754F" w14:textId="0BCF4D0E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(6,483,651.29)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AC5475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630D08A" w14:textId="65E87CAC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(1,807,746.95)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BD1546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5E601C9" w14:textId="6312CE7D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DF5051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918F42A" w14:textId="07641B70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5BC6B3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04E299E5" w14:textId="2FED199A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36AA01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024AA9A" w14:textId="20542713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(9,238,491.55)</w:t>
            </w:r>
          </w:p>
        </w:tc>
      </w:tr>
      <w:tr w:rsidR="00A35622" w:rsidRPr="00E50A6D" w14:paraId="02219149" w14:textId="77777777" w:rsidTr="003C79EC">
        <w:trPr>
          <w:jc w:val="center"/>
        </w:trPr>
        <w:tc>
          <w:tcPr>
            <w:tcW w:w="2624" w:type="dxa"/>
            <w:shd w:val="clear" w:color="auto" w:fill="auto"/>
          </w:tcPr>
          <w:p w14:paraId="0E392025" w14:textId="05AFE0C4" w:rsidR="002875DC" w:rsidRPr="00E50A6D" w:rsidRDefault="002875DC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64D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137C23" w:rsidRPr="00E50A6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="008D64D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2F6BF" w14:textId="77777777" w:rsidR="002875DC" w:rsidRPr="00E50A6D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10C5EA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59B9D" w14:textId="77777777" w:rsidR="002875DC" w:rsidRPr="00E50A6D" w:rsidRDefault="002875DC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AFCEAC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860E6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CA04D0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76E50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BFC93B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7B1EE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91B49B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A5A2D" w14:textId="77777777" w:rsidR="002875DC" w:rsidRPr="00E50A6D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F24F36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57C72" w14:textId="77777777" w:rsidR="002875DC" w:rsidRPr="00E50A6D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13F33D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72C20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148D9B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89662D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D64D8" w:rsidRPr="00E50A6D" w14:paraId="3925287A" w14:textId="77777777" w:rsidTr="003C79EC">
        <w:trPr>
          <w:jc w:val="center"/>
        </w:trPr>
        <w:tc>
          <w:tcPr>
            <w:tcW w:w="2624" w:type="dxa"/>
            <w:shd w:val="clear" w:color="auto" w:fill="auto"/>
          </w:tcPr>
          <w:p w14:paraId="5CCF5531" w14:textId="7230CF8D" w:rsidR="008D64D8" w:rsidRPr="00B372D2" w:rsidRDefault="008D64D8" w:rsidP="008D64D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B372D2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B37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Pr="00B37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9041112" w14:textId="3CFE0441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0FA8F8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0FD20C3C" w14:textId="37165C50" w:rsidR="008D64D8" w:rsidRPr="00E50A6D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19,376,534.42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C20FC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FFA0617" w14:textId="0568982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5,469,972.33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C87014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580934C" w14:textId="0EECF8DC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42,070,188.96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9F90E5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74866333" w14:textId="77E812F2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11,039,229.80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989CB4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13C084ED" w14:textId="313C4CED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6,675,342.44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B84246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6D370E3" w14:textId="09D36010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9E9F2A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384CDAE9" w14:textId="111229B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76EF83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8CF70BF" w14:textId="546476FC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84,631,267.95</w:t>
            </w:r>
          </w:p>
        </w:tc>
      </w:tr>
      <w:tr w:rsidR="00033DF0" w:rsidRPr="00E50A6D" w14:paraId="37C5F5CD" w14:textId="77777777" w:rsidTr="003C79EC">
        <w:trPr>
          <w:jc w:val="center"/>
        </w:trPr>
        <w:tc>
          <w:tcPr>
            <w:tcW w:w="2624" w:type="dxa"/>
            <w:shd w:val="clear" w:color="auto" w:fill="auto"/>
          </w:tcPr>
          <w:p w14:paraId="618EA909" w14:textId="77777777" w:rsidR="00033DF0" w:rsidRPr="00E50A6D" w:rsidRDefault="00B372D2" w:rsidP="002758B3">
            <w:pPr>
              <w:pStyle w:val="BlockText"/>
              <w:spacing w:before="0"/>
              <w:ind w:left="147" w:right="0" w:hanging="147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4008EF">
              <w:rPr>
                <w:rFonts w:asciiTheme="majorBidi" w:hAnsiTheme="majorBidi" w:cs="Angsan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8F79A82" w14:textId="5C8925A6" w:rsidR="00033DF0" w:rsidRPr="00E50A6D" w:rsidRDefault="004369E7" w:rsidP="006C62F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EF37B5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D38E35C" w14:textId="14762C32" w:rsidR="00033DF0" w:rsidRPr="00E50A6D" w:rsidRDefault="004369E7" w:rsidP="006C62F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771AA2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645AD5D" w14:textId="148A3A4E" w:rsidR="00033DF0" w:rsidRPr="00E50A6D" w:rsidRDefault="004369E7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18B401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BE87CC" w14:textId="15EB8866" w:rsidR="00033DF0" w:rsidRPr="00E50A6D" w:rsidRDefault="004369E7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6C5348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C3D781" w14:textId="07DC5E2A" w:rsidR="00033DF0" w:rsidRPr="00E50A6D" w:rsidRDefault="004369E7" w:rsidP="006C62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2F74B6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99D45E7" w14:textId="300720A4" w:rsidR="00033DF0" w:rsidRPr="00E50A6D" w:rsidRDefault="004369E7" w:rsidP="006C62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369E7">
              <w:rPr>
                <w:rFonts w:ascii="Angsana New" w:hAnsi="Angsana New" w:cs="Angsana New"/>
                <w:sz w:val="26"/>
                <w:szCs w:val="26"/>
                <w:lang w:val="en-US"/>
              </w:rPr>
              <w:t>1,204,671.90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8F9C51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6C8A64" w14:textId="2C153213" w:rsidR="00033DF0" w:rsidRPr="00E50A6D" w:rsidRDefault="004369E7" w:rsidP="006C62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061CA7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863C77" w14:textId="442EBAF3" w:rsidR="00033DF0" w:rsidRPr="00E50A6D" w:rsidRDefault="004369E7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CA5634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59F2D8" w14:textId="50B4AFDD" w:rsidR="00033DF0" w:rsidRPr="00E50A6D" w:rsidRDefault="004369E7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4369E7">
              <w:rPr>
                <w:rFonts w:ascii="Angsana New" w:hAnsi="Angsana New" w:cs="Angsana New"/>
                <w:sz w:val="26"/>
                <w:szCs w:val="26"/>
                <w:lang w:val="en-US"/>
              </w:rPr>
              <w:t>1,204,671.90</w:t>
            </w:r>
          </w:p>
        </w:tc>
      </w:tr>
      <w:tr w:rsidR="00AE78F1" w:rsidRPr="00E50A6D" w14:paraId="2DDB4703" w14:textId="77777777" w:rsidTr="003C79EC">
        <w:trPr>
          <w:jc w:val="center"/>
        </w:trPr>
        <w:tc>
          <w:tcPr>
            <w:tcW w:w="2624" w:type="dxa"/>
          </w:tcPr>
          <w:p w14:paraId="40738F31" w14:textId="77777777" w:rsidR="00AE78F1" w:rsidRPr="00E50A6D" w:rsidRDefault="00AE78F1" w:rsidP="00AE78F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50A6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0" w:type="dxa"/>
            <w:vAlign w:val="center"/>
          </w:tcPr>
          <w:p w14:paraId="2C491CD9" w14:textId="139C7540" w:rsidR="00AE78F1" w:rsidRPr="00E50A6D" w:rsidRDefault="0059770E" w:rsidP="00AE78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9770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BE486B4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59106102" w14:textId="7B553BC2" w:rsidR="00AE78F1" w:rsidRPr="00E50A6D" w:rsidRDefault="0059770E" w:rsidP="00AE78F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9770E">
              <w:rPr>
                <w:rFonts w:ascii="Angsana New" w:hAnsi="Angsana New" w:cs="Angsana New"/>
                <w:sz w:val="26"/>
                <w:szCs w:val="26"/>
                <w:lang w:val="en-US"/>
              </w:rPr>
              <w:t>4,934,275.22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667DB7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AF1B636" w14:textId="0C913F8A" w:rsidR="00AE78F1" w:rsidRPr="00E50A6D" w:rsidRDefault="0059770E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9770E">
              <w:rPr>
                <w:rFonts w:ascii="Angsana New" w:hAnsi="Angsana New" w:cs="Angsana New"/>
                <w:sz w:val="26"/>
                <w:szCs w:val="26"/>
                <w:lang w:val="en-US"/>
              </w:rPr>
              <w:t>2,439,322.85</w:t>
            </w:r>
          </w:p>
        </w:tc>
        <w:tc>
          <w:tcPr>
            <w:tcW w:w="236" w:type="dxa"/>
            <w:vAlign w:val="center"/>
          </w:tcPr>
          <w:p w14:paraId="35E82290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</w:tcPr>
          <w:p w14:paraId="2582CC33" w14:textId="662B1F6F" w:rsidR="00AE78F1" w:rsidRPr="00E50A6D" w:rsidRDefault="0059770E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9770E">
              <w:rPr>
                <w:rFonts w:ascii="Angsana New" w:hAnsi="Angsana New" w:cs="Angsana New"/>
                <w:sz w:val="26"/>
                <w:szCs w:val="26"/>
                <w:lang w:val="en-US"/>
              </w:rPr>
              <w:t>6,053,594.82</w:t>
            </w:r>
          </w:p>
        </w:tc>
        <w:tc>
          <w:tcPr>
            <w:tcW w:w="236" w:type="dxa"/>
            <w:vAlign w:val="center"/>
          </w:tcPr>
          <w:p w14:paraId="25E08ADC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323BD498" w14:textId="0D82DAEF" w:rsidR="00AE78F1" w:rsidRPr="00E50A6D" w:rsidRDefault="0059770E" w:rsidP="00AE78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9770E">
              <w:rPr>
                <w:rFonts w:ascii="Angsana New" w:hAnsi="Angsana New" w:cs="Angsana New"/>
                <w:sz w:val="26"/>
                <w:szCs w:val="26"/>
                <w:lang w:val="en-US"/>
              </w:rPr>
              <w:t>2,502,323.89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578750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04EED578" w14:textId="7CEDA49D" w:rsidR="00AE78F1" w:rsidRPr="00E50A6D" w:rsidRDefault="0059770E" w:rsidP="00AE78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9770E">
              <w:rPr>
                <w:rFonts w:ascii="Angsana New" w:hAnsi="Angsana New" w:cs="Angsana New"/>
                <w:sz w:val="26"/>
                <w:szCs w:val="26"/>
                <w:lang w:val="en-US"/>
              </w:rPr>
              <w:t>545,797.05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80020F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1EDBCC66" w14:textId="1819CA37" w:rsidR="00AE78F1" w:rsidRPr="00E50A6D" w:rsidRDefault="0059770E" w:rsidP="00AE78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9770E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13D1B73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50530609" w14:textId="104A29D5" w:rsidR="00AE78F1" w:rsidRPr="00E50A6D" w:rsidRDefault="0059770E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59770E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C1B5978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0440E09" w14:textId="581FDC98" w:rsidR="00AE78F1" w:rsidRPr="00E50A6D" w:rsidRDefault="0059770E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59770E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16,475,313.83</w:t>
            </w:r>
          </w:p>
        </w:tc>
      </w:tr>
      <w:tr w:rsidR="00ED7505" w:rsidRPr="00E50A6D" w14:paraId="15D53DDA" w14:textId="77777777" w:rsidTr="007B237F">
        <w:trPr>
          <w:jc w:val="center"/>
        </w:trPr>
        <w:tc>
          <w:tcPr>
            <w:tcW w:w="2624" w:type="dxa"/>
          </w:tcPr>
          <w:p w14:paraId="50400C77" w14:textId="77777777" w:rsidR="00ED7505" w:rsidRPr="00E50A6D" w:rsidRDefault="00ED7505" w:rsidP="00ED750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220" w:type="dxa"/>
            <w:vAlign w:val="center"/>
          </w:tcPr>
          <w:p w14:paraId="442B0AEB" w14:textId="718F5879" w:rsidR="00ED7505" w:rsidRPr="00E50A6D" w:rsidRDefault="00791145" w:rsidP="00ED75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114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24EC378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2ADB439" w14:textId="28F274A3" w:rsidR="00ED7505" w:rsidRPr="00E50A6D" w:rsidRDefault="00791145" w:rsidP="00ED750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E7E28C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26EAE7A8" w14:textId="6C785623" w:rsidR="00ED7505" w:rsidRPr="00E50A6D" w:rsidRDefault="0079114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CC5E6DC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6F363CB1" w14:textId="04ADC5B6" w:rsidR="00ED7505" w:rsidRPr="00E50A6D" w:rsidRDefault="0059770E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9770E">
              <w:rPr>
                <w:rFonts w:ascii="Angsana New" w:hAnsi="Angsana New" w:cs="Angsana New"/>
                <w:sz w:val="26"/>
                <w:szCs w:val="26"/>
                <w:lang w:val="en-US"/>
              </w:rPr>
              <w:t>(1,551,704.20)</w:t>
            </w:r>
          </w:p>
        </w:tc>
        <w:tc>
          <w:tcPr>
            <w:tcW w:w="236" w:type="dxa"/>
            <w:vAlign w:val="center"/>
          </w:tcPr>
          <w:p w14:paraId="0EC34A0A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74FC1F4C" w14:textId="0FAAF3C6" w:rsidR="00ED7505" w:rsidRPr="00E50A6D" w:rsidRDefault="0059770E" w:rsidP="00ED75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9770E">
              <w:rPr>
                <w:rFonts w:ascii="Angsana New" w:hAnsi="Angsana New" w:cs="Angsana New"/>
                <w:sz w:val="26"/>
                <w:szCs w:val="26"/>
                <w:lang w:val="en-US"/>
              </w:rPr>
              <w:t>(224,614.00)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499342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2CA30D24" w14:textId="70844220" w:rsidR="00ED7505" w:rsidRPr="00E50A6D" w:rsidRDefault="0059770E" w:rsidP="00ED75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9770E">
              <w:rPr>
                <w:rFonts w:ascii="Angsana New" w:hAnsi="Angsana New" w:cs="Angsana New"/>
                <w:sz w:val="26"/>
                <w:szCs w:val="26"/>
                <w:lang w:val="en-US"/>
              </w:rPr>
              <w:t>(1,177,569.09)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3BE078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21F0C86" w14:textId="10953992" w:rsidR="00ED7505" w:rsidRPr="00E50A6D" w:rsidRDefault="00791145" w:rsidP="00ED75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C303B9C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216B9BBA" w14:textId="689E3C5B" w:rsidR="00ED7505" w:rsidRPr="00E50A6D" w:rsidRDefault="0079114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841F00F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4A33FD9" w14:textId="3C41EBAA" w:rsidR="00ED7505" w:rsidRPr="00E50A6D" w:rsidRDefault="0079114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(2,953,887.29)</w:t>
            </w:r>
          </w:p>
        </w:tc>
      </w:tr>
      <w:tr w:rsidR="00FF1827" w:rsidRPr="00E50A6D" w14:paraId="1399F412" w14:textId="77777777" w:rsidTr="003C79EC">
        <w:trPr>
          <w:jc w:val="center"/>
        </w:trPr>
        <w:tc>
          <w:tcPr>
            <w:tcW w:w="2624" w:type="dxa"/>
          </w:tcPr>
          <w:p w14:paraId="30B29BC1" w14:textId="77777777" w:rsidR="00FF1827" w:rsidRPr="00E50A6D" w:rsidRDefault="00FF1827" w:rsidP="00FF1827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50A6D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14:paraId="4F0E007F" w14:textId="37F8A7DD" w:rsidR="00FF1827" w:rsidRPr="00E50A6D" w:rsidRDefault="0079114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114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735E99E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0384E" w14:textId="2DFF82D5" w:rsidR="00FF1827" w:rsidRPr="00E50A6D" w:rsidRDefault="00791145" w:rsidP="00FF182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hAnsi="Angsana New" w:cs="Angsana New"/>
                <w:sz w:val="26"/>
                <w:szCs w:val="26"/>
                <w:lang w:val="en-US"/>
              </w:rPr>
              <w:t>(99,089.19)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8CBD03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3C3BEA2A" w14:textId="789FAC2D" w:rsidR="00FF1827" w:rsidRPr="00E50A6D" w:rsidRDefault="0079114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193316F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66DC69E8" w14:textId="342D9BF8" w:rsidR="00FF1827" w:rsidRPr="00E50A6D" w:rsidRDefault="0079114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hAnsi="Angsana New" w:cs="Angsana New"/>
                <w:sz w:val="26"/>
                <w:szCs w:val="26"/>
                <w:lang w:val="en-US"/>
              </w:rPr>
              <w:t>(342,132.45)</w:t>
            </w:r>
          </w:p>
        </w:tc>
        <w:tc>
          <w:tcPr>
            <w:tcW w:w="236" w:type="dxa"/>
            <w:vAlign w:val="center"/>
          </w:tcPr>
          <w:p w14:paraId="30D7C96A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156C312" w14:textId="3332677E" w:rsidR="00FF1827" w:rsidRPr="00E50A6D" w:rsidRDefault="0079114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hAnsi="Angsana New" w:cs="Angsana New"/>
                <w:sz w:val="26"/>
                <w:szCs w:val="26"/>
                <w:lang w:val="en-US"/>
              </w:rPr>
              <w:t>(584,372.37)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866207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66B943D" w14:textId="47EB2F29" w:rsidR="00FF1827" w:rsidRPr="00E50A6D" w:rsidRDefault="0079114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22BF00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480650D8" w14:textId="3EDEBF08" w:rsidR="00FF1827" w:rsidRPr="00E50A6D" w:rsidRDefault="0079114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5585340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187E7D7E" w14:textId="25918E2C" w:rsidR="00FF1827" w:rsidRPr="00E50A6D" w:rsidRDefault="0079114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7A109F0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071AC0" w14:textId="6FD51EC8" w:rsidR="00FF1827" w:rsidRPr="00E50A6D" w:rsidRDefault="0079114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(1,025,594.01)</w:t>
            </w:r>
          </w:p>
        </w:tc>
      </w:tr>
      <w:tr w:rsidR="00FF1827" w:rsidRPr="00E50A6D" w14:paraId="547876F3" w14:textId="77777777" w:rsidTr="003C79EC">
        <w:trPr>
          <w:jc w:val="center"/>
        </w:trPr>
        <w:tc>
          <w:tcPr>
            <w:tcW w:w="2624" w:type="dxa"/>
          </w:tcPr>
          <w:p w14:paraId="1435127C" w14:textId="6D3FA8D2" w:rsidR="00FF1827" w:rsidRPr="00E50A6D" w:rsidRDefault="00FF1827" w:rsidP="00FF182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64D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372D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="008D64D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2DE83" w14:textId="21047EC4" w:rsidR="00FF1827" w:rsidRPr="00E50A6D" w:rsidRDefault="00D277B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5EF1BAA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4F498" w14:textId="708E6A71" w:rsidR="00FF1827" w:rsidRPr="00E50A6D" w:rsidRDefault="00D277B5" w:rsidP="00FF182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/>
              </w:rPr>
              <w:t>24,211,720.45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2828AA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B323" w14:textId="121A1D12" w:rsidR="00FF1827" w:rsidRPr="00E50A6D" w:rsidRDefault="00D277B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/>
              </w:rPr>
              <w:t>7,909,295.18</w:t>
            </w:r>
          </w:p>
        </w:tc>
        <w:tc>
          <w:tcPr>
            <w:tcW w:w="236" w:type="dxa"/>
            <w:vAlign w:val="center"/>
          </w:tcPr>
          <w:p w14:paraId="75611416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284C900C" w14:textId="61CB20FC" w:rsidR="00FF1827" w:rsidRPr="00E50A6D" w:rsidRDefault="00D277B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/>
              </w:rPr>
              <w:t>46,229,947.13</w:t>
            </w:r>
          </w:p>
        </w:tc>
        <w:tc>
          <w:tcPr>
            <w:tcW w:w="236" w:type="dxa"/>
            <w:vAlign w:val="center"/>
          </w:tcPr>
          <w:p w14:paraId="1C3EE02C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32ABA39" w14:textId="7602CAC4" w:rsidR="00FF1827" w:rsidRPr="00E50A6D" w:rsidRDefault="00D277B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/>
              </w:rPr>
              <w:t>12,732,567.32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36E611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1A24C6FC" w14:textId="038D138F" w:rsidR="00FF1827" w:rsidRPr="00E50A6D" w:rsidRDefault="00D277B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/>
              </w:rPr>
              <w:t>7,248,242.30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F27CDA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7FB9" w14:textId="1894C7E2" w:rsidR="00FF1827" w:rsidRPr="00E50A6D" w:rsidRDefault="00D277B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8ACD5D1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38533" w14:textId="787DAD2B" w:rsidR="00FF1827" w:rsidRPr="00E50A6D" w:rsidRDefault="00D277B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B69B9F0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0EFFCF" w14:textId="457426C1" w:rsidR="00FF1827" w:rsidRPr="00E50A6D" w:rsidRDefault="0079114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79114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98,331,772.38</w:t>
            </w:r>
          </w:p>
        </w:tc>
      </w:tr>
      <w:tr w:rsidR="002875DC" w:rsidRPr="00E50A6D" w14:paraId="1AB4EEEC" w14:textId="77777777" w:rsidTr="003C79EC">
        <w:trPr>
          <w:jc w:val="center"/>
        </w:trPr>
        <w:tc>
          <w:tcPr>
            <w:tcW w:w="2624" w:type="dxa"/>
          </w:tcPr>
          <w:p w14:paraId="2C781E72" w14:textId="77777777" w:rsidR="002875DC" w:rsidRPr="00E50A6D" w:rsidRDefault="002875DC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0A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20" w:type="dxa"/>
            <w:vAlign w:val="center"/>
          </w:tcPr>
          <w:p w14:paraId="1734D0E9" w14:textId="77777777" w:rsidR="002875DC" w:rsidRPr="00E50A6D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03F37C9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744BFC3F" w14:textId="77777777" w:rsidR="002875DC" w:rsidRPr="00E50A6D" w:rsidRDefault="002875DC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19021D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3472C483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1E9B559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6DDEF66A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DA02D9B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250258C5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6143FA7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31DACB73" w14:textId="77777777" w:rsidR="002875DC" w:rsidRPr="00E50A6D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BBD631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0E14E05C" w14:textId="77777777" w:rsidR="002875DC" w:rsidRPr="00E50A6D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1EFD2A2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787066F1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B2A2071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A2B5050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D64D8" w:rsidRPr="00E50A6D" w14:paraId="64608186" w14:textId="77777777" w:rsidTr="003C79EC">
        <w:trPr>
          <w:jc w:val="center"/>
        </w:trPr>
        <w:tc>
          <w:tcPr>
            <w:tcW w:w="2624" w:type="dxa"/>
          </w:tcPr>
          <w:p w14:paraId="2A3E8FC1" w14:textId="5419811F" w:rsidR="008D64D8" w:rsidRPr="008D64D8" w:rsidRDefault="008D64D8" w:rsidP="008D64D8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0" w:type="dxa"/>
            <w:tcBorders>
              <w:bottom w:val="double" w:sz="4" w:space="0" w:color="auto"/>
            </w:tcBorders>
            <w:vAlign w:val="center"/>
          </w:tcPr>
          <w:p w14:paraId="3D1DA58C" w14:textId="3DBB28DB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97,344,088.00</w:t>
            </w:r>
          </w:p>
        </w:tc>
        <w:tc>
          <w:tcPr>
            <w:tcW w:w="236" w:type="dxa"/>
            <w:vAlign w:val="center"/>
          </w:tcPr>
          <w:p w14:paraId="3564BBCF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85C6C4" w14:textId="3BF1DFDC" w:rsidR="008D64D8" w:rsidRPr="00E50A6D" w:rsidRDefault="008D64D8" w:rsidP="008D64D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105,513,775.57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2753D9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3EC89568" w14:textId="4B79ED59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15,192,130.64</w:t>
            </w:r>
          </w:p>
        </w:tc>
        <w:tc>
          <w:tcPr>
            <w:tcW w:w="236" w:type="dxa"/>
            <w:vAlign w:val="center"/>
          </w:tcPr>
          <w:p w14:paraId="30188E00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center"/>
          </w:tcPr>
          <w:p w14:paraId="390C59F6" w14:textId="708A8D3B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33,790,809.18</w:t>
            </w:r>
          </w:p>
        </w:tc>
        <w:tc>
          <w:tcPr>
            <w:tcW w:w="236" w:type="dxa"/>
            <w:vAlign w:val="center"/>
          </w:tcPr>
          <w:p w14:paraId="29E4028B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2B424F9C" w14:textId="08C37BB2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5,277,455.26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F4E798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3365767B" w14:textId="46BFE2B6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1,020,958.50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7F125E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63F07723" w14:textId="4046302B" w:rsidR="008D64D8" w:rsidRPr="00E50A6D" w:rsidRDefault="008D64D8" w:rsidP="008D64D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1,631,845.00</w:t>
            </w:r>
          </w:p>
        </w:tc>
        <w:tc>
          <w:tcPr>
            <w:tcW w:w="236" w:type="dxa"/>
            <w:vAlign w:val="center"/>
          </w:tcPr>
          <w:p w14:paraId="1B177580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center"/>
          </w:tcPr>
          <w:p w14:paraId="6E0365AC" w14:textId="68D0F863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16,700,683.61</w:t>
            </w:r>
          </w:p>
        </w:tc>
        <w:tc>
          <w:tcPr>
            <w:tcW w:w="236" w:type="dxa"/>
            <w:vAlign w:val="center"/>
          </w:tcPr>
          <w:p w14:paraId="13605DD7" w14:textId="77777777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72FCB960" w14:textId="2FBD2934" w:rsidR="008D64D8" w:rsidRPr="00E50A6D" w:rsidRDefault="008D64D8" w:rsidP="008D64D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276,471,745.76</w:t>
            </w:r>
          </w:p>
        </w:tc>
      </w:tr>
      <w:tr w:rsidR="00EC7398" w:rsidRPr="00E50A6D" w14:paraId="37C5BF10" w14:textId="77777777" w:rsidTr="002430E2">
        <w:trPr>
          <w:jc w:val="center"/>
        </w:trPr>
        <w:tc>
          <w:tcPr>
            <w:tcW w:w="2624" w:type="dxa"/>
          </w:tcPr>
          <w:p w14:paraId="6555D003" w14:textId="07F449C7" w:rsidR="002875DC" w:rsidRPr="008D64D8" w:rsidRDefault="008D64D8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19F73B" w14:textId="427EA860" w:rsidR="002875DC" w:rsidRPr="00E50A6D" w:rsidRDefault="00D277B5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97,344,088.00</w:t>
            </w:r>
          </w:p>
        </w:tc>
        <w:tc>
          <w:tcPr>
            <w:tcW w:w="236" w:type="dxa"/>
            <w:vAlign w:val="center"/>
          </w:tcPr>
          <w:p w14:paraId="072E5ABE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5BE95E" w14:textId="72B1F4AE" w:rsidR="002875DC" w:rsidRPr="00E50A6D" w:rsidRDefault="00D277B5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/>
              </w:rPr>
              <w:t>103,415,755.09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14736C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9CB985" w14:textId="53C8D0A7" w:rsidR="002875DC" w:rsidRPr="00E50A6D" w:rsidRDefault="00D277B5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/>
              </w:rPr>
              <w:t>28,904,401.83</w:t>
            </w:r>
          </w:p>
        </w:tc>
        <w:tc>
          <w:tcPr>
            <w:tcW w:w="236" w:type="dxa"/>
            <w:vAlign w:val="center"/>
          </w:tcPr>
          <w:p w14:paraId="57860180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F471B4" w14:textId="6A7E7E71" w:rsidR="002875DC" w:rsidRPr="00E50A6D" w:rsidRDefault="00D277B5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/>
              </w:rPr>
              <w:t>35,833,485.04</w:t>
            </w:r>
          </w:p>
        </w:tc>
        <w:tc>
          <w:tcPr>
            <w:tcW w:w="236" w:type="dxa"/>
            <w:vAlign w:val="center"/>
          </w:tcPr>
          <w:p w14:paraId="1EBAD6F1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D49925" w14:textId="1EE5413C" w:rsidR="002875DC" w:rsidRPr="00E50A6D" w:rsidRDefault="00D277B5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/>
              </w:rPr>
              <w:t>10,939,310.56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03DFC1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ABDB9C" w14:textId="35FBAF7B" w:rsidR="002875DC" w:rsidRPr="00E50A6D" w:rsidRDefault="00D277B5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/>
              </w:rPr>
              <w:t>1,473,161.45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14D5A6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55234F" w14:textId="4A8CD7A7" w:rsidR="002875DC" w:rsidRPr="00E50A6D" w:rsidRDefault="00D277B5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/>
              </w:rPr>
              <w:t>11,311,587.95</w:t>
            </w:r>
          </w:p>
        </w:tc>
        <w:tc>
          <w:tcPr>
            <w:tcW w:w="236" w:type="dxa"/>
            <w:vAlign w:val="center"/>
          </w:tcPr>
          <w:p w14:paraId="3D387E04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474402" w14:textId="21CF6D6E" w:rsidR="002875DC" w:rsidRPr="00E50A6D" w:rsidRDefault="00D277B5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160,854,095.59</w:t>
            </w:r>
          </w:p>
        </w:tc>
        <w:tc>
          <w:tcPr>
            <w:tcW w:w="236" w:type="dxa"/>
            <w:vAlign w:val="center"/>
          </w:tcPr>
          <w:p w14:paraId="3808D16D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570E20" w14:textId="675DE956" w:rsidR="002875DC" w:rsidRPr="00E50A6D" w:rsidRDefault="00D277B5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7B5">
              <w:rPr>
                <w:rFonts w:ascii="Angsana New" w:hAnsi="Angsana New" w:cs="Angsana New"/>
                <w:sz w:val="26"/>
                <w:szCs w:val="26"/>
                <w:lang w:val="en-US"/>
              </w:rPr>
              <w:t>450,075,885.51</w:t>
            </w:r>
          </w:p>
        </w:tc>
      </w:tr>
      <w:tr w:rsidR="00A35622" w:rsidRPr="00E50A6D" w14:paraId="1CE2E6A9" w14:textId="77777777" w:rsidTr="00B372D2">
        <w:trPr>
          <w:jc w:val="center"/>
        </w:trPr>
        <w:tc>
          <w:tcPr>
            <w:tcW w:w="15354" w:type="dxa"/>
            <w:gridSpan w:val="18"/>
          </w:tcPr>
          <w:p w14:paraId="383F8FB2" w14:textId="2E338096" w:rsidR="00005FF6" w:rsidRPr="00E50A6D" w:rsidRDefault="00114518" w:rsidP="002758B3">
            <w:pPr>
              <w:pStyle w:val="BlockText"/>
              <w:spacing w:before="0"/>
              <w:ind w:left="-108" w:firstLine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005FF6"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93ED4"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8D64D8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 </w:t>
            </w:r>
            <w:r w:rsidR="00F93ED4"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8D64D8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005FF6"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บริษัทฯ มีสินทรัพย์ที่คิดค่าเสื่อมราคาเต็มจำนวนแล้ว แต่ยังคงใช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้งานอยู่ในราคาทุนเป็นจำนวนเงิน</w:t>
            </w:r>
            <w:r w:rsidR="0015336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42.61 </w:t>
            </w:r>
            <w:r w:rsidR="00005FF6"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ล้านบาท และ </w:t>
            </w:r>
            <w:r w:rsidR="008D64D8" w:rsidRPr="008D64D8">
              <w:rPr>
                <w:rFonts w:ascii="Angsana New" w:hAnsi="Angsana New" w:cs="Angsana New"/>
                <w:sz w:val="26"/>
                <w:szCs w:val="26"/>
                <w:lang w:val="en-US"/>
              </w:rPr>
              <w:t>36.06</w:t>
            </w:r>
            <w:r w:rsidR="00005FF6"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ล้านบาท ตามลำดับ</w:t>
            </w:r>
          </w:p>
          <w:p w14:paraId="7978730E" w14:textId="440606B1" w:rsidR="00A35622" w:rsidRPr="00E76A0D" w:rsidRDefault="00114518" w:rsidP="001D72E4">
            <w:pPr>
              <w:pStyle w:val="BlockText"/>
              <w:spacing w:before="0"/>
              <w:ind w:left="-108" w:right="46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005FF6"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1E5C88"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8D64D8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 </w:t>
            </w:r>
            <w:r w:rsidR="00F93ED4"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8D64D8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005FF6"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บริษัทฯ ได้นำ ที่ดิน อาคารสิ่งปลูกสร้าง ไปจดจำนองค้ำประกันเงินกู้จากสถาบันการเงิน ตามหมาย</w:t>
            </w:r>
            <w:r w:rsidR="00005FF6" w:rsidRPr="00032DE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เหตุ </w:t>
            </w:r>
            <w:r w:rsidR="00E76A0D" w:rsidRPr="00032DE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ข้อ</w:t>
            </w:r>
            <w:r w:rsidR="00032DEE" w:rsidRPr="00032DE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032DEE" w:rsidRPr="00032DEE">
              <w:rPr>
                <w:rFonts w:ascii="Angsana New" w:hAnsi="Angsana New" w:cs="Angsana New"/>
                <w:sz w:val="26"/>
                <w:szCs w:val="26"/>
                <w:lang w:val="en-US"/>
              </w:rPr>
              <w:t>14,</w:t>
            </w:r>
            <w:r w:rsidR="00E76A0D" w:rsidRPr="00032DE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E76A0D" w:rsidRPr="00032DEE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E76A0D" w:rsidRPr="00032DE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</w:t>
            </w:r>
            <w:r w:rsidR="00E76A0D" w:rsidRPr="00E933C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หนังสือค้ำประกันสัญญา</w:t>
            </w:r>
            <w:r w:rsidR="00E76A0D" w:rsidRPr="00E933C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ซื้อ</w:t>
            </w:r>
            <w:r w:rsidR="00E76A0D" w:rsidRPr="00E933C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ขาย</w:t>
            </w:r>
            <w:r w:rsidR="00E76A0D" w:rsidRPr="00E933C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ตามหมาย</w:t>
            </w:r>
            <w:r w:rsidR="00E76A0D" w:rsidRPr="00FB08D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เหตุข้อ</w:t>
            </w:r>
            <w:r w:rsidR="00E76A0D" w:rsidRPr="00FB08D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</w:t>
            </w:r>
            <w:r w:rsidR="00E933C8" w:rsidRPr="00FB08D1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E76A0D" w:rsidRPr="00FB08D1">
              <w:rPr>
                <w:rFonts w:ascii="Angsana New" w:hAnsi="Angsana New" w:cs="Angsana New"/>
                <w:sz w:val="26"/>
                <w:szCs w:val="26"/>
                <w:lang w:val="en-US"/>
              </w:rPr>
              <w:t>.2</w:t>
            </w:r>
          </w:p>
        </w:tc>
      </w:tr>
    </w:tbl>
    <w:p w14:paraId="47B79D90" w14:textId="77777777" w:rsidR="0051626C" w:rsidRPr="00E50A6D" w:rsidRDefault="0051626C" w:rsidP="00D44F84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  <w:cs/>
        </w:rPr>
        <w:sectPr w:rsidR="0051626C" w:rsidRPr="00E50A6D" w:rsidSect="00DE0396">
          <w:footerReference w:type="default" r:id="rId15"/>
          <w:pgSz w:w="16840" w:h="11907" w:orient="landscape" w:code="9"/>
          <w:pgMar w:top="1152" w:right="691" w:bottom="1152" w:left="1134" w:header="720" w:footer="720" w:gutter="0"/>
          <w:paperSrc w:first="15" w:other="15"/>
          <w:pgNumType w:fmt="numberInDash"/>
          <w:cols w:space="737"/>
          <w:docGrid w:linePitch="299"/>
        </w:sectPr>
      </w:pPr>
    </w:p>
    <w:p w14:paraId="6A2471AE" w14:textId="77777777" w:rsidR="00B82116" w:rsidRPr="00E50A6D" w:rsidRDefault="00B82116">
      <w:pPr>
        <w:numPr>
          <w:ilvl w:val="0"/>
          <w:numId w:val="31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132A0E49" w14:textId="429FAEDB" w:rsidR="00B82116" w:rsidRPr="004A4CC5" w:rsidRDefault="00B82116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</w:t>
      </w:r>
      <w:r w:rsidRPr="00E50A6D">
        <w:rPr>
          <w:rFonts w:ascii="Angsana New" w:hAnsi="Angsana New" w:hint="cs"/>
          <w:sz w:val="30"/>
          <w:szCs w:val="30"/>
          <w:cs/>
        </w:rPr>
        <w:t>สิทธิการใช้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 w:rsidR="00543E6F" w:rsidRPr="00E50A6D">
        <w:rPr>
          <w:rFonts w:ascii="Angsana New" w:hAnsi="Angsana New"/>
          <w:sz w:val="30"/>
          <w:szCs w:val="30"/>
          <w:cs/>
        </w:rPr>
        <w:t xml:space="preserve">สำหรับปี สิ้นสุดวันที่ </w:t>
      </w:r>
      <w:r w:rsidR="00543E6F" w:rsidRPr="00E50A6D">
        <w:rPr>
          <w:rFonts w:ascii="Angsana New" w:hAnsi="Angsana New"/>
          <w:sz w:val="30"/>
          <w:szCs w:val="30"/>
          <w:lang w:val="en-US"/>
        </w:rPr>
        <w:t>31</w:t>
      </w:r>
      <w:r w:rsidR="00543E6F" w:rsidRPr="00E50A6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E6F" w:rsidRPr="00E50A6D">
        <w:rPr>
          <w:rFonts w:ascii="Angsana New" w:hAnsi="Angsana New"/>
          <w:sz w:val="30"/>
          <w:szCs w:val="30"/>
        </w:rPr>
        <w:t>256</w:t>
      </w:r>
      <w:r w:rsidR="004A4CC5">
        <w:rPr>
          <w:rFonts w:ascii="Angsana New" w:hAnsi="Angsana New"/>
          <w:sz w:val="30"/>
          <w:szCs w:val="30"/>
        </w:rPr>
        <w:t>5</w:t>
      </w:r>
      <w:r w:rsidR="00543E6F" w:rsidRPr="00E50A6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375" w:type="dxa"/>
        <w:jc w:val="center"/>
        <w:tblLayout w:type="fixed"/>
        <w:tblLook w:val="0000" w:firstRow="0" w:lastRow="0" w:firstColumn="0" w:lastColumn="0" w:noHBand="0" w:noVBand="0"/>
      </w:tblPr>
      <w:tblGrid>
        <w:gridCol w:w="3780"/>
        <w:gridCol w:w="1725"/>
        <w:gridCol w:w="239"/>
        <w:gridCol w:w="1712"/>
        <w:gridCol w:w="57"/>
        <w:gridCol w:w="179"/>
        <w:gridCol w:w="57"/>
        <w:gridCol w:w="1626"/>
      </w:tblGrid>
      <w:tr w:rsidR="00F46BCD" w:rsidRPr="00E50A6D" w14:paraId="2D2CB51E" w14:textId="77777777" w:rsidTr="002108C6">
        <w:trPr>
          <w:trHeight w:val="66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2B37A" w14:textId="77777777" w:rsidR="00F46BCD" w:rsidRPr="00E50A6D" w:rsidRDefault="00F46BCD" w:rsidP="005E00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5C288E" w14:textId="77777777" w:rsidR="00F46BCD" w:rsidRPr="00E50A6D" w:rsidRDefault="00F46BCD" w:rsidP="005E00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8CDC9A" w14:textId="77777777" w:rsidR="00F46BCD" w:rsidRPr="00E50A6D" w:rsidRDefault="00F46BCD" w:rsidP="005E00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F7D417" w14:textId="77777777" w:rsidR="00F46BCD" w:rsidRPr="00E50A6D" w:rsidRDefault="00F46BCD" w:rsidP="005E00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904F86" w14:textId="77777777" w:rsidR="00F46BCD" w:rsidRPr="00E50A6D" w:rsidRDefault="00F46BCD" w:rsidP="005E00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tcBorders>
              <w:left w:val="nil"/>
              <w:right w:val="nil"/>
            </w:tcBorders>
            <w:shd w:val="clear" w:color="auto" w:fill="auto"/>
          </w:tcPr>
          <w:p w14:paraId="17478101" w14:textId="77777777" w:rsidR="00F46BCD" w:rsidRPr="00E50A6D" w:rsidRDefault="00F46BCD" w:rsidP="005E00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F46BCD" w:rsidRPr="00E50A6D" w14:paraId="223E9123" w14:textId="77777777" w:rsidTr="002108C6">
        <w:trPr>
          <w:trHeight w:val="395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D0AC1" w14:textId="77777777" w:rsidR="00F46BCD" w:rsidRPr="00E50A6D" w:rsidRDefault="00F46BCD" w:rsidP="005E00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25333" w14:textId="77777777" w:rsidR="00F46BCD" w:rsidRPr="00E50A6D" w:rsidRDefault="00F46BCD" w:rsidP="00834D66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65BBA" w:rsidRPr="00E50A6D" w14:paraId="10935EF5" w14:textId="77777777" w:rsidTr="005B610E">
        <w:tblPrEx>
          <w:tblLook w:val="04A0" w:firstRow="1" w:lastRow="0" w:firstColumn="1" w:lastColumn="0" w:noHBand="0" w:noVBand="1"/>
        </w:tblPrEx>
        <w:trPr>
          <w:trHeight w:val="575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5552BBBD" w14:textId="77777777" w:rsidR="00365BBA" w:rsidRPr="00E50A6D" w:rsidRDefault="00365BBA" w:rsidP="005E00E6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F91B33" w14:textId="77777777" w:rsidR="00365BBA" w:rsidRPr="00E50A6D" w:rsidRDefault="00365BBA" w:rsidP="0019721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54FB1" w14:textId="77777777" w:rsidR="00365BBA" w:rsidRPr="00E50A6D" w:rsidRDefault="00365BBA" w:rsidP="0019721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EFCCF" w14:textId="77777777" w:rsidR="00365BBA" w:rsidRPr="00E50A6D" w:rsidRDefault="00365BBA" w:rsidP="00AB4CC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D58449" w14:textId="77777777" w:rsidR="00365BBA" w:rsidRPr="00E50A6D" w:rsidRDefault="00365BBA" w:rsidP="0019721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0E4B8" w14:textId="77777777" w:rsidR="00365BBA" w:rsidRPr="00E50A6D" w:rsidRDefault="00365BBA" w:rsidP="0019721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65BBA" w:rsidRPr="00E50A6D" w14:paraId="6DE810DF" w14:textId="77777777" w:rsidTr="005B610E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AE9714" w14:textId="77777777" w:rsidR="00365BBA" w:rsidRPr="00E50A6D" w:rsidRDefault="00365BBA" w:rsidP="005E00E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44E684FA" w14:textId="77777777" w:rsidR="00365BBA" w:rsidRPr="00E50A6D" w:rsidRDefault="00365BBA" w:rsidP="005E0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5A8832D4" w14:textId="77777777" w:rsidR="00365BBA" w:rsidRPr="00E50A6D" w:rsidRDefault="00365BBA" w:rsidP="005E0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shd w:val="clear" w:color="auto" w:fill="auto"/>
          </w:tcPr>
          <w:p w14:paraId="3612C350" w14:textId="77777777" w:rsidR="00365BBA" w:rsidRPr="00E50A6D" w:rsidRDefault="00365BBA" w:rsidP="005E0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DB94CE" w14:textId="77777777" w:rsidR="00365BBA" w:rsidRPr="00E50A6D" w:rsidRDefault="00365BBA" w:rsidP="005E0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E853E9" w14:textId="77777777" w:rsidR="00365BBA" w:rsidRPr="00E50A6D" w:rsidRDefault="00365BBA" w:rsidP="005E0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CC5" w:rsidRPr="00E50A6D" w14:paraId="1E606DCB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DC2555" w14:textId="463E5F7C" w:rsidR="004A4CC5" w:rsidRPr="00E50A6D" w:rsidRDefault="004A4CC5" w:rsidP="004A4CC5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A91247D" w14:textId="776B2248" w:rsidR="004A4CC5" w:rsidRPr="00E50A6D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CFA">
              <w:rPr>
                <w:rFonts w:ascii="Angsana New" w:hAnsi="Angsana New"/>
                <w:sz w:val="30"/>
                <w:szCs w:val="30"/>
              </w:rPr>
              <w:t>20,742,315.73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31BDEE" w14:textId="77777777" w:rsidR="004A4CC5" w:rsidRPr="00E50A6D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58502A3A" w14:textId="34882872" w:rsidR="004A4CC5" w:rsidRPr="00B372D2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CFA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217C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7CFA">
              <w:rPr>
                <w:rFonts w:ascii="Angsana New" w:hAnsi="Angsana New"/>
                <w:sz w:val="30"/>
                <w:szCs w:val="30"/>
                <w:cs/>
                <w:lang w:val="en-US"/>
              </w:rPr>
              <w:t>537</w:t>
            </w:r>
            <w:r w:rsidRPr="00217C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7CFA">
              <w:rPr>
                <w:rFonts w:ascii="Angsana New" w:hAnsi="Angsana New"/>
                <w:sz w:val="30"/>
                <w:szCs w:val="30"/>
                <w:cs/>
                <w:lang w:val="en-US"/>
              </w:rPr>
              <w:t>521.50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670D9F3" w14:textId="77777777" w:rsidR="004A4CC5" w:rsidRPr="00E50A6D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026601D1" w14:textId="007B85D6" w:rsidR="004A4CC5" w:rsidRPr="00E50A6D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194F">
              <w:rPr>
                <w:rFonts w:ascii="Angsana New" w:hAnsi="Angsana New"/>
                <w:sz w:val="30"/>
                <w:szCs w:val="30"/>
                <w:cs/>
                <w:lang w:val="en-US"/>
              </w:rPr>
              <w:t>23</w:t>
            </w:r>
            <w:r w:rsidRPr="00061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194F">
              <w:rPr>
                <w:rFonts w:ascii="Angsana New" w:hAnsi="Angsana New"/>
                <w:sz w:val="30"/>
                <w:szCs w:val="30"/>
                <w:cs/>
                <w:lang w:val="en-US"/>
              </w:rPr>
              <w:t>279</w:t>
            </w:r>
            <w:r w:rsidRPr="00061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194F">
              <w:rPr>
                <w:rFonts w:ascii="Angsana New" w:hAnsi="Angsana New"/>
                <w:sz w:val="30"/>
                <w:szCs w:val="30"/>
                <w:cs/>
                <w:lang w:val="en-US"/>
              </w:rPr>
              <w:t>837.23</w:t>
            </w:r>
          </w:p>
        </w:tc>
      </w:tr>
      <w:tr w:rsidR="00BF595A" w:rsidRPr="00E50A6D" w14:paraId="2CA6F172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460C76F" w14:textId="77777777" w:rsidR="00BF595A" w:rsidRPr="00E50A6D" w:rsidRDefault="00BF595A" w:rsidP="00BF595A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854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FCFD121" w14:textId="5444D922" w:rsidR="00BF595A" w:rsidRPr="00E50A6D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96B6BB" w14:textId="77777777" w:rsidR="00BF595A" w:rsidRPr="00E50A6D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0AECF250" w14:textId="37067A0D" w:rsidR="00BF595A" w:rsidRPr="00E50A6D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488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2D1488">
              <w:rPr>
                <w:rFonts w:ascii="Angsana New" w:hAnsi="Angsana New"/>
                <w:sz w:val="30"/>
                <w:szCs w:val="30"/>
              </w:rPr>
              <w:t>,</w:t>
            </w:r>
            <w:r w:rsidRPr="002D1488">
              <w:rPr>
                <w:rFonts w:ascii="Angsana New" w:hAnsi="Angsana New"/>
                <w:sz w:val="30"/>
                <w:szCs w:val="30"/>
                <w:cs/>
              </w:rPr>
              <w:t>204</w:t>
            </w:r>
            <w:r w:rsidRPr="002D1488">
              <w:rPr>
                <w:rFonts w:ascii="Angsana New" w:hAnsi="Angsana New"/>
                <w:sz w:val="30"/>
                <w:szCs w:val="30"/>
              </w:rPr>
              <w:t>,</w:t>
            </w:r>
            <w:r w:rsidRPr="002D1488">
              <w:rPr>
                <w:rFonts w:ascii="Angsana New" w:hAnsi="Angsana New"/>
                <w:sz w:val="30"/>
                <w:szCs w:val="30"/>
                <w:cs/>
              </w:rPr>
              <w:t>672.90)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189A64" w14:textId="77777777" w:rsidR="00BF595A" w:rsidRPr="00E50A6D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2DE7B211" w14:textId="2E6DEF1A" w:rsidR="00BF595A" w:rsidRPr="00E50A6D" w:rsidRDefault="000D1B30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B30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0D1B30">
              <w:rPr>
                <w:rFonts w:ascii="Angsana New" w:hAnsi="Angsana New"/>
                <w:sz w:val="30"/>
                <w:szCs w:val="30"/>
              </w:rPr>
              <w:t>,</w:t>
            </w:r>
            <w:r w:rsidRPr="000D1B30">
              <w:rPr>
                <w:rFonts w:ascii="Angsana New" w:hAnsi="Angsana New"/>
                <w:sz w:val="30"/>
                <w:szCs w:val="30"/>
                <w:cs/>
              </w:rPr>
              <w:t>204</w:t>
            </w:r>
            <w:r w:rsidRPr="000D1B30">
              <w:rPr>
                <w:rFonts w:ascii="Angsana New" w:hAnsi="Angsana New"/>
                <w:sz w:val="30"/>
                <w:szCs w:val="30"/>
              </w:rPr>
              <w:t>,</w:t>
            </w:r>
            <w:r w:rsidRPr="000D1B30">
              <w:rPr>
                <w:rFonts w:ascii="Angsana New" w:hAnsi="Angsana New"/>
                <w:sz w:val="30"/>
                <w:szCs w:val="30"/>
                <w:cs/>
              </w:rPr>
              <w:t>672.90)</w:t>
            </w:r>
          </w:p>
        </w:tc>
      </w:tr>
      <w:tr w:rsidR="00BF595A" w:rsidRPr="00E50A6D" w14:paraId="65C9CC1E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C50994" w14:textId="2081B217" w:rsidR="00BF595A" w:rsidRPr="002A5498" w:rsidRDefault="00BF595A" w:rsidP="00BF595A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854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70D3F31" w14:textId="704AD7E6" w:rsidR="00BF595A" w:rsidRPr="00E50A6D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3E1F22" w14:textId="77777777" w:rsidR="00BF595A" w:rsidRPr="00E50A6D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743D1724" w14:textId="0E8505EA" w:rsidR="00BF595A" w:rsidRPr="00E50A6D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488">
              <w:rPr>
                <w:rFonts w:ascii="Angsana New" w:hAnsi="Angsana New"/>
                <w:sz w:val="30"/>
                <w:szCs w:val="30"/>
                <w:cs/>
              </w:rPr>
              <w:t>450</w:t>
            </w:r>
            <w:r w:rsidRPr="002D1488">
              <w:rPr>
                <w:rFonts w:ascii="Angsana New" w:hAnsi="Angsana New"/>
                <w:sz w:val="30"/>
                <w:szCs w:val="30"/>
              </w:rPr>
              <w:t>,</w:t>
            </w:r>
            <w:r w:rsidRPr="002D1488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ADBE55" w14:textId="77777777" w:rsidR="00BF595A" w:rsidRPr="00E50A6D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326B9F44" w14:textId="7A28CF64" w:rsidR="00BF595A" w:rsidRPr="00E50A6D" w:rsidRDefault="000D1B30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B30">
              <w:rPr>
                <w:rFonts w:ascii="Angsana New" w:hAnsi="Angsana New"/>
                <w:sz w:val="30"/>
                <w:szCs w:val="30"/>
                <w:cs/>
              </w:rPr>
              <w:t>450</w:t>
            </w:r>
            <w:r w:rsidRPr="000D1B30">
              <w:rPr>
                <w:rFonts w:ascii="Angsana New" w:hAnsi="Angsana New"/>
                <w:sz w:val="30"/>
                <w:szCs w:val="30"/>
              </w:rPr>
              <w:t>,</w:t>
            </w:r>
            <w:r w:rsidRPr="000D1B30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BF595A" w:rsidRPr="00E50A6D" w14:paraId="550B1D8A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B896FE4" w14:textId="36879D6E" w:rsidR="00BF595A" w:rsidRPr="00E50A6D" w:rsidRDefault="00BF595A" w:rsidP="00BF595A">
            <w:pPr>
              <w:ind w:left="5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650A1" w14:textId="024977A3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CFA">
              <w:rPr>
                <w:rFonts w:ascii="Angsana New" w:hAnsi="Angsana New"/>
                <w:sz w:val="30"/>
                <w:szCs w:val="30"/>
              </w:rPr>
              <w:t>20,742,315.73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9FD8F3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2BF6B" w14:textId="20409689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782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848.60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862DE1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B11EB" w14:textId="2B962C03" w:rsidR="00BF595A" w:rsidRPr="004F5428" w:rsidRDefault="000D1B30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1B30">
              <w:rPr>
                <w:rFonts w:ascii="Angsana New" w:hAnsi="Angsana New"/>
                <w:sz w:val="30"/>
                <w:szCs w:val="30"/>
                <w:cs/>
                <w:lang w:val="en-US"/>
              </w:rPr>
              <w:t>22</w:t>
            </w:r>
            <w:r w:rsidRPr="000D1B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1B30">
              <w:rPr>
                <w:rFonts w:ascii="Angsana New" w:hAnsi="Angsana New"/>
                <w:sz w:val="30"/>
                <w:szCs w:val="30"/>
                <w:cs/>
                <w:lang w:val="en-US"/>
              </w:rPr>
              <w:t>525</w:t>
            </w:r>
            <w:r w:rsidRPr="000D1B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1B30">
              <w:rPr>
                <w:rFonts w:ascii="Angsana New" w:hAnsi="Angsana New"/>
                <w:sz w:val="30"/>
                <w:szCs w:val="30"/>
                <w:cs/>
                <w:lang w:val="en-US"/>
              </w:rPr>
              <w:t>164.33</w:t>
            </w:r>
          </w:p>
        </w:tc>
      </w:tr>
      <w:tr w:rsidR="00BF595A" w:rsidRPr="00E50A6D" w14:paraId="24A2D941" w14:textId="77777777" w:rsidTr="005B610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67927AD" w14:textId="77777777" w:rsidR="00BF595A" w:rsidRPr="00E50A6D" w:rsidRDefault="00BF595A" w:rsidP="00BF595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3EAF2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8890A3F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B05E7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FE41DE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1980C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F595A" w:rsidRPr="00E50A6D" w14:paraId="769A108E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67564BD" w14:textId="6147D67B" w:rsidR="00BF595A" w:rsidRPr="00E50A6D" w:rsidRDefault="00BF595A" w:rsidP="00BF595A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0A65D22" w14:textId="4C2124A6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673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992.75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4FBD36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031AB4FC" w14:textId="524441B4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741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729.78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29DDE78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6D6C80E7" w14:textId="75259152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59F2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1A59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59F2">
              <w:rPr>
                <w:rFonts w:ascii="Angsana New" w:hAnsi="Angsana New"/>
                <w:sz w:val="30"/>
                <w:szCs w:val="30"/>
                <w:cs/>
                <w:lang w:val="en-US"/>
              </w:rPr>
              <w:t>415</w:t>
            </w:r>
            <w:r w:rsidRPr="001A59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59F2">
              <w:rPr>
                <w:rFonts w:ascii="Angsana New" w:hAnsi="Angsana New"/>
                <w:sz w:val="30"/>
                <w:szCs w:val="30"/>
                <w:cs/>
                <w:lang w:val="en-US"/>
              </w:rPr>
              <w:t>722.53</w:t>
            </w:r>
          </w:p>
        </w:tc>
      </w:tr>
      <w:tr w:rsidR="00BF595A" w:rsidRPr="00E50A6D" w14:paraId="56DAB715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7A147F" w14:textId="77777777" w:rsidR="00BF595A" w:rsidRPr="00E50A6D" w:rsidRDefault="00BF595A" w:rsidP="00BF595A">
            <w:pPr>
              <w:spacing w:before="60" w:line="320" w:lineRule="exact"/>
              <w:ind w:left="786" w:hanging="2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5970F7D2" w14:textId="2E87C0E2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E00928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76CC2383" w14:textId="1F9969DD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204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671.90)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7B4C95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6535AA7F" w14:textId="0B5CB01C" w:rsidR="00BF595A" w:rsidRPr="004F5428" w:rsidRDefault="000D1B30" w:rsidP="00BF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B30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0D1B30">
              <w:rPr>
                <w:rFonts w:ascii="Angsana New" w:hAnsi="Angsana New"/>
                <w:sz w:val="30"/>
                <w:szCs w:val="30"/>
              </w:rPr>
              <w:t>,</w:t>
            </w:r>
            <w:r w:rsidRPr="000D1B30">
              <w:rPr>
                <w:rFonts w:ascii="Angsana New" w:hAnsi="Angsana New"/>
                <w:sz w:val="30"/>
                <w:szCs w:val="30"/>
                <w:cs/>
              </w:rPr>
              <w:t>204</w:t>
            </w:r>
            <w:r w:rsidRPr="000D1B30">
              <w:rPr>
                <w:rFonts w:ascii="Angsana New" w:hAnsi="Angsana New"/>
                <w:sz w:val="30"/>
                <w:szCs w:val="30"/>
              </w:rPr>
              <w:t>,</w:t>
            </w:r>
            <w:r w:rsidRPr="000D1B30">
              <w:rPr>
                <w:rFonts w:ascii="Angsana New" w:hAnsi="Angsana New"/>
                <w:sz w:val="30"/>
                <w:szCs w:val="30"/>
                <w:cs/>
              </w:rPr>
              <w:t>671.90)</w:t>
            </w:r>
          </w:p>
        </w:tc>
      </w:tr>
      <w:tr w:rsidR="00BF595A" w:rsidRPr="00E50A6D" w14:paraId="3FD0426B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FAE7E84" w14:textId="77777777" w:rsidR="00BF595A" w:rsidRPr="00E50A6D" w:rsidRDefault="00BF595A" w:rsidP="00BF595A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4385849" w14:textId="28FF6A01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199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368.96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9FA331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07444AE6" w14:textId="5B7F0419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</w:rPr>
              <w:t>428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530.85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FA0097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4EF59E8C" w14:textId="16E78FCC" w:rsidR="00BF595A" w:rsidRPr="004F5428" w:rsidRDefault="000D1B30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1B3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0D1B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1B30">
              <w:rPr>
                <w:rFonts w:ascii="Angsana New" w:hAnsi="Angsana New"/>
                <w:sz w:val="30"/>
                <w:szCs w:val="30"/>
                <w:cs/>
                <w:lang w:val="en-US"/>
              </w:rPr>
              <w:t>627</w:t>
            </w:r>
            <w:r w:rsidRPr="000D1B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1B30">
              <w:rPr>
                <w:rFonts w:ascii="Angsana New" w:hAnsi="Angsana New"/>
                <w:sz w:val="30"/>
                <w:szCs w:val="30"/>
                <w:cs/>
                <w:lang w:val="en-US"/>
              </w:rPr>
              <w:t>899.81</w:t>
            </w:r>
          </w:p>
        </w:tc>
      </w:tr>
      <w:tr w:rsidR="00BF595A" w:rsidRPr="00E50A6D" w14:paraId="0FF0CE2C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390C961" w14:textId="3005E3AB" w:rsidR="00BF595A" w:rsidRPr="00E50A6D" w:rsidRDefault="00BF595A" w:rsidP="00BF595A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A6527" w14:textId="69928246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873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361.71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577DFB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8E6D8" w14:textId="32CD117E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965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588.73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60CAC15" w14:textId="77777777" w:rsidR="00BF595A" w:rsidRPr="004F5428" w:rsidRDefault="00BF595A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283A3" w14:textId="56279AF0" w:rsidR="00BF595A" w:rsidRPr="004F5428" w:rsidRDefault="00B40993" w:rsidP="00BF595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0993"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 w:rsidRPr="00B409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40993">
              <w:rPr>
                <w:rFonts w:ascii="Angsana New" w:hAnsi="Angsana New"/>
                <w:sz w:val="30"/>
                <w:szCs w:val="30"/>
                <w:cs/>
                <w:lang w:val="en-US"/>
              </w:rPr>
              <w:t>838</w:t>
            </w:r>
            <w:r w:rsidRPr="00B409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40993">
              <w:rPr>
                <w:rFonts w:ascii="Angsana New" w:hAnsi="Angsana New"/>
                <w:sz w:val="30"/>
                <w:szCs w:val="30"/>
                <w:cs/>
                <w:lang w:val="en-US"/>
              </w:rPr>
              <w:t>950.44</w:t>
            </w:r>
          </w:p>
        </w:tc>
      </w:tr>
      <w:tr w:rsidR="00BF595A" w:rsidRPr="00E50A6D" w14:paraId="193D82DC" w14:textId="77777777" w:rsidTr="00C3240A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4222C2D" w14:textId="77777777" w:rsidR="00BF595A" w:rsidRPr="00E50A6D" w:rsidRDefault="00BF595A" w:rsidP="00BF59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58B0B" w14:textId="77777777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5B416E3" w14:textId="77777777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EDFE7" w14:textId="77777777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4067CE" w14:textId="77777777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AF6DF" w14:textId="77777777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BF595A" w:rsidRPr="00E50A6D" w14:paraId="06AD1B39" w14:textId="77777777" w:rsidTr="00C3240A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67D1EE16" w14:textId="19187660" w:rsidR="00BF595A" w:rsidRPr="00E50A6D" w:rsidRDefault="00BF595A" w:rsidP="00BF595A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50A6D">
              <w:rPr>
                <w:rFonts w:ascii="Angsana New" w:hAnsi="Angsana New"/>
                <w:sz w:val="30"/>
                <w:szCs w:val="30"/>
              </w:rPr>
              <w:t>25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7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A7BCB9" w14:textId="7B0F9597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159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14,068,322.98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FFF346" w14:textId="77777777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24BE30" w14:textId="22392981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159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795,791.72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A117B8" w14:textId="77777777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17D758" w14:textId="407FD4EF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B29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14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864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114.70</w:t>
            </w:r>
          </w:p>
        </w:tc>
      </w:tr>
      <w:tr w:rsidR="00BF595A" w:rsidRPr="00E50A6D" w14:paraId="5B299D3A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</w:tcBorders>
            <w:shd w:val="clear" w:color="auto" w:fill="auto"/>
            <w:noWrap/>
          </w:tcPr>
          <w:p w14:paraId="39F9FB6D" w14:textId="4B16FDDC" w:rsidR="00BF595A" w:rsidRPr="00E50A6D" w:rsidRDefault="00BF595A" w:rsidP="00BF595A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50A6D">
              <w:rPr>
                <w:rFonts w:ascii="Angsana New" w:hAnsi="Angsana New"/>
                <w:sz w:val="30"/>
                <w:szCs w:val="30"/>
              </w:rPr>
              <w:t>25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7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2F5465" w14:textId="1FEAB6D2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868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954.02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C591B1" w14:textId="77777777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2F576" w14:textId="05F9F895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817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259.87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33F989F" w14:textId="77777777" w:rsidR="00BF595A" w:rsidRPr="00E50A6D" w:rsidRDefault="00BF595A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EBCB2" w14:textId="05EB69E2" w:rsidR="00BF595A" w:rsidRPr="00E50A6D" w:rsidRDefault="00B40993" w:rsidP="00BF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409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11</w:t>
            </w:r>
            <w:r w:rsidRPr="00B409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409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686</w:t>
            </w:r>
            <w:r w:rsidRPr="00B409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409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213.89</w:t>
            </w:r>
          </w:p>
        </w:tc>
      </w:tr>
    </w:tbl>
    <w:p w14:paraId="6681AC7C" w14:textId="77777777" w:rsidR="00B82116" w:rsidRPr="00E50A6D" w:rsidRDefault="00B82116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7C2F8E6" w14:textId="77777777" w:rsidR="00543E6F" w:rsidRPr="00E50A6D" w:rsidRDefault="00543E6F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DD35FF4" w14:textId="77777777" w:rsidR="00722809" w:rsidRPr="00E50A6D" w:rsidRDefault="00722809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114E9A9" w14:textId="77777777" w:rsidR="00F46BCD" w:rsidRPr="00E50A6D" w:rsidRDefault="00F46BCD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A54BFF4" w14:textId="77777777" w:rsidR="00F46BCD" w:rsidRPr="00E50A6D" w:rsidRDefault="00F46BCD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054B906" w14:textId="77777777" w:rsidR="00F46BCD" w:rsidRPr="00E50A6D" w:rsidRDefault="00F46BCD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D4AFCAA" w14:textId="77777777" w:rsidR="00F46BCD" w:rsidRPr="00E50A6D" w:rsidRDefault="00F46BCD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0CBC54C" w14:textId="77777777" w:rsidR="00EA018C" w:rsidRPr="00E50A6D" w:rsidRDefault="00EA018C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45CCFA6" w14:textId="77777777" w:rsidR="00EA018C" w:rsidRPr="00E50A6D" w:rsidRDefault="00EA018C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796E161" w14:textId="77777777" w:rsidR="00EA018C" w:rsidRPr="00E50A6D" w:rsidRDefault="00EA018C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2512A6C" w14:textId="77777777" w:rsidR="00EA018C" w:rsidRPr="00E50A6D" w:rsidRDefault="00EA018C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ED51F16" w14:textId="77777777" w:rsidR="00EA018C" w:rsidRDefault="00EA018C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116957D" w14:textId="77777777" w:rsidR="008448C9" w:rsidRDefault="008448C9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B1E1C3F" w14:textId="77777777" w:rsidR="00B372D2" w:rsidRDefault="00B372D2" w:rsidP="006E6765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7E72DC4" w14:textId="77777777" w:rsidR="0016026F" w:rsidRPr="00E50A6D" w:rsidRDefault="0016026F">
      <w:pPr>
        <w:numPr>
          <w:ilvl w:val="0"/>
          <w:numId w:val="40"/>
        </w:numPr>
        <w:spacing w:before="240" w:line="240" w:lineRule="atLeast"/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 (ต่อ)</w:t>
      </w:r>
    </w:p>
    <w:tbl>
      <w:tblPr>
        <w:tblW w:w="10167" w:type="dxa"/>
        <w:jc w:val="center"/>
        <w:tblLayout w:type="fixed"/>
        <w:tblLook w:val="0000" w:firstRow="0" w:lastRow="0" w:firstColumn="0" w:lastColumn="0" w:noHBand="0" w:noVBand="0"/>
      </w:tblPr>
      <w:tblGrid>
        <w:gridCol w:w="3315"/>
        <w:gridCol w:w="1484"/>
        <w:gridCol w:w="239"/>
        <w:gridCol w:w="1568"/>
        <w:gridCol w:w="243"/>
        <w:gridCol w:w="1513"/>
        <w:gridCol w:w="270"/>
        <w:gridCol w:w="1535"/>
      </w:tblGrid>
      <w:tr w:rsidR="00834D66" w:rsidRPr="00E50A6D" w14:paraId="607E7DD3" w14:textId="77777777" w:rsidTr="00AB088C">
        <w:trPr>
          <w:trHeight w:val="66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378B8" w14:textId="77777777" w:rsidR="00834D66" w:rsidRPr="00E50A6D" w:rsidRDefault="00834D66" w:rsidP="00FF0E9F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CAED61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018777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auto"/>
          </w:tcPr>
          <w:p w14:paraId="4EB6C948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55549BF5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  <w:shd w:val="clear" w:color="auto" w:fill="auto"/>
          </w:tcPr>
          <w:p w14:paraId="29EFE6D0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76871C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A3D4D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834D66" w:rsidRPr="00E50A6D" w14:paraId="5279D32F" w14:textId="77777777" w:rsidTr="00AB088C">
        <w:trPr>
          <w:trHeight w:val="395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DF319" w14:textId="77777777" w:rsidR="00834D66" w:rsidRPr="00E50A6D" w:rsidRDefault="00834D66" w:rsidP="00FF0E9F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3F20D" w14:textId="77777777" w:rsidR="00834D66" w:rsidRPr="00E50A6D" w:rsidRDefault="00834D66" w:rsidP="00FF0E9F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</w:t>
            </w:r>
            <w:r w:rsidR="009A45BD" w:rsidRPr="00E50A6D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834D66" w:rsidRPr="00E50A6D" w14:paraId="29C64C9A" w14:textId="77777777" w:rsidTr="005B610E">
        <w:tblPrEx>
          <w:tblLook w:val="04A0" w:firstRow="1" w:lastRow="0" w:firstColumn="1" w:lastColumn="0" w:noHBand="0" w:noVBand="1"/>
        </w:tblPrEx>
        <w:trPr>
          <w:trHeight w:val="575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6A792A9" w14:textId="77777777" w:rsidR="00834D66" w:rsidRPr="00E50A6D" w:rsidRDefault="00834D66" w:rsidP="00FF0E9F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2160B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463C3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3F96B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465F2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7DA4B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E3FE0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A51291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34D66" w:rsidRPr="00E50A6D" w14:paraId="41724D3D" w14:textId="77777777" w:rsidTr="005B610E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75672B" w14:textId="77777777" w:rsidR="00834D66" w:rsidRPr="00E50A6D" w:rsidRDefault="00834D66" w:rsidP="00FF0E9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</w:tcPr>
          <w:p w14:paraId="2E03B171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5EBB0734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481036D9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3114FE52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0D6D6151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83B0584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4B4F6F6C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CC5" w:rsidRPr="00E50A6D" w14:paraId="1C7DF1A3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09F02E" w14:textId="669B882E" w:rsidR="004A4CC5" w:rsidRPr="00E50A6D" w:rsidRDefault="004A4CC5" w:rsidP="004A4CC5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D4FF870" w14:textId="7A884A4A" w:rsidR="004A4CC5" w:rsidRPr="00B372D2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CFA">
              <w:rPr>
                <w:rFonts w:ascii="Angsana New" w:hAnsi="Angsana New"/>
                <w:sz w:val="30"/>
                <w:szCs w:val="30"/>
              </w:rPr>
              <w:t>20,742,315.73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FAD7D3" w14:textId="77777777" w:rsidR="004A4CC5" w:rsidRPr="00B372D2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45368C4C" w14:textId="11B03DCB" w:rsidR="004A4CC5" w:rsidRPr="00B372D2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7CFA">
              <w:rPr>
                <w:rFonts w:ascii="Angsana New" w:hAnsi="Angsana New"/>
                <w:sz w:val="30"/>
                <w:szCs w:val="30"/>
                <w:lang w:val="en-US"/>
              </w:rPr>
              <w:t>12,530,995.54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8B126DC" w14:textId="77777777" w:rsidR="004A4CC5" w:rsidRPr="00B372D2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F2CAB4D" w14:textId="626C73C4" w:rsidR="004A4CC5" w:rsidRPr="00B372D2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CFA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217C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7CFA">
              <w:rPr>
                <w:rFonts w:ascii="Angsana New" w:hAnsi="Angsana New"/>
                <w:sz w:val="30"/>
                <w:szCs w:val="30"/>
                <w:cs/>
                <w:lang w:val="en-US"/>
              </w:rPr>
              <w:t>537</w:t>
            </w:r>
            <w:r w:rsidRPr="00217C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7CFA">
              <w:rPr>
                <w:rFonts w:ascii="Angsana New" w:hAnsi="Angsana New"/>
                <w:sz w:val="30"/>
                <w:szCs w:val="30"/>
                <w:cs/>
                <w:lang w:val="en-US"/>
              </w:rPr>
              <w:t>521.50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47999" w14:textId="77777777" w:rsidR="004A4CC5" w:rsidRPr="00B372D2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9A9A725" w14:textId="6757E495" w:rsidR="004A4CC5" w:rsidRPr="00B372D2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428">
              <w:rPr>
                <w:rFonts w:ascii="Angsana New" w:hAnsi="Angsana New"/>
                <w:sz w:val="30"/>
                <w:szCs w:val="30"/>
                <w:cs/>
                <w:lang w:val="en-US"/>
              </w:rPr>
              <w:t>35</w:t>
            </w:r>
            <w:r w:rsidRPr="004F5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F5428">
              <w:rPr>
                <w:rFonts w:ascii="Angsana New" w:hAnsi="Angsana New"/>
                <w:sz w:val="30"/>
                <w:szCs w:val="30"/>
                <w:cs/>
                <w:lang w:val="en-US"/>
              </w:rPr>
              <w:t>810</w:t>
            </w:r>
            <w:r w:rsidRPr="004F5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F5428">
              <w:rPr>
                <w:rFonts w:ascii="Angsana New" w:hAnsi="Angsana New"/>
                <w:sz w:val="30"/>
                <w:szCs w:val="30"/>
                <w:cs/>
                <w:lang w:val="en-US"/>
              </w:rPr>
              <w:t>832.77</w:t>
            </w:r>
          </w:p>
        </w:tc>
      </w:tr>
      <w:tr w:rsidR="00834D66" w:rsidRPr="00E50A6D" w14:paraId="09D8137C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ABC0B9" w14:textId="77777777" w:rsidR="00834D66" w:rsidRPr="00BB3957" w:rsidRDefault="00B372D2" w:rsidP="00FF0E9F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854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957"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 ที่ดิน อาคารและอุปกรณ์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260D5020" w14:textId="57178C3B" w:rsidR="00834D66" w:rsidRPr="00E50A6D" w:rsidRDefault="00080DD2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C7AA13" w14:textId="77777777" w:rsidR="00834D66" w:rsidRPr="00E50A6D" w:rsidRDefault="00834D66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71D47B8F" w14:textId="74C3AA4A" w:rsidR="00834D66" w:rsidRPr="00E50A6D" w:rsidRDefault="002D1488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9502EC" w14:textId="77777777" w:rsidR="00834D66" w:rsidRPr="00E50A6D" w:rsidRDefault="00834D66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29E202F" w14:textId="5930A9D6" w:rsidR="00834D66" w:rsidRPr="00E50A6D" w:rsidRDefault="002D1488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488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2D1488">
              <w:rPr>
                <w:rFonts w:ascii="Angsana New" w:hAnsi="Angsana New"/>
                <w:sz w:val="30"/>
                <w:szCs w:val="30"/>
              </w:rPr>
              <w:t>,</w:t>
            </w:r>
            <w:r w:rsidRPr="002D1488">
              <w:rPr>
                <w:rFonts w:ascii="Angsana New" w:hAnsi="Angsana New"/>
                <w:sz w:val="30"/>
                <w:szCs w:val="30"/>
                <w:cs/>
              </w:rPr>
              <w:t>204</w:t>
            </w:r>
            <w:r w:rsidRPr="002D1488">
              <w:rPr>
                <w:rFonts w:ascii="Angsana New" w:hAnsi="Angsana New"/>
                <w:sz w:val="30"/>
                <w:szCs w:val="30"/>
              </w:rPr>
              <w:t>,</w:t>
            </w:r>
            <w:r w:rsidRPr="002D1488">
              <w:rPr>
                <w:rFonts w:ascii="Angsana New" w:hAnsi="Angsana New"/>
                <w:sz w:val="30"/>
                <w:szCs w:val="30"/>
                <w:cs/>
              </w:rPr>
              <w:t>672.90)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555B5" w14:textId="77777777" w:rsidR="00834D66" w:rsidRPr="00E50A6D" w:rsidRDefault="00834D66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9F5E828" w14:textId="4045CA41" w:rsidR="00834D66" w:rsidRPr="00E50A6D" w:rsidRDefault="002D1488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488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2D1488">
              <w:rPr>
                <w:rFonts w:ascii="Angsana New" w:hAnsi="Angsana New"/>
                <w:sz w:val="30"/>
                <w:szCs w:val="30"/>
              </w:rPr>
              <w:t>,</w:t>
            </w:r>
            <w:r w:rsidRPr="002D1488">
              <w:rPr>
                <w:rFonts w:ascii="Angsana New" w:hAnsi="Angsana New"/>
                <w:sz w:val="30"/>
                <w:szCs w:val="30"/>
                <w:cs/>
              </w:rPr>
              <w:t>204</w:t>
            </w:r>
            <w:r w:rsidRPr="002D1488">
              <w:rPr>
                <w:rFonts w:ascii="Angsana New" w:hAnsi="Angsana New"/>
                <w:sz w:val="30"/>
                <w:szCs w:val="30"/>
              </w:rPr>
              <w:t>,</w:t>
            </w:r>
            <w:r w:rsidRPr="002D1488">
              <w:rPr>
                <w:rFonts w:ascii="Angsana New" w:hAnsi="Angsana New"/>
                <w:sz w:val="30"/>
                <w:szCs w:val="30"/>
                <w:cs/>
              </w:rPr>
              <w:t>672.90)</w:t>
            </w:r>
          </w:p>
        </w:tc>
      </w:tr>
      <w:tr w:rsidR="002D1488" w:rsidRPr="00E50A6D" w14:paraId="1B69D993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0BC3A8" w14:textId="1EEF2889" w:rsidR="002D1488" w:rsidRPr="00BB3957" w:rsidRDefault="002D1488" w:rsidP="00FF0E9F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854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C5DDED9" w14:textId="57F2C604" w:rsidR="002D1488" w:rsidRDefault="002D1488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3AE400" w14:textId="77777777" w:rsidR="002D1488" w:rsidRPr="00E50A6D" w:rsidRDefault="002D1488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6649C48A" w14:textId="17A374C7" w:rsidR="002D1488" w:rsidRPr="00E50A6D" w:rsidRDefault="002D1488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05DB98" w14:textId="77777777" w:rsidR="002D1488" w:rsidRPr="00E50A6D" w:rsidRDefault="002D1488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76C61A8D" w14:textId="276DE18C" w:rsidR="002D1488" w:rsidRPr="00E50A6D" w:rsidRDefault="002D1488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488">
              <w:rPr>
                <w:rFonts w:ascii="Angsana New" w:hAnsi="Angsana New"/>
                <w:sz w:val="30"/>
                <w:szCs w:val="30"/>
                <w:cs/>
              </w:rPr>
              <w:t>450</w:t>
            </w:r>
            <w:r w:rsidRPr="002D1488">
              <w:rPr>
                <w:rFonts w:ascii="Angsana New" w:hAnsi="Angsana New"/>
                <w:sz w:val="30"/>
                <w:szCs w:val="30"/>
              </w:rPr>
              <w:t>,</w:t>
            </w:r>
            <w:r w:rsidRPr="002D1488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5863D" w14:textId="77777777" w:rsidR="002D1488" w:rsidRPr="00E50A6D" w:rsidRDefault="002D1488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E2BA51A" w14:textId="37840480" w:rsidR="002D1488" w:rsidRPr="00E50A6D" w:rsidRDefault="002D1488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488">
              <w:rPr>
                <w:rFonts w:ascii="Angsana New" w:hAnsi="Angsana New"/>
                <w:sz w:val="30"/>
                <w:szCs w:val="30"/>
                <w:cs/>
              </w:rPr>
              <w:t>450</w:t>
            </w:r>
            <w:r w:rsidRPr="002D1488">
              <w:rPr>
                <w:rFonts w:ascii="Angsana New" w:hAnsi="Angsana New"/>
                <w:sz w:val="30"/>
                <w:szCs w:val="30"/>
              </w:rPr>
              <w:t>,</w:t>
            </w:r>
            <w:r w:rsidRPr="002D1488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834D66" w:rsidRPr="00E50A6D" w14:paraId="0A86294C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170446E" w14:textId="08D9D860" w:rsidR="00834D66" w:rsidRPr="00BB3957" w:rsidRDefault="00834D66" w:rsidP="00FF0E9F">
            <w:pPr>
              <w:ind w:left="5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95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B395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B395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B395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A4CC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DF546" w14:textId="0CCED1A8" w:rsidR="00834D66" w:rsidRPr="00217CFA" w:rsidRDefault="00080DD2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CFA">
              <w:rPr>
                <w:rFonts w:ascii="Angsana New" w:hAnsi="Angsana New"/>
                <w:sz w:val="30"/>
                <w:szCs w:val="30"/>
              </w:rPr>
              <w:t>20,742,315.73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B73294" w14:textId="77777777" w:rsidR="00834D66" w:rsidRPr="00217CFA" w:rsidRDefault="00834D66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C41CA" w14:textId="2A1B557B" w:rsidR="00834D66" w:rsidRPr="00217CFA" w:rsidRDefault="00F41666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CFA">
              <w:rPr>
                <w:rFonts w:ascii="Angsana New" w:hAnsi="Angsana New"/>
                <w:sz w:val="30"/>
                <w:szCs w:val="30"/>
                <w:lang w:val="en-US"/>
              </w:rPr>
              <w:t>12,530,995.54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14BD0C" w14:textId="77777777" w:rsidR="00834D66" w:rsidRPr="00217CFA" w:rsidRDefault="00834D66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546F6" w14:textId="1583277E" w:rsidR="00834D66" w:rsidRPr="00217CFA" w:rsidRDefault="00F41666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782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848.60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9FF76D" w14:textId="77777777" w:rsidR="00834D66" w:rsidRPr="00217CFA" w:rsidRDefault="00834D66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3E2F1" w14:textId="1F25414C" w:rsidR="00834D66" w:rsidRPr="00217CFA" w:rsidRDefault="00F41666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35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056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159.87</w:t>
            </w:r>
          </w:p>
        </w:tc>
      </w:tr>
      <w:tr w:rsidR="00834D66" w:rsidRPr="00E50A6D" w14:paraId="5FC4AAF5" w14:textId="77777777" w:rsidTr="005B610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7EAF1BE" w14:textId="77777777" w:rsidR="00834D66" w:rsidRPr="00BB3957" w:rsidRDefault="00834D66" w:rsidP="00FF0E9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9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8FB82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E5A33C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41C20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DA7BD9B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1D62D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22415B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22510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4A4CC5" w:rsidRPr="00E50A6D" w14:paraId="467E73FA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6DF522C" w14:textId="3E2A86C9" w:rsidR="004A4CC5" w:rsidRPr="00BB3957" w:rsidRDefault="004A4CC5" w:rsidP="004A4CC5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BB39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B3957">
              <w:rPr>
                <w:rFonts w:ascii="Angsana New" w:hAnsi="Angsana New"/>
                <w:sz w:val="30"/>
                <w:szCs w:val="30"/>
              </w:rPr>
              <w:t>31</w:t>
            </w:r>
            <w:r w:rsidRPr="00BB39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395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BB39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395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0601B4F" w14:textId="734E47FA" w:rsidR="004A4CC5" w:rsidRPr="00C3240A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673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992.75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045773" w14:textId="77777777" w:rsidR="004A4CC5" w:rsidRPr="00C3240A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0B9BC7FF" w14:textId="43C8AA8E" w:rsidR="004A4CC5" w:rsidRPr="00C3240A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470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153.02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5446B8" w14:textId="77777777" w:rsidR="004A4CC5" w:rsidRPr="00C3240A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2629ECD1" w14:textId="38A15EFD" w:rsidR="004A4CC5" w:rsidRPr="00C3240A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741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729.78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EDE06" w14:textId="77777777" w:rsidR="004A4CC5" w:rsidRPr="00C3240A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5486CB1" w14:textId="4199916E" w:rsidR="004A4CC5" w:rsidRPr="00C3240A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885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875.55</w:t>
            </w:r>
          </w:p>
        </w:tc>
      </w:tr>
      <w:tr w:rsidR="00DC3A5C" w:rsidRPr="00E50A6D" w14:paraId="4A7E9650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C342811" w14:textId="77777777" w:rsidR="00DC3A5C" w:rsidRPr="00BB3957" w:rsidRDefault="00DC3A5C" w:rsidP="00DC3A5C">
            <w:pPr>
              <w:ind w:left="890" w:hanging="328"/>
              <w:rPr>
                <w:rFonts w:ascii="Angsana New" w:hAnsi="Angsana New"/>
                <w:sz w:val="30"/>
                <w:szCs w:val="30"/>
                <w:cs/>
              </w:rPr>
            </w:pPr>
            <w:r w:rsidRPr="00BB3957"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 ที่ดิน อาคารและอุปกรณ์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7F203BE" w14:textId="160E0FF0" w:rsidR="00DC3A5C" w:rsidRPr="00E50A6D" w:rsidRDefault="00F41666" w:rsidP="00DC3A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867BB3" w14:textId="77777777" w:rsidR="00DC3A5C" w:rsidRPr="00E50A6D" w:rsidRDefault="00DC3A5C" w:rsidP="00DC3A5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34443641" w14:textId="6AD0C2E9" w:rsidR="00DC3A5C" w:rsidRPr="00E50A6D" w:rsidRDefault="00F41666" w:rsidP="00DC3A5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E2263E" w14:textId="77777777" w:rsidR="00DC3A5C" w:rsidRPr="00E50A6D" w:rsidRDefault="00DC3A5C" w:rsidP="00DC3A5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79E1EF10" w14:textId="5DA0A6EE" w:rsidR="00DC3A5C" w:rsidRPr="00E50A6D" w:rsidRDefault="00F41666" w:rsidP="00DC3A5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204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671.90)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9D3125" w14:textId="77777777" w:rsidR="00DC3A5C" w:rsidRPr="00E50A6D" w:rsidRDefault="00DC3A5C" w:rsidP="00DC3A5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8734DDC" w14:textId="2BD49969" w:rsidR="00DC3A5C" w:rsidRPr="00E50A6D" w:rsidRDefault="00F41666" w:rsidP="00DC3A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204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671.90)</w:t>
            </w:r>
          </w:p>
        </w:tc>
      </w:tr>
      <w:tr w:rsidR="00C736EE" w:rsidRPr="00E50A6D" w14:paraId="4084043D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5594709" w14:textId="77777777" w:rsidR="00C736EE" w:rsidRPr="002A5498" w:rsidRDefault="00C736EE" w:rsidP="00C736EE">
            <w:pPr>
              <w:ind w:left="890" w:hanging="328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D072B83" w14:textId="4C028F54" w:rsidR="00C736EE" w:rsidRPr="00E50A6D" w:rsidRDefault="00F41666" w:rsidP="00C736E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199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368.96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1D3B8D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5782468B" w14:textId="180E46D3" w:rsidR="00C736EE" w:rsidRPr="00E50A6D" w:rsidRDefault="00F41666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258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850.32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D936C9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7179344" w14:textId="4F053648" w:rsidR="00C736EE" w:rsidRDefault="00F41666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</w:rPr>
              <w:t>428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530.85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794DCC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EAA90DC" w14:textId="056A8EB9" w:rsidR="00C736EE" w:rsidRPr="00E50A6D" w:rsidRDefault="00F41666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886</w:t>
            </w:r>
            <w:r w:rsidRPr="00F41666">
              <w:rPr>
                <w:rFonts w:ascii="Angsana New" w:hAnsi="Angsana New"/>
                <w:sz w:val="30"/>
                <w:szCs w:val="30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</w:rPr>
              <w:t>750.13</w:t>
            </w:r>
          </w:p>
        </w:tc>
      </w:tr>
      <w:tr w:rsidR="00C736EE" w:rsidRPr="00E50A6D" w14:paraId="2306E595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3A37A78" w14:textId="5190058E" w:rsidR="00C736EE" w:rsidRPr="00E50A6D" w:rsidRDefault="00C736EE" w:rsidP="00C736EE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 w:rsidR="004A4C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0D0F" w14:textId="5E1DEA9C" w:rsidR="00C736EE" w:rsidRPr="00217CFA" w:rsidRDefault="00F41666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873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361.71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67CC85" w14:textId="77777777" w:rsidR="00C736EE" w:rsidRPr="00217CFA" w:rsidRDefault="00C736EE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DDC84" w14:textId="02023E92" w:rsidR="00C736EE" w:rsidRPr="00217CFA" w:rsidRDefault="00F41666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729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003.34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8A17165" w14:textId="77777777" w:rsidR="00C736EE" w:rsidRPr="00217CFA" w:rsidRDefault="00C736EE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8076E" w14:textId="4AF76C7E" w:rsidR="00C736EE" w:rsidRPr="00217CFA" w:rsidRDefault="00F41666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965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588.73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1FBB4" w14:textId="77777777" w:rsidR="00C736EE" w:rsidRPr="00217CFA" w:rsidRDefault="00C736EE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1DBB7" w14:textId="057F628F" w:rsidR="00C736EE" w:rsidRPr="00217CFA" w:rsidRDefault="00F41666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19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567</w:t>
            </w:r>
            <w:r w:rsidRPr="00F416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1666">
              <w:rPr>
                <w:rFonts w:ascii="Angsana New" w:hAnsi="Angsana New"/>
                <w:sz w:val="30"/>
                <w:szCs w:val="30"/>
                <w:cs/>
                <w:lang w:val="en-US"/>
              </w:rPr>
              <w:t>953.78</w:t>
            </w:r>
          </w:p>
        </w:tc>
      </w:tr>
      <w:tr w:rsidR="00C736EE" w:rsidRPr="00E50A6D" w14:paraId="243F41D7" w14:textId="77777777" w:rsidTr="00C3240A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AA24BDC" w14:textId="77777777" w:rsidR="00C736EE" w:rsidRPr="00E50A6D" w:rsidRDefault="00C736EE" w:rsidP="00C736E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522BF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52BB79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EF2BE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3E31812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F5B74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046727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6203A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4A4CC5" w:rsidRPr="00E50A6D" w14:paraId="26EE09EC" w14:textId="77777777" w:rsidTr="00C3240A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9CD96BF" w14:textId="1B5DFF4D" w:rsidR="004A4CC5" w:rsidRPr="00E50A6D" w:rsidRDefault="004A4CC5" w:rsidP="004A4CC5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50A6D">
              <w:rPr>
                <w:rFonts w:ascii="Angsana New" w:hAnsi="Angsana New"/>
                <w:sz w:val="30"/>
                <w:szCs w:val="30"/>
              </w:rPr>
              <w:t>25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1CD55C" w14:textId="7DA2F525" w:rsidR="004A4CC5" w:rsidRPr="00E50A6D" w:rsidRDefault="004A4CC5" w:rsidP="004A4CC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159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14,068,322.98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31F833" w14:textId="77777777" w:rsidR="004A4CC5" w:rsidRPr="00E50A6D" w:rsidRDefault="004A4CC5" w:rsidP="004A4CC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0B84D5" w14:textId="725FB034" w:rsidR="004A4CC5" w:rsidRPr="00E50A6D" w:rsidRDefault="004A4CC5" w:rsidP="004A4CC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159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7,060,842.52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F3C416" w14:textId="77777777" w:rsidR="004A4CC5" w:rsidRPr="00E50A6D" w:rsidRDefault="004A4CC5" w:rsidP="004A4CC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B63844" w14:textId="47367778" w:rsidR="004A4CC5" w:rsidRPr="00E50A6D" w:rsidRDefault="004A4CC5" w:rsidP="004A4CC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59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795,791.72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994BFD" w14:textId="77777777" w:rsidR="004A4CC5" w:rsidRPr="00E50A6D" w:rsidRDefault="004A4CC5" w:rsidP="004A4CC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050718" w14:textId="72145DEA" w:rsidR="004A4CC5" w:rsidRPr="00E50A6D" w:rsidRDefault="004A4CC5" w:rsidP="004A4CC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617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21</w:t>
            </w:r>
            <w:r w:rsidRPr="004617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17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924</w:t>
            </w:r>
            <w:r w:rsidRPr="004617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17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957.22</w:t>
            </w:r>
          </w:p>
        </w:tc>
      </w:tr>
      <w:tr w:rsidR="00C736EE" w:rsidRPr="00E50A6D" w14:paraId="5F7CA9B9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</w:tcBorders>
            <w:shd w:val="clear" w:color="auto" w:fill="auto"/>
            <w:noWrap/>
          </w:tcPr>
          <w:p w14:paraId="14FF7349" w14:textId="30DEF85F" w:rsidR="00C736EE" w:rsidRPr="00E50A6D" w:rsidRDefault="00C736EE" w:rsidP="00C736EE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50A6D">
              <w:rPr>
                <w:rFonts w:ascii="Angsana New" w:hAnsi="Angsana New"/>
                <w:sz w:val="30"/>
                <w:szCs w:val="30"/>
              </w:rPr>
              <w:t>25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A4CC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6751D" w14:textId="37FE16D5" w:rsidR="00C736EE" w:rsidRPr="00E50A6D" w:rsidRDefault="00BF595A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868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954.02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F798D9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AFA954" w14:textId="3CB38F07" w:rsidR="00C736EE" w:rsidRPr="00E50A6D" w:rsidRDefault="00BF595A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801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992.20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FFD5F3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FD4B2" w14:textId="5DE82B61" w:rsidR="00C736EE" w:rsidRPr="00E50A6D" w:rsidRDefault="00BF595A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817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259.87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4F8F9A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4BFBD" w14:textId="041B66B7" w:rsidR="00C736EE" w:rsidRPr="00E50A6D" w:rsidRDefault="00BF595A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488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F59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206.09</w:t>
            </w:r>
          </w:p>
        </w:tc>
      </w:tr>
    </w:tbl>
    <w:p w14:paraId="4C8805E8" w14:textId="77777777" w:rsidR="0016026F" w:rsidRPr="00E50A6D" w:rsidRDefault="0016026F" w:rsidP="0016026F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19577E1C" w14:textId="77777777" w:rsidR="0016026F" w:rsidRPr="00E50A6D" w:rsidRDefault="0016026F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C8DB011" w14:textId="77777777" w:rsidR="0016026F" w:rsidRPr="00E50A6D" w:rsidRDefault="0016026F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2A86958" w14:textId="77777777" w:rsidR="0016026F" w:rsidRDefault="0016026F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1DE47C2" w14:textId="77777777" w:rsidR="00C3240A" w:rsidRDefault="00C3240A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773C1CF" w14:textId="77777777" w:rsidR="00C3240A" w:rsidRDefault="00C3240A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EDEDDFD" w14:textId="77777777" w:rsidR="00D22811" w:rsidRDefault="00D22811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6F7312A" w14:textId="77777777" w:rsidR="00D22811" w:rsidRPr="00E50A6D" w:rsidRDefault="00D22811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425F4A6" w14:textId="77777777" w:rsidR="00543E6F" w:rsidRPr="00E50A6D" w:rsidRDefault="00543E6F" w:rsidP="0072280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A187FBC" w14:textId="77777777" w:rsidR="006E6765" w:rsidRPr="00E50A6D" w:rsidRDefault="006E6765" w:rsidP="0072280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F27365C" w14:textId="77777777" w:rsidR="00F46BCD" w:rsidRPr="00E50A6D" w:rsidRDefault="00F46BCD" w:rsidP="0072280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E5D27C8" w14:textId="77777777" w:rsidR="00895F1A" w:rsidRPr="00E50A6D" w:rsidRDefault="00895F1A" w:rsidP="0072280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6CC24FC" w14:textId="77777777" w:rsidR="00895F1A" w:rsidRPr="00E50A6D" w:rsidRDefault="00895F1A" w:rsidP="0072280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0B39ECD" w14:textId="77777777" w:rsidR="00EA018C" w:rsidRPr="00E50A6D" w:rsidRDefault="00EA018C" w:rsidP="0072280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42F0583F" w14:textId="77777777" w:rsidR="005A4FB2" w:rsidRPr="00E50A6D" w:rsidRDefault="005A4FB2">
      <w:pPr>
        <w:numPr>
          <w:ilvl w:val="0"/>
          <w:numId w:val="40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29249B" w:rsidRPr="00E50A6D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7E48ED" w:rsidRPr="00E50A6D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9765204" w14:textId="3E47EB7E" w:rsidR="0029249B" w:rsidRPr="00E50A6D" w:rsidRDefault="0029249B" w:rsidP="0029249B">
      <w:pPr>
        <w:tabs>
          <w:tab w:val="left" w:pos="513"/>
          <w:tab w:val="decimal" w:pos="7920"/>
        </w:tabs>
        <w:spacing w:line="240" w:lineRule="atLeast"/>
        <w:ind w:left="1238" w:hanging="698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รายการเปลี่ยนแปลงของ สินทรัพย์ไม่มีตัวตนอื่น สำหรับปี สิ้นสุดวันที่ </w:t>
      </w:r>
      <w:r w:rsidRPr="00E50A6D">
        <w:rPr>
          <w:rFonts w:ascii="Angsana New" w:hAnsi="Angsana New"/>
          <w:sz w:val="30"/>
          <w:szCs w:val="30"/>
          <w:lang w:val="en-US"/>
        </w:rPr>
        <w:t>31</w:t>
      </w:r>
      <w:r w:rsidRPr="00E50A6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 w:rsidR="004A4CC5">
        <w:rPr>
          <w:rFonts w:ascii="Angsana New" w:hAnsi="Angsana New"/>
          <w:sz w:val="30"/>
          <w:szCs w:val="30"/>
        </w:rPr>
        <w:t>5</w:t>
      </w:r>
      <w:r w:rsidRPr="00E50A6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6B3510DB" w14:textId="77777777" w:rsidR="00417769" w:rsidRPr="00E50A6D" w:rsidRDefault="00417769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8884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2163"/>
        <w:gridCol w:w="238"/>
        <w:gridCol w:w="2163"/>
      </w:tblGrid>
      <w:tr w:rsidR="00417769" w:rsidRPr="00E50A6D" w14:paraId="27548604" w14:textId="77777777" w:rsidTr="002430E2">
        <w:trPr>
          <w:trHeight w:val="389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4A49B" w14:textId="77777777" w:rsidR="00417769" w:rsidRPr="00E50A6D" w:rsidRDefault="00417769" w:rsidP="00D44F84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BBC2AD" w14:textId="77777777" w:rsidR="00417769" w:rsidRPr="00E50A6D" w:rsidRDefault="00417769" w:rsidP="00D44F84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281DC5" w14:textId="77777777" w:rsidR="00417769" w:rsidRPr="00E50A6D" w:rsidRDefault="00417769" w:rsidP="00D44F84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AEDDF" w14:textId="77777777" w:rsidR="00417769" w:rsidRPr="00E50A6D" w:rsidRDefault="00417769" w:rsidP="00D44F84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417769" w:rsidRPr="00E50A6D" w14:paraId="58D8B0FA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0A6009F" w14:textId="77777777" w:rsidR="00417769" w:rsidRPr="00E50A6D" w:rsidRDefault="00417769" w:rsidP="00D44F8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B72C44E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6CE1B794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14:paraId="2A4CA167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769" w:rsidRPr="00E50A6D" w14:paraId="010DCA25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0A4861" w14:textId="77777777" w:rsidR="00417769" w:rsidRPr="00E50A6D" w:rsidRDefault="00417769" w:rsidP="00D44F8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3" w:type="dxa"/>
            <w:tcBorders>
              <w:top w:val="single" w:sz="4" w:space="0" w:color="000000"/>
            </w:tcBorders>
            <w:shd w:val="clear" w:color="auto" w:fill="auto"/>
          </w:tcPr>
          <w:p w14:paraId="018777C0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38" w:type="dxa"/>
            <w:shd w:val="clear" w:color="auto" w:fill="auto"/>
          </w:tcPr>
          <w:p w14:paraId="4509B14E" w14:textId="77777777" w:rsidR="00417769" w:rsidRPr="00E50A6D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000000"/>
            </w:tcBorders>
            <w:shd w:val="clear" w:color="auto" w:fill="auto"/>
          </w:tcPr>
          <w:p w14:paraId="1FE3CBCA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</w:tr>
      <w:tr w:rsidR="00417769" w:rsidRPr="00E50A6D" w14:paraId="5E4B8F21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10A50B" w14:textId="77777777" w:rsidR="00417769" w:rsidRPr="00E50A6D" w:rsidRDefault="00417769" w:rsidP="00D44F8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3" w:type="dxa"/>
            <w:tcBorders>
              <w:bottom w:val="nil"/>
            </w:tcBorders>
            <w:shd w:val="clear" w:color="auto" w:fill="auto"/>
          </w:tcPr>
          <w:p w14:paraId="5E9841EE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12262FE0" w14:textId="77777777" w:rsidR="00417769" w:rsidRPr="00E50A6D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bottom w:val="nil"/>
            </w:tcBorders>
            <w:shd w:val="clear" w:color="auto" w:fill="auto"/>
          </w:tcPr>
          <w:p w14:paraId="5E076F74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</w:tr>
      <w:tr w:rsidR="00417769" w:rsidRPr="00E50A6D" w14:paraId="20B62D31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BEC49A" w14:textId="77777777" w:rsidR="00417769" w:rsidRPr="00E50A6D" w:rsidRDefault="00A17691" w:rsidP="00D44F84">
            <w:pP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888F2BB" w14:textId="77777777" w:rsidR="00417769" w:rsidRPr="00E50A6D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58D4BEE8" w14:textId="77777777" w:rsidR="00417769" w:rsidRPr="00E50A6D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14:paraId="74ACB55A" w14:textId="77777777" w:rsidR="00417769" w:rsidRPr="00E50A6D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CC5" w:rsidRPr="00E50A6D" w14:paraId="62C7E2CC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07F06F12" w14:textId="7F4CCBBD" w:rsidR="004A4CC5" w:rsidRPr="00E50A6D" w:rsidRDefault="004A4CC5" w:rsidP="004A4CC5">
            <w:pPr>
              <w:ind w:left="459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163" w:type="dxa"/>
            <w:tcBorders>
              <w:top w:val="nil"/>
            </w:tcBorders>
            <w:shd w:val="clear" w:color="auto" w:fill="auto"/>
          </w:tcPr>
          <w:p w14:paraId="2DE1B6D8" w14:textId="05820A46" w:rsidR="004A4CC5" w:rsidRPr="00E50A6D" w:rsidRDefault="004A4CC5" w:rsidP="00A5332F">
            <w:pP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10,405,130.00</w:t>
            </w:r>
          </w:p>
        </w:tc>
        <w:tc>
          <w:tcPr>
            <w:tcW w:w="238" w:type="dxa"/>
            <w:tcBorders>
              <w:top w:val="nil"/>
            </w:tcBorders>
            <w:shd w:val="clear" w:color="auto" w:fill="auto"/>
          </w:tcPr>
          <w:p w14:paraId="473043E0" w14:textId="77777777" w:rsidR="004A4CC5" w:rsidRPr="00E50A6D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</w:tcPr>
          <w:p w14:paraId="21A8C630" w14:textId="2D632986" w:rsidR="004A4CC5" w:rsidRPr="00E50A6D" w:rsidRDefault="004A4CC5" w:rsidP="00A5332F">
            <w:pP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185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130.00</w:t>
            </w:r>
          </w:p>
        </w:tc>
      </w:tr>
      <w:tr w:rsidR="004A4CC5" w:rsidRPr="00E50A6D" w14:paraId="48F977E1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549144" w14:textId="77777777" w:rsidR="004A4CC5" w:rsidRPr="00E50A6D" w:rsidRDefault="004A4CC5" w:rsidP="004A4CC5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2163" w:type="dxa"/>
            <w:tcBorders>
              <w:top w:val="nil"/>
            </w:tcBorders>
            <w:shd w:val="clear" w:color="auto" w:fill="auto"/>
          </w:tcPr>
          <w:p w14:paraId="2C55996C" w14:textId="482F6B20" w:rsidR="004A4CC5" w:rsidRPr="00E50A6D" w:rsidRDefault="004A4CC5" w:rsidP="00A5332F">
            <w:pP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1,800,120.22</w:t>
            </w:r>
          </w:p>
        </w:tc>
        <w:tc>
          <w:tcPr>
            <w:tcW w:w="238" w:type="dxa"/>
            <w:tcBorders>
              <w:top w:val="nil"/>
            </w:tcBorders>
            <w:shd w:val="clear" w:color="auto" w:fill="auto"/>
          </w:tcPr>
          <w:p w14:paraId="6AEB9528" w14:textId="77777777" w:rsidR="004A4CC5" w:rsidRPr="00E50A6D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</w:tcPr>
          <w:p w14:paraId="6AC5FFF6" w14:textId="15B23EB6" w:rsidR="004A4CC5" w:rsidRPr="00E50A6D" w:rsidRDefault="004A4CC5" w:rsidP="00A5332F">
            <w:pP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E16886">
              <w:rPr>
                <w:rFonts w:ascii="Angsana New" w:hAnsi="Angsana New"/>
                <w:sz w:val="30"/>
                <w:szCs w:val="30"/>
              </w:rPr>
              <w:t>1,800,120.22</w:t>
            </w:r>
          </w:p>
        </w:tc>
      </w:tr>
      <w:tr w:rsidR="004A4CC5" w:rsidRPr="00E50A6D" w14:paraId="5449BA64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78C1CA" w14:textId="2FB8ADB6" w:rsidR="004A4CC5" w:rsidRPr="00E50A6D" w:rsidRDefault="004A4CC5" w:rsidP="004A4CC5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shd w:val="clear" w:color="auto" w:fill="auto"/>
          </w:tcPr>
          <w:p w14:paraId="24AF2E10" w14:textId="4D9F1620" w:rsidR="004A4CC5" w:rsidRPr="00E50A6D" w:rsidRDefault="004A4CC5" w:rsidP="00A5332F">
            <w:pPr>
              <w:tabs>
                <w:tab w:val="decimal" w:pos="1940"/>
              </w:tabs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(1,743,340.00)</w:t>
            </w:r>
          </w:p>
        </w:tc>
        <w:tc>
          <w:tcPr>
            <w:tcW w:w="238" w:type="dxa"/>
            <w:shd w:val="clear" w:color="auto" w:fill="auto"/>
          </w:tcPr>
          <w:p w14:paraId="6F86E0D2" w14:textId="77777777" w:rsidR="004A4CC5" w:rsidRPr="00E50A6D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bottom w:val="single" w:sz="4" w:space="0" w:color="auto"/>
            </w:tcBorders>
            <w:shd w:val="clear" w:color="auto" w:fill="auto"/>
          </w:tcPr>
          <w:p w14:paraId="246BBD4B" w14:textId="61C3B484" w:rsidR="004A4CC5" w:rsidRPr="00E50A6D" w:rsidRDefault="004A4CC5" w:rsidP="00A5332F">
            <w:pPr>
              <w:tabs>
                <w:tab w:val="decimal" w:pos="1940"/>
              </w:tabs>
              <w:rPr>
                <w:rFonts w:ascii="Angsana New" w:hAnsi="Angsana New"/>
                <w:sz w:val="30"/>
                <w:szCs w:val="30"/>
              </w:rPr>
            </w:pPr>
            <w:r w:rsidRPr="00E16886">
              <w:rPr>
                <w:rFonts w:ascii="Angsana New" w:hAnsi="Angsana New"/>
                <w:sz w:val="30"/>
                <w:szCs w:val="30"/>
              </w:rPr>
              <w:t>(1,743,340.00)</w:t>
            </w:r>
          </w:p>
        </w:tc>
      </w:tr>
      <w:tr w:rsidR="004A4CC5" w:rsidRPr="00E50A6D" w14:paraId="354B148F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80677F" w14:textId="1675FC8E" w:rsidR="004A4CC5" w:rsidRPr="00E50A6D" w:rsidRDefault="004A4CC5" w:rsidP="004A4CC5">
            <w:pPr>
              <w:ind w:left="459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auto"/>
          </w:tcPr>
          <w:p w14:paraId="780F2C74" w14:textId="5EEDAB8B" w:rsidR="004A4CC5" w:rsidRPr="00E50A6D" w:rsidRDefault="004A4CC5" w:rsidP="00A5332F">
            <w:pP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10,461,910.22</w:t>
            </w:r>
          </w:p>
        </w:tc>
        <w:tc>
          <w:tcPr>
            <w:tcW w:w="238" w:type="dxa"/>
            <w:tcBorders>
              <w:top w:val="nil"/>
            </w:tcBorders>
            <w:shd w:val="clear" w:color="auto" w:fill="auto"/>
          </w:tcPr>
          <w:p w14:paraId="79295C9E" w14:textId="77777777" w:rsidR="004A4CC5" w:rsidRPr="00E50A6D" w:rsidRDefault="004A4CC5" w:rsidP="004A4C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auto"/>
          </w:tcPr>
          <w:p w14:paraId="42D30A9E" w14:textId="0C997BAF" w:rsidR="004A4CC5" w:rsidRPr="00E50A6D" w:rsidRDefault="004A4CC5" w:rsidP="00A5332F">
            <w:pP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E16886">
              <w:rPr>
                <w:rFonts w:ascii="Angsana New" w:hAnsi="Angsana New"/>
                <w:sz w:val="30"/>
                <w:szCs w:val="30"/>
              </w:rPr>
              <w:t>10,241,910.22</w:t>
            </w:r>
          </w:p>
        </w:tc>
      </w:tr>
      <w:tr w:rsidR="00083D53" w:rsidRPr="00E50A6D" w14:paraId="5C6FCC4C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607E87" w14:textId="77777777" w:rsidR="00083D53" w:rsidRPr="00E50A6D" w:rsidRDefault="00083D53" w:rsidP="00083D53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63" w:type="dxa"/>
            <w:tcBorders>
              <w:top w:val="nil"/>
            </w:tcBorders>
            <w:shd w:val="clear" w:color="auto" w:fill="auto"/>
          </w:tcPr>
          <w:p w14:paraId="3CE2CCF2" w14:textId="7C2D35F9" w:rsidR="00083D53" w:rsidRPr="00E50A6D" w:rsidRDefault="00163F3C" w:rsidP="00246335">
            <w:pP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163F3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63F3C">
              <w:rPr>
                <w:rFonts w:ascii="Angsana New" w:hAnsi="Angsana New"/>
                <w:sz w:val="30"/>
                <w:szCs w:val="30"/>
              </w:rPr>
              <w:t>,</w:t>
            </w:r>
            <w:r w:rsidRPr="00163F3C">
              <w:rPr>
                <w:rFonts w:ascii="Angsana New" w:hAnsi="Angsana New"/>
                <w:sz w:val="30"/>
                <w:szCs w:val="30"/>
                <w:cs/>
              </w:rPr>
              <w:t>547</w:t>
            </w:r>
            <w:r w:rsidRPr="00163F3C">
              <w:rPr>
                <w:rFonts w:ascii="Angsana New" w:hAnsi="Angsana New"/>
                <w:sz w:val="30"/>
                <w:szCs w:val="30"/>
              </w:rPr>
              <w:t>,</w:t>
            </w:r>
            <w:r w:rsidRPr="00163F3C">
              <w:rPr>
                <w:rFonts w:ascii="Angsana New" w:hAnsi="Angsana New"/>
                <w:sz w:val="30"/>
                <w:szCs w:val="30"/>
                <w:cs/>
              </w:rPr>
              <w:t>084.00</w:t>
            </w:r>
          </w:p>
        </w:tc>
        <w:tc>
          <w:tcPr>
            <w:tcW w:w="238" w:type="dxa"/>
            <w:tcBorders>
              <w:top w:val="nil"/>
            </w:tcBorders>
            <w:shd w:val="clear" w:color="auto" w:fill="auto"/>
          </w:tcPr>
          <w:p w14:paraId="63DD39D3" w14:textId="77777777" w:rsidR="00083D53" w:rsidRPr="00E50A6D" w:rsidRDefault="00083D53" w:rsidP="00083D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</w:tcPr>
          <w:p w14:paraId="390052A8" w14:textId="0C20719C" w:rsidR="00083D53" w:rsidRPr="00E50A6D" w:rsidRDefault="00163F3C" w:rsidP="00246335">
            <w:pP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163F3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63F3C">
              <w:rPr>
                <w:rFonts w:ascii="Angsana New" w:hAnsi="Angsana New"/>
                <w:sz w:val="30"/>
                <w:szCs w:val="30"/>
              </w:rPr>
              <w:t>,</w:t>
            </w:r>
            <w:r w:rsidRPr="00163F3C">
              <w:rPr>
                <w:rFonts w:ascii="Angsana New" w:hAnsi="Angsana New"/>
                <w:sz w:val="30"/>
                <w:szCs w:val="30"/>
                <w:cs/>
              </w:rPr>
              <w:t>547</w:t>
            </w:r>
            <w:r w:rsidRPr="00163F3C">
              <w:rPr>
                <w:rFonts w:ascii="Angsana New" w:hAnsi="Angsana New"/>
                <w:sz w:val="30"/>
                <w:szCs w:val="30"/>
              </w:rPr>
              <w:t>,</w:t>
            </w:r>
            <w:r w:rsidRPr="00163F3C">
              <w:rPr>
                <w:rFonts w:ascii="Angsana New" w:hAnsi="Angsana New"/>
                <w:sz w:val="30"/>
                <w:szCs w:val="30"/>
                <w:cs/>
              </w:rPr>
              <w:t>084.00</w:t>
            </w:r>
          </w:p>
        </w:tc>
      </w:tr>
      <w:tr w:rsidR="00083D53" w:rsidRPr="00E50A6D" w14:paraId="0690454D" w14:textId="77777777" w:rsidTr="002430E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5CD4AC" w14:textId="44E210C4" w:rsidR="00083D53" w:rsidRPr="00E50A6D" w:rsidRDefault="00083D53" w:rsidP="00083D53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4A4CC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457CC43" w14:textId="6867E641" w:rsidR="00083D53" w:rsidRPr="00E50A6D" w:rsidRDefault="00044E46" w:rsidP="00246335">
            <w:pP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044E46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044E46">
              <w:rPr>
                <w:rFonts w:ascii="Angsana New" w:hAnsi="Angsana New"/>
                <w:sz w:val="30"/>
                <w:szCs w:val="30"/>
              </w:rPr>
              <w:t>,</w:t>
            </w:r>
            <w:r w:rsidRPr="00044E46">
              <w:rPr>
                <w:rFonts w:ascii="Angsana New" w:hAnsi="Angsana New"/>
                <w:sz w:val="30"/>
                <w:szCs w:val="30"/>
                <w:cs/>
              </w:rPr>
              <w:t>008</w:t>
            </w:r>
            <w:r w:rsidRPr="00044E46">
              <w:rPr>
                <w:rFonts w:ascii="Angsana New" w:hAnsi="Angsana New"/>
                <w:sz w:val="30"/>
                <w:szCs w:val="30"/>
              </w:rPr>
              <w:t>,</w:t>
            </w:r>
            <w:r w:rsidRPr="00044E46">
              <w:rPr>
                <w:rFonts w:ascii="Angsana New" w:hAnsi="Angsana New"/>
                <w:sz w:val="30"/>
                <w:szCs w:val="30"/>
                <w:cs/>
              </w:rPr>
              <w:t>994.22</w:t>
            </w:r>
          </w:p>
        </w:tc>
        <w:tc>
          <w:tcPr>
            <w:tcW w:w="238" w:type="dxa"/>
            <w:shd w:val="clear" w:color="auto" w:fill="auto"/>
          </w:tcPr>
          <w:p w14:paraId="2743F0E5" w14:textId="77777777" w:rsidR="00083D53" w:rsidRPr="00E50A6D" w:rsidRDefault="00083D53" w:rsidP="00083D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47D50C3" w14:textId="1B60E842" w:rsidR="00083D53" w:rsidRPr="00E50A6D" w:rsidRDefault="00163F3C" w:rsidP="00A5332F">
            <w:pP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163F3C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163F3C">
              <w:rPr>
                <w:rFonts w:ascii="Angsana New" w:hAnsi="Angsana New"/>
                <w:sz w:val="30"/>
                <w:szCs w:val="30"/>
              </w:rPr>
              <w:t>,</w:t>
            </w:r>
            <w:r w:rsidRPr="00163F3C">
              <w:rPr>
                <w:rFonts w:ascii="Angsana New" w:hAnsi="Angsana New"/>
                <w:sz w:val="30"/>
                <w:szCs w:val="30"/>
                <w:cs/>
              </w:rPr>
              <w:t>788</w:t>
            </w:r>
            <w:r w:rsidRPr="00163F3C">
              <w:rPr>
                <w:rFonts w:ascii="Angsana New" w:hAnsi="Angsana New"/>
                <w:sz w:val="30"/>
                <w:szCs w:val="30"/>
              </w:rPr>
              <w:t>,</w:t>
            </w:r>
            <w:r w:rsidRPr="00163F3C">
              <w:rPr>
                <w:rFonts w:ascii="Angsana New" w:hAnsi="Angsana New"/>
                <w:sz w:val="30"/>
                <w:szCs w:val="30"/>
                <w:cs/>
              </w:rPr>
              <w:t>994.22</w:t>
            </w:r>
          </w:p>
        </w:tc>
      </w:tr>
      <w:tr w:rsidR="00F82B76" w:rsidRPr="00E50A6D" w14:paraId="39B56E3C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7BF4335" w14:textId="77777777" w:rsidR="00F82B76" w:rsidRPr="00E50A6D" w:rsidRDefault="00F82B76" w:rsidP="00F82B7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163" w:type="dxa"/>
            <w:tcBorders>
              <w:top w:val="single" w:sz="4" w:space="0" w:color="000000"/>
            </w:tcBorders>
            <w:shd w:val="clear" w:color="auto" w:fill="auto"/>
          </w:tcPr>
          <w:p w14:paraId="2F8236D9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17F0092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0459D6E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332F" w:rsidRPr="00E50A6D" w14:paraId="434B5030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052D595" w14:textId="2AB94AB1" w:rsidR="00A5332F" w:rsidRPr="00E50A6D" w:rsidRDefault="00A5332F" w:rsidP="00A5332F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  25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63" w:type="dxa"/>
            <w:shd w:val="clear" w:color="auto" w:fill="auto"/>
          </w:tcPr>
          <w:p w14:paraId="04D86A2F" w14:textId="523100EE" w:rsidR="00A5332F" w:rsidRPr="00E50A6D" w:rsidRDefault="00A5332F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8,378,736.74</w:t>
            </w:r>
          </w:p>
        </w:tc>
        <w:tc>
          <w:tcPr>
            <w:tcW w:w="238" w:type="dxa"/>
            <w:shd w:val="clear" w:color="auto" w:fill="auto"/>
          </w:tcPr>
          <w:p w14:paraId="7D6E3143" w14:textId="77777777" w:rsidR="00A5332F" w:rsidRPr="00E50A6D" w:rsidRDefault="00A5332F" w:rsidP="00A5332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shd w:val="clear" w:color="auto" w:fill="auto"/>
          </w:tcPr>
          <w:p w14:paraId="0764DBA7" w14:textId="63761EE7" w:rsidR="00A5332F" w:rsidRPr="00E50A6D" w:rsidRDefault="00A5332F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289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367.08</w:t>
            </w:r>
          </w:p>
        </w:tc>
      </w:tr>
      <w:tr w:rsidR="00A5332F" w:rsidRPr="00E50A6D" w14:paraId="25786977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B5015F5" w14:textId="77777777" w:rsidR="00A5332F" w:rsidRPr="00E50A6D" w:rsidRDefault="00A5332F" w:rsidP="00A5332F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63" w:type="dxa"/>
            <w:shd w:val="clear" w:color="auto" w:fill="auto"/>
          </w:tcPr>
          <w:p w14:paraId="0A672DA7" w14:textId="38C7012E" w:rsidR="00A5332F" w:rsidRPr="00E50A6D" w:rsidRDefault="00A5332F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1,433,723.54</w:t>
            </w:r>
          </w:p>
        </w:tc>
        <w:tc>
          <w:tcPr>
            <w:tcW w:w="238" w:type="dxa"/>
            <w:shd w:val="clear" w:color="auto" w:fill="auto"/>
          </w:tcPr>
          <w:p w14:paraId="334F0462" w14:textId="77777777" w:rsidR="00A5332F" w:rsidRPr="00E50A6D" w:rsidRDefault="00A5332F" w:rsidP="00A5332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shd w:val="clear" w:color="auto" w:fill="auto"/>
          </w:tcPr>
          <w:p w14:paraId="7967FD96" w14:textId="1B6B2555" w:rsidR="00A5332F" w:rsidRPr="00E50A6D" w:rsidRDefault="00A5332F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1,413,724.42</w:t>
            </w:r>
          </w:p>
        </w:tc>
      </w:tr>
      <w:tr w:rsidR="0019565B" w:rsidRPr="00E50A6D" w14:paraId="32C51897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772CB61" w14:textId="53724D74" w:rsidR="0019565B" w:rsidRPr="00E50A6D" w:rsidRDefault="0019565B" w:rsidP="0019565B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shd w:val="clear" w:color="auto" w:fill="auto"/>
          </w:tcPr>
          <w:p w14:paraId="29F11737" w14:textId="78D615CB" w:rsidR="0019565B" w:rsidRPr="00E50A6D" w:rsidRDefault="0019565B" w:rsidP="0019565B">
            <w:pPr>
              <w:pBdr>
                <w:between w:val="double" w:sz="4" w:space="1" w:color="auto"/>
              </w:pBdr>
              <w:tabs>
                <w:tab w:val="decimal" w:pos="1940"/>
              </w:tabs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(1,666,040.22)</w:t>
            </w:r>
          </w:p>
        </w:tc>
        <w:tc>
          <w:tcPr>
            <w:tcW w:w="238" w:type="dxa"/>
            <w:shd w:val="clear" w:color="auto" w:fill="auto"/>
          </w:tcPr>
          <w:p w14:paraId="21145DB1" w14:textId="77777777" w:rsidR="0019565B" w:rsidRPr="00E50A6D" w:rsidRDefault="0019565B" w:rsidP="0019565B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bottom w:val="single" w:sz="4" w:space="0" w:color="auto"/>
            </w:tcBorders>
            <w:shd w:val="clear" w:color="auto" w:fill="auto"/>
          </w:tcPr>
          <w:p w14:paraId="255B186F" w14:textId="033A25FF" w:rsidR="0019565B" w:rsidRPr="00E50A6D" w:rsidRDefault="0019565B" w:rsidP="0019565B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(1,666,040.22)</w:t>
            </w:r>
          </w:p>
        </w:tc>
      </w:tr>
      <w:tr w:rsidR="00A5332F" w:rsidRPr="00E50A6D" w14:paraId="3BC80152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E4D3085" w14:textId="5E108CFF" w:rsidR="00A5332F" w:rsidRPr="00E50A6D" w:rsidRDefault="00A5332F" w:rsidP="00A5332F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50A6D">
              <w:rPr>
                <w:rFonts w:ascii="Angsana New" w:hAnsi="Angsana New"/>
                <w:sz w:val="28"/>
                <w:szCs w:val="28"/>
              </w:rPr>
              <w:t>25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auto"/>
          </w:tcPr>
          <w:p w14:paraId="024B4C17" w14:textId="0E75104E" w:rsidR="00A5332F" w:rsidRPr="00E50A6D" w:rsidRDefault="00A5332F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8,146,420.06</w:t>
            </w:r>
          </w:p>
        </w:tc>
        <w:tc>
          <w:tcPr>
            <w:tcW w:w="238" w:type="dxa"/>
            <w:shd w:val="clear" w:color="auto" w:fill="auto"/>
          </w:tcPr>
          <w:p w14:paraId="1DB2C5CE" w14:textId="77777777" w:rsidR="00A5332F" w:rsidRPr="00E50A6D" w:rsidRDefault="00A5332F" w:rsidP="00A5332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auto"/>
          </w:tcPr>
          <w:p w14:paraId="6E5B3332" w14:textId="4717B3E2" w:rsidR="00A5332F" w:rsidRPr="00E50A6D" w:rsidRDefault="00A5332F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8,037,051.28</w:t>
            </w:r>
          </w:p>
        </w:tc>
      </w:tr>
      <w:tr w:rsidR="00083D53" w:rsidRPr="00E50A6D" w14:paraId="61DECBBC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02E77FE2" w14:textId="77777777" w:rsidR="00083D53" w:rsidRPr="00E50A6D" w:rsidRDefault="00083D53" w:rsidP="00083D53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63" w:type="dxa"/>
            <w:shd w:val="clear" w:color="auto" w:fill="auto"/>
          </w:tcPr>
          <w:p w14:paraId="0621B375" w14:textId="297A1D71" w:rsidR="00083D53" w:rsidRPr="00E50A6D" w:rsidRDefault="00044E46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044E4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44E46">
              <w:rPr>
                <w:rFonts w:ascii="Angsana New" w:hAnsi="Angsana New"/>
                <w:sz w:val="30"/>
                <w:szCs w:val="30"/>
              </w:rPr>
              <w:t>,</w:t>
            </w:r>
            <w:r w:rsidRPr="00044E46">
              <w:rPr>
                <w:rFonts w:ascii="Angsana New" w:hAnsi="Angsana New"/>
                <w:sz w:val="30"/>
                <w:szCs w:val="30"/>
                <w:cs/>
              </w:rPr>
              <w:t>280</w:t>
            </w:r>
            <w:r w:rsidRPr="00044E46">
              <w:rPr>
                <w:rFonts w:ascii="Angsana New" w:hAnsi="Angsana New"/>
                <w:sz w:val="30"/>
                <w:szCs w:val="30"/>
              </w:rPr>
              <w:t>,</w:t>
            </w:r>
            <w:r w:rsidRPr="00044E46">
              <w:rPr>
                <w:rFonts w:ascii="Angsana New" w:hAnsi="Angsana New"/>
                <w:sz w:val="30"/>
                <w:szCs w:val="30"/>
                <w:cs/>
              </w:rPr>
              <w:t>128.39</w:t>
            </w:r>
          </w:p>
        </w:tc>
        <w:tc>
          <w:tcPr>
            <w:tcW w:w="238" w:type="dxa"/>
            <w:shd w:val="clear" w:color="auto" w:fill="auto"/>
          </w:tcPr>
          <w:p w14:paraId="55EE4561" w14:textId="77777777" w:rsidR="00083D53" w:rsidRPr="00E50A6D" w:rsidRDefault="00083D53" w:rsidP="00083D53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shd w:val="clear" w:color="auto" w:fill="auto"/>
          </w:tcPr>
          <w:p w14:paraId="30E87BB6" w14:textId="0914E2F4" w:rsidR="00083D53" w:rsidRPr="00E50A6D" w:rsidRDefault="00044E46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044E4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44E46">
              <w:rPr>
                <w:rFonts w:ascii="Angsana New" w:hAnsi="Angsana New"/>
                <w:sz w:val="30"/>
                <w:szCs w:val="30"/>
              </w:rPr>
              <w:t>,</w:t>
            </w:r>
            <w:r w:rsidRPr="00044E46">
              <w:rPr>
                <w:rFonts w:ascii="Angsana New" w:hAnsi="Angsana New"/>
                <w:sz w:val="30"/>
                <w:szCs w:val="30"/>
                <w:cs/>
              </w:rPr>
              <w:t>260</w:t>
            </w:r>
            <w:r w:rsidRPr="00044E46">
              <w:rPr>
                <w:rFonts w:ascii="Angsana New" w:hAnsi="Angsana New"/>
                <w:sz w:val="30"/>
                <w:szCs w:val="30"/>
              </w:rPr>
              <w:t>,</w:t>
            </w:r>
            <w:r w:rsidRPr="00044E46">
              <w:rPr>
                <w:rFonts w:ascii="Angsana New" w:hAnsi="Angsana New"/>
                <w:sz w:val="30"/>
                <w:szCs w:val="30"/>
                <w:cs/>
              </w:rPr>
              <w:t>128.59</w:t>
            </w:r>
          </w:p>
        </w:tc>
      </w:tr>
      <w:tr w:rsidR="00083D53" w:rsidRPr="00E50A6D" w14:paraId="6E50C90F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7890787" w14:textId="1C6ABC30" w:rsidR="00083D53" w:rsidRPr="00E50A6D" w:rsidRDefault="00083D53" w:rsidP="00083D53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  25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4A4CC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2B6CF" w14:textId="1065AED1" w:rsidR="00083D53" w:rsidRPr="00E50A6D" w:rsidRDefault="000E6D84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0E6D84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0E6D84">
              <w:rPr>
                <w:rFonts w:ascii="Angsana New" w:hAnsi="Angsana New"/>
                <w:sz w:val="30"/>
                <w:szCs w:val="30"/>
              </w:rPr>
              <w:t>,</w:t>
            </w:r>
            <w:r w:rsidRPr="000E6D84">
              <w:rPr>
                <w:rFonts w:ascii="Angsana New" w:hAnsi="Angsana New"/>
                <w:sz w:val="30"/>
                <w:szCs w:val="30"/>
                <w:cs/>
              </w:rPr>
              <w:t>426</w:t>
            </w:r>
            <w:r w:rsidRPr="000E6D84">
              <w:rPr>
                <w:rFonts w:ascii="Angsana New" w:hAnsi="Angsana New"/>
                <w:sz w:val="30"/>
                <w:szCs w:val="30"/>
              </w:rPr>
              <w:t>,</w:t>
            </w:r>
            <w:r w:rsidRPr="000E6D84">
              <w:rPr>
                <w:rFonts w:ascii="Angsana New" w:hAnsi="Angsana New"/>
                <w:sz w:val="30"/>
                <w:szCs w:val="30"/>
                <w:cs/>
              </w:rPr>
              <w:t>548.45</w:t>
            </w:r>
          </w:p>
        </w:tc>
        <w:tc>
          <w:tcPr>
            <w:tcW w:w="238" w:type="dxa"/>
            <w:shd w:val="clear" w:color="auto" w:fill="auto"/>
          </w:tcPr>
          <w:p w14:paraId="005C0B34" w14:textId="77777777" w:rsidR="00083D53" w:rsidRPr="00E50A6D" w:rsidRDefault="00083D53" w:rsidP="00083D53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681DC" w14:textId="59CEE0C8" w:rsidR="00083D53" w:rsidRPr="00A5332F" w:rsidRDefault="00044E46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4E46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044E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4E46">
              <w:rPr>
                <w:rFonts w:ascii="Angsana New" w:hAnsi="Angsana New"/>
                <w:sz w:val="30"/>
                <w:szCs w:val="30"/>
                <w:cs/>
                <w:lang w:val="en-US"/>
              </w:rPr>
              <w:t>297</w:t>
            </w:r>
            <w:r w:rsidRPr="00044E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4E46">
              <w:rPr>
                <w:rFonts w:ascii="Angsana New" w:hAnsi="Angsana New"/>
                <w:sz w:val="30"/>
                <w:szCs w:val="30"/>
                <w:cs/>
                <w:lang w:val="en-US"/>
              </w:rPr>
              <w:t>179.87</w:t>
            </w:r>
          </w:p>
        </w:tc>
      </w:tr>
      <w:tr w:rsidR="00F82B76" w:rsidRPr="00E50A6D" w14:paraId="4A1286D1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C3E4182" w14:textId="77777777" w:rsidR="00F82B76" w:rsidRPr="00E50A6D" w:rsidRDefault="00F82B76" w:rsidP="00F82B7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auto"/>
          </w:tcPr>
          <w:p w14:paraId="6B63D1D8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F763F75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D4C3D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CC5" w:rsidRPr="00E50A6D" w14:paraId="5F699F07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3CAE4C8" w14:textId="45B0349F" w:rsidR="004A4CC5" w:rsidRPr="00E50A6D" w:rsidRDefault="004A4CC5" w:rsidP="004A4CC5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>31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50A6D">
              <w:rPr>
                <w:rFonts w:ascii="Angsana New" w:hAnsi="Angsana New"/>
                <w:sz w:val="28"/>
                <w:szCs w:val="28"/>
              </w:rPr>
              <w:t>25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63" w:type="dxa"/>
            <w:tcBorders>
              <w:bottom w:val="double" w:sz="4" w:space="0" w:color="auto"/>
            </w:tcBorders>
            <w:shd w:val="clear" w:color="auto" w:fill="auto"/>
          </w:tcPr>
          <w:p w14:paraId="59B792DD" w14:textId="708F5192" w:rsidR="004A4CC5" w:rsidRPr="00E50A6D" w:rsidRDefault="004A4CC5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2,315,490.16</w:t>
            </w:r>
          </w:p>
        </w:tc>
        <w:tc>
          <w:tcPr>
            <w:tcW w:w="238" w:type="dxa"/>
            <w:shd w:val="clear" w:color="auto" w:fill="auto"/>
          </w:tcPr>
          <w:p w14:paraId="728A09B0" w14:textId="77777777" w:rsidR="004A4CC5" w:rsidRPr="00E50A6D" w:rsidRDefault="004A4CC5" w:rsidP="004A4CC5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A2AA3C" w14:textId="42B4EFAF" w:rsidR="004A4CC5" w:rsidRPr="00E50A6D" w:rsidRDefault="004A4CC5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C38">
              <w:rPr>
                <w:rFonts w:ascii="Angsana New" w:hAnsi="Angsana New"/>
                <w:sz w:val="30"/>
                <w:szCs w:val="30"/>
                <w:lang w:val="en-US"/>
              </w:rPr>
              <w:t>2,204,858.94</w:t>
            </w:r>
          </w:p>
        </w:tc>
      </w:tr>
      <w:tr w:rsidR="00F82B76" w:rsidRPr="00E50A6D" w14:paraId="59C6200F" w14:textId="77777777" w:rsidTr="002430E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</w:tcBorders>
            <w:shd w:val="clear" w:color="auto" w:fill="auto"/>
            <w:noWrap/>
          </w:tcPr>
          <w:p w14:paraId="7206CA93" w14:textId="00944D22" w:rsidR="00F82B76" w:rsidRPr="00E50A6D" w:rsidRDefault="00F82B76" w:rsidP="00F82B76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>31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50A6D">
              <w:rPr>
                <w:rFonts w:ascii="Angsana New" w:hAnsi="Angsana New"/>
                <w:sz w:val="28"/>
                <w:szCs w:val="28"/>
              </w:rPr>
              <w:t>25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4A4CC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1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964CFC" w14:textId="3D51894A" w:rsidR="00F82B76" w:rsidRPr="00E50A6D" w:rsidRDefault="00044E46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044E4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44E46">
              <w:rPr>
                <w:rFonts w:ascii="Angsana New" w:hAnsi="Angsana New"/>
                <w:sz w:val="30"/>
                <w:szCs w:val="30"/>
              </w:rPr>
              <w:t>,</w:t>
            </w:r>
            <w:r w:rsidRPr="00044E46">
              <w:rPr>
                <w:rFonts w:ascii="Angsana New" w:hAnsi="Angsana New"/>
                <w:sz w:val="30"/>
                <w:szCs w:val="30"/>
                <w:cs/>
              </w:rPr>
              <w:t>582</w:t>
            </w:r>
            <w:r w:rsidRPr="00044E46">
              <w:rPr>
                <w:rFonts w:ascii="Angsana New" w:hAnsi="Angsana New"/>
                <w:sz w:val="30"/>
                <w:szCs w:val="30"/>
              </w:rPr>
              <w:t>,</w:t>
            </w:r>
            <w:r w:rsidRPr="00044E46">
              <w:rPr>
                <w:rFonts w:ascii="Angsana New" w:hAnsi="Angsana New"/>
                <w:sz w:val="30"/>
                <w:szCs w:val="30"/>
                <w:cs/>
              </w:rPr>
              <w:t>445.77</w:t>
            </w:r>
          </w:p>
        </w:tc>
        <w:tc>
          <w:tcPr>
            <w:tcW w:w="238" w:type="dxa"/>
            <w:shd w:val="clear" w:color="auto" w:fill="auto"/>
          </w:tcPr>
          <w:p w14:paraId="66142275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7AC436" w14:textId="0E58C5AC" w:rsidR="00F82B76" w:rsidRPr="00E50A6D" w:rsidRDefault="00044E46" w:rsidP="00A5332F">
            <w:pPr>
              <w:pBdr>
                <w:between w:val="double" w:sz="4" w:space="1" w:color="auto"/>
              </w:pBdr>
              <w:tabs>
                <w:tab w:val="decimal" w:pos="1780"/>
              </w:tabs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4E46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044E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4E46">
              <w:rPr>
                <w:rFonts w:ascii="Angsana New" w:hAnsi="Angsana New"/>
                <w:sz w:val="30"/>
                <w:szCs w:val="30"/>
                <w:cs/>
                <w:lang w:val="en-US"/>
              </w:rPr>
              <w:t>491</w:t>
            </w:r>
            <w:r w:rsidRPr="00044E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4E46">
              <w:rPr>
                <w:rFonts w:ascii="Angsana New" w:hAnsi="Angsana New"/>
                <w:sz w:val="30"/>
                <w:szCs w:val="30"/>
                <w:cs/>
                <w:lang w:val="en-US"/>
              </w:rPr>
              <w:t>814.35</w:t>
            </w:r>
          </w:p>
        </w:tc>
      </w:tr>
    </w:tbl>
    <w:p w14:paraId="20C8D47D" w14:textId="77777777" w:rsidR="0004571A" w:rsidRPr="00E50A6D" w:rsidRDefault="0004571A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38C8E9C" w14:textId="77777777" w:rsidR="00C2270F" w:rsidRPr="00E50A6D" w:rsidRDefault="00C2270F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247D049" w14:textId="77777777" w:rsidR="00C2270F" w:rsidRPr="00E50A6D" w:rsidRDefault="00C2270F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0E63A7" w14:textId="77777777" w:rsidR="00C2270F" w:rsidRPr="00E50A6D" w:rsidRDefault="00C2270F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4B11BD0F" w14:textId="77777777" w:rsidR="00AF13CD" w:rsidRPr="00E50A6D" w:rsidRDefault="00AF13CD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5730ADB" w14:textId="77777777" w:rsidR="00996E12" w:rsidRDefault="00996E12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C432550" w14:textId="77777777" w:rsidR="00996E12" w:rsidRPr="00E50A6D" w:rsidRDefault="00996E12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28EB58E" w14:textId="77777777" w:rsidR="00AF13CD" w:rsidRPr="00E50A6D" w:rsidRDefault="00AF13CD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7D7B88A" w14:textId="77777777" w:rsidR="00C2270F" w:rsidRPr="00E50A6D" w:rsidRDefault="00C2270F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9CF6990" w14:textId="77777777" w:rsidR="00C2270F" w:rsidRPr="00E50A6D" w:rsidRDefault="00C2270F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511AB94" w14:textId="77777777" w:rsidR="00943A68" w:rsidRPr="00E50A6D" w:rsidRDefault="009D15C4">
      <w:pPr>
        <w:numPr>
          <w:ilvl w:val="0"/>
          <w:numId w:val="40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 w:rsidRPr="00E50A6D">
        <w:rPr>
          <w:rFonts w:ascii="Angsana New" w:hAnsi="Angsana New"/>
          <w:b/>
          <w:bCs/>
          <w:sz w:val="30"/>
          <w:szCs w:val="30"/>
        </w:rPr>
        <w:t>/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="00943A68" w:rsidRPr="00E50A6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30ADA995" w14:textId="77777777" w:rsidR="005A60EF" w:rsidRDefault="009D15C4" w:rsidP="00111867">
      <w:pPr>
        <w:spacing w:line="240" w:lineRule="atLeast"/>
        <w:ind w:left="518" w:right="-342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</w:p>
    <w:p w14:paraId="1508B9DB" w14:textId="5270139F" w:rsidR="00103ED3" w:rsidRPr="00111867" w:rsidRDefault="00111867" w:rsidP="005A60EF">
      <w:pPr>
        <w:spacing w:line="240" w:lineRule="atLeast"/>
        <w:ind w:left="518" w:right="108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111867">
        <w:rPr>
          <w:rFonts w:ascii="Angsana New" w:hAnsi="Angsana New"/>
          <w:sz w:val="32"/>
          <w:szCs w:val="32"/>
        </w:rPr>
        <w:t xml:space="preserve">     </w:t>
      </w:r>
      <w:r w:rsidR="00103ED3" w:rsidRPr="00111867">
        <w:rPr>
          <w:rFonts w:ascii="Angsana New" w:hAnsi="Angsana New"/>
          <w:sz w:val="28"/>
          <w:szCs w:val="28"/>
        </w:rPr>
        <w:t>(</w:t>
      </w:r>
      <w:r w:rsidR="00103ED3" w:rsidRPr="00111867">
        <w:rPr>
          <w:rFonts w:ascii="Angsana New" w:hAnsi="Angsana New"/>
          <w:sz w:val="28"/>
          <w:szCs w:val="28"/>
          <w:cs/>
        </w:rPr>
        <w:t>หน่วย: บาท</w:t>
      </w:r>
      <w:r w:rsidR="00103ED3" w:rsidRPr="00111867">
        <w:rPr>
          <w:rFonts w:ascii="Angsana New" w:hAnsi="Angsana New"/>
          <w:sz w:val="24"/>
          <w:szCs w:val="24"/>
          <w:cs/>
        </w:rPr>
        <w:t>)</w:t>
      </w:r>
    </w:p>
    <w:tbl>
      <w:tblPr>
        <w:tblW w:w="972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496"/>
        <w:gridCol w:w="1559"/>
        <w:gridCol w:w="1499"/>
        <w:gridCol w:w="61"/>
        <w:gridCol w:w="1559"/>
        <w:gridCol w:w="1548"/>
      </w:tblGrid>
      <w:tr w:rsidR="001C46AF" w:rsidRPr="00E50A6D" w14:paraId="246D079D" w14:textId="77777777" w:rsidTr="005A60EF">
        <w:trPr>
          <w:trHeight w:val="380"/>
          <w:tblHeader/>
        </w:trPr>
        <w:tc>
          <w:tcPr>
            <w:tcW w:w="3496" w:type="dxa"/>
            <w:shd w:val="clear" w:color="auto" w:fill="auto"/>
          </w:tcPr>
          <w:p w14:paraId="0ACEB578" w14:textId="77777777" w:rsidR="001C46AF" w:rsidRPr="00E50A6D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371464D5" w14:textId="77777777" w:rsidR="001C46AF" w:rsidRPr="00E50A6D" w:rsidRDefault="001C46AF" w:rsidP="005A60EF">
            <w:pPr>
              <w:pBdr>
                <w:bottom w:val="single" w:sz="4" w:space="1" w:color="auto"/>
              </w:pBdr>
              <w:ind w:left="-124" w:right="4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46AF" w:rsidRPr="00E50A6D" w14:paraId="1B1202D6" w14:textId="77777777" w:rsidTr="005A60EF">
        <w:trPr>
          <w:trHeight w:val="380"/>
          <w:tblHeader/>
        </w:trPr>
        <w:tc>
          <w:tcPr>
            <w:tcW w:w="3496" w:type="dxa"/>
            <w:shd w:val="clear" w:color="auto" w:fill="auto"/>
          </w:tcPr>
          <w:p w14:paraId="05C9C969" w14:textId="77777777" w:rsidR="001C46AF" w:rsidRPr="00E50A6D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9407D8A" w14:textId="77777777" w:rsidR="001C46AF" w:rsidRPr="00E50A6D" w:rsidRDefault="001C46AF" w:rsidP="00D44F8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2A1CDA0C" w14:textId="405D5DC0" w:rsidR="001C46AF" w:rsidRPr="00E50A6D" w:rsidRDefault="005F6803" w:rsidP="00D44F84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="00476FE7" w:rsidRPr="00F33F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76FE7" w:rsidRPr="00F33F4D">
              <w:rPr>
                <w:rFonts w:ascii="Angsana New" w:hAnsi="Angsana New"/>
                <w:sz w:val="24"/>
                <w:szCs w:val="24"/>
              </w:rPr>
              <w:t>/</w:t>
            </w:r>
            <w:r w:rsidR="00476FE7" w:rsidRPr="00F33F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33F4D" w:rsidRPr="00F33F4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="00F33F4D" w:rsidRPr="00F33F4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shd w:val="clear" w:color="auto" w:fill="auto"/>
          </w:tcPr>
          <w:p w14:paraId="2FE5B9B4" w14:textId="77777777" w:rsidR="001C46AF" w:rsidRPr="00E50A6D" w:rsidRDefault="001C46AF" w:rsidP="00D44F8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C2390" w:rsidRPr="00E50A6D" w14:paraId="52B61816" w14:textId="77777777" w:rsidTr="005A60EF">
        <w:trPr>
          <w:tblHeader/>
        </w:trPr>
        <w:tc>
          <w:tcPr>
            <w:tcW w:w="3496" w:type="dxa"/>
            <w:shd w:val="clear" w:color="auto" w:fill="auto"/>
          </w:tcPr>
          <w:p w14:paraId="1D039A6B" w14:textId="77777777" w:rsidR="00EC2390" w:rsidRPr="00E50A6D" w:rsidRDefault="00EC2390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47CA12" w14:textId="022F63E6" w:rsidR="00844546" w:rsidRPr="00A94B8F" w:rsidRDefault="00EC2390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C5567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="00C40AD7"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A533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131FEE28" w14:textId="77777777" w:rsidR="00EC2390" w:rsidRPr="00E50A6D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4B00314C" w14:textId="77777777" w:rsidR="00844546" w:rsidRPr="00E50A6D" w:rsidRDefault="00844546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70165C" w14:textId="77777777" w:rsidR="00EC2390" w:rsidRPr="00E50A6D" w:rsidRDefault="00EC2390" w:rsidP="00EC2390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2416BAE3" w14:textId="77777777" w:rsidR="00844546" w:rsidRPr="00A94B8F" w:rsidRDefault="00EC2390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170C6CC9" w14:textId="0C70F7FD" w:rsidR="00844546" w:rsidRPr="00A94B8F" w:rsidRDefault="00EC2390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C40AD7"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C40AD7"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A533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</w:t>
            </w:r>
          </w:p>
        </w:tc>
      </w:tr>
      <w:tr w:rsidR="001C46AF" w:rsidRPr="00E50A6D" w14:paraId="6F00189A" w14:textId="77777777" w:rsidTr="005A60EF">
        <w:trPr>
          <w:trHeight w:val="20"/>
          <w:tblHeader/>
        </w:trPr>
        <w:tc>
          <w:tcPr>
            <w:tcW w:w="3496" w:type="dxa"/>
            <w:shd w:val="clear" w:color="auto" w:fill="auto"/>
          </w:tcPr>
          <w:p w14:paraId="2EC6DF42" w14:textId="77777777" w:rsidR="001C46AF" w:rsidRPr="00AC40B8" w:rsidRDefault="001C46AF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E6FA399" w14:textId="77777777" w:rsidR="001C46AF" w:rsidRPr="00AC40B8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3BE3D609" w14:textId="77777777" w:rsidR="001C46AF" w:rsidRPr="00AC40B8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F96C8F" w:rsidRPr="00AC40B8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9F6E27" w:rsidRPr="00AC40B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2</w:t>
            </w:r>
            <w:r w:rsidRPr="00AC40B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2E96EC9D" w14:textId="77777777" w:rsidR="001C46AF" w:rsidRPr="00AC40B8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1C46AF" w:rsidRPr="00E50A6D" w14:paraId="2B40A2C8" w14:textId="77777777" w:rsidTr="005A60EF">
        <w:trPr>
          <w:trHeight w:val="288"/>
        </w:trPr>
        <w:tc>
          <w:tcPr>
            <w:tcW w:w="3496" w:type="dxa"/>
            <w:shd w:val="clear" w:color="auto" w:fill="auto"/>
          </w:tcPr>
          <w:p w14:paraId="71BCB66A" w14:textId="77777777" w:rsidR="001C46AF" w:rsidRPr="00AC40B8" w:rsidRDefault="001C46AF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C40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6FAF050E" w14:textId="77777777" w:rsidR="001C46AF" w:rsidRPr="00AC40B8" w:rsidRDefault="001C46AF" w:rsidP="00D44F84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861D05D" w14:textId="77777777" w:rsidR="001C46AF" w:rsidRPr="00AC40B8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B835760" w14:textId="77777777" w:rsidR="001C46AF" w:rsidRPr="00AC40B8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08BBE4AE" w14:textId="77777777" w:rsidR="001C46AF" w:rsidRPr="00AC40B8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867" w:rsidRPr="00E50A6D" w14:paraId="6D02341D" w14:textId="77777777" w:rsidTr="005A60EF">
        <w:trPr>
          <w:trHeight w:val="385"/>
        </w:trPr>
        <w:tc>
          <w:tcPr>
            <w:tcW w:w="3496" w:type="dxa"/>
            <w:shd w:val="clear" w:color="auto" w:fill="auto"/>
          </w:tcPr>
          <w:p w14:paraId="69B195A4" w14:textId="7220CB0B" w:rsidR="00111867" w:rsidRPr="00AC40B8" w:rsidRDefault="00111867" w:rsidP="00111867">
            <w:pPr>
              <w:ind w:left="155" w:right="-79" w:hanging="17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C69D40" w14:textId="54D5DC23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1,475,234.20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4A8B96F0" w14:textId="6BC4AD98" w:rsidR="00111867" w:rsidRPr="00AC40B8" w:rsidRDefault="00507BA9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832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499.92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2A443C" w14:textId="412FD904" w:rsidR="00111867" w:rsidRPr="00AC40B8" w:rsidRDefault="00507BA9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888A3D7" w14:textId="09DD3C1C" w:rsidR="00111867" w:rsidRPr="00AC40B8" w:rsidRDefault="00E350C3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307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734.12</w:t>
            </w:r>
          </w:p>
        </w:tc>
      </w:tr>
      <w:tr w:rsidR="00111867" w:rsidRPr="00E50A6D" w14:paraId="44F4953C" w14:textId="77777777" w:rsidTr="005A60EF">
        <w:trPr>
          <w:trHeight w:val="385"/>
        </w:trPr>
        <w:tc>
          <w:tcPr>
            <w:tcW w:w="3496" w:type="dxa"/>
            <w:shd w:val="clear" w:color="auto" w:fill="auto"/>
          </w:tcPr>
          <w:p w14:paraId="0896218B" w14:textId="77777777" w:rsidR="00111867" w:rsidRPr="00AC40B8" w:rsidRDefault="00111867" w:rsidP="00111867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(ค่าเผื่อการ</w:t>
            </w:r>
            <w:r w:rsidRPr="00AC40B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ปรับ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917F48" w14:textId="42BA5758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2,756,171.26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2CC9FF6" w14:textId="393603B0" w:rsidR="00111867" w:rsidRPr="00AC40B8" w:rsidRDefault="00E350C3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(353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054.15)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2159B1" w14:textId="1031413B" w:rsidR="00111867" w:rsidRPr="00AC40B8" w:rsidRDefault="00507BA9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D7AA40E" w14:textId="408B0919" w:rsidR="00111867" w:rsidRPr="00AC40B8" w:rsidRDefault="00E350C3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403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117.11</w:t>
            </w:r>
          </w:p>
        </w:tc>
      </w:tr>
      <w:tr w:rsidR="00111867" w:rsidRPr="00E50A6D" w14:paraId="5EF6E2A2" w14:textId="77777777" w:rsidTr="005A60EF">
        <w:trPr>
          <w:trHeight w:val="385"/>
        </w:trPr>
        <w:tc>
          <w:tcPr>
            <w:tcW w:w="3496" w:type="dxa"/>
            <w:shd w:val="clear" w:color="auto" w:fill="auto"/>
            <w:vAlign w:val="bottom"/>
          </w:tcPr>
          <w:p w14:paraId="760E0B11" w14:textId="77777777" w:rsidR="00111867" w:rsidRPr="00AC40B8" w:rsidRDefault="00111867" w:rsidP="00111867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CB7713" w14:textId="329CD28F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509,780.49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FA3DCF4" w14:textId="7329E46A" w:rsidR="00111867" w:rsidRPr="00AC40B8" w:rsidRDefault="00E350C3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(28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906.25)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6080AA" w14:textId="7355D31F" w:rsidR="00111867" w:rsidRPr="00AC40B8" w:rsidRDefault="00507BA9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D34D5B2" w14:textId="163AC05E" w:rsidR="00111867" w:rsidRPr="00AC40B8" w:rsidRDefault="00E350C3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480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874.24</w:t>
            </w:r>
          </w:p>
        </w:tc>
      </w:tr>
      <w:tr w:rsidR="00111867" w:rsidRPr="00E50A6D" w14:paraId="4E0F13B2" w14:textId="77777777" w:rsidTr="005A60EF">
        <w:trPr>
          <w:trHeight w:val="385"/>
        </w:trPr>
        <w:tc>
          <w:tcPr>
            <w:tcW w:w="3496" w:type="dxa"/>
            <w:shd w:val="clear" w:color="auto" w:fill="auto"/>
            <w:vAlign w:val="bottom"/>
          </w:tcPr>
          <w:p w14:paraId="406139F1" w14:textId="77777777" w:rsidR="00111867" w:rsidRPr="00AC40B8" w:rsidRDefault="00111867" w:rsidP="00111867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Pr="00AC40B8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F8AB43" w14:textId="3E2328C4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3,061,381.80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1ACF2BF1" w14:textId="7AD30350" w:rsidR="00111867" w:rsidRPr="00AC40B8" w:rsidRDefault="00E350C3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302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431.31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D5871B" w14:textId="4CFDB49A" w:rsidR="00111867" w:rsidRPr="00AC40B8" w:rsidRDefault="00507BA9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(359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271.27)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2ACE662" w14:textId="2A6A4D24" w:rsidR="00111867" w:rsidRPr="00AC40B8" w:rsidRDefault="00E350C3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004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541.84</w:t>
            </w:r>
          </w:p>
        </w:tc>
      </w:tr>
      <w:tr w:rsidR="00111867" w:rsidRPr="00E50A6D" w14:paraId="1A8C6E58" w14:textId="77777777" w:rsidTr="005A60EF">
        <w:trPr>
          <w:trHeight w:val="385"/>
        </w:trPr>
        <w:tc>
          <w:tcPr>
            <w:tcW w:w="3496" w:type="dxa"/>
            <w:shd w:val="clear" w:color="auto" w:fill="auto"/>
            <w:vAlign w:val="bottom"/>
          </w:tcPr>
          <w:p w14:paraId="33736231" w14:textId="77777777" w:rsidR="00111867" w:rsidRPr="00AC40B8" w:rsidRDefault="00111867" w:rsidP="00111867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ผลขาดทุนสะสมยกไป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8AB310" w14:textId="54C9AB7C" w:rsidR="00111867" w:rsidRPr="00AC40B8" w:rsidRDefault="00111867" w:rsidP="009008E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983,516.33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0044EAC" w14:textId="104942BC" w:rsidR="00111867" w:rsidRPr="00AC40B8" w:rsidRDefault="00E350C3" w:rsidP="009008E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(572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750.92)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4AD8A6" w14:textId="39C3951C" w:rsidR="00111867" w:rsidRPr="00AC40B8" w:rsidRDefault="00E350C3" w:rsidP="009008E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266530A" w14:textId="4EEF9672" w:rsidR="00111867" w:rsidRPr="00AC40B8" w:rsidRDefault="00E350C3" w:rsidP="009008E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410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765.41</w:t>
            </w:r>
          </w:p>
        </w:tc>
      </w:tr>
      <w:tr w:rsidR="00111867" w:rsidRPr="00E50A6D" w14:paraId="3D2D3EAF" w14:textId="77777777" w:rsidTr="005A60EF">
        <w:trPr>
          <w:trHeight w:val="385"/>
        </w:trPr>
        <w:tc>
          <w:tcPr>
            <w:tcW w:w="3496" w:type="dxa"/>
            <w:shd w:val="clear" w:color="auto" w:fill="auto"/>
          </w:tcPr>
          <w:p w14:paraId="1871D2EE" w14:textId="77777777" w:rsidR="00111867" w:rsidRPr="00AC40B8" w:rsidRDefault="00111867" w:rsidP="00A63333">
            <w:pPr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40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B5A756" w14:textId="2C97D737" w:rsidR="00111867" w:rsidRPr="00AC40B8" w:rsidRDefault="00111867" w:rsidP="00AC40B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8,786,084.08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10E174E6" w14:textId="39AB0CCE" w:rsidR="00111867" w:rsidRPr="00AC40B8" w:rsidRDefault="00E350C3" w:rsidP="00AC40B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180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219.91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4E4930" w14:textId="7F6F2A42" w:rsidR="00111867" w:rsidRPr="00AC40B8" w:rsidRDefault="00E350C3" w:rsidP="00AC40B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(359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271.27)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A5A81AB" w14:textId="29B3E5EA" w:rsidR="00111867" w:rsidRPr="00AC40B8" w:rsidRDefault="00E350C3" w:rsidP="00AC40B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8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607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032.72</w:t>
            </w:r>
          </w:p>
        </w:tc>
      </w:tr>
    </w:tbl>
    <w:p w14:paraId="5928AD43" w14:textId="77777777" w:rsidR="00A63333" w:rsidRDefault="00A63333" w:rsidP="00AB088C">
      <w:pPr>
        <w:pStyle w:val="BodyText"/>
        <w:spacing w:after="0"/>
        <w:ind w:left="540" w:right="-297"/>
        <w:jc w:val="right"/>
        <w:rPr>
          <w:rFonts w:ascii="Angsana New" w:hAnsi="Angsana New"/>
          <w:sz w:val="28"/>
          <w:szCs w:val="28"/>
        </w:rPr>
      </w:pPr>
    </w:p>
    <w:p w14:paraId="6DE57F70" w14:textId="107E5251" w:rsidR="00103ED3" w:rsidRPr="00111867" w:rsidRDefault="00111867" w:rsidP="005A60EF">
      <w:pPr>
        <w:pStyle w:val="BodyText"/>
        <w:spacing w:after="0"/>
        <w:ind w:left="540" w:right="18"/>
        <w:jc w:val="right"/>
        <w:rPr>
          <w:rFonts w:ascii="Angsana New" w:hAnsi="Angsana New"/>
          <w:sz w:val="24"/>
          <w:szCs w:val="24"/>
        </w:rPr>
      </w:pPr>
      <w:r w:rsidRPr="00111867">
        <w:rPr>
          <w:rFonts w:ascii="Angsana New" w:hAnsi="Angsana New"/>
          <w:sz w:val="28"/>
          <w:szCs w:val="28"/>
        </w:rPr>
        <w:t>(</w:t>
      </w:r>
      <w:r w:rsidRPr="00111867">
        <w:rPr>
          <w:rFonts w:ascii="Angsana New" w:hAnsi="Angsana New"/>
          <w:sz w:val="28"/>
          <w:szCs w:val="28"/>
          <w:cs/>
        </w:rPr>
        <w:t>หน่วย: บาท)</w:t>
      </w:r>
    </w:p>
    <w:tbl>
      <w:tblPr>
        <w:tblW w:w="96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  <w:gridCol w:w="11"/>
      </w:tblGrid>
      <w:tr w:rsidR="00C2270F" w:rsidRPr="00E50A6D" w14:paraId="5E716FD1" w14:textId="77777777" w:rsidTr="005A60EF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1856E034" w14:textId="77777777" w:rsidR="00C2270F" w:rsidRPr="00E50A6D" w:rsidRDefault="00C2270F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57E3EFC0" w14:textId="77777777" w:rsidR="00C2270F" w:rsidRPr="00E50A6D" w:rsidRDefault="00C2270F" w:rsidP="005A60EF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270F" w:rsidRPr="00E50A6D" w14:paraId="5F644342" w14:textId="77777777" w:rsidTr="005A60EF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40DB8150" w14:textId="77777777" w:rsidR="00C2270F" w:rsidRPr="00E50A6D" w:rsidRDefault="00C2270F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FCB27A" w14:textId="77777777" w:rsidR="00C2270F" w:rsidRPr="00E50A6D" w:rsidRDefault="00C2270F" w:rsidP="005E00E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5C57D90C" w14:textId="1DFBBC63" w:rsidR="00C2270F" w:rsidRPr="00E50A6D" w:rsidRDefault="00F33F4D" w:rsidP="005E00E6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 xml:space="preserve">รายจ่าย </w:t>
            </w:r>
            <w:r w:rsidRPr="00F33F4D">
              <w:rPr>
                <w:rFonts w:ascii="Angsana New" w:hAnsi="Angsana New"/>
                <w:sz w:val="24"/>
                <w:szCs w:val="24"/>
              </w:rPr>
              <w:t>/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33F4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F33F4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shd w:val="clear" w:color="auto" w:fill="auto"/>
          </w:tcPr>
          <w:p w14:paraId="312E7C53" w14:textId="77777777" w:rsidR="00C2270F" w:rsidRPr="00E50A6D" w:rsidRDefault="00C2270F" w:rsidP="005E00E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270F" w:rsidRPr="00E50A6D" w14:paraId="7148BFB5" w14:textId="77777777" w:rsidTr="005E00E6">
        <w:trPr>
          <w:gridAfter w:val="1"/>
          <w:wAfter w:w="11" w:type="dxa"/>
          <w:tblHeader/>
        </w:trPr>
        <w:tc>
          <w:tcPr>
            <w:tcW w:w="3370" w:type="dxa"/>
            <w:shd w:val="clear" w:color="auto" w:fill="auto"/>
          </w:tcPr>
          <w:p w14:paraId="24752347" w14:textId="77777777" w:rsidR="00C2270F" w:rsidRPr="00E50A6D" w:rsidRDefault="00C2270F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D72EA3" w14:textId="01282302" w:rsidR="00C2270F" w:rsidRPr="00E334D4" w:rsidRDefault="00C2270F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334D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="00E334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</w:t>
            </w:r>
            <w:r w:rsidR="00A5332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62506DF" w14:textId="77777777" w:rsidR="00C2270F" w:rsidRPr="00E50A6D" w:rsidRDefault="00C2270F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758562D0" w14:textId="77777777" w:rsidR="00C2270F" w:rsidRPr="00E50A6D" w:rsidRDefault="00C2270F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2CC28C" w14:textId="77777777" w:rsidR="00C2270F" w:rsidRPr="00E50A6D" w:rsidRDefault="00C2270F" w:rsidP="005E00E6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6530276F" w14:textId="77777777" w:rsidR="00C2270F" w:rsidRPr="00E50A6D" w:rsidRDefault="00C2270F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0365BE78" w14:textId="0361C07E" w:rsidR="00C2270F" w:rsidRPr="00E50A6D" w:rsidRDefault="00C2270F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A533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</w:tr>
      <w:tr w:rsidR="00C2270F" w:rsidRPr="00AC40B8" w14:paraId="6F99EB61" w14:textId="77777777" w:rsidTr="00A94B8F">
        <w:trPr>
          <w:gridAfter w:val="1"/>
          <w:wAfter w:w="11" w:type="dxa"/>
          <w:trHeight w:val="207"/>
          <w:tblHeader/>
        </w:trPr>
        <w:tc>
          <w:tcPr>
            <w:tcW w:w="3370" w:type="dxa"/>
            <w:shd w:val="clear" w:color="auto" w:fill="auto"/>
          </w:tcPr>
          <w:p w14:paraId="0EEF72DA" w14:textId="77777777" w:rsidR="00C2270F" w:rsidRPr="00AC40B8" w:rsidRDefault="00C2270F" w:rsidP="005E00E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315BE7C" w14:textId="77777777" w:rsidR="00C2270F" w:rsidRPr="00AC40B8" w:rsidRDefault="00C2270F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443951BF" w14:textId="77777777" w:rsidR="00C2270F" w:rsidRPr="00AC40B8" w:rsidRDefault="00C2270F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9F6E27" w:rsidRPr="00AC40B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22</w:t>
            </w:r>
            <w:r w:rsidRPr="00AC40B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6601D6CA" w14:textId="77777777" w:rsidR="00C2270F" w:rsidRPr="00AC40B8" w:rsidRDefault="00C2270F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C2270F" w:rsidRPr="00AC40B8" w14:paraId="5873F793" w14:textId="77777777" w:rsidTr="00A94B8F">
        <w:trPr>
          <w:gridAfter w:val="1"/>
          <w:wAfter w:w="11" w:type="dxa"/>
          <w:trHeight w:val="234"/>
        </w:trPr>
        <w:tc>
          <w:tcPr>
            <w:tcW w:w="3370" w:type="dxa"/>
            <w:shd w:val="clear" w:color="auto" w:fill="auto"/>
          </w:tcPr>
          <w:p w14:paraId="7EE7ECEF" w14:textId="77777777" w:rsidR="00C2270F" w:rsidRPr="00AC40B8" w:rsidRDefault="00C2270F" w:rsidP="005E00E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C40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279810A" w14:textId="77777777" w:rsidR="00C2270F" w:rsidRPr="00AC40B8" w:rsidRDefault="00C2270F" w:rsidP="005E00E6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A582BFC" w14:textId="77777777" w:rsidR="00C2270F" w:rsidRPr="00AC40B8" w:rsidRDefault="00C2270F" w:rsidP="005E00E6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39C23BD" w14:textId="77777777" w:rsidR="00C2270F" w:rsidRPr="00AC40B8" w:rsidRDefault="00C2270F" w:rsidP="005E00E6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6813BE2F" w14:textId="77777777" w:rsidR="00C2270F" w:rsidRPr="00AC40B8" w:rsidRDefault="00C2270F" w:rsidP="005E00E6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332F" w:rsidRPr="00AC40B8" w14:paraId="4B087AC6" w14:textId="77777777" w:rsidTr="00DA10BD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73EDAED2" w14:textId="32B87546" w:rsidR="00A5332F" w:rsidRPr="00AC40B8" w:rsidRDefault="00A5332F" w:rsidP="00A5332F">
            <w:pPr>
              <w:ind w:left="155" w:right="-79" w:hanging="17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58A820" w14:textId="0FF96E2C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918,026.83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4369496" w14:textId="110B20A5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557,207.37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EF2AD8" w14:textId="0186EDC9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E4B54FF" w14:textId="759B51A3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1,475,234.20</w:t>
            </w:r>
          </w:p>
        </w:tc>
      </w:tr>
      <w:tr w:rsidR="00A5332F" w:rsidRPr="00AC40B8" w14:paraId="59279D12" w14:textId="77777777" w:rsidTr="00EC65AF">
        <w:trPr>
          <w:gridAfter w:val="1"/>
          <w:wAfter w:w="11" w:type="dxa"/>
          <w:trHeight w:val="324"/>
        </w:trPr>
        <w:tc>
          <w:tcPr>
            <w:tcW w:w="3370" w:type="dxa"/>
            <w:shd w:val="clear" w:color="auto" w:fill="auto"/>
          </w:tcPr>
          <w:p w14:paraId="1F5AEA5A" w14:textId="77777777" w:rsidR="00A5332F" w:rsidRPr="00AC40B8" w:rsidRDefault="00A5332F" w:rsidP="00A5332F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(ค่าเผื่อการ</w:t>
            </w:r>
            <w:r w:rsidRPr="00AC40B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ปรับ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ลดมูลค่า</w:t>
            </w:r>
            <w:r w:rsidRPr="00AC40B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D5229" w14:textId="76232268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3,483,649.45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EA5FC6F" w14:textId="429EC581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(727,478.19)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D20CCF" w14:textId="3C3C5FC8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5423CEA" w14:textId="11B1AE57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2,756,171.26</w:t>
            </w:r>
          </w:p>
        </w:tc>
      </w:tr>
      <w:tr w:rsidR="00A5332F" w:rsidRPr="00AC40B8" w14:paraId="2C1EFE4E" w14:textId="77777777" w:rsidTr="00EC65AF">
        <w:trPr>
          <w:gridAfter w:val="1"/>
          <w:wAfter w:w="11" w:type="dxa"/>
          <w:trHeight w:val="324"/>
        </w:trPr>
        <w:tc>
          <w:tcPr>
            <w:tcW w:w="3370" w:type="dxa"/>
            <w:shd w:val="clear" w:color="auto" w:fill="auto"/>
          </w:tcPr>
          <w:p w14:paraId="5FC1A0FE" w14:textId="77777777" w:rsidR="00A5332F" w:rsidRPr="00AC40B8" w:rsidRDefault="00A5332F" w:rsidP="00A5332F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4A07DE" w14:textId="2AA5B056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474,580.19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0D1C9017" w14:textId="60F838E8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35,200.30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D07DED" w14:textId="3D2FA558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7BB016" w14:textId="20118CD3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509,780.49</w:t>
            </w:r>
          </w:p>
        </w:tc>
      </w:tr>
      <w:tr w:rsidR="00A5332F" w:rsidRPr="00AC40B8" w14:paraId="03877DEE" w14:textId="77777777" w:rsidTr="00EC65AF">
        <w:trPr>
          <w:gridAfter w:val="1"/>
          <w:wAfter w:w="11" w:type="dxa"/>
          <w:trHeight w:val="324"/>
        </w:trPr>
        <w:tc>
          <w:tcPr>
            <w:tcW w:w="3370" w:type="dxa"/>
            <w:shd w:val="clear" w:color="auto" w:fill="auto"/>
          </w:tcPr>
          <w:p w14:paraId="24C2B712" w14:textId="35403ECE" w:rsidR="00A5332F" w:rsidRPr="00AC40B8" w:rsidRDefault="00A5332F" w:rsidP="00A5332F">
            <w:pPr>
              <w:ind w:left="150" w:right="-79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Pr="00AC40B8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F606EE" w14:textId="7CB62FFC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2,990,350.00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574BDB0" w14:textId="745BDDDD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(282,659.40)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9DF1FD" w14:textId="035B694A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5943B7" w14:textId="64E2F50D" w:rsidR="00A5332F" w:rsidRPr="00AC40B8" w:rsidRDefault="00A5332F" w:rsidP="00A5332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3,061,381.80</w:t>
            </w:r>
          </w:p>
        </w:tc>
      </w:tr>
      <w:tr w:rsidR="00A5332F" w:rsidRPr="00AC40B8" w14:paraId="58D1696B" w14:textId="77777777" w:rsidTr="00DC14C0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3C0EC6A9" w14:textId="2D1797E2" w:rsidR="00A5332F" w:rsidRPr="00AC40B8" w:rsidRDefault="00A5332F" w:rsidP="00A5332F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ผลขาดทุนสะสมยกไป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E81072" w14:textId="11B5BC87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ACBB117" w14:textId="33E46F97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983,516.33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55AABB" w14:textId="6D169E22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8386A6" w14:textId="57295352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983,516.33</w:t>
            </w:r>
          </w:p>
        </w:tc>
      </w:tr>
      <w:tr w:rsidR="00A5332F" w:rsidRPr="00AC40B8" w14:paraId="355FF0A7" w14:textId="77777777" w:rsidTr="00EC65AF">
        <w:trPr>
          <w:gridAfter w:val="1"/>
          <w:wAfter w:w="11" w:type="dxa"/>
          <w:trHeight w:val="261"/>
        </w:trPr>
        <w:tc>
          <w:tcPr>
            <w:tcW w:w="3370" w:type="dxa"/>
            <w:shd w:val="clear" w:color="auto" w:fill="auto"/>
          </w:tcPr>
          <w:p w14:paraId="74C602E9" w14:textId="77777777" w:rsidR="00A5332F" w:rsidRPr="00AC40B8" w:rsidRDefault="00A5332F" w:rsidP="00A5332F">
            <w:pPr>
              <w:ind w:right="-79" w:firstLine="1026"/>
              <w:rPr>
                <w:rFonts w:ascii="Angsana New" w:hAnsi="Angsana New"/>
                <w:sz w:val="26"/>
                <w:szCs w:val="26"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6AAB10" w14:textId="73318E3F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7,866,606.47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6317FEB" w14:textId="3E99A7AD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565,786.41</w:t>
            </w:r>
          </w:p>
        </w:tc>
        <w:tc>
          <w:tcPr>
            <w:tcW w:w="1559" w:type="dxa"/>
            <w:shd w:val="clear" w:color="auto" w:fill="auto"/>
          </w:tcPr>
          <w:p w14:paraId="640544FE" w14:textId="67263A6A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934B065" w14:textId="34C39872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8,786,084.08</w:t>
            </w:r>
          </w:p>
        </w:tc>
      </w:tr>
      <w:tr w:rsidR="00C2270F" w:rsidRPr="00E50A6D" w14:paraId="067CEA07" w14:textId="77777777" w:rsidTr="00A94B8F">
        <w:tblPrEx>
          <w:tblBorders>
            <w:bottom w:val="double" w:sz="4" w:space="0" w:color="auto"/>
          </w:tblBorders>
        </w:tblPrEx>
        <w:trPr>
          <w:trHeight w:val="234"/>
        </w:trPr>
        <w:tc>
          <w:tcPr>
            <w:tcW w:w="3370" w:type="dxa"/>
            <w:shd w:val="clear" w:color="auto" w:fill="auto"/>
          </w:tcPr>
          <w:p w14:paraId="3CA007F7" w14:textId="77777777" w:rsidR="00C2270F" w:rsidRPr="00AC40B8" w:rsidRDefault="00C2270F" w:rsidP="005E00E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C40B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625E6BA4" w14:textId="77777777" w:rsidR="00C2270F" w:rsidRPr="00AC40B8" w:rsidRDefault="00C2270F" w:rsidP="005E00E6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5B545568" w14:textId="77777777" w:rsidR="00C2270F" w:rsidRPr="00AC40B8" w:rsidRDefault="00C2270F" w:rsidP="005E00E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4D5D6706" w14:textId="77777777" w:rsidR="00C2270F" w:rsidRPr="00AC40B8" w:rsidRDefault="00C2270F" w:rsidP="005E00E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3462EC5" w14:textId="77777777" w:rsidR="00C2270F" w:rsidRPr="00AC40B8" w:rsidRDefault="00C2270F" w:rsidP="005E00E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A5332F" w:rsidRPr="00E50A6D" w14:paraId="769D4F3D" w14:textId="77777777" w:rsidTr="00A94B8F">
        <w:trPr>
          <w:trHeight w:val="297"/>
        </w:trPr>
        <w:tc>
          <w:tcPr>
            <w:tcW w:w="3370" w:type="dxa"/>
            <w:shd w:val="clear" w:color="auto" w:fill="auto"/>
          </w:tcPr>
          <w:p w14:paraId="012AB356" w14:textId="77777777" w:rsidR="00A5332F" w:rsidRPr="00AC40B8" w:rsidRDefault="00A5332F" w:rsidP="00A5332F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5E2EA4D6" w14:textId="3B87AF51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(302,215.13)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E76813B" w14:textId="23CD6E5E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302,215.13</w:t>
            </w:r>
          </w:p>
        </w:tc>
        <w:tc>
          <w:tcPr>
            <w:tcW w:w="1559" w:type="dxa"/>
            <w:shd w:val="clear" w:color="auto" w:fill="auto"/>
          </w:tcPr>
          <w:p w14:paraId="6348916B" w14:textId="49FFE337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1FF9FAB" w14:textId="73868E0E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A5332F" w:rsidRPr="00E50A6D" w14:paraId="31DEF004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0BF5DB90" w14:textId="77777777" w:rsidR="00A5332F" w:rsidRPr="00AC40B8" w:rsidRDefault="00A5332F" w:rsidP="00A5332F">
            <w:pPr>
              <w:ind w:left="-18" w:right="-79" w:firstLine="10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71F4D549" w14:textId="290ACF8C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(302,215.13)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8A757A4" w14:textId="1F92A2B6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302,215.13</w:t>
            </w:r>
          </w:p>
        </w:tc>
        <w:tc>
          <w:tcPr>
            <w:tcW w:w="1559" w:type="dxa"/>
            <w:shd w:val="clear" w:color="auto" w:fill="auto"/>
          </w:tcPr>
          <w:p w14:paraId="26DA0DD0" w14:textId="55D52C4A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650B93C" w14:textId="1B111E7A" w:rsidR="00A5332F" w:rsidRPr="00AC40B8" w:rsidRDefault="00A5332F" w:rsidP="00A533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A5332F" w:rsidRPr="00E50A6D" w14:paraId="1097F92A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50AA8C4A" w14:textId="77777777" w:rsidR="00A5332F" w:rsidRPr="00AC40B8" w:rsidRDefault="00A5332F" w:rsidP="00A5332F">
            <w:pPr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40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39D4CD9F" w14:textId="1D8D7836" w:rsidR="00A5332F" w:rsidRPr="00AC40B8" w:rsidRDefault="00A5332F" w:rsidP="00A533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7,564,391.34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3E12554" w14:textId="38E9592C" w:rsidR="00A5332F" w:rsidRPr="00AC40B8" w:rsidRDefault="00A5332F" w:rsidP="00A533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868,001.54</w:t>
            </w:r>
          </w:p>
        </w:tc>
        <w:tc>
          <w:tcPr>
            <w:tcW w:w="1559" w:type="dxa"/>
            <w:shd w:val="clear" w:color="auto" w:fill="auto"/>
          </w:tcPr>
          <w:p w14:paraId="5F61D5D0" w14:textId="2E845A21" w:rsidR="00A5332F" w:rsidRPr="00AC40B8" w:rsidRDefault="00A5332F" w:rsidP="00A533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353,691.20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75485A6" w14:textId="77A079FE" w:rsidR="00A5332F" w:rsidRPr="00AC40B8" w:rsidRDefault="00A5332F" w:rsidP="00A533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8,786,084.08</w:t>
            </w:r>
          </w:p>
        </w:tc>
      </w:tr>
    </w:tbl>
    <w:p w14:paraId="24897A38" w14:textId="77777777" w:rsidR="0042236E" w:rsidRPr="0042236E" w:rsidRDefault="004223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840AD34" w14:textId="77777777" w:rsidR="00A63333" w:rsidRDefault="00A63333" w:rsidP="00A63333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5CE2AA9" w14:textId="088BDA41" w:rsidR="001C46AF" w:rsidRPr="00E50A6D" w:rsidRDefault="001C46AF">
      <w:pPr>
        <w:numPr>
          <w:ilvl w:val="0"/>
          <w:numId w:val="16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 w:rsidRPr="00E50A6D">
        <w:rPr>
          <w:rFonts w:ascii="Angsana New" w:hAnsi="Angsana New"/>
          <w:b/>
          <w:bCs/>
          <w:sz w:val="30"/>
          <w:szCs w:val="30"/>
        </w:rPr>
        <w:t>/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 w:rsidR="00721704"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1476259" w14:textId="77777777" w:rsidR="001C46AF" w:rsidRPr="00E50A6D" w:rsidRDefault="001C46AF" w:rsidP="00D44F8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E50A6D">
        <w:rPr>
          <w:rFonts w:ascii="Angsana New" w:hAnsi="Angsana New" w:hint="cs"/>
          <w:sz w:val="30"/>
          <w:szCs w:val="30"/>
        </w:rPr>
        <w:t xml:space="preserve"> </w:t>
      </w:r>
    </w:p>
    <w:p w14:paraId="7A94B8B6" w14:textId="77777777" w:rsidR="001C46AF" w:rsidRPr="00111867" w:rsidRDefault="001C46AF" w:rsidP="000154BF">
      <w:pPr>
        <w:spacing w:line="240" w:lineRule="atLeast"/>
        <w:ind w:left="518" w:right="18"/>
        <w:jc w:val="right"/>
        <w:rPr>
          <w:rFonts w:ascii="Angsana New" w:hAnsi="Angsana New"/>
          <w:sz w:val="28"/>
          <w:szCs w:val="28"/>
        </w:rPr>
      </w:pPr>
      <w:r w:rsidRPr="00111867">
        <w:rPr>
          <w:rFonts w:ascii="Angsana New" w:hAnsi="Angsana New"/>
          <w:sz w:val="28"/>
          <w:szCs w:val="28"/>
        </w:rPr>
        <w:t>(</w:t>
      </w:r>
      <w:r w:rsidRPr="00111867">
        <w:rPr>
          <w:rFonts w:ascii="Angsana New" w:hAnsi="Angsana New"/>
          <w:sz w:val="28"/>
          <w:szCs w:val="28"/>
          <w:cs/>
        </w:rPr>
        <w:t>หน่วย: บาท)</w:t>
      </w: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1C46AF" w:rsidRPr="00E50A6D" w14:paraId="2AD96F16" w14:textId="77777777" w:rsidTr="00D44F84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367F09CA" w14:textId="77777777" w:rsidR="001C46AF" w:rsidRPr="00E50A6D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2A764F9" w14:textId="77777777" w:rsidR="001C46AF" w:rsidRPr="00E50A6D" w:rsidRDefault="001C46AF" w:rsidP="00D44F8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46AF" w:rsidRPr="00E50A6D" w14:paraId="58937723" w14:textId="77777777" w:rsidTr="00D44F84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2877588" w14:textId="77777777" w:rsidR="001C46AF" w:rsidRPr="00E50A6D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1B4DABE" w14:textId="77777777" w:rsidR="001C46AF" w:rsidRPr="00E50A6D" w:rsidRDefault="001C46AF" w:rsidP="00D44F8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387A13" w14:textId="37A9EAE4" w:rsidR="001C46AF" w:rsidRPr="00E50A6D" w:rsidRDefault="00F33F4D" w:rsidP="00D44F84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 xml:space="preserve">รายจ่าย </w:t>
            </w:r>
            <w:r w:rsidRPr="00F33F4D">
              <w:rPr>
                <w:rFonts w:ascii="Angsana New" w:hAnsi="Angsana New"/>
                <w:sz w:val="24"/>
                <w:szCs w:val="24"/>
              </w:rPr>
              <w:t>/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33F4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F33F4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6BAFF694" w14:textId="77777777" w:rsidR="001C46AF" w:rsidRPr="00E50A6D" w:rsidRDefault="001C46AF" w:rsidP="00D44F8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C2390" w:rsidRPr="00E50A6D" w14:paraId="28552C86" w14:textId="77777777" w:rsidTr="00D44F84">
        <w:trPr>
          <w:tblHeader/>
        </w:trPr>
        <w:tc>
          <w:tcPr>
            <w:tcW w:w="3370" w:type="dxa"/>
            <w:shd w:val="clear" w:color="auto" w:fill="auto"/>
          </w:tcPr>
          <w:p w14:paraId="2C4E5ECB" w14:textId="77777777" w:rsidR="00EC2390" w:rsidRPr="00E50A6D" w:rsidRDefault="00EC2390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5976CDC" w14:textId="1AE5AF56" w:rsidR="00844546" w:rsidRPr="00111867" w:rsidRDefault="00EC2390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11186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="0011186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D3808F8" w14:textId="77777777" w:rsidR="00EC2390" w:rsidRPr="00E50A6D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59BCCBCA" w14:textId="77777777" w:rsidR="00844546" w:rsidRPr="00E50A6D" w:rsidRDefault="00844546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E2D8FA" w14:textId="77777777" w:rsidR="00EC2390" w:rsidRPr="00E50A6D" w:rsidRDefault="00EC2390" w:rsidP="004C7781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2BAACB6F" w14:textId="77777777" w:rsidR="00844546" w:rsidRPr="00814FAF" w:rsidRDefault="00EC2390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524B2848" w14:textId="66FF3CDC" w:rsidR="00844546" w:rsidRPr="00814FAF" w:rsidRDefault="00EC2390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0E4F1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าคม </w:t>
            </w:r>
            <w:r w:rsidR="000E4F1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11186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</w:t>
            </w:r>
          </w:p>
        </w:tc>
      </w:tr>
      <w:tr w:rsidR="001C46AF" w:rsidRPr="00E50A6D" w14:paraId="61A2C892" w14:textId="77777777" w:rsidTr="00814FAF">
        <w:trPr>
          <w:trHeight w:val="297"/>
          <w:tblHeader/>
        </w:trPr>
        <w:tc>
          <w:tcPr>
            <w:tcW w:w="3370" w:type="dxa"/>
            <w:shd w:val="clear" w:color="auto" w:fill="auto"/>
          </w:tcPr>
          <w:p w14:paraId="6699C667" w14:textId="77777777" w:rsidR="001C46AF" w:rsidRPr="00AC40B8" w:rsidRDefault="001C46AF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45D4053" w14:textId="77777777" w:rsidR="001C46AF" w:rsidRPr="00AC40B8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87980FF" w14:textId="77777777" w:rsidR="001C46AF" w:rsidRPr="00AC40B8" w:rsidRDefault="00B81656" w:rsidP="00E95BBC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F96C8F" w:rsidRPr="00AC40B8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9F6E27" w:rsidRPr="00AC40B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2</w:t>
            </w:r>
            <w:r w:rsidRPr="00AC40B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6856B676" w14:textId="77777777" w:rsidR="001C46AF" w:rsidRPr="00AC40B8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1C46AF" w:rsidRPr="00E50A6D" w14:paraId="04D4A5BD" w14:textId="77777777" w:rsidTr="00D44F84">
        <w:trPr>
          <w:trHeight w:val="413"/>
        </w:trPr>
        <w:tc>
          <w:tcPr>
            <w:tcW w:w="3370" w:type="dxa"/>
            <w:shd w:val="clear" w:color="auto" w:fill="auto"/>
          </w:tcPr>
          <w:p w14:paraId="3CF584F9" w14:textId="77777777" w:rsidR="001C46AF" w:rsidRPr="00AC40B8" w:rsidRDefault="001C46AF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C40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31FB0891" w14:textId="77777777" w:rsidR="001C46AF" w:rsidRPr="00AC40B8" w:rsidRDefault="001C46AF" w:rsidP="00D44F84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068480CA" w14:textId="77777777" w:rsidR="001C46AF" w:rsidRPr="00AC40B8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44D7E41" w14:textId="77777777" w:rsidR="001C46AF" w:rsidRPr="00AC40B8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4BF15848" w14:textId="77777777" w:rsidR="001C46AF" w:rsidRPr="00AC40B8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867" w:rsidRPr="00E50A6D" w14:paraId="14ECC253" w14:textId="77777777" w:rsidTr="002430E2">
        <w:trPr>
          <w:trHeight w:val="385"/>
        </w:trPr>
        <w:tc>
          <w:tcPr>
            <w:tcW w:w="3370" w:type="dxa"/>
            <w:shd w:val="clear" w:color="auto" w:fill="auto"/>
          </w:tcPr>
          <w:p w14:paraId="6CE7067E" w14:textId="07C759AE" w:rsidR="00111867" w:rsidRPr="00AC40B8" w:rsidRDefault="00111867" w:rsidP="00111867">
            <w:pPr>
              <w:ind w:left="155" w:right="-79" w:hanging="17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F110DF" w14:textId="62C58E64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1,475,234.20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C213A04" w14:textId="6B6225E3" w:rsidR="00111867" w:rsidRPr="00AC40B8" w:rsidRDefault="002C6E8F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832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499.92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BB80CB" w14:textId="2F545C91" w:rsidR="00111867" w:rsidRPr="00AC40B8" w:rsidRDefault="002C6E8F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48E7AD" w14:textId="6531BDE8" w:rsidR="00111867" w:rsidRPr="00AC40B8" w:rsidRDefault="002C6E8F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307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734.12</w:t>
            </w:r>
          </w:p>
        </w:tc>
      </w:tr>
      <w:tr w:rsidR="00111867" w:rsidRPr="00E50A6D" w14:paraId="1C2447A2" w14:textId="77777777" w:rsidTr="002430E2">
        <w:trPr>
          <w:trHeight w:val="385"/>
        </w:trPr>
        <w:tc>
          <w:tcPr>
            <w:tcW w:w="3370" w:type="dxa"/>
            <w:shd w:val="clear" w:color="auto" w:fill="auto"/>
          </w:tcPr>
          <w:p w14:paraId="59E7A1F9" w14:textId="77777777" w:rsidR="00111867" w:rsidRPr="00AC40B8" w:rsidRDefault="00111867" w:rsidP="00111867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(ค่าเผื่อการ</w:t>
            </w:r>
            <w:r w:rsidRPr="00AC40B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ปรับ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3DB3A9" w14:textId="745B8070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2,756,171.26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222AF2" w14:textId="52521641" w:rsidR="00111867" w:rsidRPr="00AC40B8" w:rsidRDefault="004F7999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(353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054.15)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D64381" w14:textId="322CA6C3" w:rsidR="00111867" w:rsidRPr="00AC40B8" w:rsidRDefault="004F7999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3E8918A" w14:textId="5BD495D4" w:rsidR="00111867" w:rsidRPr="00AC40B8" w:rsidRDefault="002C6E8F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403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117.11</w:t>
            </w:r>
          </w:p>
        </w:tc>
      </w:tr>
      <w:tr w:rsidR="00111867" w:rsidRPr="00E50A6D" w14:paraId="7EF26B05" w14:textId="77777777" w:rsidTr="002430E2">
        <w:trPr>
          <w:trHeight w:val="385"/>
        </w:trPr>
        <w:tc>
          <w:tcPr>
            <w:tcW w:w="3370" w:type="dxa"/>
            <w:shd w:val="clear" w:color="auto" w:fill="auto"/>
          </w:tcPr>
          <w:p w14:paraId="36DCC5ED" w14:textId="77777777" w:rsidR="00111867" w:rsidRPr="00AC40B8" w:rsidRDefault="00111867" w:rsidP="00111867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A1F827" w14:textId="48C6330F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509,780.49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6B9CEF4" w14:textId="0F9E5CF0" w:rsidR="00111867" w:rsidRPr="00AC40B8" w:rsidRDefault="004F7999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(28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906.25)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4537DE" w14:textId="49601431" w:rsidR="00111867" w:rsidRPr="00AC40B8" w:rsidRDefault="004F7999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C40B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77CEF3B" w14:textId="46434A33" w:rsidR="00111867" w:rsidRPr="00AC40B8" w:rsidRDefault="004F7999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480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874.24</w:t>
            </w:r>
          </w:p>
        </w:tc>
      </w:tr>
      <w:tr w:rsidR="00111867" w:rsidRPr="00E50A6D" w14:paraId="1DA8B667" w14:textId="77777777" w:rsidTr="000154BF">
        <w:trPr>
          <w:trHeight w:val="630"/>
        </w:trPr>
        <w:tc>
          <w:tcPr>
            <w:tcW w:w="3370" w:type="dxa"/>
            <w:shd w:val="clear" w:color="auto" w:fill="auto"/>
          </w:tcPr>
          <w:p w14:paraId="35008EAF" w14:textId="77777777" w:rsidR="00111867" w:rsidRPr="00AC40B8" w:rsidRDefault="00111867" w:rsidP="00111867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Pr="00AC40B8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6EB0C1" w14:textId="32B9FB1B" w:rsidR="00111867" w:rsidRPr="00AC40B8" w:rsidRDefault="00111867" w:rsidP="000D707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3,061,381.80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E7FCC82" w14:textId="2CD3B8B5" w:rsidR="00111867" w:rsidRPr="00AC40B8" w:rsidRDefault="004F7999" w:rsidP="000D707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302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431.31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D55C63" w14:textId="7F63D7A0" w:rsidR="00111867" w:rsidRPr="00AC40B8" w:rsidRDefault="004F7999" w:rsidP="000D707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(359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271.27)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F460E8A" w14:textId="2FFB5057" w:rsidR="00111867" w:rsidRPr="00AC40B8" w:rsidRDefault="004F7999" w:rsidP="000D707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004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541.84</w:t>
            </w:r>
          </w:p>
        </w:tc>
      </w:tr>
      <w:tr w:rsidR="00542DC2" w:rsidRPr="00E50A6D" w14:paraId="4FBAC81E" w14:textId="77777777" w:rsidTr="000154BF">
        <w:trPr>
          <w:trHeight w:hRule="exact" w:val="468"/>
        </w:trPr>
        <w:tc>
          <w:tcPr>
            <w:tcW w:w="3370" w:type="dxa"/>
            <w:shd w:val="clear" w:color="auto" w:fill="auto"/>
          </w:tcPr>
          <w:p w14:paraId="6C6A40F7" w14:textId="17ED4F1B" w:rsidR="00542DC2" w:rsidRPr="00AC40B8" w:rsidRDefault="00542DC2" w:rsidP="000154BF">
            <w:pPr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C40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4B42BC" w14:textId="589381E0" w:rsidR="00542DC2" w:rsidRPr="00AC40B8" w:rsidRDefault="00542DC2" w:rsidP="000154B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7,802,567.75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94BFBA4" w14:textId="1F63F8D4" w:rsidR="00542DC2" w:rsidRPr="00AC40B8" w:rsidRDefault="00542DC2" w:rsidP="000154B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752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970.83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019826" w14:textId="23954FEA" w:rsidR="00542DC2" w:rsidRPr="00AC40B8" w:rsidRDefault="00542DC2" w:rsidP="000154B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(359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271.27)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F36ADEA" w14:textId="0ACFF71A" w:rsidR="00542DC2" w:rsidRPr="00AC40B8" w:rsidRDefault="00542DC2" w:rsidP="000154B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8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196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267.31</w:t>
            </w:r>
          </w:p>
        </w:tc>
      </w:tr>
    </w:tbl>
    <w:p w14:paraId="3A675BA6" w14:textId="77777777" w:rsidR="00875B72" w:rsidRDefault="00875B72" w:rsidP="00D44F84">
      <w:pPr>
        <w:pStyle w:val="BodyText"/>
        <w:spacing w:after="0"/>
        <w:ind w:left="540" w:right="-297"/>
        <w:jc w:val="right"/>
        <w:rPr>
          <w:rFonts w:ascii="Angsana New" w:hAnsi="Angsana New"/>
          <w:sz w:val="28"/>
          <w:szCs w:val="28"/>
        </w:rPr>
      </w:pPr>
    </w:p>
    <w:p w14:paraId="797A6F2E" w14:textId="04A14882" w:rsidR="001C46AF" w:rsidRPr="00111867" w:rsidRDefault="001C46AF" w:rsidP="000154BF">
      <w:pPr>
        <w:pStyle w:val="BodyText"/>
        <w:spacing w:after="0"/>
        <w:ind w:left="540" w:right="18"/>
        <w:jc w:val="right"/>
        <w:rPr>
          <w:rFonts w:ascii="Angsana New" w:hAnsi="Angsana New"/>
        </w:rPr>
      </w:pPr>
      <w:r w:rsidRPr="00111867">
        <w:rPr>
          <w:rFonts w:ascii="Angsana New" w:hAnsi="Angsana New"/>
          <w:sz w:val="28"/>
          <w:szCs w:val="28"/>
        </w:rPr>
        <w:t>(</w:t>
      </w:r>
      <w:r w:rsidRPr="00111867">
        <w:rPr>
          <w:rFonts w:ascii="Angsana New" w:hAnsi="Angsana New"/>
          <w:sz w:val="28"/>
          <w:szCs w:val="28"/>
          <w:cs/>
        </w:rPr>
        <w:t>หน่วย: บาท)</w:t>
      </w: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DA10BD" w:rsidRPr="00E50A6D" w14:paraId="131B4BCB" w14:textId="77777777" w:rsidTr="005E00E6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69081F1C" w14:textId="77777777" w:rsidR="00DA10BD" w:rsidRPr="00E50A6D" w:rsidRDefault="00DA10BD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79E687C" w14:textId="77777777" w:rsidR="00DA10BD" w:rsidRPr="00E50A6D" w:rsidRDefault="00DA10BD" w:rsidP="005E00E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0BD" w:rsidRPr="00E50A6D" w14:paraId="6FDDF2A9" w14:textId="77777777" w:rsidTr="005E00E6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19377035" w14:textId="77777777" w:rsidR="00DA10BD" w:rsidRPr="00E50A6D" w:rsidRDefault="00DA10BD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ED86356" w14:textId="77777777" w:rsidR="00DA10BD" w:rsidRPr="00E50A6D" w:rsidRDefault="00DA10BD" w:rsidP="005E00E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67E263" w14:textId="2EC784C8" w:rsidR="00DA10BD" w:rsidRPr="00E50A6D" w:rsidRDefault="00F33F4D" w:rsidP="005E00E6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 xml:space="preserve">รายจ่าย </w:t>
            </w:r>
            <w:r w:rsidRPr="00F33F4D">
              <w:rPr>
                <w:rFonts w:ascii="Angsana New" w:hAnsi="Angsana New"/>
                <w:sz w:val="24"/>
                <w:szCs w:val="24"/>
              </w:rPr>
              <w:t>/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33F4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F33F4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F33F4D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0264CB75" w14:textId="77777777" w:rsidR="00DA10BD" w:rsidRPr="00E50A6D" w:rsidRDefault="00DA10BD" w:rsidP="005E00E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A10BD" w:rsidRPr="00E50A6D" w14:paraId="44473024" w14:textId="77777777" w:rsidTr="005E00E6">
        <w:trPr>
          <w:tblHeader/>
        </w:trPr>
        <w:tc>
          <w:tcPr>
            <w:tcW w:w="3370" w:type="dxa"/>
            <w:shd w:val="clear" w:color="auto" w:fill="auto"/>
          </w:tcPr>
          <w:p w14:paraId="30B32F37" w14:textId="77777777" w:rsidR="00DA10BD" w:rsidRPr="00E50A6D" w:rsidRDefault="00DA10BD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271816" w14:textId="1559EFC1" w:rsidR="00DA10BD" w:rsidRPr="000E4F17" w:rsidRDefault="00DA10BD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0E4F1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="000E4F1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11186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7D3EC4B" w14:textId="77777777" w:rsidR="00DA10BD" w:rsidRPr="00E50A6D" w:rsidRDefault="00DA10BD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081CCD18" w14:textId="77777777" w:rsidR="00DA10BD" w:rsidRPr="00E50A6D" w:rsidRDefault="00DA10BD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F4CF02" w14:textId="77777777" w:rsidR="00DA10BD" w:rsidRPr="00E50A6D" w:rsidRDefault="00DA10BD" w:rsidP="005E00E6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71B66FE4" w14:textId="77777777" w:rsidR="00DA10BD" w:rsidRPr="00E50A6D" w:rsidRDefault="00DA10BD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EEF7ACE" w14:textId="22F4251F" w:rsidR="00DA10BD" w:rsidRPr="00E50A6D" w:rsidRDefault="00DA10BD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3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1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าคม 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11186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</w:tr>
      <w:tr w:rsidR="00DA10BD" w:rsidRPr="00E50A6D" w14:paraId="38763BB0" w14:textId="77777777" w:rsidTr="00814FAF">
        <w:trPr>
          <w:trHeight w:val="243"/>
          <w:tblHeader/>
        </w:trPr>
        <w:tc>
          <w:tcPr>
            <w:tcW w:w="3370" w:type="dxa"/>
            <w:shd w:val="clear" w:color="auto" w:fill="auto"/>
          </w:tcPr>
          <w:p w14:paraId="7A0E9FEE" w14:textId="77777777" w:rsidR="00DA10BD" w:rsidRPr="00AC40B8" w:rsidRDefault="00DA10BD" w:rsidP="005E00E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E1A58E9" w14:textId="77777777" w:rsidR="00DA10BD" w:rsidRPr="00AC40B8" w:rsidRDefault="00DA10BD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3D1A866" w14:textId="77777777" w:rsidR="00DA10BD" w:rsidRPr="00AC40B8" w:rsidRDefault="00DA10BD" w:rsidP="00E95BBC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9F6E27" w:rsidRPr="00AC40B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2</w:t>
            </w:r>
            <w:r w:rsidRPr="00AC40B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4D365561" w14:textId="77777777" w:rsidR="00DA10BD" w:rsidRPr="00AC40B8" w:rsidRDefault="00DA10BD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A10BD" w:rsidRPr="00E50A6D" w14:paraId="3C02BCC5" w14:textId="77777777" w:rsidTr="005E00E6">
        <w:trPr>
          <w:trHeight w:val="413"/>
        </w:trPr>
        <w:tc>
          <w:tcPr>
            <w:tcW w:w="3370" w:type="dxa"/>
            <w:shd w:val="clear" w:color="auto" w:fill="auto"/>
          </w:tcPr>
          <w:p w14:paraId="2ADC936C" w14:textId="77777777" w:rsidR="00DA10BD" w:rsidRPr="00AC40B8" w:rsidRDefault="00DA10BD" w:rsidP="005E00E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C40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6B1070D2" w14:textId="77777777" w:rsidR="00DA10BD" w:rsidRPr="00AC40B8" w:rsidRDefault="00DA10BD" w:rsidP="005E00E6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70C51947" w14:textId="77777777" w:rsidR="00DA10BD" w:rsidRPr="00AC40B8" w:rsidRDefault="00DA10BD" w:rsidP="005E00E6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467B5B3" w14:textId="77777777" w:rsidR="00DA10BD" w:rsidRPr="00AC40B8" w:rsidRDefault="00DA10BD" w:rsidP="005E00E6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29B26613" w14:textId="77777777" w:rsidR="00DA10BD" w:rsidRPr="00AC40B8" w:rsidRDefault="00DA10BD" w:rsidP="005E00E6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867" w:rsidRPr="00E50A6D" w14:paraId="541C729D" w14:textId="77777777" w:rsidTr="00DA10BD">
        <w:trPr>
          <w:trHeight w:val="385"/>
        </w:trPr>
        <w:tc>
          <w:tcPr>
            <w:tcW w:w="3370" w:type="dxa"/>
            <w:shd w:val="clear" w:color="auto" w:fill="auto"/>
          </w:tcPr>
          <w:p w14:paraId="5010B18D" w14:textId="2F94A481" w:rsidR="00111867" w:rsidRPr="00AC40B8" w:rsidRDefault="00111867" w:rsidP="00111867">
            <w:pPr>
              <w:ind w:left="155" w:right="-79" w:hanging="17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783BDA" w14:textId="68328B87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918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026.83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E9CD491" w14:textId="1422904D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557,207.37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938543" w14:textId="50E2F5A3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36C12DD" w14:textId="5C599134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1,475,234.20</w:t>
            </w:r>
          </w:p>
        </w:tc>
      </w:tr>
      <w:tr w:rsidR="00111867" w:rsidRPr="00E50A6D" w14:paraId="0F74C74B" w14:textId="77777777" w:rsidTr="00EC65AF">
        <w:trPr>
          <w:trHeight w:val="385"/>
        </w:trPr>
        <w:tc>
          <w:tcPr>
            <w:tcW w:w="3370" w:type="dxa"/>
            <w:shd w:val="clear" w:color="auto" w:fill="auto"/>
          </w:tcPr>
          <w:p w14:paraId="6265D211" w14:textId="77777777" w:rsidR="00111867" w:rsidRPr="00AC40B8" w:rsidRDefault="00111867" w:rsidP="00111867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(ค่าเผื่อการ</w:t>
            </w:r>
            <w:r w:rsidRPr="00AC40B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ปรับ</w:t>
            </w:r>
            <w:r w:rsidRPr="00AC40B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38B8A1" w14:textId="37C07103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483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649.45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560FEC40" w14:textId="5765564E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(727,478.19)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E74584" w14:textId="339614D8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262B2DE" w14:textId="691C83A1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2,756,171.26</w:t>
            </w:r>
          </w:p>
        </w:tc>
      </w:tr>
      <w:tr w:rsidR="00111867" w:rsidRPr="00E50A6D" w14:paraId="24C529FC" w14:textId="77777777" w:rsidTr="00EC65AF">
        <w:trPr>
          <w:trHeight w:val="385"/>
        </w:trPr>
        <w:tc>
          <w:tcPr>
            <w:tcW w:w="3370" w:type="dxa"/>
            <w:shd w:val="clear" w:color="auto" w:fill="auto"/>
          </w:tcPr>
          <w:p w14:paraId="0E0E3728" w14:textId="77777777" w:rsidR="00111867" w:rsidRPr="00AC40B8" w:rsidRDefault="00111867" w:rsidP="00111867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66A1C4" w14:textId="0EAAE9F7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474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580.</w:t>
            </w:r>
            <w:r w:rsidRPr="00AC40B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4658CACC" w14:textId="498F6937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35,200.30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68D1D8" w14:textId="0F0A372F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B472E39" w14:textId="448F0BF6" w:rsidR="00111867" w:rsidRPr="00AC40B8" w:rsidRDefault="00111867" w:rsidP="001118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509,780.49</w:t>
            </w:r>
          </w:p>
        </w:tc>
      </w:tr>
      <w:tr w:rsidR="00111867" w:rsidRPr="00E50A6D" w14:paraId="18A071D9" w14:textId="77777777" w:rsidTr="00EC65AF">
        <w:trPr>
          <w:trHeight w:val="385"/>
        </w:trPr>
        <w:tc>
          <w:tcPr>
            <w:tcW w:w="3370" w:type="dxa"/>
            <w:shd w:val="clear" w:color="auto" w:fill="auto"/>
          </w:tcPr>
          <w:p w14:paraId="3AE863F7" w14:textId="77777777" w:rsidR="00111867" w:rsidRPr="00AC40B8" w:rsidRDefault="00111867" w:rsidP="00111867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Pr="00AC40B8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4FD626" w14:textId="6A10860E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990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11D71400" w14:textId="0080AF28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(282,659.40)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26ED37" w14:textId="2D60BC55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7671515" w14:textId="0FA29C94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3,061,381.80</w:t>
            </w:r>
          </w:p>
        </w:tc>
      </w:tr>
      <w:tr w:rsidR="00111867" w:rsidRPr="00E50A6D" w14:paraId="31CD7CD9" w14:textId="77777777" w:rsidTr="00EC65AF">
        <w:trPr>
          <w:trHeight w:hRule="exact" w:val="340"/>
        </w:trPr>
        <w:tc>
          <w:tcPr>
            <w:tcW w:w="3370" w:type="dxa"/>
            <w:shd w:val="clear" w:color="auto" w:fill="auto"/>
          </w:tcPr>
          <w:p w14:paraId="5E3C5CBB" w14:textId="77777777" w:rsidR="00111867" w:rsidRPr="00AC40B8" w:rsidRDefault="00111867" w:rsidP="00111867">
            <w:pPr>
              <w:ind w:right="-79" w:firstLine="1026"/>
              <w:rPr>
                <w:rFonts w:ascii="Angsana New" w:hAnsi="Angsana New"/>
                <w:sz w:val="26"/>
                <w:szCs w:val="26"/>
                <w:cs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BE5CEE" w14:textId="217070B6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866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606.4</w:t>
            </w:r>
            <w:r w:rsidRPr="00AC40B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DFFFEFD" w14:textId="5E2DFC1B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(417,729.92)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E5F24D" w14:textId="5C483525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08D24E7" w14:textId="7F53F340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7,802,567.75</w:t>
            </w:r>
          </w:p>
        </w:tc>
      </w:tr>
      <w:tr w:rsidR="00111867" w:rsidRPr="00E50A6D" w14:paraId="111BEF75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333B5CE3" w14:textId="77777777" w:rsidR="00111867" w:rsidRPr="00AC40B8" w:rsidRDefault="00111867" w:rsidP="00111867">
            <w:pPr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40B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6731F5" w14:textId="77777777" w:rsidR="00111867" w:rsidRPr="00AC40B8" w:rsidRDefault="00111867" w:rsidP="00111867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1CF42E0B" w14:textId="77777777" w:rsidR="00111867" w:rsidRPr="00AC40B8" w:rsidRDefault="00111867" w:rsidP="00111867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970BA6" w14:textId="77777777" w:rsidR="00111867" w:rsidRPr="00AC40B8" w:rsidRDefault="00111867" w:rsidP="00111867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63A6CD39" w14:textId="77777777" w:rsidR="00111867" w:rsidRPr="00AC40B8" w:rsidRDefault="00111867" w:rsidP="00111867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11867" w:rsidRPr="00E50A6D" w14:paraId="0DA8CFD6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77BE169F" w14:textId="77777777" w:rsidR="00111867" w:rsidRPr="00AC40B8" w:rsidRDefault="00111867" w:rsidP="00111867">
            <w:pPr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40B8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76B7AA" w14:textId="2D318136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302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</w:t>
            </w:r>
            <w:r w:rsidRPr="00AC40B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F70CFCC" w14:textId="0B13F0A7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E09330" w14:textId="0CAA7A13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37B5640" w14:textId="114CEE3C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111867" w:rsidRPr="00E50A6D" w14:paraId="63343EE1" w14:textId="77777777" w:rsidTr="00D45077">
        <w:trPr>
          <w:trHeight w:hRule="exact" w:val="340"/>
        </w:trPr>
        <w:tc>
          <w:tcPr>
            <w:tcW w:w="3370" w:type="dxa"/>
            <w:shd w:val="clear" w:color="auto" w:fill="auto"/>
          </w:tcPr>
          <w:p w14:paraId="2039FE84" w14:textId="77777777" w:rsidR="00111867" w:rsidRPr="00AC40B8" w:rsidRDefault="00111867" w:rsidP="00111867">
            <w:pPr>
              <w:ind w:right="-79" w:firstLine="1026"/>
              <w:rPr>
                <w:rFonts w:ascii="Angsana New" w:hAnsi="Angsana New"/>
                <w:sz w:val="26"/>
                <w:szCs w:val="26"/>
                <w:cs/>
              </w:rPr>
            </w:pPr>
            <w:r w:rsidRPr="00AC40B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E5C326" w14:textId="50933E9A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302</w:t>
            </w:r>
            <w:r w:rsidRPr="00AC40B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</w:t>
            </w:r>
            <w:r w:rsidRPr="00AC40B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87C87A8" w14:textId="1DA92D9D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D25CE" w14:textId="1FD821E1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2500748" w14:textId="0FC8CD4F" w:rsidR="00111867" w:rsidRPr="00AC40B8" w:rsidRDefault="00111867" w:rsidP="001118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111867" w:rsidRPr="00E50A6D" w14:paraId="4DC7CFC3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665D22E4" w14:textId="77777777" w:rsidR="00111867" w:rsidRPr="00AC40B8" w:rsidRDefault="00111867" w:rsidP="00111867">
            <w:pPr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40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1066E9" w14:textId="09F53319" w:rsidR="00111867" w:rsidRPr="00AC40B8" w:rsidRDefault="00111867" w:rsidP="00111867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564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391.3</w:t>
            </w:r>
            <w:r w:rsidRPr="00AC40B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648C990" w14:textId="30C04CE6" w:rsidR="00111867" w:rsidRPr="00AC40B8" w:rsidRDefault="00111867" w:rsidP="00111867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(115,514.79)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69A01B" w14:textId="7053BC6F" w:rsidR="00111867" w:rsidRPr="00AC40B8" w:rsidRDefault="00111867" w:rsidP="00111867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C302352" w14:textId="22FFBCD8" w:rsidR="00111867" w:rsidRPr="00AC40B8" w:rsidRDefault="00111867" w:rsidP="00111867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C40B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7,802,567.75</w:t>
            </w:r>
          </w:p>
        </w:tc>
      </w:tr>
    </w:tbl>
    <w:p w14:paraId="1ECBFD8F" w14:textId="5381C060" w:rsidR="00084C8A" w:rsidRDefault="00500E92">
      <w:pPr>
        <w:numPr>
          <w:ilvl w:val="0"/>
          <w:numId w:val="16"/>
        </w:numPr>
        <w:tabs>
          <w:tab w:val="left" w:pos="513"/>
          <w:tab w:val="decimal" w:pos="7920"/>
        </w:tabs>
        <w:spacing w:before="240" w:after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00E92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50"/>
        <w:gridCol w:w="1742"/>
        <w:gridCol w:w="236"/>
        <w:gridCol w:w="1737"/>
        <w:gridCol w:w="7"/>
      </w:tblGrid>
      <w:tr w:rsidR="00426EAF" w:rsidRPr="00494247" w14:paraId="6B6EC97B" w14:textId="77777777" w:rsidTr="002430E2">
        <w:trPr>
          <w:gridAfter w:val="1"/>
          <w:wAfter w:w="7" w:type="dxa"/>
        </w:trPr>
        <w:tc>
          <w:tcPr>
            <w:tcW w:w="5850" w:type="dxa"/>
          </w:tcPr>
          <w:p w14:paraId="55AD7209" w14:textId="77777777" w:rsidR="00426EAF" w:rsidRPr="00494247" w:rsidRDefault="00426EAF" w:rsidP="002430E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5" w:type="dxa"/>
            <w:gridSpan w:val="3"/>
          </w:tcPr>
          <w:p w14:paraId="79FC9F0E" w14:textId="77777777" w:rsidR="00426EAF" w:rsidRPr="0014279F" w:rsidRDefault="00426EAF" w:rsidP="002430E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279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4279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14279F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14279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14279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26EAF" w:rsidRPr="00494247" w14:paraId="589F9605" w14:textId="77777777" w:rsidTr="002430E2">
        <w:trPr>
          <w:gridAfter w:val="1"/>
          <w:wAfter w:w="7" w:type="dxa"/>
        </w:trPr>
        <w:tc>
          <w:tcPr>
            <w:tcW w:w="5850" w:type="dxa"/>
          </w:tcPr>
          <w:p w14:paraId="14345505" w14:textId="77777777" w:rsidR="00426EAF" w:rsidRPr="00494247" w:rsidRDefault="00426EAF" w:rsidP="002430E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AE527F" w14:textId="77777777" w:rsidR="00426EAF" w:rsidRPr="00494247" w:rsidRDefault="00426EAF" w:rsidP="002430E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26EAF" w:rsidRPr="00494247" w14:paraId="2C5B2FDE" w14:textId="77777777" w:rsidTr="002430E2">
        <w:tc>
          <w:tcPr>
            <w:tcW w:w="5850" w:type="dxa"/>
          </w:tcPr>
          <w:p w14:paraId="7D4B2D62" w14:textId="77777777" w:rsidR="00426EAF" w:rsidRPr="00494247" w:rsidRDefault="00426EAF" w:rsidP="002430E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8F433" w14:textId="183DD543" w:rsidR="00426EAF" w:rsidRPr="00494247" w:rsidRDefault="00E73C8D" w:rsidP="002430E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05D1C14" w14:textId="77777777" w:rsidR="00426EAF" w:rsidRPr="00494247" w:rsidRDefault="00426EAF" w:rsidP="002430E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ACCB0" w14:textId="172B3286" w:rsidR="00426EAF" w:rsidRPr="00494247" w:rsidRDefault="00426EAF" w:rsidP="002430E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426EAF" w:rsidRPr="00494247" w14:paraId="12D6A8A3" w14:textId="77777777" w:rsidTr="002430E2">
        <w:trPr>
          <w:trHeight w:val="203"/>
        </w:trPr>
        <w:tc>
          <w:tcPr>
            <w:tcW w:w="5850" w:type="dxa"/>
            <w:vAlign w:val="center"/>
          </w:tcPr>
          <w:p w14:paraId="414814C5" w14:textId="77777777" w:rsidR="00426EAF" w:rsidRPr="00494247" w:rsidRDefault="00426EAF" w:rsidP="002430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1B3AB" w14:textId="745B5299" w:rsidR="00426EAF" w:rsidRPr="002430E2" w:rsidRDefault="00955B7C" w:rsidP="002430E2">
            <w:pPr>
              <w:tabs>
                <w:tab w:val="decimal" w:pos="1280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30E2">
              <w:rPr>
                <w:rFonts w:ascii="Angsana New" w:hAnsi="Angsana New"/>
                <w:sz w:val="26"/>
                <w:szCs w:val="26"/>
                <w:cs/>
                <w:lang w:val="en-US"/>
              </w:rPr>
              <w:t>19</w:t>
            </w:r>
            <w:r w:rsidRPr="002430E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30E2">
              <w:rPr>
                <w:rFonts w:ascii="Angsana New" w:hAnsi="Angsana New"/>
                <w:sz w:val="26"/>
                <w:szCs w:val="26"/>
                <w:cs/>
                <w:lang w:val="en-US"/>
              </w:rPr>
              <w:t>122</w:t>
            </w:r>
            <w:r w:rsidRPr="002430E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30E2">
              <w:rPr>
                <w:rFonts w:ascii="Angsana New" w:hAnsi="Angsana New"/>
                <w:sz w:val="26"/>
                <w:szCs w:val="26"/>
                <w:cs/>
                <w:lang w:val="en-US"/>
              </w:rPr>
              <w:t>689.26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666264" w14:textId="77777777" w:rsidR="00426EAF" w:rsidRPr="00494247" w:rsidRDefault="00426EAF" w:rsidP="002430E2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34D963CE" w14:textId="77777777" w:rsidR="00426EAF" w:rsidRPr="0014279F" w:rsidRDefault="00426EAF" w:rsidP="002430E2">
            <w:pPr>
              <w:tabs>
                <w:tab w:val="decimal" w:pos="1280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4279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26EAF" w:rsidRPr="00494247" w14:paraId="362912F6" w14:textId="77777777" w:rsidTr="002430E2">
        <w:trPr>
          <w:trHeight w:val="149"/>
        </w:trPr>
        <w:tc>
          <w:tcPr>
            <w:tcW w:w="5850" w:type="dxa"/>
          </w:tcPr>
          <w:p w14:paraId="50101DAD" w14:textId="77777777" w:rsidR="00426EAF" w:rsidRPr="00494247" w:rsidRDefault="00426EAF" w:rsidP="002430E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4F52FD" w14:textId="09B4EC11" w:rsidR="00426EAF" w:rsidRPr="002430E2" w:rsidRDefault="00955B7C" w:rsidP="002430E2">
            <w:pPr>
              <w:tabs>
                <w:tab w:val="decimal" w:pos="1280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30E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19</w:t>
            </w:r>
            <w:r w:rsidRPr="002430E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2430E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122</w:t>
            </w:r>
            <w:r w:rsidRPr="002430E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2430E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689.26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2F5EEC" w14:textId="77777777" w:rsidR="00426EAF" w:rsidRPr="00B40229" w:rsidRDefault="00426EAF" w:rsidP="002430E2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59413F" w14:textId="77777777" w:rsidR="00426EAF" w:rsidRPr="00B40229" w:rsidRDefault="00426EAF" w:rsidP="002430E2">
            <w:pPr>
              <w:tabs>
                <w:tab w:val="decimal" w:pos="1280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4022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359C73D" w14:textId="0D912AAC" w:rsidR="005F18D3" w:rsidRPr="00B73615" w:rsidRDefault="005F18D3" w:rsidP="005F18D3">
      <w:pPr>
        <w:spacing w:before="240" w:line="240" w:lineRule="atLeast"/>
        <w:ind w:left="426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เงินเบิกเกินบัญชีและเงินกู้ยืมระยะสั้นจากสถาบันการเงินค้ำประกัน</w:t>
      </w:r>
      <w:r w:rsidRPr="001C4039">
        <w:rPr>
          <w:rFonts w:ascii="Angsana New" w:hAnsi="Angsana New"/>
          <w:sz w:val="30"/>
          <w:szCs w:val="30"/>
          <w:cs/>
        </w:rPr>
        <w:t>โดยที่ดินและสิ่งปลูกสร้างกรรมสิทธิ์ของบริษัทฯ</w:t>
      </w:r>
      <w:r>
        <w:rPr>
          <w:rFonts w:ascii="Angsana New" w:hAnsi="Angsana New" w:hint="cs"/>
          <w:sz w:val="30"/>
          <w:szCs w:val="30"/>
          <w:cs/>
        </w:rPr>
        <w:t xml:space="preserve"> ตามหมายเหตุ </w:t>
      </w:r>
      <w:r w:rsidR="00B73615">
        <w:rPr>
          <w:rFonts w:ascii="Angsana New" w:hAnsi="Angsana New"/>
          <w:sz w:val="30"/>
          <w:szCs w:val="30"/>
          <w:lang w:val="en-US"/>
        </w:rPr>
        <w:t>10</w:t>
      </w:r>
    </w:p>
    <w:p w14:paraId="057A56EB" w14:textId="56052792" w:rsidR="006F30AD" w:rsidRPr="00E50A6D" w:rsidRDefault="006F30AD">
      <w:pPr>
        <w:numPr>
          <w:ilvl w:val="0"/>
          <w:numId w:val="16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เจ้า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255B20" w:rsidRPr="00E50A6D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983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060"/>
        <w:gridCol w:w="1528"/>
        <w:gridCol w:w="236"/>
        <w:gridCol w:w="1465"/>
        <w:gridCol w:w="236"/>
        <w:gridCol w:w="1465"/>
        <w:gridCol w:w="236"/>
        <w:gridCol w:w="1607"/>
        <w:gridCol w:w="6"/>
      </w:tblGrid>
      <w:tr w:rsidR="001C46AF" w:rsidRPr="00E50A6D" w14:paraId="2D8DF2FF" w14:textId="77777777" w:rsidTr="003303BB">
        <w:trPr>
          <w:gridAfter w:val="1"/>
          <w:wAfter w:w="6" w:type="dxa"/>
        </w:trPr>
        <w:tc>
          <w:tcPr>
            <w:tcW w:w="3060" w:type="dxa"/>
          </w:tcPr>
          <w:p w14:paraId="41651823" w14:textId="77777777" w:rsidR="001C46AF" w:rsidRPr="00E50A6D" w:rsidRDefault="001C46AF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5E5BDB58" w14:textId="77777777" w:rsidR="001C46AF" w:rsidRPr="00E50A6D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A96A4" w14:textId="77777777" w:rsidR="001C46AF" w:rsidRPr="00E50A6D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C71B2A0" w14:textId="77777777" w:rsidR="001C46AF" w:rsidRPr="00E50A6D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DE5B92" w14:textId="77777777" w:rsidR="001C46AF" w:rsidRPr="00E50A6D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</w:tcPr>
          <w:p w14:paraId="7D6BD9C2" w14:textId="77777777" w:rsidR="001C46AF" w:rsidRPr="00E50A6D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C46AF" w:rsidRPr="00E50A6D" w14:paraId="27B65EB5" w14:textId="77777777" w:rsidTr="003303BB">
        <w:trPr>
          <w:gridAfter w:val="1"/>
          <w:wAfter w:w="6" w:type="dxa"/>
        </w:trPr>
        <w:tc>
          <w:tcPr>
            <w:tcW w:w="3060" w:type="dxa"/>
          </w:tcPr>
          <w:p w14:paraId="39AFDC81" w14:textId="77777777" w:rsidR="001C46AF" w:rsidRPr="00E50A6D" w:rsidRDefault="001C46AF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</w:tcPr>
          <w:p w14:paraId="2AAB1FB9" w14:textId="77777777" w:rsidR="001C46AF" w:rsidRPr="00E50A6D" w:rsidRDefault="001C46AF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1ECD467" w14:textId="77777777" w:rsidR="001C46AF" w:rsidRPr="00E50A6D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14:paraId="759D1EE0" w14:textId="77777777" w:rsidR="001C46AF" w:rsidRPr="00E50A6D" w:rsidRDefault="001C46AF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5AF" w:rsidRPr="00E50A6D" w14:paraId="69394E3D" w14:textId="77777777" w:rsidTr="003303BB">
        <w:tc>
          <w:tcPr>
            <w:tcW w:w="3060" w:type="dxa"/>
          </w:tcPr>
          <w:p w14:paraId="1A5BFC61" w14:textId="77777777" w:rsidR="00EC65AF" w:rsidRPr="00E50A6D" w:rsidRDefault="00EC65AF" w:rsidP="00EC65A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55EDD8AC" w14:textId="7C3FF576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 w:rsidR="00111867"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9E2A9C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ED55A44" w14:textId="5BEA30D8" w:rsidR="00EC65AF" w:rsidRPr="00E50A6D" w:rsidRDefault="00111867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9F4DA5E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1169FEC6" w14:textId="73CCCAA9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 w:rsidR="00111867"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5FB55E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D9CE8" w14:textId="14C07DDD" w:rsidR="00EC65AF" w:rsidRPr="00E50A6D" w:rsidRDefault="00111867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EC65AF" w:rsidRPr="00E50A6D" w14:paraId="74E7DBF5" w14:textId="77777777" w:rsidTr="003303BB">
        <w:trPr>
          <w:trHeight w:val="203"/>
        </w:trPr>
        <w:tc>
          <w:tcPr>
            <w:tcW w:w="3060" w:type="dxa"/>
          </w:tcPr>
          <w:p w14:paraId="567B71D2" w14:textId="77777777" w:rsidR="00EC65AF" w:rsidRPr="00E50A6D" w:rsidRDefault="00EC65AF" w:rsidP="00EC65A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58CA6233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26215B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CDA904D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EB78F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4BDC5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060F9B8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14:paraId="3358E8CD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867" w:rsidRPr="00E50A6D" w14:paraId="6A5BC080" w14:textId="77777777" w:rsidTr="003303BB">
        <w:trPr>
          <w:trHeight w:val="203"/>
        </w:trPr>
        <w:tc>
          <w:tcPr>
            <w:tcW w:w="3060" w:type="dxa"/>
          </w:tcPr>
          <w:p w14:paraId="7DEE3DE3" w14:textId="77777777" w:rsidR="00111867" w:rsidRPr="00E50A6D" w:rsidRDefault="00111867" w:rsidP="0011186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</w:tcPr>
          <w:p w14:paraId="37C91F48" w14:textId="14B12496" w:rsidR="00111867" w:rsidRPr="00E50A6D" w:rsidRDefault="005E05D6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</w:rPr>
              <w:t>898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</w:rPr>
              <w:t>720.76</w:t>
            </w:r>
          </w:p>
        </w:tc>
        <w:tc>
          <w:tcPr>
            <w:tcW w:w="236" w:type="dxa"/>
          </w:tcPr>
          <w:p w14:paraId="39C1E3B3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E491BFF" w14:textId="632841EB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</w:rPr>
              <w:t>509,735.06</w:t>
            </w:r>
          </w:p>
        </w:tc>
        <w:tc>
          <w:tcPr>
            <w:tcW w:w="236" w:type="dxa"/>
          </w:tcPr>
          <w:p w14:paraId="35C3FAE7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A7D2DA9" w14:textId="0CD9439A" w:rsidR="00111867" w:rsidRPr="00E50A6D" w:rsidRDefault="005E05D6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</w:rPr>
              <w:t>219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</w:rPr>
              <w:t>720.76</w:t>
            </w:r>
          </w:p>
        </w:tc>
        <w:tc>
          <w:tcPr>
            <w:tcW w:w="236" w:type="dxa"/>
            <w:vAlign w:val="center"/>
          </w:tcPr>
          <w:p w14:paraId="6F4D79A5" w14:textId="77777777" w:rsidR="00111867" w:rsidRPr="00E50A6D" w:rsidRDefault="00111867" w:rsidP="001118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0A409333" w14:textId="74899AE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03D">
              <w:rPr>
                <w:rFonts w:ascii="Angsana New" w:hAnsi="Angsana New"/>
                <w:color w:val="000000"/>
                <w:sz w:val="30"/>
                <w:szCs w:val="30"/>
              </w:rPr>
              <w:t>830,735.06</w:t>
            </w:r>
          </w:p>
        </w:tc>
      </w:tr>
      <w:tr w:rsidR="00111867" w:rsidRPr="00E50A6D" w14:paraId="00909391" w14:textId="77777777" w:rsidTr="003303BB">
        <w:trPr>
          <w:trHeight w:val="203"/>
        </w:trPr>
        <w:tc>
          <w:tcPr>
            <w:tcW w:w="3060" w:type="dxa"/>
          </w:tcPr>
          <w:p w14:paraId="5CF4D872" w14:textId="77777777" w:rsidR="00111867" w:rsidRPr="00E50A6D" w:rsidRDefault="00111867" w:rsidP="0011186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38208779" w14:textId="65D4909E" w:rsidR="00111867" w:rsidRPr="00E50A6D" w:rsidRDefault="001E1D61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1D61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  <w:cs/>
              </w:rPr>
              <w:t>417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  <w:cs/>
              </w:rPr>
              <w:t>142.13</w:t>
            </w:r>
          </w:p>
        </w:tc>
        <w:tc>
          <w:tcPr>
            <w:tcW w:w="236" w:type="dxa"/>
          </w:tcPr>
          <w:p w14:paraId="52FA02AD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C4578E5" w14:textId="31F944A6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</w:rPr>
              <w:t>15,837,526.59</w:t>
            </w:r>
          </w:p>
        </w:tc>
        <w:tc>
          <w:tcPr>
            <w:tcW w:w="236" w:type="dxa"/>
          </w:tcPr>
          <w:p w14:paraId="703BBF0E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F1D826F" w14:textId="0D38C46F" w:rsidR="00111867" w:rsidRPr="00E50A6D" w:rsidRDefault="005E05D6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</w:rPr>
              <w:t>417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</w:rPr>
              <w:t>142.13</w:t>
            </w:r>
          </w:p>
        </w:tc>
        <w:tc>
          <w:tcPr>
            <w:tcW w:w="236" w:type="dxa"/>
            <w:vAlign w:val="center"/>
          </w:tcPr>
          <w:p w14:paraId="6A21AA06" w14:textId="77777777" w:rsidR="00111867" w:rsidRPr="00E50A6D" w:rsidRDefault="00111867" w:rsidP="001118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28848FE2" w14:textId="0A4B7E7A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03D">
              <w:rPr>
                <w:rFonts w:ascii="Angsana New" w:hAnsi="Angsana New"/>
                <w:color w:val="000000"/>
                <w:sz w:val="30"/>
                <w:szCs w:val="30"/>
              </w:rPr>
              <w:t>15,837,526.59</w:t>
            </w:r>
          </w:p>
        </w:tc>
      </w:tr>
      <w:tr w:rsidR="00111867" w:rsidRPr="00E50A6D" w14:paraId="3447CA90" w14:textId="77777777" w:rsidTr="003303BB">
        <w:trPr>
          <w:trHeight w:val="149"/>
        </w:trPr>
        <w:tc>
          <w:tcPr>
            <w:tcW w:w="3060" w:type="dxa"/>
          </w:tcPr>
          <w:p w14:paraId="4579D993" w14:textId="77777777" w:rsidR="00111867" w:rsidRPr="00E50A6D" w:rsidRDefault="00111867" w:rsidP="001118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6E9CA335" w14:textId="1535B0BC" w:rsidR="00111867" w:rsidRPr="00E50A6D" w:rsidRDefault="001E1D61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E1D61">
              <w:rPr>
                <w:rFonts w:ascii="Angsana New" w:hAnsi="Angsana New"/>
                <w:color w:val="000000"/>
                <w:sz w:val="30"/>
                <w:szCs w:val="30"/>
                <w:cs/>
              </w:rPr>
              <w:t>16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315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  <w:cs/>
              </w:rPr>
              <w:t>862.89</w:t>
            </w:r>
          </w:p>
        </w:tc>
        <w:tc>
          <w:tcPr>
            <w:tcW w:w="236" w:type="dxa"/>
          </w:tcPr>
          <w:p w14:paraId="0A2E2683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788259D" w14:textId="107E5C6E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</w:rPr>
              <w:t>16,347,261.65</w:t>
            </w:r>
          </w:p>
        </w:tc>
        <w:tc>
          <w:tcPr>
            <w:tcW w:w="236" w:type="dxa"/>
          </w:tcPr>
          <w:p w14:paraId="2D17D074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4B282" w14:textId="30CA6D06" w:rsidR="00111867" w:rsidRPr="00E50A6D" w:rsidRDefault="005E05D6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</w:rPr>
              <w:t>16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</w:rPr>
              <w:t>636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</w:rPr>
              <w:t>862.89</w:t>
            </w:r>
          </w:p>
        </w:tc>
        <w:tc>
          <w:tcPr>
            <w:tcW w:w="236" w:type="dxa"/>
            <w:vAlign w:val="center"/>
          </w:tcPr>
          <w:p w14:paraId="1A60D9D4" w14:textId="77777777" w:rsidR="00111867" w:rsidRPr="00E50A6D" w:rsidRDefault="00111867" w:rsidP="001118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16120" w14:textId="62705B7A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603D">
              <w:rPr>
                <w:rFonts w:ascii="Angsana New" w:hAnsi="Angsana New"/>
                <w:color w:val="000000"/>
                <w:sz w:val="30"/>
                <w:szCs w:val="30"/>
              </w:rPr>
              <w:t>16,668,261.65</w:t>
            </w:r>
          </w:p>
        </w:tc>
      </w:tr>
      <w:tr w:rsidR="00EC65AF" w:rsidRPr="00E50A6D" w14:paraId="24B498E9" w14:textId="77777777" w:rsidTr="003303BB">
        <w:trPr>
          <w:trHeight w:val="149"/>
        </w:trPr>
        <w:tc>
          <w:tcPr>
            <w:tcW w:w="3060" w:type="dxa"/>
          </w:tcPr>
          <w:p w14:paraId="4132CA28" w14:textId="77777777" w:rsidR="00EC65AF" w:rsidRPr="00E50A6D" w:rsidRDefault="00EC65AF" w:rsidP="00EC65A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5482442F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7EAF3E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B15B424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ACA204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06498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4AFFFDA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  <w:vAlign w:val="center"/>
          </w:tcPr>
          <w:p w14:paraId="3EF6FF80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11867" w:rsidRPr="00E50A6D" w14:paraId="2A001060" w14:textId="77777777" w:rsidTr="003303BB">
        <w:trPr>
          <w:trHeight w:val="149"/>
        </w:trPr>
        <w:tc>
          <w:tcPr>
            <w:tcW w:w="3060" w:type="dxa"/>
            <w:shd w:val="clear" w:color="auto" w:fill="auto"/>
          </w:tcPr>
          <w:p w14:paraId="3F5ADA18" w14:textId="48B7C7F7" w:rsidR="00111867" w:rsidRPr="00E50A6D" w:rsidRDefault="003303BB" w:rsidP="0011186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3C79E6"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="00111867" w:rsidRPr="003C79E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</w:t>
            </w:r>
            <w:r w:rsidR="00111867" w:rsidRPr="00E50A6D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1528" w:type="dxa"/>
          </w:tcPr>
          <w:p w14:paraId="1B6D8E15" w14:textId="579CCC34" w:rsidR="00111867" w:rsidRPr="00E50A6D" w:rsidRDefault="001E1D61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E1D61">
              <w:rPr>
                <w:rFonts w:ascii="Angsana New" w:hAnsi="Angsana New"/>
                <w:color w:val="000000"/>
                <w:sz w:val="30"/>
                <w:szCs w:val="30"/>
                <w:cs/>
              </w:rPr>
              <w:t>904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474.75</w:t>
            </w:r>
          </w:p>
        </w:tc>
        <w:tc>
          <w:tcPr>
            <w:tcW w:w="236" w:type="dxa"/>
          </w:tcPr>
          <w:p w14:paraId="54F07A6B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28953CF4" w14:textId="3230268C" w:rsidR="00111867" w:rsidRPr="00E50A6D" w:rsidRDefault="002C4369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4369">
              <w:rPr>
                <w:rFonts w:ascii="Angsana New" w:hAnsi="Angsana New"/>
                <w:color w:val="000000"/>
                <w:sz w:val="30"/>
                <w:szCs w:val="30"/>
              </w:rPr>
              <w:t>2,091,512.90</w:t>
            </w:r>
          </w:p>
        </w:tc>
        <w:tc>
          <w:tcPr>
            <w:tcW w:w="236" w:type="dxa"/>
          </w:tcPr>
          <w:p w14:paraId="00502D91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1EF0CDBF" w14:textId="3B36DDD0" w:rsidR="00111867" w:rsidRPr="00E50A6D" w:rsidRDefault="005E05D6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989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431.52</w:t>
            </w:r>
          </w:p>
        </w:tc>
        <w:tc>
          <w:tcPr>
            <w:tcW w:w="236" w:type="dxa"/>
            <w:vAlign w:val="center"/>
          </w:tcPr>
          <w:p w14:paraId="1711E977" w14:textId="77777777" w:rsidR="00111867" w:rsidRPr="00E50A6D" w:rsidRDefault="00111867" w:rsidP="001118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25362A43" w14:textId="3210925C" w:rsidR="00111867" w:rsidRPr="00E50A6D" w:rsidRDefault="003A2344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A23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2,103,471.23</w:t>
            </w:r>
          </w:p>
        </w:tc>
      </w:tr>
      <w:tr w:rsidR="00111867" w:rsidRPr="00E50A6D" w14:paraId="50E31DC6" w14:textId="77777777" w:rsidTr="003303BB">
        <w:trPr>
          <w:trHeight w:val="149"/>
        </w:trPr>
        <w:tc>
          <w:tcPr>
            <w:tcW w:w="3060" w:type="dxa"/>
            <w:shd w:val="clear" w:color="auto" w:fill="auto"/>
          </w:tcPr>
          <w:p w14:paraId="5F810A04" w14:textId="77777777" w:rsidR="00111867" w:rsidRPr="00E50A6D" w:rsidRDefault="00111867" w:rsidP="0011186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8" w:type="dxa"/>
            <w:shd w:val="clear" w:color="auto" w:fill="auto"/>
          </w:tcPr>
          <w:p w14:paraId="746A1ECE" w14:textId="35C0917E" w:rsidR="00111867" w:rsidRPr="00066B0F" w:rsidRDefault="0050065D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065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  <w:cs/>
              </w:rPr>
              <w:t>912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  <w:cs/>
              </w:rPr>
              <w:t>311.33</w:t>
            </w:r>
          </w:p>
        </w:tc>
        <w:tc>
          <w:tcPr>
            <w:tcW w:w="236" w:type="dxa"/>
            <w:shd w:val="clear" w:color="auto" w:fill="auto"/>
          </w:tcPr>
          <w:p w14:paraId="262CBF7F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1DBB2BF4" w14:textId="5F1AD6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BBD">
              <w:rPr>
                <w:rFonts w:ascii="Angsana New" w:hAnsi="Angsana New"/>
                <w:color w:val="000000"/>
                <w:sz w:val="30"/>
                <w:szCs w:val="30"/>
              </w:rPr>
              <w:t>4,173,482.27</w:t>
            </w:r>
          </w:p>
        </w:tc>
        <w:tc>
          <w:tcPr>
            <w:tcW w:w="236" w:type="dxa"/>
            <w:shd w:val="clear" w:color="auto" w:fill="auto"/>
          </w:tcPr>
          <w:p w14:paraId="3091E7B0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68721FAE" w14:textId="21C3BF50" w:rsidR="00111867" w:rsidRPr="00066B0F" w:rsidRDefault="0050065D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0065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831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006.33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3640C1" w14:textId="77777777" w:rsidR="00111867" w:rsidRPr="00E50A6D" w:rsidRDefault="00111867" w:rsidP="001118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255F378F" w14:textId="39F6CCD9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5392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4,090,829.27</w:t>
            </w:r>
          </w:p>
        </w:tc>
      </w:tr>
      <w:tr w:rsidR="0080283B" w:rsidRPr="00E50A6D" w14:paraId="67E64D4B" w14:textId="77777777" w:rsidTr="003303BB">
        <w:trPr>
          <w:trHeight w:val="149"/>
        </w:trPr>
        <w:tc>
          <w:tcPr>
            <w:tcW w:w="3060" w:type="dxa"/>
            <w:shd w:val="clear" w:color="auto" w:fill="auto"/>
          </w:tcPr>
          <w:p w14:paraId="3B9C0850" w14:textId="6644A96C" w:rsidR="0080283B" w:rsidRPr="00E50A6D" w:rsidRDefault="006E3C5E" w:rsidP="0011186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ค่าก่อสร้างอาคาร</w:t>
            </w:r>
            <w:r w:rsidR="00722FC8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528" w:type="dxa"/>
            <w:shd w:val="clear" w:color="auto" w:fill="auto"/>
          </w:tcPr>
          <w:p w14:paraId="6BF7AFC3" w14:textId="4024E30F" w:rsidR="0080283B" w:rsidRPr="001E1D61" w:rsidRDefault="0050065D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065D">
              <w:rPr>
                <w:rFonts w:ascii="Angsana New" w:hAnsi="Angsana New"/>
                <w:color w:val="000000"/>
                <w:sz w:val="30"/>
                <w:szCs w:val="30"/>
                <w:cs/>
              </w:rPr>
              <w:t>31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  <w:cs/>
              </w:rPr>
              <w:t>584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  <w:cs/>
              </w:rPr>
              <w:t>350.75</w:t>
            </w:r>
          </w:p>
        </w:tc>
        <w:tc>
          <w:tcPr>
            <w:tcW w:w="236" w:type="dxa"/>
            <w:shd w:val="clear" w:color="auto" w:fill="auto"/>
          </w:tcPr>
          <w:p w14:paraId="181ECFB7" w14:textId="77777777" w:rsidR="0080283B" w:rsidRPr="00E50A6D" w:rsidRDefault="0080283B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71136D54" w14:textId="340688B6" w:rsidR="0080283B" w:rsidRPr="00C47BBD" w:rsidRDefault="003677CB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562528" w14:textId="77777777" w:rsidR="0080283B" w:rsidRPr="00E50A6D" w:rsidRDefault="0080283B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30DC29E7" w14:textId="7D233677" w:rsidR="0080283B" w:rsidRPr="005E05D6" w:rsidRDefault="0050065D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0065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31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584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0065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350.75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404981" w14:textId="77777777" w:rsidR="0080283B" w:rsidRPr="00E50A6D" w:rsidRDefault="0080283B" w:rsidP="001118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02509164" w14:textId="4AED7C63" w:rsidR="0080283B" w:rsidRPr="00853923" w:rsidRDefault="0050065D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11867" w:rsidRPr="00E50A6D" w14:paraId="5AC74E74" w14:textId="77777777" w:rsidTr="003303BB">
        <w:trPr>
          <w:trHeight w:val="149"/>
        </w:trPr>
        <w:tc>
          <w:tcPr>
            <w:tcW w:w="3060" w:type="dxa"/>
            <w:shd w:val="clear" w:color="auto" w:fill="auto"/>
          </w:tcPr>
          <w:p w14:paraId="33FA10F1" w14:textId="77777777" w:rsidR="00111867" w:rsidRPr="00E50A6D" w:rsidRDefault="00111867" w:rsidP="0011186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28" w:type="dxa"/>
            <w:shd w:val="clear" w:color="auto" w:fill="auto"/>
          </w:tcPr>
          <w:p w14:paraId="1B68C97E" w14:textId="45E69FEF" w:rsidR="00111867" w:rsidRPr="00E50A6D" w:rsidRDefault="0007481F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81F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07481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7481F">
              <w:rPr>
                <w:rFonts w:ascii="Angsana New" w:hAnsi="Angsana New"/>
                <w:color w:val="000000"/>
                <w:sz w:val="30"/>
                <w:szCs w:val="30"/>
                <w:cs/>
              </w:rPr>
              <w:t>988</w:t>
            </w:r>
            <w:r w:rsidRPr="0007481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7481F">
              <w:rPr>
                <w:rFonts w:ascii="Angsana New" w:hAnsi="Angsana New"/>
                <w:color w:val="000000"/>
                <w:sz w:val="30"/>
                <w:szCs w:val="30"/>
                <w:cs/>
              </w:rPr>
              <w:t>150.77</w:t>
            </w:r>
          </w:p>
        </w:tc>
        <w:tc>
          <w:tcPr>
            <w:tcW w:w="236" w:type="dxa"/>
            <w:shd w:val="clear" w:color="auto" w:fill="auto"/>
          </w:tcPr>
          <w:p w14:paraId="1E069562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7D9D8353" w14:textId="2C137C9F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</w:rPr>
              <w:t>4,305,794.22</w:t>
            </w:r>
          </w:p>
        </w:tc>
        <w:tc>
          <w:tcPr>
            <w:tcW w:w="236" w:type="dxa"/>
            <w:shd w:val="clear" w:color="auto" w:fill="auto"/>
          </w:tcPr>
          <w:p w14:paraId="1EC4063C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612FE1AB" w14:textId="5A5C6A36" w:rsidR="00111867" w:rsidRPr="00E50A6D" w:rsidRDefault="005E05D6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966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755.99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F14DF8" w14:textId="77777777" w:rsidR="00111867" w:rsidRPr="00E50A6D" w:rsidRDefault="00111867" w:rsidP="001118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3848C556" w14:textId="22C1211B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4,305,794.22</w:t>
            </w:r>
          </w:p>
        </w:tc>
      </w:tr>
      <w:tr w:rsidR="00111867" w:rsidRPr="00E50A6D" w14:paraId="22BDEB4F" w14:textId="77777777" w:rsidTr="003303BB">
        <w:trPr>
          <w:trHeight w:val="149"/>
        </w:trPr>
        <w:tc>
          <w:tcPr>
            <w:tcW w:w="3060" w:type="dxa"/>
            <w:shd w:val="clear" w:color="auto" w:fill="auto"/>
          </w:tcPr>
          <w:p w14:paraId="2B19ACA8" w14:textId="77777777" w:rsidR="00111867" w:rsidRPr="00E50A6D" w:rsidRDefault="00111867" w:rsidP="0011186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13016DD2" w14:textId="78F759A9" w:rsidR="00111867" w:rsidRPr="00E50A6D" w:rsidRDefault="00550B90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50B90">
              <w:rPr>
                <w:rFonts w:ascii="Angsana New" w:hAnsi="Angsana New"/>
                <w:color w:val="000000"/>
                <w:sz w:val="30"/>
                <w:szCs w:val="30"/>
                <w:cs/>
              </w:rPr>
              <w:t>31</w:t>
            </w:r>
            <w:r w:rsidRPr="00550B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50B90">
              <w:rPr>
                <w:rFonts w:ascii="Angsana New" w:hAnsi="Angsana New"/>
                <w:color w:val="000000"/>
                <w:sz w:val="30"/>
                <w:szCs w:val="30"/>
                <w:cs/>
              </w:rPr>
              <w:t>779</w:t>
            </w:r>
            <w:r w:rsidRPr="00550B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50B90">
              <w:rPr>
                <w:rFonts w:ascii="Angsana New" w:hAnsi="Angsana New"/>
                <w:color w:val="000000"/>
                <w:sz w:val="30"/>
                <w:szCs w:val="30"/>
                <w:cs/>
              </w:rPr>
              <w:t>154.10</w:t>
            </w:r>
          </w:p>
        </w:tc>
        <w:tc>
          <w:tcPr>
            <w:tcW w:w="236" w:type="dxa"/>
            <w:shd w:val="clear" w:color="auto" w:fill="auto"/>
          </w:tcPr>
          <w:p w14:paraId="38DEBB06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53B9B5B0" w14:textId="161ACC74" w:rsidR="00111867" w:rsidRPr="00E50A6D" w:rsidRDefault="002C4369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4369">
              <w:rPr>
                <w:rFonts w:ascii="Angsana New" w:hAnsi="Angsana New"/>
                <w:color w:val="000000"/>
                <w:sz w:val="30"/>
                <w:szCs w:val="30"/>
              </w:rPr>
              <w:t>17,022,142.18</w:t>
            </w:r>
          </w:p>
        </w:tc>
        <w:tc>
          <w:tcPr>
            <w:tcW w:w="236" w:type="dxa"/>
            <w:shd w:val="clear" w:color="auto" w:fill="auto"/>
          </w:tcPr>
          <w:p w14:paraId="167BF8FB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2D0B7912" w14:textId="68DF1B4F" w:rsidR="00111867" w:rsidRPr="00E50A6D" w:rsidRDefault="005E05D6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31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777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874.38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3070BF" w14:textId="77777777" w:rsidR="00111867" w:rsidRPr="00E50A6D" w:rsidRDefault="00111867" w:rsidP="001118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5962149F" w14:textId="2F7120CE" w:rsidR="00111867" w:rsidRPr="00E50A6D" w:rsidRDefault="002E5223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E522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16,999,412.27</w:t>
            </w:r>
          </w:p>
        </w:tc>
      </w:tr>
      <w:tr w:rsidR="00111867" w:rsidRPr="00E50A6D" w14:paraId="4E3D204B" w14:textId="77777777" w:rsidTr="003303BB">
        <w:trPr>
          <w:trHeight w:val="149"/>
        </w:trPr>
        <w:tc>
          <w:tcPr>
            <w:tcW w:w="3060" w:type="dxa"/>
            <w:shd w:val="clear" w:color="auto" w:fill="auto"/>
          </w:tcPr>
          <w:p w14:paraId="6AF8FD7A" w14:textId="77777777" w:rsidR="00111867" w:rsidRPr="00E50A6D" w:rsidRDefault="00111867" w:rsidP="001118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6D2131F8" w14:textId="69449AB0" w:rsidR="00111867" w:rsidRPr="00066B0F" w:rsidRDefault="001E1D61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1D61">
              <w:rPr>
                <w:rFonts w:ascii="Angsana New" w:hAnsi="Angsana New"/>
                <w:color w:val="000000"/>
                <w:sz w:val="30"/>
                <w:szCs w:val="30"/>
                <w:cs/>
              </w:rPr>
              <w:t>72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  <w:cs/>
              </w:rPr>
              <w:t>168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E1D61">
              <w:rPr>
                <w:rFonts w:ascii="Angsana New" w:hAnsi="Angsana New"/>
                <w:color w:val="000000"/>
                <w:sz w:val="30"/>
                <w:szCs w:val="30"/>
                <w:cs/>
              </w:rPr>
              <w:t>441.70</w:t>
            </w:r>
          </w:p>
        </w:tc>
        <w:tc>
          <w:tcPr>
            <w:tcW w:w="236" w:type="dxa"/>
          </w:tcPr>
          <w:p w14:paraId="2D86F2A7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D17B860" w14:textId="1BBA1A19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47BBD">
              <w:rPr>
                <w:rFonts w:ascii="Angsana New" w:hAnsi="Angsana New"/>
                <w:color w:val="000000"/>
                <w:sz w:val="30"/>
                <w:szCs w:val="30"/>
              </w:rPr>
              <w:t>27,592,931.57</w:t>
            </w:r>
          </w:p>
        </w:tc>
        <w:tc>
          <w:tcPr>
            <w:tcW w:w="236" w:type="dxa"/>
          </w:tcPr>
          <w:p w14:paraId="02090E33" w14:textId="77777777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26D68" w14:textId="4FCD8D33" w:rsidR="00111867" w:rsidRPr="00E50A6D" w:rsidRDefault="005E05D6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72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149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E05D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418.97</w:t>
            </w:r>
          </w:p>
        </w:tc>
        <w:tc>
          <w:tcPr>
            <w:tcW w:w="236" w:type="dxa"/>
            <w:vAlign w:val="center"/>
          </w:tcPr>
          <w:p w14:paraId="30DBEF13" w14:textId="77777777" w:rsidR="00111867" w:rsidRPr="00E50A6D" w:rsidRDefault="00111867" w:rsidP="001118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F708A" w14:textId="539B21C4" w:rsidR="00111867" w:rsidRPr="00E50A6D" w:rsidRDefault="00111867" w:rsidP="001118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27,499,506.99</w:t>
            </w:r>
          </w:p>
        </w:tc>
      </w:tr>
      <w:tr w:rsidR="00066B0F" w:rsidRPr="00E50A6D" w14:paraId="76C68E89" w14:textId="77777777" w:rsidTr="003303BB">
        <w:trPr>
          <w:trHeight w:val="149"/>
        </w:trPr>
        <w:tc>
          <w:tcPr>
            <w:tcW w:w="3060" w:type="dxa"/>
            <w:vAlign w:val="center"/>
          </w:tcPr>
          <w:p w14:paraId="1A0CC600" w14:textId="77777777" w:rsidR="00066B0F" w:rsidRPr="00E50A6D" w:rsidRDefault="00066B0F" w:rsidP="00066B0F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หนี้การค้าและ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หมุนเวียน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4AA64" w14:textId="2B68FA8D" w:rsidR="00066B0F" w:rsidRPr="00066B0F" w:rsidRDefault="001E1D61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E1D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88</w:t>
            </w:r>
            <w:r w:rsidRPr="001E1D6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1E1D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484</w:t>
            </w:r>
            <w:r w:rsidRPr="001E1D6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1E1D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304.59</w:t>
            </w:r>
          </w:p>
        </w:tc>
        <w:tc>
          <w:tcPr>
            <w:tcW w:w="236" w:type="dxa"/>
          </w:tcPr>
          <w:p w14:paraId="6ED9A79A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FA0BA" w14:textId="5AB759F0" w:rsidR="00066B0F" w:rsidRPr="00E50A6D" w:rsidRDefault="00111867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7BB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43,940,193.22</w:t>
            </w:r>
          </w:p>
        </w:tc>
        <w:tc>
          <w:tcPr>
            <w:tcW w:w="236" w:type="dxa"/>
          </w:tcPr>
          <w:p w14:paraId="1FC5DB0F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19FFA" w14:textId="715224B3" w:rsidR="00066B0F" w:rsidRPr="00066B0F" w:rsidRDefault="005E05D6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E05D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88</w:t>
            </w:r>
            <w:r w:rsidRPr="005E05D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5E05D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786</w:t>
            </w:r>
            <w:r w:rsidRPr="005E05D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5E05D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281.86</w:t>
            </w:r>
          </w:p>
        </w:tc>
        <w:tc>
          <w:tcPr>
            <w:tcW w:w="236" w:type="dxa"/>
            <w:vAlign w:val="center"/>
          </w:tcPr>
          <w:p w14:paraId="1612DEEA" w14:textId="77777777" w:rsidR="00066B0F" w:rsidRPr="00E50A6D" w:rsidRDefault="00066B0F" w:rsidP="00066B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E671C" w14:textId="5DED6E7E" w:rsidR="00066B0F" w:rsidRPr="00E50A6D" w:rsidRDefault="00111867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066B0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44,167,768.64</w:t>
            </w:r>
          </w:p>
        </w:tc>
      </w:tr>
    </w:tbl>
    <w:p w14:paraId="3A57173B" w14:textId="77777777" w:rsidR="009D15C4" w:rsidRPr="00E50A6D" w:rsidRDefault="009D15C4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A22F6D8" w14:textId="77777777" w:rsidR="00A16AA6" w:rsidRPr="00E50A6D" w:rsidRDefault="00A16AA6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6A649016" w14:textId="77777777" w:rsidR="003B2D10" w:rsidRDefault="003B2D10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EF8911B" w14:textId="77777777" w:rsidR="00176E7A" w:rsidRDefault="00176E7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0E38EFB" w14:textId="77777777" w:rsidR="00176E7A" w:rsidRDefault="00176E7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4F0E251" w14:textId="77777777" w:rsidR="00176E7A" w:rsidRDefault="00176E7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26FA92" w14:textId="77777777" w:rsidR="003A364A" w:rsidRDefault="003A364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4AB892EA" w14:textId="77777777" w:rsidR="00A16AA6" w:rsidRPr="00E50A6D" w:rsidRDefault="00A16AA6">
      <w:pPr>
        <w:numPr>
          <w:ilvl w:val="0"/>
          <w:numId w:val="16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10257" w:type="dxa"/>
        <w:tblLook w:val="04A0" w:firstRow="1" w:lastRow="0" w:firstColumn="1" w:lastColumn="0" w:noHBand="0" w:noVBand="1"/>
      </w:tblPr>
      <w:tblGrid>
        <w:gridCol w:w="899"/>
        <w:gridCol w:w="1044"/>
        <w:gridCol w:w="2800"/>
        <w:gridCol w:w="1747"/>
        <w:gridCol w:w="1789"/>
        <w:gridCol w:w="265"/>
        <w:gridCol w:w="1713"/>
      </w:tblGrid>
      <w:tr w:rsidR="00EF730F" w:rsidRPr="007C493B" w14:paraId="23C1C86D" w14:textId="77777777" w:rsidTr="002430E2">
        <w:tc>
          <w:tcPr>
            <w:tcW w:w="899" w:type="dxa"/>
          </w:tcPr>
          <w:p w14:paraId="08B6C1E7" w14:textId="77777777" w:rsidR="00EF730F" w:rsidRPr="007C493B" w:rsidRDefault="00EF730F">
            <w:pPr>
              <w:pStyle w:val="ListParagraph"/>
              <w:numPr>
                <w:ilvl w:val="0"/>
                <w:numId w:val="63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63981F3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14:paraId="473B289C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4391C0A3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4998107F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9BDA576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2B818B17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C493B">
              <w:rPr>
                <w:rFonts w:ascii="Angsana New" w:hAnsi="Angsana New"/>
                <w:sz w:val="30"/>
                <w:szCs w:val="30"/>
              </w:rPr>
              <w:t>: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F730F" w:rsidRPr="007C493B" w14:paraId="3DD2BA6A" w14:textId="77777777" w:rsidTr="002430E2">
        <w:tc>
          <w:tcPr>
            <w:tcW w:w="899" w:type="dxa"/>
          </w:tcPr>
          <w:p w14:paraId="5C32B39F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2021B32E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14:paraId="47E3AC13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044D2FDF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21EC2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F730F" w:rsidRPr="007C493B" w14:paraId="427C07EF" w14:textId="77777777" w:rsidTr="002430E2">
        <w:tc>
          <w:tcPr>
            <w:tcW w:w="899" w:type="dxa"/>
          </w:tcPr>
          <w:p w14:paraId="5846485A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B52885A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845AE80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34443B1E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CC6D7" w14:textId="1176ED7E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4F0E2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9F295" w14:textId="1A81A842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EF730F" w:rsidRPr="007C493B" w14:paraId="71DEFEA8" w14:textId="77777777" w:rsidTr="002430E2">
        <w:tc>
          <w:tcPr>
            <w:tcW w:w="899" w:type="dxa"/>
          </w:tcPr>
          <w:p w14:paraId="2B493271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044" w:type="dxa"/>
            <w:shd w:val="clear" w:color="auto" w:fill="auto"/>
          </w:tcPr>
          <w:p w14:paraId="3220F1FE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800" w:type="dxa"/>
            <w:shd w:val="clear" w:color="auto" w:fill="auto"/>
          </w:tcPr>
          <w:p w14:paraId="34F0680E" w14:textId="77777777" w:rsidR="00EF730F" w:rsidRPr="007C493B" w:rsidRDefault="00EF730F" w:rsidP="002430E2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7" w:type="dxa"/>
            <w:shd w:val="clear" w:color="auto" w:fill="auto"/>
          </w:tcPr>
          <w:p w14:paraId="05D49F35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</w:tcPr>
          <w:p w14:paraId="48EC579F" w14:textId="77777777" w:rsidR="00EF730F" w:rsidRPr="007C493B" w:rsidRDefault="00EF730F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2DEA3E69" w14:textId="77777777" w:rsidR="00EF730F" w:rsidRPr="007C493B" w:rsidRDefault="00EF730F" w:rsidP="002430E2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14:paraId="0E691F35" w14:textId="77777777" w:rsidR="00EF730F" w:rsidRPr="007C493B" w:rsidRDefault="00EF730F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30F" w:rsidRPr="007C493B" w14:paraId="72CE02B4" w14:textId="77777777" w:rsidTr="002430E2">
        <w:tc>
          <w:tcPr>
            <w:tcW w:w="899" w:type="dxa"/>
          </w:tcPr>
          <w:p w14:paraId="12DC5B09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2A9D203E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800" w:type="dxa"/>
            <w:shd w:val="clear" w:color="auto" w:fill="auto"/>
          </w:tcPr>
          <w:p w14:paraId="68EAB84C" w14:textId="77777777" w:rsidR="00EF730F" w:rsidRPr="007C493B" w:rsidRDefault="00EF730F" w:rsidP="002430E2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7C493B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งวด งวดที่ </w:t>
            </w:r>
            <w:r w:rsidRPr="007C493B">
              <w:rPr>
                <w:rFonts w:ascii="Angsana New" w:hAnsi="Angsana New"/>
                <w:sz w:val="24"/>
                <w:szCs w:val="24"/>
              </w:rPr>
              <w:t xml:space="preserve">1-6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ชำระคืน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เฉพาะดอกเบี้ย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 งวดที่ </w:t>
            </w:r>
            <w:r w:rsidRPr="007C493B">
              <w:rPr>
                <w:rFonts w:ascii="Angsana New" w:hAnsi="Angsana New"/>
                <w:sz w:val="24"/>
                <w:szCs w:val="24"/>
              </w:rPr>
              <w:t xml:space="preserve">7-84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ชำระงวดละ </w:t>
            </w:r>
            <w:r w:rsidRPr="007C493B">
              <w:rPr>
                <w:rFonts w:ascii="Angsana New" w:hAnsi="Angsana New"/>
                <w:sz w:val="24"/>
                <w:szCs w:val="24"/>
              </w:rPr>
              <w:t xml:space="preserve">1.07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ล้านบาท งวดสุดท้ายชำระเงินต้นพร้อมดอกเบี้ยส่วนที่เหลือ</w:t>
            </w:r>
          </w:p>
        </w:tc>
        <w:tc>
          <w:tcPr>
            <w:tcW w:w="1747" w:type="dxa"/>
            <w:shd w:val="clear" w:color="auto" w:fill="auto"/>
          </w:tcPr>
          <w:p w14:paraId="0FAD2A48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br/>
              <w:t>1.00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-2.00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789" w:type="dxa"/>
            <w:shd w:val="clear" w:color="auto" w:fill="auto"/>
          </w:tcPr>
          <w:p w14:paraId="013BCA80" w14:textId="2B7C668D" w:rsidR="00EF730F" w:rsidRPr="00AF2236" w:rsidRDefault="00AF2236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23,142,613.08</w:t>
            </w:r>
          </w:p>
        </w:tc>
        <w:tc>
          <w:tcPr>
            <w:tcW w:w="265" w:type="dxa"/>
            <w:shd w:val="clear" w:color="auto" w:fill="auto"/>
          </w:tcPr>
          <w:p w14:paraId="6DD448C5" w14:textId="77777777" w:rsidR="00EF730F" w:rsidRPr="007C493B" w:rsidRDefault="00EF730F" w:rsidP="002430E2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03F89738" w14:textId="77777777" w:rsidR="00EF730F" w:rsidRPr="007C493B" w:rsidRDefault="00EF730F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003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624.92</w:t>
            </w:r>
          </w:p>
        </w:tc>
      </w:tr>
      <w:tr w:rsidR="00EF730F" w:rsidRPr="007C493B" w14:paraId="628B77F1" w14:textId="77777777" w:rsidTr="002430E2">
        <w:tc>
          <w:tcPr>
            <w:tcW w:w="899" w:type="dxa"/>
          </w:tcPr>
          <w:p w14:paraId="644A988B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1CCAEEBB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2800" w:type="dxa"/>
            <w:shd w:val="clear" w:color="auto" w:fill="auto"/>
          </w:tcPr>
          <w:p w14:paraId="3035346E" w14:textId="77777777" w:rsidR="00EF730F" w:rsidRPr="007C493B" w:rsidRDefault="00EF730F" w:rsidP="002430E2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1-12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ชำระคืนเฉพาะดอกเบี้ย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13-96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ชำระงวดละ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0.51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ล้านบาท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งวดสุดท้ายชำระเงินต้นพร้อมดอกเบี้ยส่วนที่เหลือ</w:t>
            </w:r>
          </w:p>
        </w:tc>
        <w:tc>
          <w:tcPr>
            <w:tcW w:w="1747" w:type="dxa"/>
            <w:shd w:val="clear" w:color="auto" w:fill="auto"/>
          </w:tcPr>
          <w:p w14:paraId="04293828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Pr="007C493B">
              <w:rPr>
                <w:rFonts w:ascii="Angsana New" w:hAnsi="Angsana New"/>
                <w:sz w:val="30"/>
                <w:szCs w:val="30"/>
                <w:shd w:val="clear" w:color="auto" w:fill="FFFF00"/>
                <w:lang w:val="en-US"/>
              </w:rPr>
              <w:br/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1.50-2.00%</w:t>
            </w:r>
          </w:p>
        </w:tc>
        <w:tc>
          <w:tcPr>
            <w:tcW w:w="1789" w:type="dxa"/>
            <w:shd w:val="clear" w:color="auto" w:fill="auto"/>
          </w:tcPr>
          <w:p w14:paraId="3C5C01FD" w14:textId="4A171D49" w:rsidR="00EF730F" w:rsidRPr="007C493B" w:rsidRDefault="001F2308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32,516,207.38</w:t>
            </w:r>
          </w:p>
        </w:tc>
        <w:tc>
          <w:tcPr>
            <w:tcW w:w="265" w:type="dxa"/>
            <w:shd w:val="clear" w:color="auto" w:fill="auto"/>
          </w:tcPr>
          <w:p w14:paraId="30C52E3D" w14:textId="77777777" w:rsidR="00EF730F" w:rsidRPr="007C493B" w:rsidRDefault="00EF730F" w:rsidP="002430E2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178BA025" w14:textId="77777777" w:rsidR="00EF730F" w:rsidRPr="007C493B" w:rsidRDefault="00EF730F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EF730F" w:rsidRPr="007C493B" w14:paraId="3DAE8EB1" w14:textId="77777777" w:rsidTr="002430E2">
        <w:tc>
          <w:tcPr>
            <w:tcW w:w="899" w:type="dxa"/>
          </w:tcPr>
          <w:p w14:paraId="1B8543DA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6288B9DE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800" w:type="dxa"/>
            <w:shd w:val="clear" w:color="auto" w:fill="auto"/>
          </w:tcPr>
          <w:p w14:paraId="324F51EA" w14:textId="77777777" w:rsidR="00EF730F" w:rsidRPr="007C493B" w:rsidRDefault="00EF730F" w:rsidP="002430E2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จ่ายชำระเงินต้นพร้อมดอกเบี้ยเป็นรายเดือน เดือนละ </w:t>
            </w:r>
            <w:r w:rsidRPr="007C493B">
              <w:rPr>
                <w:rFonts w:ascii="Angsana New" w:hAnsi="Angsana New"/>
                <w:sz w:val="24"/>
                <w:szCs w:val="24"/>
              </w:rPr>
              <w:t>0.23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บาท 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โดยเดือนที่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1-6 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ระทั้งเงินต้นและดอกเบี้ย และเริ่มชำระเดือนที่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เป็นต้นไป มีกำหนดชำระภายใน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>นับจากวันเบิกเงินกู้</w:t>
            </w:r>
          </w:p>
        </w:tc>
        <w:tc>
          <w:tcPr>
            <w:tcW w:w="1747" w:type="dxa"/>
            <w:shd w:val="clear" w:color="auto" w:fill="auto"/>
          </w:tcPr>
          <w:p w14:paraId="280656CD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อัตราดอกเบี้ยปกติ 2.00-3.25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MLR -1.00%</w:t>
            </w:r>
          </w:p>
        </w:tc>
        <w:tc>
          <w:tcPr>
            <w:tcW w:w="1789" w:type="dxa"/>
            <w:shd w:val="clear" w:color="auto" w:fill="auto"/>
          </w:tcPr>
          <w:p w14:paraId="163CB351" w14:textId="7F072B11" w:rsidR="00EF730F" w:rsidRPr="007C493B" w:rsidRDefault="001F2308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17,663,259.61</w:t>
            </w:r>
          </w:p>
        </w:tc>
        <w:tc>
          <w:tcPr>
            <w:tcW w:w="265" w:type="dxa"/>
            <w:shd w:val="clear" w:color="auto" w:fill="auto"/>
          </w:tcPr>
          <w:p w14:paraId="31B7F0C9" w14:textId="77777777" w:rsidR="00EF730F" w:rsidRPr="007C493B" w:rsidRDefault="00EF730F" w:rsidP="002430E2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789D17FF" w14:textId="77777777" w:rsidR="00EF730F" w:rsidRPr="007C493B" w:rsidRDefault="00EF730F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EF730F" w:rsidRPr="007C493B" w14:paraId="7AB947F1" w14:textId="77777777" w:rsidTr="002430E2">
        <w:tc>
          <w:tcPr>
            <w:tcW w:w="899" w:type="dxa"/>
          </w:tcPr>
          <w:p w14:paraId="6CA4FC48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106F4A26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136</w:t>
            </w:r>
          </w:p>
        </w:tc>
        <w:tc>
          <w:tcPr>
            <w:tcW w:w="2800" w:type="dxa"/>
            <w:shd w:val="clear" w:color="auto" w:fill="auto"/>
          </w:tcPr>
          <w:p w14:paraId="187C4E2D" w14:textId="77777777" w:rsidR="00EF730F" w:rsidRPr="007C493B" w:rsidRDefault="00EF730F" w:rsidP="002430E2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1-12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ชำระคืนเฉพาะดอกเบี้ย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13-96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ชำระงวดละ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1.95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ล้านบาท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งวดสุดท้ายชำระเงินต้นพร้อมดอกเบี้ยส่วนที่เหลือ</w:t>
            </w:r>
          </w:p>
        </w:tc>
        <w:tc>
          <w:tcPr>
            <w:tcW w:w="1747" w:type="dxa"/>
            <w:shd w:val="clear" w:color="auto" w:fill="auto"/>
          </w:tcPr>
          <w:p w14:paraId="73CFDAED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br/>
              <w:t>1.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-2.00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789" w:type="dxa"/>
            <w:shd w:val="clear" w:color="auto" w:fill="auto"/>
          </w:tcPr>
          <w:p w14:paraId="080EBA5A" w14:textId="59B8C6F7" w:rsidR="00EF730F" w:rsidRPr="002A7797" w:rsidRDefault="002A7797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85,000,000.00</w:t>
            </w:r>
          </w:p>
        </w:tc>
        <w:tc>
          <w:tcPr>
            <w:tcW w:w="265" w:type="dxa"/>
            <w:shd w:val="clear" w:color="auto" w:fill="auto"/>
          </w:tcPr>
          <w:p w14:paraId="380FB2BD" w14:textId="77777777" w:rsidR="00EF730F" w:rsidRPr="007C493B" w:rsidRDefault="00EF730F" w:rsidP="002430E2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4D48BE4C" w14:textId="77777777" w:rsidR="00EF730F" w:rsidRPr="007C493B" w:rsidRDefault="00EF730F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30F" w:rsidRPr="007C493B" w14:paraId="796193ED" w14:textId="77777777" w:rsidTr="002430E2">
        <w:tc>
          <w:tcPr>
            <w:tcW w:w="899" w:type="dxa"/>
          </w:tcPr>
          <w:p w14:paraId="3109DCB1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62643AC1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800" w:type="dxa"/>
            <w:shd w:val="clear" w:color="auto" w:fill="auto"/>
          </w:tcPr>
          <w:p w14:paraId="3A2EF0C1" w14:textId="77777777" w:rsidR="00EF730F" w:rsidRPr="007C493B" w:rsidRDefault="00EF730F" w:rsidP="002430E2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7C493B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จ่ายชำระเงินต้นพร้อมดอกเบี้ยเป็นรายเดือน เดือนละ </w:t>
            </w:r>
            <w:r w:rsidRPr="007C493B">
              <w:rPr>
                <w:rFonts w:ascii="Angsana New" w:hAnsi="Angsana New"/>
                <w:sz w:val="24"/>
                <w:szCs w:val="24"/>
              </w:rPr>
              <w:t>0.2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7C493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ตั้งแต่เดือนถัดจากเดือนที่เบิกเงินกู้ตามสัญญาครั้งแรกเป็นต้นไป</w:t>
            </w:r>
          </w:p>
        </w:tc>
        <w:tc>
          <w:tcPr>
            <w:tcW w:w="1747" w:type="dxa"/>
            <w:shd w:val="clear" w:color="auto" w:fill="auto"/>
          </w:tcPr>
          <w:p w14:paraId="35D6F282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br/>
              <w:t>1.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-2.00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789" w:type="dxa"/>
            <w:shd w:val="clear" w:color="auto" w:fill="auto"/>
          </w:tcPr>
          <w:p w14:paraId="12222944" w14:textId="548B3345" w:rsidR="00EF730F" w:rsidRPr="007C493B" w:rsidRDefault="002A7797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16,585,018.52</w:t>
            </w:r>
          </w:p>
        </w:tc>
        <w:tc>
          <w:tcPr>
            <w:tcW w:w="265" w:type="dxa"/>
            <w:shd w:val="clear" w:color="auto" w:fill="auto"/>
          </w:tcPr>
          <w:p w14:paraId="4395C67B" w14:textId="77777777" w:rsidR="00EF730F" w:rsidRPr="007C493B" w:rsidRDefault="00EF730F" w:rsidP="002430E2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63EC4009" w14:textId="77777777" w:rsidR="00EF730F" w:rsidRPr="007C493B" w:rsidRDefault="00EF730F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F730F" w:rsidRPr="007C493B" w14:paraId="1520F47C" w14:textId="77777777" w:rsidTr="002430E2">
        <w:tc>
          <w:tcPr>
            <w:tcW w:w="899" w:type="dxa"/>
          </w:tcPr>
          <w:p w14:paraId="2F74D233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44" w:type="dxa"/>
            <w:shd w:val="clear" w:color="auto" w:fill="auto"/>
          </w:tcPr>
          <w:p w14:paraId="2FB0C5F8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00" w:type="dxa"/>
            <w:shd w:val="clear" w:color="auto" w:fill="auto"/>
          </w:tcPr>
          <w:p w14:paraId="2BA793F6" w14:textId="77777777" w:rsidR="00EF730F" w:rsidRPr="007C493B" w:rsidRDefault="00EF730F" w:rsidP="002430E2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เงินกู้ยืมในรูปของตั๋วสัญญาใช้เงินจากธนาคารพาณิชย์ในประเทศ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มีกำหนดชำระคืนเงินต้นภายใน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นับจากวันเบิกเงินกู้และกำหนดชำระดอกเบี้ย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วันทำการสุดท้ายของธนาคารในแต่ละเดือน </w:t>
            </w:r>
          </w:p>
        </w:tc>
        <w:tc>
          <w:tcPr>
            <w:tcW w:w="1747" w:type="dxa"/>
            <w:shd w:val="clear" w:color="auto" w:fill="auto"/>
          </w:tcPr>
          <w:p w14:paraId="56E4082D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อัตราดอกเบี้ยคงที่ต่อปี 2.00-7.00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789" w:type="dxa"/>
            <w:shd w:val="clear" w:color="auto" w:fill="auto"/>
          </w:tcPr>
          <w:p w14:paraId="051A8EF4" w14:textId="0D175582" w:rsidR="00EF730F" w:rsidRPr="007C493B" w:rsidRDefault="00DA270D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9,000,000.00</w:t>
            </w:r>
          </w:p>
        </w:tc>
        <w:tc>
          <w:tcPr>
            <w:tcW w:w="265" w:type="dxa"/>
            <w:shd w:val="clear" w:color="auto" w:fill="auto"/>
          </w:tcPr>
          <w:p w14:paraId="66EAC9A1" w14:textId="77777777" w:rsidR="00EF730F" w:rsidRPr="007C493B" w:rsidRDefault="00EF730F" w:rsidP="002430E2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58461F05" w14:textId="77777777" w:rsidR="00EF730F" w:rsidRPr="007C493B" w:rsidRDefault="00EF730F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EF730F" w:rsidRPr="007C493B" w14:paraId="43B0BDCA" w14:textId="77777777" w:rsidTr="002430E2">
        <w:tc>
          <w:tcPr>
            <w:tcW w:w="899" w:type="dxa"/>
          </w:tcPr>
          <w:p w14:paraId="2C500194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044" w:type="dxa"/>
            <w:shd w:val="clear" w:color="auto" w:fill="auto"/>
          </w:tcPr>
          <w:p w14:paraId="14595E04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800" w:type="dxa"/>
            <w:shd w:val="clear" w:color="auto" w:fill="auto"/>
          </w:tcPr>
          <w:p w14:paraId="43786B5C" w14:textId="77777777" w:rsidR="00EF730F" w:rsidRPr="007C493B" w:rsidRDefault="00EF730F" w:rsidP="002430E2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1-6 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ระทั้งเงินต้นและดอกเบี้ย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7-12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ชำระคืนเฉพาะดอกเบี้ย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13-60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ชำระเงินต้นพร้อมดอกเบี้ย โดยชำระส่วนเงินต้นงวดละ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0.3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747" w:type="dxa"/>
            <w:shd w:val="clear" w:color="auto" w:fill="auto"/>
          </w:tcPr>
          <w:p w14:paraId="7DBB9331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อัตราดอกเบี้ยคงที่ต่อปี 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2.00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3.875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789" w:type="dxa"/>
            <w:shd w:val="clear" w:color="auto" w:fill="auto"/>
          </w:tcPr>
          <w:p w14:paraId="200AB8C9" w14:textId="62B0F0D7" w:rsidR="00EF730F" w:rsidRPr="007C493B" w:rsidRDefault="00DA270D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14,687,500.00</w:t>
            </w:r>
          </w:p>
        </w:tc>
        <w:tc>
          <w:tcPr>
            <w:tcW w:w="265" w:type="dxa"/>
            <w:shd w:val="clear" w:color="auto" w:fill="auto"/>
          </w:tcPr>
          <w:p w14:paraId="565FC5C5" w14:textId="77777777" w:rsidR="00EF730F" w:rsidRPr="007C493B" w:rsidRDefault="00EF730F" w:rsidP="002430E2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3332ECBC" w14:textId="77777777" w:rsidR="00EF730F" w:rsidRPr="007C493B" w:rsidRDefault="00EF730F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</w:tbl>
    <w:p w14:paraId="15E862A0" w14:textId="7161CC7E" w:rsidR="00EF730F" w:rsidRDefault="00EF730F" w:rsidP="00EC65AF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FEEF968" w14:textId="1DE2D989" w:rsidR="00EF730F" w:rsidRDefault="00EF730F" w:rsidP="00EC65AF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041B20E" w14:textId="77777777" w:rsidR="00EF730F" w:rsidRPr="007C493B" w:rsidRDefault="00EF730F">
      <w:pPr>
        <w:numPr>
          <w:ilvl w:val="0"/>
          <w:numId w:val="80"/>
        </w:numPr>
        <w:spacing w:after="240" w:line="240" w:lineRule="atLeast"/>
        <w:ind w:left="284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ยาวจากสถาบันการเงิน</w:t>
      </w:r>
      <w:r w:rsidRPr="007C493B"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  <w:lang w:val="en-US"/>
        </w:rPr>
        <w:t>(ต่อ)</w:t>
      </w:r>
    </w:p>
    <w:tbl>
      <w:tblPr>
        <w:tblW w:w="10257" w:type="dxa"/>
        <w:tblLook w:val="04A0" w:firstRow="1" w:lastRow="0" w:firstColumn="1" w:lastColumn="0" w:noHBand="0" w:noVBand="1"/>
      </w:tblPr>
      <w:tblGrid>
        <w:gridCol w:w="899"/>
        <w:gridCol w:w="1044"/>
        <w:gridCol w:w="2800"/>
        <w:gridCol w:w="1747"/>
        <w:gridCol w:w="1789"/>
        <w:gridCol w:w="265"/>
        <w:gridCol w:w="1713"/>
      </w:tblGrid>
      <w:tr w:rsidR="00EF730F" w:rsidRPr="007C493B" w14:paraId="5B50C77A" w14:textId="77777777" w:rsidTr="002430E2">
        <w:tc>
          <w:tcPr>
            <w:tcW w:w="899" w:type="dxa"/>
          </w:tcPr>
          <w:p w14:paraId="491B1BC9" w14:textId="77777777" w:rsidR="00EF730F" w:rsidRPr="007C493B" w:rsidRDefault="00EF730F">
            <w:pPr>
              <w:pStyle w:val="ListParagraph"/>
              <w:numPr>
                <w:ilvl w:val="0"/>
                <w:numId w:val="81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005C550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14:paraId="686F58FD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12B5D454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649F5C00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09962C3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276EA8DC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C493B">
              <w:rPr>
                <w:rFonts w:ascii="Angsana New" w:hAnsi="Angsana New"/>
                <w:sz w:val="30"/>
                <w:szCs w:val="30"/>
              </w:rPr>
              <w:t>: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F730F" w:rsidRPr="007C493B" w14:paraId="7E2E9699" w14:textId="77777777" w:rsidTr="002430E2">
        <w:tc>
          <w:tcPr>
            <w:tcW w:w="899" w:type="dxa"/>
          </w:tcPr>
          <w:p w14:paraId="45017F11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57490A8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14:paraId="43DE62EF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458645DD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2FD5C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C0245" w:rsidRPr="007C493B" w14:paraId="120862D0" w14:textId="77777777" w:rsidTr="002430E2">
        <w:tc>
          <w:tcPr>
            <w:tcW w:w="899" w:type="dxa"/>
          </w:tcPr>
          <w:p w14:paraId="5C54662A" w14:textId="77777777" w:rsidR="002C0245" w:rsidRPr="007C493B" w:rsidRDefault="002C0245" w:rsidP="002C0245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CE03964" w14:textId="77777777" w:rsidR="002C0245" w:rsidRPr="007C493B" w:rsidRDefault="002C0245" w:rsidP="002C0245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31068CE4" w14:textId="77777777" w:rsidR="002C0245" w:rsidRPr="007C493B" w:rsidRDefault="002C0245" w:rsidP="002C0245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6357DF51" w14:textId="77777777" w:rsidR="002C0245" w:rsidRPr="007C493B" w:rsidRDefault="002C0245" w:rsidP="002C0245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F141F" w14:textId="7521D0B1" w:rsidR="002C0245" w:rsidRPr="007C493B" w:rsidRDefault="002C0245" w:rsidP="002C0245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3C01A" w14:textId="77777777" w:rsidR="002C0245" w:rsidRPr="007C493B" w:rsidRDefault="002C0245" w:rsidP="002C0245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D934A" w14:textId="7573597C" w:rsidR="002C0245" w:rsidRPr="007C493B" w:rsidRDefault="002C0245" w:rsidP="002C0245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EF730F" w:rsidRPr="007C493B" w14:paraId="4B53E1DA" w14:textId="77777777" w:rsidTr="002430E2">
        <w:tc>
          <w:tcPr>
            <w:tcW w:w="899" w:type="dxa"/>
          </w:tcPr>
          <w:p w14:paraId="66C392BD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044" w:type="dxa"/>
            <w:shd w:val="clear" w:color="auto" w:fill="auto"/>
          </w:tcPr>
          <w:p w14:paraId="77E139F1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800" w:type="dxa"/>
            <w:shd w:val="clear" w:color="auto" w:fill="auto"/>
          </w:tcPr>
          <w:p w14:paraId="1678D83A" w14:textId="77777777" w:rsidR="00EF730F" w:rsidRPr="007C493B" w:rsidRDefault="00EF730F" w:rsidP="002430E2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7" w:type="dxa"/>
            <w:shd w:val="clear" w:color="auto" w:fill="auto"/>
          </w:tcPr>
          <w:p w14:paraId="350BDE58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</w:tcPr>
          <w:p w14:paraId="235DB56E" w14:textId="77777777" w:rsidR="00EF730F" w:rsidRPr="007C493B" w:rsidRDefault="00EF730F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D06002C" w14:textId="77777777" w:rsidR="00EF730F" w:rsidRPr="007C493B" w:rsidRDefault="00EF730F" w:rsidP="002430E2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14:paraId="4A416F33" w14:textId="77777777" w:rsidR="00EF730F" w:rsidRPr="007C493B" w:rsidRDefault="00EF730F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30F" w:rsidRPr="007C493B" w14:paraId="6A583EB6" w14:textId="77777777" w:rsidTr="002430E2">
        <w:tc>
          <w:tcPr>
            <w:tcW w:w="899" w:type="dxa"/>
          </w:tcPr>
          <w:p w14:paraId="6C0C385E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044" w:type="dxa"/>
            <w:shd w:val="clear" w:color="auto" w:fill="auto"/>
          </w:tcPr>
          <w:p w14:paraId="2BDB55A0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800" w:type="dxa"/>
            <w:shd w:val="clear" w:color="auto" w:fill="auto"/>
          </w:tcPr>
          <w:p w14:paraId="1870AF1F" w14:textId="77777777" w:rsidR="00EF730F" w:rsidRPr="007C493B" w:rsidRDefault="00EF730F" w:rsidP="002430E2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1-6 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ระดอกเบี้ย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7-12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ชำระคืนเฉพาะดอกเบี้ย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13-60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ชำระเงินต้นพร้อมดอกเบี้ย โดยชำระส่วนเงินต้นงวดละ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0.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40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747" w:type="dxa"/>
            <w:shd w:val="clear" w:color="auto" w:fill="auto"/>
          </w:tcPr>
          <w:p w14:paraId="35FB037E" w14:textId="77777777" w:rsidR="00EF730F" w:rsidRPr="007C493B" w:rsidRDefault="00EF730F" w:rsidP="002430E2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อัตราดอกเบี้ยคงที่ต่อปี 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.00-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3.875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789" w:type="dxa"/>
            <w:shd w:val="clear" w:color="auto" w:fill="auto"/>
          </w:tcPr>
          <w:p w14:paraId="79C1BA55" w14:textId="70C1D56E" w:rsidR="00EF730F" w:rsidRPr="007C493B" w:rsidRDefault="00790515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19,000,000.00</w:t>
            </w:r>
          </w:p>
        </w:tc>
        <w:tc>
          <w:tcPr>
            <w:tcW w:w="265" w:type="dxa"/>
            <w:shd w:val="clear" w:color="auto" w:fill="auto"/>
          </w:tcPr>
          <w:p w14:paraId="18164C9D" w14:textId="77777777" w:rsidR="00EF730F" w:rsidRPr="007C493B" w:rsidRDefault="00EF730F" w:rsidP="002430E2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2A85CEB8" w14:textId="77777777" w:rsidR="00EF730F" w:rsidRPr="007C493B" w:rsidRDefault="00EF730F" w:rsidP="002430E2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F730F" w:rsidRPr="007C493B" w14:paraId="623EF326" w14:textId="77777777" w:rsidTr="002430E2">
        <w:trPr>
          <w:trHeight w:val="56"/>
        </w:trPr>
        <w:tc>
          <w:tcPr>
            <w:tcW w:w="4743" w:type="dxa"/>
            <w:gridSpan w:val="3"/>
          </w:tcPr>
          <w:p w14:paraId="566AAC19" w14:textId="77777777" w:rsidR="00EF730F" w:rsidRPr="007C493B" w:rsidRDefault="00EF730F" w:rsidP="002430E2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47" w:type="dxa"/>
            <w:shd w:val="clear" w:color="auto" w:fill="auto"/>
          </w:tcPr>
          <w:p w14:paraId="55592F12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96FA645" w14:textId="15D7A192" w:rsidR="00EF730F" w:rsidRPr="007C493B" w:rsidRDefault="00790515" w:rsidP="002430E2">
            <w:pPr>
              <w:tabs>
                <w:tab w:val="decimal" w:pos="1249"/>
              </w:tabs>
              <w:rPr>
                <w:rFonts w:ascii="Angsana New" w:hAnsi="Angsana New"/>
                <w:sz w:val="30"/>
                <w:szCs w:val="30"/>
              </w:rPr>
            </w:pPr>
            <w:r w:rsidRPr="00790515">
              <w:rPr>
                <w:rFonts w:ascii="Angsana New" w:hAnsi="Angsana New"/>
                <w:sz w:val="30"/>
                <w:szCs w:val="30"/>
              </w:rPr>
              <w:t>217,594,598.59</w:t>
            </w:r>
          </w:p>
        </w:tc>
        <w:tc>
          <w:tcPr>
            <w:tcW w:w="265" w:type="dxa"/>
            <w:shd w:val="clear" w:color="auto" w:fill="auto"/>
          </w:tcPr>
          <w:p w14:paraId="2B4A9204" w14:textId="77777777" w:rsidR="00EF730F" w:rsidRPr="007C493B" w:rsidRDefault="00EF730F" w:rsidP="002430E2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6D05AF9" w14:textId="77777777" w:rsidR="00EF730F" w:rsidRPr="007C493B" w:rsidRDefault="00EF730F" w:rsidP="002430E2">
            <w:pPr>
              <w:tabs>
                <w:tab w:val="decimal" w:pos="12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92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003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624.92</w:t>
            </w:r>
          </w:p>
        </w:tc>
      </w:tr>
      <w:tr w:rsidR="00EF730F" w:rsidRPr="007C493B" w14:paraId="44D36DD4" w14:textId="77777777" w:rsidTr="00814527">
        <w:tc>
          <w:tcPr>
            <w:tcW w:w="6490" w:type="dxa"/>
            <w:gridSpan w:val="4"/>
          </w:tcPr>
          <w:p w14:paraId="2402D9D7" w14:textId="77777777" w:rsidR="00EF730F" w:rsidRPr="007C493B" w:rsidRDefault="00EF730F" w:rsidP="002430E2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8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C6BC933" w14:textId="00A2B8E4" w:rsidR="00EF730F" w:rsidRPr="007C493B" w:rsidRDefault="00DA5FB0" w:rsidP="002430E2">
            <w:pPr>
              <w:tabs>
                <w:tab w:val="decimal" w:pos="12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A5FB0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DA5FB0">
              <w:rPr>
                <w:rFonts w:ascii="Angsana New" w:hAnsi="Angsana New"/>
                <w:sz w:val="30"/>
                <w:szCs w:val="30"/>
              </w:rPr>
              <w:t>,</w:t>
            </w:r>
            <w:r w:rsidRPr="00DA5FB0">
              <w:rPr>
                <w:rFonts w:ascii="Angsana New" w:hAnsi="Angsana New"/>
                <w:sz w:val="30"/>
                <w:szCs w:val="30"/>
                <w:cs/>
              </w:rPr>
              <w:t>670</w:t>
            </w:r>
            <w:r w:rsidRPr="00DA5FB0">
              <w:rPr>
                <w:rFonts w:ascii="Angsana New" w:hAnsi="Angsana New"/>
                <w:sz w:val="30"/>
                <w:szCs w:val="30"/>
              </w:rPr>
              <w:t>,</w:t>
            </w:r>
            <w:r w:rsidRPr="00DA5FB0">
              <w:rPr>
                <w:rFonts w:ascii="Angsana New" w:hAnsi="Angsana New"/>
                <w:sz w:val="30"/>
                <w:szCs w:val="30"/>
                <w:cs/>
              </w:rPr>
              <w:t>533.74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E1276ED" w14:textId="77777777" w:rsidR="00EF730F" w:rsidRPr="007C493B" w:rsidRDefault="00EF730F" w:rsidP="002430E2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69544A" w14:textId="77777777" w:rsidR="00EF730F" w:rsidRPr="007C493B" w:rsidRDefault="00EF730F" w:rsidP="002430E2">
            <w:pPr>
              <w:tabs>
                <w:tab w:val="decimal" w:pos="1249"/>
              </w:tabs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(17,067,325.46)</w:t>
            </w:r>
          </w:p>
        </w:tc>
      </w:tr>
      <w:tr w:rsidR="00EF730F" w:rsidRPr="007C493B" w14:paraId="0B44004F" w14:textId="77777777" w:rsidTr="00814527">
        <w:tc>
          <w:tcPr>
            <w:tcW w:w="4743" w:type="dxa"/>
            <w:gridSpan w:val="3"/>
          </w:tcPr>
          <w:p w14:paraId="7E293AC6" w14:textId="77777777" w:rsidR="00EF730F" w:rsidRPr="007C493B" w:rsidRDefault="00EF730F" w:rsidP="002430E2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747" w:type="dxa"/>
            <w:shd w:val="clear" w:color="auto" w:fill="auto"/>
          </w:tcPr>
          <w:p w14:paraId="0EC0B931" w14:textId="77777777" w:rsidR="00EF730F" w:rsidRPr="007C493B" w:rsidRDefault="00EF730F" w:rsidP="002430E2">
            <w:pPr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128D38A3" w14:textId="42F3CE5A" w:rsidR="00EF730F" w:rsidRPr="007C493B" w:rsidRDefault="00A85753" w:rsidP="002430E2">
            <w:pPr>
              <w:tabs>
                <w:tab w:val="decimal" w:pos="12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5753">
              <w:rPr>
                <w:rFonts w:ascii="Angsana New" w:hAnsi="Angsana New"/>
                <w:b/>
                <w:bCs/>
                <w:sz w:val="30"/>
                <w:szCs w:val="30"/>
              </w:rPr>
              <w:t>175,924,064.85</w:t>
            </w:r>
          </w:p>
        </w:tc>
        <w:tc>
          <w:tcPr>
            <w:tcW w:w="265" w:type="dxa"/>
            <w:shd w:val="clear" w:color="auto" w:fill="auto"/>
          </w:tcPr>
          <w:p w14:paraId="4EC282A8" w14:textId="77777777" w:rsidR="00EF730F" w:rsidRPr="007C493B" w:rsidRDefault="00EF730F" w:rsidP="002430E2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171B3EC6" w14:textId="77777777" w:rsidR="00EF730F" w:rsidRPr="007C493B" w:rsidRDefault="00EF730F" w:rsidP="002430E2">
            <w:pPr>
              <w:tabs>
                <w:tab w:val="decimal" w:pos="12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936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299.46</w:t>
            </w:r>
          </w:p>
        </w:tc>
      </w:tr>
    </w:tbl>
    <w:p w14:paraId="79F7CBB7" w14:textId="315E9E37" w:rsidR="00EC65AF" w:rsidRPr="00313AF1" w:rsidRDefault="00EC65AF" w:rsidP="00EC65AF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13AF1">
        <w:rPr>
          <w:rFonts w:ascii="Angsana New" w:hAnsi="Angsana New"/>
          <w:sz w:val="30"/>
          <w:szCs w:val="30"/>
          <w:cs/>
        </w:rPr>
        <w:t xml:space="preserve">เงินกู้ยืมจากธนาคารแห่งที่ </w:t>
      </w:r>
      <w:r w:rsidRPr="00313AF1">
        <w:rPr>
          <w:rFonts w:ascii="Angsana New" w:hAnsi="Angsana New"/>
          <w:sz w:val="30"/>
          <w:szCs w:val="30"/>
        </w:rPr>
        <w:t xml:space="preserve">1 </w:t>
      </w:r>
      <w:r w:rsidRPr="00313AF1">
        <w:rPr>
          <w:rFonts w:ascii="Angsana New" w:hAnsi="Angsana New"/>
          <w:sz w:val="30"/>
          <w:szCs w:val="30"/>
          <w:cs/>
        </w:rPr>
        <w:t>ค้ำประกันโดยจดจำนองที่ดินพร้อมสิ่งปลูกสร้างบนที่ดิน ซึ่งเป็นกรรมสิทธิ์ของบริษัทและค้ำประกันโดยบรรษัทประกันสินเชื่ออุตสาหกรรมขนาดย่อม</w:t>
      </w:r>
    </w:p>
    <w:p w14:paraId="324F2E15" w14:textId="77777777" w:rsidR="00EC65AF" w:rsidRPr="00313AF1" w:rsidRDefault="00EC65AF" w:rsidP="00EC65AF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13AF1">
        <w:rPr>
          <w:rFonts w:ascii="Angsana New" w:hAnsi="Angsana New"/>
          <w:sz w:val="30"/>
          <w:szCs w:val="30"/>
          <w:cs/>
        </w:rPr>
        <w:t xml:space="preserve">เงินกู้ยืมจากธนาคารแห่งที่ </w:t>
      </w:r>
      <w:r w:rsidRPr="00313AF1">
        <w:rPr>
          <w:rFonts w:ascii="Angsana New" w:hAnsi="Angsana New"/>
          <w:sz w:val="30"/>
          <w:szCs w:val="30"/>
        </w:rPr>
        <w:t xml:space="preserve">2 </w:t>
      </w:r>
      <w:r w:rsidRPr="00313AF1">
        <w:rPr>
          <w:rFonts w:ascii="Angsana New" w:hAnsi="Angsana New"/>
          <w:sz w:val="30"/>
          <w:szCs w:val="30"/>
          <w:cs/>
        </w:rPr>
        <w:t>ค้ำประกันโดยบรรษัทประกันสินเชื่ออุตสาหกรรมขนาดย่อม</w:t>
      </w:r>
    </w:p>
    <w:p w14:paraId="22A7A62F" w14:textId="291E1B7A" w:rsidR="00EC65AF" w:rsidRDefault="00636A16" w:rsidP="00EC65AF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13AF1">
        <w:rPr>
          <w:rFonts w:ascii="Angsana New" w:hAnsi="Angsana New"/>
          <w:sz w:val="30"/>
          <w:szCs w:val="30"/>
          <w:cs/>
        </w:rPr>
        <w:t>เงินกู้ยืมจากธนาคารแห่งที่</w:t>
      </w:r>
      <w:r w:rsidR="00454277" w:rsidRPr="00313AF1">
        <w:rPr>
          <w:rFonts w:ascii="Angsana New" w:hAnsi="Angsana New"/>
          <w:sz w:val="30"/>
          <w:szCs w:val="30"/>
          <w:cs/>
        </w:rPr>
        <w:t xml:space="preserve"> </w:t>
      </w:r>
      <w:r w:rsidRPr="00313AF1">
        <w:rPr>
          <w:rFonts w:ascii="Angsana New" w:hAnsi="Angsana New"/>
          <w:sz w:val="30"/>
          <w:szCs w:val="30"/>
          <w:lang w:val="en-US"/>
        </w:rPr>
        <w:t>3</w:t>
      </w:r>
      <w:r w:rsidR="00454277" w:rsidRPr="00313AF1">
        <w:rPr>
          <w:rFonts w:ascii="Angsana New" w:hAnsi="Angsana New"/>
          <w:sz w:val="30"/>
          <w:szCs w:val="30"/>
          <w:cs/>
        </w:rPr>
        <w:t xml:space="preserve"> ค้ำประกัน</w:t>
      </w:r>
      <w:r w:rsidR="00EF5AF0" w:rsidRPr="00313AF1">
        <w:rPr>
          <w:rFonts w:ascii="Angsana New" w:hAnsi="Angsana New"/>
          <w:sz w:val="30"/>
          <w:szCs w:val="30"/>
          <w:cs/>
        </w:rPr>
        <w:t>โดยจดจำนองที่ดิน</w:t>
      </w:r>
      <w:r w:rsidR="00954117" w:rsidRPr="00313AF1">
        <w:rPr>
          <w:rFonts w:ascii="Angsana New" w:hAnsi="Angsana New"/>
          <w:sz w:val="30"/>
          <w:szCs w:val="30"/>
          <w:cs/>
        </w:rPr>
        <w:t>ซึ่งเป็นกรรมสิทธิ์ของกรรมการ</w:t>
      </w:r>
      <w:r w:rsidR="00EF5AF0" w:rsidRPr="00313AF1">
        <w:rPr>
          <w:rFonts w:ascii="Angsana New" w:hAnsi="Angsana New"/>
          <w:sz w:val="30"/>
          <w:szCs w:val="30"/>
          <w:cs/>
        </w:rPr>
        <w:t xml:space="preserve"> และค้ำประกันโดยบรรษัทประกันสินเชื่ออุตสาหกรรมขนาดย่อม</w:t>
      </w:r>
    </w:p>
    <w:p w14:paraId="0310CF12" w14:textId="36E49E69" w:rsidR="00EF730F" w:rsidRDefault="00EF730F" w:rsidP="00EC65AF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B9DF6D0" w14:textId="76128424" w:rsidR="00EF730F" w:rsidRDefault="00EF730F" w:rsidP="00EC65AF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F645F93" w14:textId="08B3660B" w:rsidR="00EF730F" w:rsidRDefault="00EF730F" w:rsidP="00EC65AF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55E6D17" w14:textId="728BF4ED" w:rsidR="00EF730F" w:rsidRDefault="00EF730F" w:rsidP="00EC65AF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E4025AD" w14:textId="7DF2482B" w:rsidR="00EF730F" w:rsidRDefault="00EF730F" w:rsidP="00EC65AF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2C7903B" w14:textId="4CF515F4" w:rsidR="00EF730F" w:rsidRDefault="00EF730F" w:rsidP="00EC65AF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580868" w14:textId="594764A8" w:rsidR="00EF730F" w:rsidRDefault="00EF730F" w:rsidP="00EC65AF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2ED6A02" w14:textId="09089490" w:rsidR="00EF730F" w:rsidRDefault="00EF730F" w:rsidP="00EC65AF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93816E1" w14:textId="77777777" w:rsidR="00EF730F" w:rsidRPr="00313AF1" w:rsidRDefault="00EF730F" w:rsidP="00EC65AF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49F28A7" w14:textId="77777777" w:rsidR="006F30AD" w:rsidRPr="00E50A6D" w:rsidRDefault="006F30AD">
      <w:pPr>
        <w:numPr>
          <w:ilvl w:val="0"/>
          <w:numId w:val="16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5E00E6" w:rsidRPr="00E50A6D" w14:paraId="48171E64" w14:textId="77777777" w:rsidTr="005E00E6">
        <w:tc>
          <w:tcPr>
            <w:tcW w:w="5760" w:type="dxa"/>
          </w:tcPr>
          <w:p w14:paraId="38E73E66" w14:textId="77777777" w:rsidR="005E00E6" w:rsidRPr="00E50A6D" w:rsidRDefault="005E00E6" w:rsidP="005E00E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1A519D95" w14:textId="77777777" w:rsidR="005E00E6" w:rsidRPr="00E50A6D" w:rsidRDefault="005E00E6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00E6" w:rsidRPr="00E50A6D" w14:paraId="38C23F49" w14:textId="77777777" w:rsidTr="005E00E6">
        <w:trPr>
          <w:gridAfter w:val="1"/>
          <w:wAfter w:w="8" w:type="dxa"/>
        </w:trPr>
        <w:tc>
          <w:tcPr>
            <w:tcW w:w="5760" w:type="dxa"/>
          </w:tcPr>
          <w:p w14:paraId="39F5C42F" w14:textId="77777777" w:rsidR="005E00E6" w:rsidRPr="00E50A6D" w:rsidRDefault="005E00E6" w:rsidP="005E00E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24742175" w14:textId="77777777" w:rsidR="005E00E6" w:rsidRPr="00E50A6D" w:rsidRDefault="005E00E6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6344BF0" w14:textId="77777777" w:rsidR="005E00E6" w:rsidRPr="00E50A6D" w:rsidRDefault="005E00E6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6F520622" w14:textId="77777777" w:rsidR="005E00E6" w:rsidRPr="00E50A6D" w:rsidRDefault="005E00E6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30F" w:rsidRPr="00E50A6D" w14:paraId="3610C327" w14:textId="77777777" w:rsidTr="00814527">
        <w:trPr>
          <w:gridAfter w:val="1"/>
          <w:wAfter w:w="8" w:type="dxa"/>
          <w:trHeight w:val="203"/>
        </w:trPr>
        <w:tc>
          <w:tcPr>
            <w:tcW w:w="5760" w:type="dxa"/>
          </w:tcPr>
          <w:p w14:paraId="0F02B3F5" w14:textId="5BB60200" w:rsidR="00EF730F" w:rsidRPr="00EC65AF" w:rsidRDefault="00EF730F" w:rsidP="00EF730F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E68B6" w14:textId="12A90EB9" w:rsidR="00EF730F" w:rsidRPr="00E50A6D" w:rsidRDefault="00EF730F" w:rsidP="00C660D1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945E8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C945E8">
              <w:rPr>
                <w:rFonts w:ascii="Angsana New" w:hAnsi="Angsana New"/>
                <w:sz w:val="30"/>
                <w:szCs w:val="30"/>
              </w:rPr>
              <w:t>,</w:t>
            </w:r>
            <w:r w:rsidRPr="00C945E8">
              <w:rPr>
                <w:rFonts w:ascii="Angsana New" w:hAnsi="Angsana New"/>
                <w:sz w:val="30"/>
                <w:szCs w:val="30"/>
                <w:cs/>
              </w:rPr>
              <w:t>790</w:t>
            </w:r>
            <w:r w:rsidRPr="00C945E8">
              <w:rPr>
                <w:rFonts w:ascii="Angsana New" w:hAnsi="Angsana New"/>
                <w:sz w:val="30"/>
                <w:szCs w:val="30"/>
              </w:rPr>
              <w:t>,</w:t>
            </w:r>
            <w:r w:rsidRPr="00C945E8">
              <w:rPr>
                <w:rFonts w:ascii="Angsana New" w:hAnsi="Angsana New"/>
                <w:sz w:val="30"/>
                <w:szCs w:val="30"/>
                <w:cs/>
              </w:rPr>
              <w:t>000.58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4C3FC7D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shd w:val="clear" w:color="auto" w:fill="auto"/>
            <w:vAlign w:val="bottom"/>
          </w:tcPr>
          <w:p w14:paraId="0DBA1052" w14:textId="62F5ADF7" w:rsidR="00EF730F" w:rsidRPr="00E50A6D" w:rsidRDefault="00EF730F" w:rsidP="00C660D1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14DEF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A14DEF">
              <w:rPr>
                <w:rFonts w:ascii="Angsana New" w:hAnsi="Angsana New"/>
                <w:sz w:val="30"/>
                <w:szCs w:val="30"/>
              </w:rPr>
              <w:t>,</w:t>
            </w:r>
            <w:r w:rsidRPr="00A14DEF">
              <w:rPr>
                <w:rFonts w:ascii="Angsana New" w:hAnsi="Angsana New"/>
                <w:sz w:val="30"/>
                <w:szCs w:val="30"/>
                <w:cs/>
              </w:rPr>
              <w:t>229</w:t>
            </w:r>
            <w:r w:rsidRPr="00A14DEF">
              <w:rPr>
                <w:rFonts w:ascii="Angsana New" w:hAnsi="Angsana New"/>
                <w:sz w:val="30"/>
                <w:szCs w:val="30"/>
              </w:rPr>
              <w:t>,</w:t>
            </w:r>
            <w:r w:rsidRPr="00A14DEF">
              <w:rPr>
                <w:rFonts w:ascii="Angsana New" w:hAnsi="Angsana New"/>
                <w:sz w:val="30"/>
                <w:szCs w:val="30"/>
                <w:cs/>
              </w:rPr>
              <w:t>080.83</w:t>
            </w:r>
          </w:p>
        </w:tc>
      </w:tr>
      <w:tr w:rsidR="00B23C76" w:rsidRPr="00E50A6D" w14:paraId="50183043" w14:textId="77777777" w:rsidTr="00814527">
        <w:trPr>
          <w:gridAfter w:val="1"/>
          <w:wAfter w:w="8" w:type="dxa"/>
          <w:trHeight w:val="203"/>
        </w:trPr>
        <w:tc>
          <w:tcPr>
            <w:tcW w:w="5760" w:type="dxa"/>
          </w:tcPr>
          <w:p w14:paraId="4B07B351" w14:textId="6E417126" w:rsidR="00B23C76" w:rsidRPr="00E50A6D" w:rsidRDefault="00391145" w:rsidP="00EF730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01770B9D" w14:textId="00C327AB" w:rsidR="00B23C76" w:rsidRPr="00C945E8" w:rsidRDefault="00E0304E" w:rsidP="00C660D1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304E">
              <w:rPr>
                <w:rFonts w:ascii="Angsana New" w:hAnsi="Angsana New"/>
                <w:sz w:val="30"/>
                <w:szCs w:val="30"/>
                <w:cs/>
              </w:rPr>
              <w:t>436</w:t>
            </w:r>
            <w:r w:rsidRPr="00E0304E">
              <w:rPr>
                <w:rFonts w:ascii="Angsana New" w:hAnsi="Angsana New"/>
                <w:sz w:val="30"/>
                <w:szCs w:val="30"/>
              </w:rPr>
              <w:t>,</w:t>
            </w:r>
            <w:r w:rsidRPr="00E0304E">
              <w:rPr>
                <w:rFonts w:ascii="Angsana New" w:hAnsi="Angsana New"/>
                <w:sz w:val="30"/>
                <w:szCs w:val="30"/>
                <w:cs/>
              </w:rPr>
              <w:t>114.08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F0529B3" w14:textId="77777777" w:rsidR="00B23C76" w:rsidRPr="00E50A6D" w:rsidRDefault="00B23C76" w:rsidP="00EF73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shd w:val="clear" w:color="auto" w:fill="auto"/>
            <w:vAlign w:val="bottom"/>
          </w:tcPr>
          <w:p w14:paraId="141DA38E" w14:textId="4BA26E73" w:rsidR="00B23C76" w:rsidRPr="00A14DEF" w:rsidRDefault="00391145" w:rsidP="00C660D1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91145">
              <w:rPr>
                <w:rFonts w:ascii="Angsana New" w:hAnsi="Angsana New"/>
                <w:sz w:val="30"/>
                <w:szCs w:val="30"/>
                <w:cs/>
              </w:rPr>
              <w:t>436</w:t>
            </w:r>
            <w:r w:rsidRPr="00391145">
              <w:rPr>
                <w:rFonts w:ascii="Angsana New" w:hAnsi="Angsana New"/>
                <w:sz w:val="30"/>
                <w:szCs w:val="30"/>
              </w:rPr>
              <w:t>,</w:t>
            </w:r>
            <w:r w:rsidRPr="00391145">
              <w:rPr>
                <w:rFonts w:ascii="Angsana New" w:hAnsi="Angsana New"/>
                <w:sz w:val="30"/>
                <w:szCs w:val="30"/>
                <w:cs/>
              </w:rPr>
              <w:t>114.08</w:t>
            </w:r>
          </w:p>
        </w:tc>
      </w:tr>
      <w:tr w:rsidR="005E00E6" w:rsidRPr="00E50A6D" w14:paraId="5BF2BB97" w14:textId="77777777" w:rsidTr="00814527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3C1B6CD6" w14:textId="77777777" w:rsidR="005E00E6" w:rsidRPr="002411DE" w:rsidRDefault="005E00E6" w:rsidP="005E00E6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B1407" w14:textId="5761AEF1" w:rsidR="005E00E6" w:rsidRPr="00E50A6D" w:rsidRDefault="00E0304E" w:rsidP="00C660D1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0304E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E0304E">
              <w:rPr>
                <w:rFonts w:ascii="Angsana New" w:hAnsi="Angsana New"/>
                <w:sz w:val="30"/>
                <w:szCs w:val="30"/>
              </w:rPr>
              <w:t>,</w:t>
            </w:r>
            <w:r w:rsidRPr="00E0304E">
              <w:rPr>
                <w:rFonts w:ascii="Angsana New" w:hAnsi="Angsana New"/>
                <w:sz w:val="30"/>
                <w:szCs w:val="30"/>
                <w:cs/>
              </w:rPr>
              <w:t>688</w:t>
            </w:r>
            <w:r w:rsidRPr="00E0304E">
              <w:rPr>
                <w:rFonts w:ascii="Angsana New" w:hAnsi="Angsana New"/>
                <w:sz w:val="30"/>
                <w:szCs w:val="30"/>
              </w:rPr>
              <w:t>,</w:t>
            </w:r>
            <w:r w:rsidRPr="00E0304E">
              <w:rPr>
                <w:rFonts w:ascii="Angsana New" w:hAnsi="Angsana New"/>
                <w:sz w:val="30"/>
                <w:szCs w:val="30"/>
                <w:cs/>
              </w:rPr>
              <w:t>008.97)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6AC128F" w14:textId="77777777" w:rsidR="005E00E6" w:rsidRPr="00E50A6D" w:rsidRDefault="005E00E6" w:rsidP="005E00E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0AC67" w14:textId="37C000A7" w:rsidR="005E00E6" w:rsidRPr="00E50A6D" w:rsidRDefault="00391145" w:rsidP="00C660D1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91145">
              <w:rPr>
                <w:rFonts w:ascii="Angsana New" w:hAnsi="Angsana New"/>
                <w:sz w:val="30"/>
                <w:szCs w:val="30"/>
                <w:cs/>
              </w:rPr>
              <w:t>(7</w:t>
            </w:r>
            <w:r w:rsidRPr="00391145">
              <w:rPr>
                <w:rFonts w:ascii="Angsana New" w:hAnsi="Angsana New"/>
                <w:sz w:val="30"/>
                <w:szCs w:val="30"/>
              </w:rPr>
              <w:t>,</w:t>
            </w:r>
            <w:r w:rsidRPr="00391145">
              <w:rPr>
                <w:rFonts w:ascii="Angsana New" w:hAnsi="Angsana New"/>
                <w:sz w:val="30"/>
                <w:szCs w:val="30"/>
                <w:cs/>
              </w:rPr>
              <w:t>036</w:t>
            </w:r>
            <w:r w:rsidRPr="00391145">
              <w:rPr>
                <w:rFonts w:ascii="Angsana New" w:hAnsi="Angsana New"/>
                <w:sz w:val="30"/>
                <w:szCs w:val="30"/>
              </w:rPr>
              <w:t>,</w:t>
            </w:r>
            <w:r w:rsidRPr="00391145">
              <w:rPr>
                <w:rFonts w:ascii="Angsana New" w:hAnsi="Angsana New"/>
                <w:sz w:val="30"/>
                <w:szCs w:val="30"/>
                <w:cs/>
              </w:rPr>
              <w:t>575.73)</w:t>
            </w:r>
          </w:p>
        </w:tc>
      </w:tr>
      <w:tr w:rsidR="005E00E6" w:rsidRPr="00E50A6D" w14:paraId="1F4D542D" w14:textId="77777777" w:rsidTr="0081452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0A137756" w14:textId="360AD54E" w:rsidR="005E00E6" w:rsidRPr="00E50A6D" w:rsidRDefault="005E00E6" w:rsidP="005E00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F730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5CBCD" w14:textId="0769010A" w:rsidR="005E00E6" w:rsidRPr="00E50A6D" w:rsidRDefault="00E0304E" w:rsidP="00C660D1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304E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E0304E">
              <w:rPr>
                <w:rFonts w:ascii="Angsana New" w:hAnsi="Angsana New"/>
                <w:sz w:val="30"/>
                <w:szCs w:val="30"/>
              </w:rPr>
              <w:t>,</w:t>
            </w:r>
            <w:r w:rsidRPr="00E0304E">
              <w:rPr>
                <w:rFonts w:ascii="Angsana New" w:hAnsi="Angsana New"/>
                <w:sz w:val="30"/>
                <w:szCs w:val="30"/>
                <w:cs/>
              </w:rPr>
              <w:t>538</w:t>
            </w:r>
            <w:r w:rsidRPr="00E0304E">
              <w:rPr>
                <w:rFonts w:ascii="Angsana New" w:hAnsi="Angsana New"/>
                <w:sz w:val="30"/>
                <w:szCs w:val="30"/>
              </w:rPr>
              <w:t>,</w:t>
            </w:r>
            <w:r w:rsidRPr="00E0304E">
              <w:rPr>
                <w:rFonts w:ascii="Angsana New" w:hAnsi="Angsana New"/>
                <w:sz w:val="30"/>
                <w:szCs w:val="30"/>
                <w:cs/>
              </w:rPr>
              <w:t>105.69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FF83BBB" w14:textId="77777777" w:rsidR="005E00E6" w:rsidRPr="00E50A6D" w:rsidRDefault="005E00E6" w:rsidP="005E00E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860FC" w14:textId="6A484F0C" w:rsidR="005E00E6" w:rsidRPr="00E50A6D" w:rsidRDefault="00391145" w:rsidP="00C660D1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91145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391145">
              <w:rPr>
                <w:rFonts w:ascii="Angsana New" w:hAnsi="Angsana New"/>
                <w:sz w:val="30"/>
                <w:szCs w:val="30"/>
              </w:rPr>
              <w:t>,</w:t>
            </w:r>
            <w:r w:rsidRPr="00391145">
              <w:rPr>
                <w:rFonts w:ascii="Angsana New" w:hAnsi="Angsana New"/>
                <w:sz w:val="30"/>
                <w:szCs w:val="30"/>
                <w:cs/>
              </w:rPr>
              <w:t>628</w:t>
            </w:r>
            <w:r w:rsidRPr="00391145">
              <w:rPr>
                <w:rFonts w:ascii="Angsana New" w:hAnsi="Angsana New"/>
                <w:sz w:val="30"/>
                <w:szCs w:val="30"/>
              </w:rPr>
              <w:t>,</w:t>
            </w:r>
            <w:r w:rsidRPr="00391145">
              <w:rPr>
                <w:rFonts w:ascii="Angsana New" w:hAnsi="Angsana New"/>
                <w:sz w:val="30"/>
                <w:szCs w:val="30"/>
                <w:cs/>
              </w:rPr>
              <w:t>619.18</w:t>
            </w:r>
          </w:p>
        </w:tc>
      </w:tr>
      <w:tr w:rsidR="005E00E6" w:rsidRPr="00E50A6D" w14:paraId="706FB513" w14:textId="77777777" w:rsidTr="00814527">
        <w:trPr>
          <w:gridAfter w:val="1"/>
          <w:wAfter w:w="8" w:type="dxa"/>
          <w:trHeight w:val="149"/>
        </w:trPr>
        <w:tc>
          <w:tcPr>
            <w:tcW w:w="5760" w:type="dxa"/>
          </w:tcPr>
          <w:p w14:paraId="74A317C4" w14:textId="77777777" w:rsidR="005E00E6" w:rsidRPr="00E50A6D" w:rsidRDefault="005E00E6" w:rsidP="005E00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3A23E" w14:textId="14DAEEE4" w:rsidR="005E00E6" w:rsidRPr="00E50A6D" w:rsidRDefault="00E0304E" w:rsidP="00C660D1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0304E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E0304E">
              <w:rPr>
                <w:rFonts w:ascii="Angsana New" w:hAnsi="Angsana New"/>
                <w:sz w:val="30"/>
                <w:szCs w:val="30"/>
              </w:rPr>
              <w:t>,</w:t>
            </w:r>
            <w:r w:rsidRPr="00E0304E">
              <w:rPr>
                <w:rFonts w:ascii="Angsana New" w:hAnsi="Angsana New"/>
                <w:sz w:val="30"/>
                <w:szCs w:val="30"/>
                <w:cs/>
              </w:rPr>
              <w:t>722</w:t>
            </w:r>
            <w:r w:rsidRPr="00E0304E">
              <w:rPr>
                <w:rFonts w:ascii="Angsana New" w:hAnsi="Angsana New"/>
                <w:sz w:val="30"/>
                <w:szCs w:val="30"/>
              </w:rPr>
              <w:t>,</w:t>
            </w:r>
            <w:r w:rsidRPr="00E0304E">
              <w:rPr>
                <w:rFonts w:ascii="Angsana New" w:hAnsi="Angsana New"/>
                <w:sz w:val="30"/>
                <w:szCs w:val="30"/>
                <w:cs/>
              </w:rPr>
              <w:t>010.25)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503F345" w14:textId="77777777" w:rsidR="005E00E6" w:rsidRPr="00E50A6D" w:rsidRDefault="005E00E6" w:rsidP="005E00E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89A98" w14:textId="3FB506F9" w:rsidR="005E00E6" w:rsidRPr="00E50A6D" w:rsidRDefault="00391145" w:rsidP="00C660D1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91145">
              <w:rPr>
                <w:rFonts w:ascii="Angsana New" w:hAnsi="Angsana New"/>
                <w:sz w:val="30"/>
                <w:szCs w:val="30"/>
                <w:cs/>
              </w:rPr>
              <w:t>(7</w:t>
            </w:r>
            <w:r w:rsidRPr="00391145">
              <w:rPr>
                <w:rFonts w:ascii="Angsana New" w:hAnsi="Angsana New"/>
                <w:sz w:val="30"/>
                <w:szCs w:val="30"/>
              </w:rPr>
              <w:t>,</w:t>
            </w:r>
            <w:r w:rsidRPr="00391145">
              <w:rPr>
                <w:rFonts w:ascii="Angsana New" w:hAnsi="Angsana New"/>
                <w:sz w:val="30"/>
                <w:szCs w:val="30"/>
                <w:cs/>
              </w:rPr>
              <w:t>215</w:t>
            </w:r>
            <w:r w:rsidRPr="00391145">
              <w:rPr>
                <w:rFonts w:ascii="Angsana New" w:hAnsi="Angsana New"/>
                <w:sz w:val="30"/>
                <w:szCs w:val="30"/>
              </w:rPr>
              <w:t>,</w:t>
            </w:r>
            <w:r w:rsidRPr="00391145">
              <w:rPr>
                <w:rFonts w:ascii="Angsana New" w:hAnsi="Angsana New"/>
                <w:sz w:val="30"/>
                <w:szCs w:val="30"/>
                <w:cs/>
              </w:rPr>
              <w:t>696.23)</w:t>
            </w:r>
          </w:p>
        </w:tc>
      </w:tr>
      <w:tr w:rsidR="005E00E6" w:rsidRPr="00E50A6D" w14:paraId="0D32C57E" w14:textId="77777777" w:rsidTr="00814527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</w:tcPr>
          <w:p w14:paraId="08827D69" w14:textId="77777777" w:rsidR="005E00E6" w:rsidRPr="00E50A6D" w:rsidRDefault="005E00E6" w:rsidP="005E00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1E104" w14:textId="399A281B" w:rsidR="005E00E6" w:rsidRPr="00E50A6D" w:rsidRDefault="00E0304E" w:rsidP="00C660D1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0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E030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030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816</w:t>
            </w:r>
            <w:r w:rsidRPr="00E030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030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095.44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5F20EF2" w14:textId="77777777" w:rsidR="005E00E6" w:rsidRPr="00E50A6D" w:rsidRDefault="005E00E6" w:rsidP="005E00E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45877" w14:textId="10FA4DF1" w:rsidR="005E00E6" w:rsidRPr="00C660D1" w:rsidRDefault="00391145" w:rsidP="00C660D1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0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</w:t>
            </w:r>
            <w:r w:rsidRPr="00C660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60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412</w:t>
            </w:r>
            <w:r w:rsidRPr="00C660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60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922.95</w:t>
            </w:r>
          </w:p>
        </w:tc>
      </w:tr>
    </w:tbl>
    <w:p w14:paraId="6FCF3AB4" w14:textId="77777777" w:rsidR="0045288B" w:rsidRPr="00E50A6D" w:rsidRDefault="0045288B"/>
    <w:p w14:paraId="7C0BF39D" w14:textId="77777777" w:rsidR="005E00E6" w:rsidRPr="00E50A6D" w:rsidRDefault="005E00E6" w:rsidP="005E00E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5E00E6" w:rsidRPr="00E50A6D" w14:paraId="28A53E86" w14:textId="77777777" w:rsidTr="005E00E6">
        <w:tc>
          <w:tcPr>
            <w:tcW w:w="5760" w:type="dxa"/>
          </w:tcPr>
          <w:p w14:paraId="718DC159" w14:textId="77777777" w:rsidR="005E00E6" w:rsidRPr="00E50A6D" w:rsidRDefault="005E00E6" w:rsidP="005E00E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663F6226" w14:textId="77777777" w:rsidR="005E00E6" w:rsidRPr="00E50A6D" w:rsidRDefault="005E00E6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00E6" w:rsidRPr="00E50A6D" w14:paraId="30C6E324" w14:textId="77777777" w:rsidTr="005E00E6">
        <w:trPr>
          <w:gridAfter w:val="1"/>
          <w:wAfter w:w="8" w:type="dxa"/>
        </w:trPr>
        <w:tc>
          <w:tcPr>
            <w:tcW w:w="5760" w:type="dxa"/>
          </w:tcPr>
          <w:p w14:paraId="665C51AD" w14:textId="77777777" w:rsidR="005E00E6" w:rsidRPr="00E50A6D" w:rsidRDefault="005E00E6" w:rsidP="005E00E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B6401F" w14:textId="77777777" w:rsidR="005E00E6" w:rsidRPr="00E50A6D" w:rsidRDefault="005E00E6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C65AF" w:rsidRPr="00E50A6D" w14:paraId="7F81AE12" w14:textId="77777777" w:rsidTr="005E00E6">
        <w:trPr>
          <w:gridAfter w:val="1"/>
          <w:wAfter w:w="8" w:type="dxa"/>
        </w:trPr>
        <w:tc>
          <w:tcPr>
            <w:tcW w:w="5760" w:type="dxa"/>
          </w:tcPr>
          <w:p w14:paraId="5904BBE9" w14:textId="77777777" w:rsidR="00EC65AF" w:rsidRPr="00E50A6D" w:rsidRDefault="00EC65AF" w:rsidP="00EC65AF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25A9BFB3" w14:textId="251F9A14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sz w:val="30"/>
                <w:szCs w:val="30"/>
              </w:rPr>
              <w:t>256</w:t>
            </w:r>
            <w:r w:rsidR="00EF730F">
              <w:rPr>
                <w:sz w:val="30"/>
                <w:szCs w:val="30"/>
              </w:rPr>
              <w:t>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C2BF8A3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3DEE7169" w14:textId="23187A34" w:rsidR="00EC65AF" w:rsidRPr="00E50A6D" w:rsidRDefault="00EF730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EC65AF" w:rsidRPr="00E50A6D" w14:paraId="4115F69A" w14:textId="77777777" w:rsidTr="005E00E6">
        <w:trPr>
          <w:gridAfter w:val="1"/>
          <w:wAfter w:w="8" w:type="dxa"/>
          <w:trHeight w:val="203"/>
        </w:trPr>
        <w:tc>
          <w:tcPr>
            <w:tcW w:w="5760" w:type="dxa"/>
          </w:tcPr>
          <w:p w14:paraId="2CFFDC14" w14:textId="77777777" w:rsidR="00EC65AF" w:rsidRPr="00E50A6D" w:rsidRDefault="00EC65AF" w:rsidP="00EC65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รายละเอียดเกี่ยวกับ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เช่า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6EAAC8B3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8E26846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10C718FA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7966" w:rsidRPr="00E50A6D" w14:paraId="7429914E" w14:textId="77777777" w:rsidTr="00814527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02A24C3D" w14:textId="77777777" w:rsidR="007C7966" w:rsidRPr="00E50A6D" w:rsidRDefault="007C7966" w:rsidP="007C7966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7536EEB" w14:textId="3EEE6721" w:rsidR="007C7966" w:rsidRPr="00E50A6D" w:rsidRDefault="007C7966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7966">
              <w:rPr>
                <w:rFonts w:ascii="Angsana New" w:hAnsi="Angsana New"/>
                <w:sz w:val="30"/>
                <w:szCs w:val="30"/>
              </w:rPr>
              <w:t xml:space="preserve">4,430,597.92 </w:t>
            </w:r>
          </w:p>
        </w:tc>
        <w:tc>
          <w:tcPr>
            <w:tcW w:w="239" w:type="dxa"/>
            <w:vAlign w:val="center"/>
          </w:tcPr>
          <w:p w14:paraId="46D2EE09" w14:textId="77777777" w:rsidR="007C7966" w:rsidRPr="00E50A6D" w:rsidRDefault="007C7966" w:rsidP="007C79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</w:tcPr>
          <w:p w14:paraId="2502B6BF" w14:textId="38BD40DC" w:rsidR="007C7966" w:rsidRPr="00E50A6D" w:rsidRDefault="007C7966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4,575,654.00 </w:t>
            </w:r>
          </w:p>
        </w:tc>
      </w:tr>
      <w:tr w:rsidR="007C7966" w:rsidRPr="00E50A6D" w14:paraId="105BA256" w14:textId="77777777" w:rsidTr="00814527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79B847F5" w14:textId="77777777" w:rsidR="007C7966" w:rsidRPr="00E50A6D" w:rsidRDefault="007C7966" w:rsidP="007C7966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DAD6E20" w14:textId="5AF73015" w:rsidR="007C7966" w:rsidRPr="00E50A6D" w:rsidRDefault="007C7966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7966">
              <w:rPr>
                <w:rFonts w:ascii="Angsana New" w:hAnsi="Angsana New"/>
                <w:sz w:val="30"/>
                <w:szCs w:val="30"/>
              </w:rPr>
              <w:t xml:space="preserve">8,673,856.68 </w:t>
            </w:r>
          </w:p>
        </w:tc>
        <w:tc>
          <w:tcPr>
            <w:tcW w:w="239" w:type="dxa"/>
            <w:vAlign w:val="center"/>
          </w:tcPr>
          <w:p w14:paraId="71669FA8" w14:textId="77777777" w:rsidR="007C7966" w:rsidRPr="00E50A6D" w:rsidRDefault="007C7966" w:rsidP="007C79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</w:tcPr>
          <w:p w14:paraId="0907EEAA" w14:textId="4C98186B" w:rsidR="007C7966" w:rsidRPr="00E50A6D" w:rsidRDefault="007C7966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11,532,064.00 </w:t>
            </w:r>
          </w:p>
        </w:tc>
      </w:tr>
      <w:tr w:rsidR="007C7966" w:rsidRPr="002411DE" w14:paraId="180F00C0" w14:textId="77777777" w:rsidTr="00814527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66F8806" w14:textId="77777777" w:rsidR="007C7966" w:rsidRPr="00E50A6D" w:rsidRDefault="007C7966" w:rsidP="007C7966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20C4C" w14:textId="57FC8053" w:rsidR="007C7966" w:rsidRPr="00E50A6D" w:rsidRDefault="007C7966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7966">
              <w:rPr>
                <w:rFonts w:ascii="Angsana New" w:hAnsi="Angsana New"/>
                <w:sz w:val="30"/>
                <w:szCs w:val="30"/>
              </w:rPr>
              <w:t xml:space="preserve">2,560,000.00 </w:t>
            </w:r>
          </w:p>
        </w:tc>
        <w:tc>
          <w:tcPr>
            <w:tcW w:w="239" w:type="dxa"/>
            <w:vAlign w:val="center"/>
          </w:tcPr>
          <w:p w14:paraId="725E8956" w14:textId="77777777" w:rsidR="007C7966" w:rsidRPr="00E50A6D" w:rsidRDefault="007C7966" w:rsidP="007C79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14:paraId="2FC79E41" w14:textId="11D6BAFE" w:rsidR="007C7966" w:rsidRPr="00E50A6D" w:rsidRDefault="007C7966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3,670,000.00 </w:t>
            </w:r>
          </w:p>
        </w:tc>
      </w:tr>
      <w:tr w:rsidR="00EF730F" w:rsidRPr="00E50A6D" w14:paraId="4FC9495A" w14:textId="77777777" w:rsidTr="0081452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129C9720" w14:textId="77777777" w:rsidR="00EF730F" w:rsidRPr="00E50A6D" w:rsidRDefault="00EF730F" w:rsidP="00EF73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</w:tcPr>
          <w:p w14:paraId="1C5E6425" w14:textId="05FD3E55" w:rsidR="00EF730F" w:rsidRPr="00E50A6D" w:rsidRDefault="007C7966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C7966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7C7966">
              <w:rPr>
                <w:rFonts w:ascii="Angsana New" w:hAnsi="Angsana New"/>
                <w:sz w:val="30"/>
                <w:szCs w:val="30"/>
              </w:rPr>
              <w:t>,</w:t>
            </w:r>
            <w:r w:rsidRPr="007C7966">
              <w:rPr>
                <w:rFonts w:ascii="Angsana New" w:hAnsi="Angsana New"/>
                <w:sz w:val="30"/>
                <w:szCs w:val="30"/>
                <w:cs/>
              </w:rPr>
              <w:t>664</w:t>
            </w:r>
            <w:r w:rsidRPr="007C7966">
              <w:rPr>
                <w:rFonts w:ascii="Angsana New" w:hAnsi="Angsana New"/>
                <w:sz w:val="30"/>
                <w:szCs w:val="30"/>
              </w:rPr>
              <w:t>,</w:t>
            </w:r>
            <w:r w:rsidRPr="007C7966">
              <w:rPr>
                <w:rFonts w:ascii="Angsana New" w:hAnsi="Angsana New"/>
                <w:sz w:val="30"/>
                <w:szCs w:val="30"/>
                <w:cs/>
              </w:rPr>
              <w:t>454.60</w:t>
            </w:r>
          </w:p>
        </w:tc>
        <w:tc>
          <w:tcPr>
            <w:tcW w:w="239" w:type="dxa"/>
            <w:vAlign w:val="center"/>
          </w:tcPr>
          <w:p w14:paraId="6C3497C9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</w:tcPr>
          <w:p w14:paraId="38AFEAA3" w14:textId="560BDD30" w:rsidR="00EF730F" w:rsidRPr="00E50A6D" w:rsidRDefault="00EF730F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19,777,718.00 </w:t>
            </w:r>
          </w:p>
        </w:tc>
      </w:tr>
      <w:tr w:rsidR="00EF730F" w:rsidRPr="00E50A6D" w14:paraId="51BE547B" w14:textId="77777777" w:rsidTr="0081452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780FEF3D" w14:textId="77777777" w:rsidR="00EF730F" w:rsidRPr="00E50A6D" w:rsidRDefault="00EF730F" w:rsidP="00EF73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9E66E" w14:textId="198EC483" w:rsidR="00EF730F" w:rsidRPr="00E50A6D" w:rsidRDefault="007C7966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7966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7C7966">
              <w:rPr>
                <w:rFonts w:ascii="Angsana New" w:hAnsi="Angsana New"/>
                <w:sz w:val="30"/>
                <w:szCs w:val="30"/>
              </w:rPr>
              <w:t>,</w:t>
            </w:r>
            <w:r w:rsidRPr="007C7966">
              <w:rPr>
                <w:rFonts w:ascii="Angsana New" w:hAnsi="Angsana New"/>
                <w:sz w:val="30"/>
                <w:szCs w:val="30"/>
                <w:cs/>
              </w:rPr>
              <w:t>126</w:t>
            </w:r>
            <w:r w:rsidRPr="007C7966">
              <w:rPr>
                <w:rFonts w:ascii="Angsana New" w:hAnsi="Angsana New"/>
                <w:sz w:val="30"/>
                <w:szCs w:val="30"/>
              </w:rPr>
              <w:t>,</w:t>
            </w:r>
            <w:r w:rsidRPr="007C7966">
              <w:rPr>
                <w:rFonts w:ascii="Angsana New" w:hAnsi="Angsana New"/>
                <w:sz w:val="30"/>
                <w:szCs w:val="30"/>
                <w:cs/>
              </w:rPr>
              <w:t>348.91)</w:t>
            </w:r>
          </w:p>
        </w:tc>
        <w:tc>
          <w:tcPr>
            <w:tcW w:w="239" w:type="dxa"/>
            <w:vAlign w:val="center"/>
          </w:tcPr>
          <w:p w14:paraId="11E9D9C3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5353D279" w14:textId="22FBD11E" w:rsidR="00EF730F" w:rsidRPr="00E50A6D" w:rsidRDefault="00EF730F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0E42DB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987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717.42)</w:t>
            </w:r>
          </w:p>
        </w:tc>
      </w:tr>
      <w:tr w:rsidR="00EF730F" w:rsidRPr="00E50A6D" w14:paraId="70B79C86" w14:textId="77777777" w:rsidTr="00814527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0DBBDB70" w14:textId="77777777" w:rsidR="00EF730F" w:rsidRPr="00E50A6D" w:rsidRDefault="00EF730F" w:rsidP="00EF73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E089D" w14:textId="1BCB726E" w:rsidR="00EF730F" w:rsidRPr="00A1415F" w:rsidRDefault="007C7966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1415F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A1415F">
              <w:rPr>
                <w:rFonts w:ascii="Angsana New" w:hAnsi="Angsana New"/>
                <w:sz w:val="30"/>
                <w:szCs w:val="30"/>
              </w:rPr>
              <w:t>,</w:t>
            </w:r>
            <w:r w:rsidRPr="00A1415F">
              <w:rPr>
                <w:rFonts w:ascii="Angsana New" w:hAnsi="Angsana New"/>
                <w:sz w:val="30"/>
                <w:szCs w:val="30"/>
                <w:cs/>
              </w:rPr>
              <w:t>538</w:t>
            </w:r>
            <w:r w:rsidRPr="00A1415F">
              <w:rPr>
                <w:rFonts w:ascii="Angsana New" w:hAnsi="Angsana New"/>
                <w:sz w:val="30"/>
                <w:szCs w:val="30"/>
              </w:rPr>
              <w:t>,</w:t>
            </w:r>
            <w:r w:rsidRPr="00A1415F">
              <w:rPr>
                <w:rFonts w:ascii="Angsana New" w:hAnsi="Angsana New"/>
                <w:sz w:val="30"/>
                <w:szCs w:val="30"/>
                <w:cs/>
              </w:rPr>
              <w:t>105.69</w:t>
            </w:r>
          </w:p>
        </w:tc>
        <w:tc>
          <w:tcPr>
            <w:tcW w:w="239" w:type="dxa"/>
            <w:vAlign w:val="center"/>
          </w:tcPr>
          <w:p w14:paraId="32FD6054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54291" w14:textId="50821840" w:rsidR="00EF730F" w:rsidRPr="00A1415F" w:rsidRDefault="00EF730F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0E42DB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790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000.58</w:t>
            </w:r>
          </w:p>
        </w:tc>
      </w:tr>
    </w:tbl>
    <w:p w14:paraId="4EFCB771" w14:textId="77777777" w:rsidR="005E00E6" w:rsidRPr="00D955E1" w:rsidRDefault="005E00E6" w:rsidP="005E00E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5E00E6" w:rsidRPr="00E50A6D" w14:paraId="38CA805B" w14:textId="77777777" w:rsidTr="005E00E6">
        <w:tc>
          <w:tcPr>
            <w:tcW w:w="5760" w:type="dxa"/>
          </w:tcPr>
          <w:p w14:paraId="50164025" w14:textId="77777777" w:rsidR="005E00E6" w:rsidRPr="00E50A6D" w:rsidRDefault="005E00E6" w:rsidP="005E00E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00A799F8" w14:textId="77777777" w:rsidR="005E00E6" w:rsidRPr="00E50A6D" w:rsidRDefault="005E00E6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00E6" w:rsidRPr="00E50A6D" w14:paraId="428AF9F9" w14:textId="77777777" w:rsidTr="005E00E6">
        <w:trPr>
          <w:gridAfter w:val="1"/>
          <w:wAfter w:w="8" w:type="dxa"/>
        </w:trPr>
        <w:tc>
          <w:tcPr>
            <w:tcW w:w="5760" w:type="dxa"/>
          </w:tcPr>
          <w:p w14:paraId="4BAB04EA" w14:textId="77777777" w:rsidR="005E00E6" w:rsidRPr="00E50A6D" w:rsidRDefault="005E00E6" w:rsidP="005E00E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E872D9" w14:textId="77777777" w:rsidR="005E00E6" w:rsidRPr="00E50A6D" w:rsidRDefault="005E00E6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5B4D" w:rsidRPr="00E50A6D" w14:paraId="1196DC33" w14:textId="77777777" w:rsidTr="005E00E6">
        <w:trPr>
          <w:gridAfter w:val="1"/>
          <w:wAfter w:w="8" w:type="dxa"/>
        </w:trPr>
        <w:tc>
          <w:tcPr>
            <w:tcW w:w="5760" w:type="dxa"/>
          </w:tcPr>
          <w:p w14:paraId="68A4AB22" w14:textId="77777777" w:rsidR="00F45B4D" w:rsidRPr="00E50A6D" w:rsidRDefault="00F45B4D" w:rsidP="00F45B4D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104623DA" w14:textId="590F4D9D" w:rsidR="00F45B4D" w:rsidRPr="00E50A6D" w:rsidRDefault="00F45B4D" w:rsidP="00F45B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sz w:val="30"/>
                <w:szCs w:val="30"/>
              </w:rPr>
              <w:t>256</w:t>
            </w:r>
            <w:r w:rsidR="00EF730F">
              <w:rPr>
                <w:sz w:val="30"/>
                <w:szCs w:val="30"/>
              </w:rPr>
              <w:t>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DDA1645" w14:textId="77777777" w:rsidR="00F45B4D" w:rsidRPr="00E50A6D" w:rsidRDefault="00F45B4D" w:rsidP="00F45B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6295381F" w14:textId="7D506F6B" w:rsidR="00F45B4D" w:rsidRPr="00E50A6D" w:rsidRDefault="00EF730F" w:rsidP="00F45B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EC65AF" w:rsidRPr="00E50A6D" w14:paraId="74CDF5B6" w14:textId="77777777" w:rsidTr="005E00E6">
        <w:trPr>
          <w:gridAfter w:val="1"/>
          <w:wAfter w:w="8" w:type="dxa"/>
          <w:trHeight w:val="203"/>
        </w:trPr>
        <w:tc>
          <w:tcPr>
            <w:tcW w:w="5760" w:type="dxa"/>
          </w:tcPr>
          <w:p w14:paraId="638A4952" w14:textId="77777777" w:rsidR="00EC65AF" w:rsidRPr="00E50A6D" w:rsidRDefault="00EC65AF" w:rsidP="00EC65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รายละเอียดเกี่ยวกับ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เช่า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B2BC2DA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68DF0CE5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4FFE9604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30F" w:rsidRPr="00E50A6D" w14:paraId="7C0F271E" w14:textId="77777777" w:rsidTr="00814527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1C58344A" w14:textId="77777777" w:rsidR="00EF730F" w:rsidRPr="00E50A6D" w:rsidRDefault="00EF730F" w:rsidP="00EF730F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EDAC762" w14:textId="68EA7A55" w:rsidR="00EF730F" w:rsidRPr="00E50A6D" w:rsidRDefault="00A16E0F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16E0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A16E0F">
              <w:rPr>
                <w:rFonts w:ascii="Angsana New" w:hAnsi="Angsana New"/>
                <w:sz w:val="30"/>
                <w:szCs w:val="30"/>
              </w:rPr>
              <w:t>,</w:t>
            </w:r>
            <w:r w:rsidRPr="00A16E0F">
              <w:rPr>
                <w:rFonts w:ascii="Angsana New" w:hAnsi="Angsana New"/>
                <w:sz w:val="30"/>
                <w:szCs w:val="30"/>
                <w:cs/>
              </w:rPr>
              <w:t>030</w:t>
            </w:r>
            <w:r w:rsidRPr="00A16E0F">
              <w:rPr>
                <w:rFonts w:ascii="Angsana New" w:hAnsi="Angsana New"/>
                <w:sz w:val="30"/>
                <w:szCs w:val="30"/>
              </w:rPr>
              <w:t>,</w:t>
            </w:r>
            <w:r w:rsidRPr="00A16E0F">
              <w:rPr>
                <w:rFonts w:ascii="Angsana New" w:hAnsi="Angsana New"/>
                <w:sz w:val="30"/>
                <w:szCs w:val="30"/>
                <w:cs/>
              </w:rPr>
              <w:t>597.92</w:t>
            </w:r>
          </w:p>
        </w:tc>
        <w:tc>
          <w:tcPr>
            <w:tcW w:w="239" w:type="dxa"/>
            <w:vAlign w:val="center"/>
          </w:tcPr>
          <w:p w14:paraId="2A1FE5E7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24C38697" w14:textId="39BF53FE" w:rsidR="00EF730F" w:rsidRPr="00E50A6D" w:rsidRDefault="00EF730F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B2B80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175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654.00</w:t>
            </w:r>
          </w:p>
        </w:tc>
      </w:tr>
      <w:tr w:rsidR="00EF730F" w:rsidRPr="00E50A6D" w14:paraId="357296DA" w14:textId="77777777" w:rsidTr="00814527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6C5CA90D" w14:textId="77777777" w:rsidR="00EF730F" w:rsidRPr="00E50A6D" w:rsidRDefault="00EF730F" w:rsidP="00EF730F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9CE3B01" w14:textId="671E1DE7" w:rsidR="00EF730F" w:rsidRPr="00E50A6D" w:rsidRDefault="00A16E0F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16E0F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A16E0F">
              <w:rPr>
                <w:rFonts w:ascii="Angsana New" w:hAnsi="Angsana New"/>
                <w:sz w:val="30"/>
                <w:szCs w:val="30"/>
              </w:rPr>
              <w:t>,</w:t>
            </w:r>
            <w:r w:rsidRPr="00A16E0F">
              <w:rPr>
                <w:rFonts w:ascii="Angsana New" w:hAnsi="Angsana New"/>
                <w:sz w:val="30"/>
                <w:szCs w:val="30"/>
                <w:cs/>
              </w:rPr>
              <w:t>273</w:t>
            </w:r>
            <w:r w:rsidRPr="00A16E0F">
              <w:rPr>
                <w:rFonts w:ascii="Angsana New" w:hAnsi="Angsana New"/>
                <w:sz w:val="30"/>
                <w:szCs w:val="30"/>
              </w:rPr>
              <w:t>,</w:t>
            </w:r>
            <w:r w:rsidRPr="00A16E0F">
              <w:rPr>
                <w:rFonts w:ascii="Angsana New" w:hAnsi="Angsana New"/>
                <w:sz w:val="30"/>
                <w:szCs w:val="30"/>
                <w:cs/>
              </w:rPr>
              <w:t>856.68</w:t>
            </w:r>
          </w:p>
        </w:tc>
        <w:tc>
          <w:tcPr>
            <w:tcW w:w="239" w:type="dxa"/>
            <w:vAlign w:val="center"/>
          </w:tcPr>
          <w:p w14:paraId="37BA62C4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046BC509" w14:textId="0D7E11B9" w:rsidR="00EF730F" w:rsidRPr="00E50A6D" w:rsidRDefault="00EF730F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B2B80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732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064.00</w:t>
            </w:r>
          </w:p>
        </w:tc>
      </w:tr>
      <w:tr w:rsidR="00EF730F" w:rsidRPr="00E50A6D" w14:paraId="36623770" w14:textId="77777777" w:rsidTr="00814527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081205F6" w14:textId="77777777" w:rsidR="00EF730F" w:rsidRPr="00E50A6D" w:rsidRDefault="00EF730F" w:rsidP="00EF730F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B5CE6" w14:textId="4C09AD99" w:rsidR="00EF730F" w:rsidRPr="00E50A6D" w:rsidRDefault="00A16E0F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16E0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16E0F">
              <w:rPr>
                <w:rFonts w:ascii="Angsana New" w:hAnsi="Angsana New"/>
                <w:sz w:val="30"/>
                <w:szCs w:val="30"/>
              </w:rPr>
              <w:t>,</w:t>
            </w:r>
            <w:r w:rsidRPr="00A16E0F">
              <w:rPr>
                <w:rFonts w:ascii="Angsana New" w:hAnsi="Angsana New"/>
                <w:sz w:val="30"/>
                <w:szCs w:val="30"/>
                <w:cs/>
              </w:rPr>
              <w:t>560</w:t>
            </w:r>
            <w:r w:rsidRPr="00A16E0F">
              <w:rPr>
                <w:rFonts w:ascii="Angsana New" w:hAnsi="Angsana New"/>
                <w:sz w:val="30"/>
                <w:szCs w:val="30"/>
              </w:rPr>
              <w:t>,</w:t>
            </w:r>
            <w:r w:rsidRPr="00A16E0F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9" w:type="dxa"/>
            <w:vAlign w:val="center"/>
          </w:tcPr>
          <w:p w14:paraId="35A7B5AD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7DF18AAE" w14:textId="5277DF78" w:rsidR="00EF730F" w:rsidRPr="00E50A6D" w:rsidRDefault="00EF730F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B2B8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670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EF730F" w:rsidRPr="00E50A6D" w14:paraId="1A24D122" w14:textId="77777777" w:rsidTr="0081452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70F591D6" w14:textId="77777777" w:rsidR="00EF730F" w:rsidRPr="00E50A6D" w:rsidRDefault="00EF730F" w:rsidP="00EF73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8A9E4" w14:textId="74A56BCC" w:rsidR="00EF730F" w:rsidRPr="00E50A6D" w:rsidRDefault="007C7966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C7966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7C7966">
              <w:rPr>
                <w:rFonts w:ascii="Angsana New" w:hAnsi="Angsana New"/>
                <w:sz w:val="30"/>
                <w:szCs w:val="30"/>
              </w:rPr>
              <w:t>,</w:t>
            </w:r>
            <w:r w:rsidRPr="007C7966">
              <w:rPr>
                <w:rFonts w:ascii="Angsana New" w:hAnsi="Angsana New"/>
                <w:sz w:val="30"/>
                <w:szCs w:val="30"/>
                <w:cs/>
              </w:rPr>
              <w:t>864</w:t>
            </w:r>
            <w:r w:rsidRPr="007C7966">
              <w:rPr>
                <w:rFonts w:ascii="Angsana New" w:hAnsi="Angsana New"/>
                <w:sz w:val="30"/>
                <w:szCs w:val="30"/>
              </w:rPr>
              <w:t>,</w:t>
            </w:r>
            <w:r w:rsidRPr="007C7966">
              <w:rPr>
                <w:rFonts w:ascii="Angsana New" w:hAnsi="Angsana New"/>
                <w:sz w:val="30"/>
                <w:szCs w:val="30"/>
                <w:cs/>
              </w:rPr>
              <w:t>454.60</w:t>
            </w:r>
          </w:p>
        </w:tc>
        <w:tc>
          <w:tcPr>
            <w:tcW w:w="239" w:type="dxa"/>
            <w:vAlign w:val="center"/>
          </w:tcPr>
          <w:p w14:paraId="53CA6013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15D4A759" w14:textId="2BA9D53C" w:rsidR="00EF730F" w:rsidRPr="00E50A6D" w:rsidRDefault="00EF730F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31AB1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577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718.00</w:t>
            </w:r>
          </w:p>
        </w:tc>
      </w:tr>
      <w:tr w:rsidR="00EF730F" w:rsidRPr="00E50A6D" w14:paraId="60D02746" w14:textId="77777777" w:rsidTr="0081452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1177C9FD" w14:textId="77777777" w:rsidR="00EF730F" w:rsidRPr="00E50A6D" w:rsidRDefault="00EF730F" w:rsidP="00EF73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CB113" w14:textId="5874553F" w:rsidR="00EF730F" w:rsidRPr="00E50A6D" w:rsidRDefault="007C7966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7966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7C7966">
              <w:rPr>
                <w:rFonts w:ascii="Angsana New" w:hAnsi="Angsana New"/>
                <w:sz w:val="30"/>
                <w:szCs w:val="30"/>
              </w:rPr>
              <w:t>,</w:t>
            </w:r>
            <w:r w:rsidRPr="007C7966">
              <w:rPr>
                <w:rFonts w:ascii="Angsana New" w:hAnsi="Angsana New"/>
                <w:sz w:val="30"/>
                <w:szCs w:val="30"/>
                <w:cs/>
              </w:rPr>
              <w:t>235</w:t>
            </w:r>
            <w:r w:rsidRPr="007C7966">
              <w:rPr>
                <w:rFonts w:ascii="Angsana New" w:hAnsi="Angsana New"/>
                <w:sz w:val="30"/>
                <w:szCs w:val="30"/>
              </w:rPr>
              <w:t>,</w:t>
            </w:r>
            <w:r w:rsidRPr="007C7966">
              <w:rPr>
                <w:rFonts w:ascii="Angsana New" w:hAnsi="Angsana New"/>
                <w:sz w:val="30"/>
                <w:szCs w:val="30"/>
                <w:cs/>
              </w:rPr>
              <w:t>835.42)</w:t>
            </w:r>
          </w:p>
        </w:tc>
        <w:tc>
          <w:tcPr>
            <w:tcW w:w="239" w:type="dxa"/>
            <w:vAlign w:val="center"/>
          </w:tcPr>
          <w:p w14:paraId="1F71E84B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6FE9362C" w14:textId="46105174" w:rsidR="00EF730F" w:rsidRPr="00E50A6D" w:rsidRDefault="00EF730F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31AB1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348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637.17)</w:t>
            </w:r>
          </w:p>
        </w:tc>
      </w:tr>
      <w:tr w:rsidR="00EF730F" w:rsidRPr="00E50A6D" w14:paraId="230B5D10" w14:textId="77777777" w:rsidTr="00814527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2C7F9AD9" w14:textId="77777777" w:rsidR="00EF730F" w:rsidRPr="00E50A6D" w:rsidRDefault="00EF730F" w:rsidP="00EF73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43852" w14:textId="0953F6A5" w:rsidR="00EF730F" w:rsidRPr="00E50A6D" w:rsidRDefault="007C7966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7966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7C7966">
              <w:rPr>
                <w:rFonts w:ascii="Angsana New" w:hAnsi="Angsana New"/>
                <w:sz w:val="30"/>
                <w:szCs w:val="30"/>
              </w:rPr>
              <w:t>,</w:t>
            </w:r>
            <w:r w:rsidRPr="007C7966">
              <w:rPr>
                <w:rFonts w:ascii="Angsana New" w:hAnsi="Angsana New"/>
                <w:sz w:val="30"/>
                <w:szCs w:val="30"/>
                <w:cs/>
              </w:rPr>
              <w:t>628</w:t>
            </w:r>
            <w:r w:rsidRPr="007C7966">
              <w:rPr>
                <w:rFonts w:ascii="Angsana New" w:hAnsi="Angsana New"/>
                <w:sz w:val="30"/>
                <w:szCs w:val="30"/>
              </w:rPr>
              <w:t>,</w:t>
            </w:r>
            <w:r w:rsidRPr="007C7966">
              <w:rPr>
                <w:rFonts w:ascii="Angsana New" w:hAnsi="Angsana New"/>
                <w:sz w:val="30"/>
                <w:szCs w:val="30"/>
                <w:cs/>
              </w:rPr>
              <w:t>619.18</w:t>
            </w:r>
          </w:p>
        </w:tc>
        <w:tc>
          <w:tcPr>
            <w:tcW w:w="239" w:type="dxa"/>
            <w:vAlign w:val="center"/>
          </w:tcPr>
          <w:p w14:paraId="3DD17230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67175" w14:textId="7249D74C" w:rsidR="00EF730F" w:rsidRPr="00E50A6D" w:rsidRDefault="00EF730F" w:rsidP="00A1415F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31AB1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229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080.83</w:t>
            </w:r>
          </w:p>
        </w:tc>
      </w:tr>
    </w:tbl>
    <w:p w14:paraId="265AEC3C" w14:textId="77777777" w:rsidR="002800D3" w:rsidRDefault="002800D3" w:rsidP="00EC65AF">
      <w:pPr>
        <w:spacing w:before="120" w:line="240" w:lineRule="atLeast"/>
        <w:ind w:firstLine="561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CAFBEA8" w14:textId="77777777" w:rsidR="002800D3" w:rsidRDefault="002800D3" w:rsidP="00EC65AF">
      <w:pPr>
        <w:spacing w:before="120" w:line="240" w:lineRule="atLeast"/>
        <w:ind w:firstLine="561"/>
        <w:rPr>
          <w:rFonts w:ascii="Angsana New" w:hAnsi="Angsana New"/>
          <w:b/>
          <w:bCs/>
          <w:sz w:val="30"/>
          <w:szCs w:val="30"/>
        </w:rPr>
      </w:pPr>
    </w:p>
    <w:p w14:paraId="5E8E4EA1" w14:textId="589AC3BE" w:rsidR="002800D3" w:rsidRPr="00E50A6D" w:rsidRDefault="002800D3">
      <w:pPr>
        <w:numPr>
          <w:ilvl w:val="0"/>
          <w:numId w:val="83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</w:t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)</w:t>
      </w:r>
    </w:p>
    <w:p w14:paraId="05FDF433" w14:textId="0ABBECEC" w:rsidR="00EF129C" w:rsidRPr="00E50A6D" w:rsidRDefault="00EF129C" w:rsidP="00550995">
      <w:pPr>
        <w:spacing w:before="120" w:line="240" w:lineRule="atLeast"/>
        <w:ind w:firstLine="567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  <w:lang w:val="en-US"/>
        </w:rPr>
        <w:t>งบการเงิน</w:t>
      </w:r>
      <w:r w:rsidR="0045288B" w:rsidRPr="00E50A6D">
        <w:rPr>
          <w:rFonts w:ascii="Angsana New" w:hAnsi="Angsana New" w:hint="cs"/>
          <w:b/>
          <w:bCs/>
          <w:sz w:val="30"/>
          <w:szCs w:val="30"/>
          <w:cs/>
          <w:lang w:val="en-US"/>
        </w:rPr>
        <w:t>รวมและงบการเงิน</w:t>
      </w:r>
      <w:r w:rsidRPr="00E50A6D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เฉพาะกิจการ</w:t>
      </w:r>
    </w:p>
    <w:p w14:paraId="7A8E03A4" w14:textId="4AB4405F" w:rsidR="0045288B" w:rsidRPr="00E50A6D" w:rsidRDefault="00C40C6C" w:rsidP="00550995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1452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14527">
        <w:rPr>
          <w:rFonts w:ascii="Angsana New" w:hAnsi="Angsana New"/>
          <w:sz w:val="30"/>
          <w:szCs w:val="30"/>
        </w:rPr>
        <w:t>31</w:t>
      </w:r>
      <w:r w:rsidRPr="00814527">
        <w:rPr>
          <w:rFonts w:ascii="Angsana New" w:hAnsi="Angsana New"/>
          <w:sz w:val="30"/>
          <w:szCs w:val="30"/>
          <w:cs/>
        </w:rPr>
        <w:t xml:space="preserve"> </w:t>
      </w:r>
      <w:r w:rsidR="00601DA3" w:rsidRPr="00814527">
        <w:rPr>
          <w:rFonts w:ascii="Angsana New" w:hAnsi="Angsana New"/>
          <w:sz w:val="30"/>
          <w:szCs w:val="30"/>
          <w:cs/>
        </w:rPr>
        <w:t>ธันวาคม</w:t>
      </w:r>
      <w:r w:rsidRPr="00814527">
        <w:rPr>
          <w:rFonts w:ascii="Angsana New" w:hAnsi="Angsana New"/>
          <w:sz w:val="30"/>
          <w:szCs w:val="30"/>
          <w:cs/>
        </w:rPr>
        <w:t xml:space="preserve"> </w:t>
      </w:r>
      <w:r w:rsidR="00660F74" w:rsidRPr="00814527">
        <w:rPr>
          <w:rFonts w:ascii="Angsana New" w:hAnsi="Angsana New"/>
          <w:sz w:val="30"/>
          <w:szCs w:val="30"/>
          <w:lang w:val="en-US"/>
        </w:rPr>
        <w:t>256</w:t>
      </w:r>
      <w:r w:rsidR="00EF730F" w:rsidRPr="00814527">
        <w:rPr>
          <w:rFonts w:ascii="Angsana New" w:hAnsi="Angsana New"/>
          <w:sz w:val="30"/>
          <w:szCs w:val="30"/>
          <w:lang w:val="en-US"/>
        </w:rPr>
        <w:t>5</w:t>
      </w:r>
      <w:r w:rsidR="00BB4382" w:rsidRPr="00814527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BB4382" w:rsidRPr="00814527">
        <w:rPr>
          <w:rFonts w:ascii="Angsana New" w:hAnsi="Angsana New"/>
          <w:sz w:val="30"/>
          <w:szCs w:val="30"/>
          <w:lang w:val="en-US"/>
        </w:rPr>
        <w:t>2564</w:t>
      </w:r>
      <w:r w:rsidR="00BB4382" w:rsidRPr="0081452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60F74" w:rsidRPr="0081452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14527">
        <w:rPr>
          <w:rFonts w:ascii="Angsana New" w:hAnsi="Angsana New"/>
          <w:sz w:val="30"/>
          <w:szCs w:val="30"/>
          <w:cs/>
        </w:rPr>
        <w:t>บริษัทฯ มีสัญญาเช่า</w:t>
      </w:r>
      <w:r w:rsidR="00BB4382" w:rsidRPr="00814527">
        <w:rPr>
          <w:rFonts w:ascii="Angsana New" w:hAnsi="Angsana New" w:hint="cs"/>
          <w:sz w:val="30"/>
          <w:szCs w:val="30"/>
          <w:cs/>
        </w:rPr>
        <w:t>เงินทุน</w:t>
      </w:r>
      <w:r w:rsidRPr="00814527">
        <w:rPr>
          <w:rFonts w:ascii="Angsana New" w:hAnsi="Angsana New"/>
          <w:sz w:val="30"/>
          <w:szCs w:val="30"/>
          <w:cs/>
        </w:rPr>
        <w:t xml:space="preserve">สำหรับยานพาหนะ </w:t>
      </w:r>
      <w:r w:rsidR="004C101E" w:rsidRPr="00814527">
        <w:rPr>
          <w:rFonts w:ascii="Angsana New" w:hAnsi="Angsana New"/>
          <w:sz w:val="30"/>
          <w:szCs w:val="30"/>
        </w:rPr>
        <w:t>3</w:t>
      </w:r>
      <w:r w:rsidRPr="00814527">
        <w:rPr>
          <w:rFonts w:ascii="Angsana New" w:hAnsi="Angsana New"/>
          <w:sz w:val="30"/>
          <w:szCs w:val="30"/>
          <w:cs/>
        </w:rPr>
        <w:t xml:space="preserve"> คัน</w:t>
      </w:r>
      <w:r w:rsidR="00BB4382" w:rsidRPr="00814527">
        <w:rPr>
          <w:rFonts w:ascii="Angsana New" w:hAnsi="Angsana New" w:hint="cs"/>
          <w:sz w:val="30"/>
          <w:szCs w:val="30"/>
          <w:cs/>
        </w:rPr>
        <w:t xml:space="preserve"> </w:t>
      </w:r>
      <w:r w:rsidR="00DD3E09" w:rsidRPr="00814527">
        <w:rPr>
          <w:rFonts w:ascii="Angsana New" w:hAnsi="Angsana New"/>
          <w:sz w:val="30"/>
          <w:szCs w:val="30"/>
          <w:cs/>
        </w:rPr>
        <w:t>ครบกำหนดชำระ</w:t>
      </w:r>
      <w:r w:rsidR="00DD3E09" w:rsidRPr="00814527">
        <w:rPr>
          <w:rFonts w:ascii="Angsana New" w:hAnsi="Angsana New"/>
          <w:sz w:val="30"/>
          <w:szCs w:val="30"/>
        </w:rPr>
        <w:t xml:space="preserve"> </w:t>
      </w:r>
      <w:r w:rsidR="00DD3E09" w:rsidRPr="00814527">
        <w:rPr>
          <w:rFonts w:ascii="Angsana New" w:hAnsi="Angsana New" w:hint="cs"/>
          <w:sz w:val="30"/>
          <w:szCs w:val="30"/>
          <w:cs/>
        </w:rPr>
        <w:t>เดือน</w:t>
      </w:r>
      <w:r w:rsidR="008353E2" w:rsidRPr="00814527">
        <w:rPr>
          <w:rFonts w:ascii="Angsana New" w:hAnsi="Angsana New" w:hint="cs"/>
          <w:sz w:val="30"/>
          <w:szCs w:val="30"/>
          <w:cs/>
        </w:rPr>
        <w:t xml:space="preserve"> </w:t>
      </w:r>
      <w:r w:rsidR="00543808" w:rsidRPr="0081452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A626C" w:rsidRPr="00814527">
        <w:rPr>
          <w:rFonts w:ascii="Angsana New" w:hAnsi="Angsana New"/>
          <w:sz w:val="30"/>
          <w:szCs w:val="30"/>
        </w:rPr>
        <w:t>256</w:t>
      </w:r>
      <w:r w:rsidR="00543808" w:rsidRPr="00814527">
        <w:rPr>
          <w:rFonts w:ascii="Angsana New" w:hAnsi="Angsana New"/>
          <w:sz w:val="30"/>
          <w:szCs w:val="30"/>
          <w:lang w:val="en-US"/>
        </w:rPr>
        <w:t>6</w:t>
      </w:r>
      <w:r w:rsidR="00DD3E09" w:rsidRPr="00814527">
        <w:rPr>
          <w:rFonts w:ascii="Angsana New" w:hAnsi="Angsana New"/>
          <w:sz w:val="30"/>
          <w:szCs w:val="30"/>
        </w:rPr>
        <w:t xml:space="preserve"> </w:t>
      </w:r>
      <w:r w:rsidR="00DD3E09" w:rsidRPr="00814527">
        <w:rPr>
          <w:rFonts w:ascii="Angsana New" w:hAnsi="Angsana New" w:hint="cs"/>
          <w:sz w:val="30"/>
          <w:szCs w:val="30"/>
          <w:cs/>
        </w:rPr>
        <w:t>ถึง</w:t>
      </w:r>
      <w:r w:rsidR="00DD3E09" w:rsidRPr="00814527">
        <w:rPr>
          <w:rFonts w:ascii="Angsana New" w:hAnsi="Angsana New"/>
          <w:sz w:val="30"/>
          <w:szCs w:val="30"/>
        </w:rPr>
        <w:t xml:space="preserve"> </w:t>
      </w:r>
      <w:r w:rsidR="00DD3E09" w:rsidRPr="00814527">
        <w:rPr>
          <w:rFonts w:ascii="Angsana New" w:hAnsi="Angsana New" w:hint="cs"/>
          <w:sz w:val="30"/>
          <w:szCs w:val="30"/>
          <w:cs/>
        </w:rPr>
        <w:t>เดือน</w:t>
      </w:r>
      <w:r w:rsidR="008353E2" w:rsidRPr="00814527">
        <w:rPr>
          <w:rFonts w:ascii="Angsana New" w:hAnsi="Angsana New" w:hint="cs"/>
          <w:sz w:val="30"/>
          <w:szCs w:val="30"/>
          <w:cs/>
        </w:rPr>
        <w:t xml:space="preserve"> ตุลา</w:t>
      </w:r>
      <w:r w:rsidR="002D46EB" w:rsidRPr="00814527">
        <w:rPr>
          <w:rFonts w:ascii="Angsana New" w:hAnsi="Angsana New" w:hint="cs"/>
          <w:sz w:val="30"/>
          <w:szCs w:val="30"/>
          <w:cs/>
        </w:rPr>
        <w:t>คม</w:t>
      </w:r>
      <w:r w:rsidR="00DD3E09" w:rsidRPr="00814527">
        <w:rPr>
          <w:rFonts w:ascii="Angsana New" w:hAnsi="Angsana New" w:hint="cs"/>
          <w:sz w:val="30"/>
          <w:szCs w:val="30"/>
          <w:cs/>
        </w:rPr>
        <w:t xml:space="preserve"> </w:t>
      </w:r>
      <w:r w:rsidR="00DD3E09" w:rsidRPr="00814527">
        <w:rPr>
          <w:rFonts w:ascii="Angsana New" w:hAnsi="Angsana New"/>
          <w:sz w:val="30"/>
          <w:szCs w:val="30"/>
          <w:lang w:val="en-US"/>
        </w:rPr>
        <w:t>256</w:t>
      </w:r>
      <w:r w:rsidR="008353E2" w:rsidRPr="00814527">
        <w:rPr>
          <w:rFonts w:ascii="Angsana New" w:hAnsi="Angsana New"/>
          <w:sz w:val="30"/>
          <w:szCs w:val="30"/>
          <w:lang w:val="en-US"/>
        </w:rPr>
        <w:t>8</w:t>
      </w:r>
    </w:p>
    <w:p w14:paraId="352EB6D8" w14:textId="77777777" w:rsidR="00D955E1" w:rsidRPr="00D955E1" w:rsidRDefault="00D955E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 w:after="240"/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5C295781" w14:textId="77777777" w:rsidR="00D955E1" w:rsidRPr="00D955E1" w:rsidRDefault="00D955E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 w:after="240"/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390EE44D" w14:textId="77777777" w:rsidR="00E454E7" w:rsidRPr="00E50A6D" w:rsidRDefault="00251CCC">
      <w:pPr>
        <w:numPr>
          <w:ilvl w:val="0"/>
          <w:numId w:val="17"/>
        </w:numPr>
        <w:spacing w:before="240" w:after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E454E7" w:rsidRPr="00E50A6D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457"/>
        <w:gridCol w:w="1866"/>
        <w:gridCol w:w="261"/>
        <w:gridCol w:w="1866"/>
      </w:tblGrid>
      <w:tr w:rsidR="00654457" w:rsidRPr="00E50A6D" w14:paraId="433B0419" w14:textId="77777777" w:rsidTr="005B610E">
        <w:tc>
          <w:tcPr>
            <w:tcW w:w="5457" w:type="dxa"/>
            <w:shd w:val="clear" w:color="auto" w:fill="auto"/>
            <w:vAlign w:val="bottom"/>
          </w:tcPr>
          <w:p w14:paraId="0B594228" w14:textId="77777777" w:rsidR="00654457" w:rsidRPr="00E50A6D" w:rsidRDefault="00654457" w:rsidP="0065445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A4BA662" w14:textId="77777777" w:rsidR="00654457" w:rsidRPr="00E50A6D" w:rsidRDefault="00806F42" w:rsidP="00806F4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หน่วย:บาท)</w:t>
            </w:r>
          </w:p>
        </w:tc>
      </w:tr>
      <w:tr w:rsidR="00806F42" w:rsidRPr="00E50A6D" w14:paraId="18B7DB8D" w14:textId="77777777" w:rsidTr="005B610E">
        <w:tc>
          <w:tcPr>
            <w:tcW w:w="5457" w:type="dxa"/>
            <w:shd w:val="clear" w:color="auto" w:fill="auto"/>
            <w:vAlign w:val="bottom"/>
          </w:tcPr>
          <w:p w14:paraId="4A190EB8" w14:textId="77777777" w:rsidR="00806F42" w:rsidRPr="00E50A6D" w:rsidRDefault="00806F42" w:rsidP="0065445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993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E56884E" w14:textId="29ED4011" w:rsidR="00806F42" w:rsidRPr="00513345" w:rsidRDefault="00513345" w:rsidP="00513345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345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C0DAF" w:rsidRPr="00E50A6D" w14:paraId="747346EB" w14:textId="77777777" w:rsidTr="005B610E">
        <w:tc>
          <w:tcPr>
            <w:tcW w:w="5457" w:type="dxa"/>
            <w:shd w:val="clear" w:color="auto" w:fill="auto"/>
            <w:vAlign w:val="bottom"/>
          </w:tcPr>
          <w:p w14:paraId="606E6113" w14:textId="77777777" w:rsidR="00EC0DAF" w:rsidRPr="00E50A6D" w:rsidRDefault="00EC0DAF" w:rsidP="00EC0DAF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8F003B" w14:textId="766E1B09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 w:rsidR="00EF730F">
              <w:rPr>
                <w:sz w:val="30"/>
                <w:szCs w:val="30"/>
              </w:rPr>
              <w:t>5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5A08813E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3530F01" w14:textId="18AE8DA4" w:rsidR="00EC0DAF" w:rsidRPr="00E50A6D" w:rsidRDefault="00EF730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EF730F" w:rsidRPr="00E50A6D" w14:paraId="5567A6A4" w14:textId="77777777" w:rsidTr="002430E2">
        <w:trPr>
          <w:trHeight w:val="347"/>
        </w:trPr>
        <w:tc>
          <w:tcPr>
            <w:tcW w:w="5457" w:type="dxa"/>
            <w:shd w:val="clear" w:color="auto" w:fill="auto"/>
          </w:tcPr>
          <w:p w14:paraId="05748FFF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63C4EF65" w14:textId="4CB824C6" w:rsidR="00EF730F" w:rsidRPr="00A1415F" w:rsidRDefault="00E351C6" w:rsidP="00A1415F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1415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1415F">
              <w:rPr>
                <w:rFonts w:ascii="Angsana New" w:hAnsi="Angsana New"/>
                <w:sz w:val="30"/>
                <w:szCs w:val="30"/>
              </w:rPr>
              <w:t>,</w:t>
            </w:r>
            <w:r w:rsidRPr="00A1415F">
              <w:rPr>
                <w:rFonts w:ascii="Angsana New" w:hAnsi="Angsana New"/>
                <w:sz w:val="30"/>
                <w:szCs w:val="30"/>
                <w:cs/>
              </w:rPr>
              <w:t>088</w:t>
            </w:r>
            <w:r w:rsidRPr="00A1415F">
              <w:rPr>
                <w:rFonts w:ascii="Angsana New" w:hAnsi="Angsana New"/>
                <w:sz w:val="30"/>
                <w:szCs w:val="30"/>
              </w:rPr>
              <w:t>,</w:t>
            </w:r>
            <w:r w:rsidRPr="00A1415F">
              <w:rPr>
                <w:rFonts w:ascii="Angsana New" w:hAnsi="Angsana New"/>
                <w:sz w:val="30"/>
                <w:szCs w:val="30"/>
                <w:cs/>
              </w:rPr>
              <w:t>065.29</w:t>
            </w:r>
          </w:p>
        </w:tc>
        <w:tc>
          <w:tcPr>
            <w:tcW w:w="261" w:type="dxa"/>
            <w:shd w:val="clear" w:color="auto" w:fill="auto"/>
          </w:tcPr>
          <w:p w14:paraId="1520D3A8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27647EF8" w14:textId="1E3F1D6F" w:rsidR="00EF730F" w:rsidRPr="009D63CE" w:rsidRDefault="00EF730F" w:rsidP="009D63C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D63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928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259.00</w:t>
            </w:r>
          </w:p>
        </w:tc>
      </w:tr>
      <w:tr w:rsidR="00EF730F" w:rsidRPr="00E50A6D" w14:paraId="620D3234" w14:textId="77777777" w:rsidTr="002430E2">
        <w:trPr>
          <w:trHeight w:val="347"/>
        </w:trPr>
        <w:tc>
          <w:tcPr>
            <w:tcW w:w="5457" w:type="dxa"/>
            <w:shd w:val="clear" w:color="auto" w:fill="auto"/>
          </w:tcPr>
          <w:p w14:paraId="0470C46A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752BBA05" w14:textId="61D6D76A" w:rsidR="00EF730F" w:rsidRPr="00E50A6D" w:rsidRDefault="00E351C6" w:rsidP="00A1415F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351C6">
              <w:rPr>
                <w:rFonts w:ascii="Angsana New" w:hAnsi="Angsana New"/>
                <w:sz w:val="30"/>
                <w:szCs w:val="30"/>
                <w:cs/>
              </w:rPr>
              <w:t>396</w:t>
            </w:r>
            <w:r w:rsidRPr="00E351C6">
              <w:rPr>
                <w:rFonts w:ascii="Angsana New" w:hAnsi="Angsana New"/>
                <w:sz w:val="30"/>
                <w:szCs w:val="30"/>
              </w:rPr>
              <w:t>,</w:t>
            </w:r>
            <w:r w:rsidRPr="00E351C6">
              <w:rPr>
                <w:rFonts w:ascii="Angsana New" w:hAnsi="Angsana New"/>
                <w:sz w:val="30"/>
                <w:szCs w:val="30"/>
                <w:cs/>
              </w:rPr>
              <w:t>491.23</w:t>
            </w:r>
          </w:p>
        </w:tc>
        <w:tc>
          <w:tcPr>
            <w:tcW w:w="261" w:type="dxa"/>
            <w:shd w:val="clear" w:color="auto" w:fill="auto"/>
          </w:tcPr>
          <w:p w14:paraId="298C55C4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07C3151A" w14:textId="4B6DC460" w:rsidR="00EF730F" w:rsidRPr="00E50A6D" w:rsidRDefault="00EF730F" w:rsidP="009D63C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D63CE">
              <w:rPr>
                <w:rFonts w:ascii="Angsana New" w:hAnsi="Angsana New"/>
                <w:sz w:val="30"/>
                <w:szCs w:val="30"/>
                <w:cs/>
              </w:rPr>
              <w:t>242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494.00</w:t>
            </w:r>
          </w:p>
        </w:tc>
      </w:tr>
      <w:tr w:rsidR="00EF730F" w:rsidRPr="00E50A6D" w14:paraId="0366F921" w14:textId="77777777" w:rsidTr="00BC68AF">
        <w:trPr>
          <w:trHeight w:val="347"/>
        </w:trPr>
        <w:tc>
          <w:tcPr>
            <w:tcW w:w="5457" w:type="dxa"/>
            <w:shd w:val="clear" w:color="auto" w:fill="auto"/>
          </w:tcPr>
          <w:p w14:paraId="2F4BD1BA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B9A870" w14:textId="6A946C78" w:rsidR="00EF730F" w:rsidRPr="00E50A6D" w:rsidRDefault="00E351C6" w:rsidP="00A1415F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351C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351C6">
              <w:rPr>
                <w:rFonts w:ascii="Angsana New" w:hAnsi="Angsana New"/>
                <w:sz w:val="30"/>
                <w:szCs w:val="30"/>
              </w:rPr>
              <w:t>,</w:t>
            </w:r>
            <w:r w:rsidRPr="00E351C6">
              <w:rPr>
                <w:rFonts w:ascii="Angsana New" w:hAnsi="Angsana New"/>
                <w:sz w:val="30"/>
                <w:szCs w:val="30"/>
                <w:cs/>
              </w:rPr>
              <w:t>484</w:t>
            </w:r>
            <w:r w:rsidRPr="00E351C6">
              <w:rPr>
                <w:rFonts w:ascii="Angsana New" w:hAnsi="Angsana New"/>
                <w:sz w:val="30"/>
                <w:szCs w:val="30"/>
              </w:rPr>
              <w:t>,</w:t>
            </w:r>
            <w:r w:rsidRPr="00E351C6">
              <w:rPr>
                <w:rFonts w:ascii="Angsana New" w:hAnsi="Angsana New"/>
                <w:sz w:val="30"/>
                <w:szCs w:val="30"/>
                <w:cs/>
              </w:rPr>
              <w:t>556.52</w:t>
            </w:r>
          </w:p>
        </w:tc>
        <w:tc>
          <w:tcPr>
            <w:tcW w:w="261" w:type="dxa"/>
            <w:shd w:val="clear" w:color="auto" w:fill="auto"/>
          </w:tcPr>
          <w:p w14:paraId="0F7F7854" w14:textId="77777777" w:rsidR="00EF730F" w:rsidRPr="00E50A6D" w:rsidRDefault="00EF730F" w:rsidP="00EF730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7E55D" w14:textId="7F141FEC" w:rsidR="00EF730F" w:rsidRPr="00E50A6D" w:rsidRDefault="00EF730F" w:rsidP="009D63C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D63C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170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753.00</w:t>
            </w:r>
          </w:p>
        </w:tc>
      </w:tr>
      <w:tr w:rsidR="00EF730F" w:rsidRPr="00E50A6D" w14:paraId="748240FF" w14:textId="77777777" w:rsidTr="005B610E">
        <w:trPr>
          <w:trHeight w:val="159"/>
        </w:trPr>
        <w:tc>
          <w:tcPr>
            <w:tcW w:w="5457" w:type="dxa"/>
            <w:shd w:val="clear" w:color="auto" w:fill="auto"/>
          </w:tcPr>
          <w:p w14:paraId="20702063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972EB0" w14:textId="77777777" w:rsidR="00EF730F" w:rsidRPr="00E50A6D" w:rsidRDefault="00EF730F" w:rsidP="00EF730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AE6DCAC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AC77F1" w14:textId="77777777" w:rsidR="00EF730F" w:rsidRPr="00E50A6D" w:rsidRDefault="00EF730F" w:rsidP="009D63C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30F" w:rsidRPr="00E50A6D" w14:paraId="3156C119" w14:textId="77777777" w:rsidTr="005B610E">
        <w:trPr>
          <w:trHeight w:val="347"/>
        </w:trPr>
        <w:tc>
          <w:tcPr>
            <w:tcW w:w="5457" w:type="dxa"/>
            <w:shd w:val="clear" w:color="auto" w:fill="auto"/>
          </w:tcPr>
          <w:p w14:paraId="44047EEE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B8659E2" w14:textId="77777777" w:rsidR="00EF730F" w:rsidRPr="00E50A6D" w:rsidRDefault="00EF730F" w:rsidP="00EF730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6C3322BE" w14:textId="77777777" w:rsidR="00EF730F" w:rsidRPr="00E50A6D" w:rsidRDefault="00EF730F" w:rsidP="00EF730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00C8C5BE" w14:textId="77777777" w:rsidR="00EF730F" w:rsidRPr="00E50A6D" w:rsidRDefault="00EF730F" w:rsidP="009D63C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30F" w:rsidRPr="00E50A6D" w14:paraId="0F653C16" w14:textId="77777777" w:rsidTr="00BC68AF">
        <w:trPr>
          <w:trHeight w:val="347"/>
        </w:trPr>
        <w:tc>
          <w:tcPr>
            <w:tcW w:w="5457" w:type="dxa"/>
            <w:shd w:val="clear" w:color="auto" w:fill="auto"/>
          </w:tcPr>
          <w:p w14:paraId="683AA2F7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C8ABCA1" w14:textId="3E093A0E" w:rsidR="00EF730F" w:rsidRPr="00E50A6D" w:rsidRDefault="009F637B" w:rsidP="00A1415F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F637B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9F637B">
              <w:rPr>
                <w:rFonts w:ascii="Angsana New" w:hAnsi="Angsana New"/>
                <w:sz w:val="30"/>
                <w:szCs w:val="30"/>
              </w:rPr>
              <w:t>,</w:t>
            </w:r>
            <w:r w:rsidRPr="009F637B">
              <w:rPr>
                <w:rFonts w:ascii="Angsana New" w:hAnsi="Angsana New"/>
                <w:sz w:val="30"/>
                <w:szCs w:val="30"/>
                <w:cs/>
              </w:rPr>
              <w:t>306</w:t>
            </w:r>
            <w:r w:rsidRPr="009F637B">
              <w:rPr>
                <w:rFonts w:ascii="Angsana New" w:hAnsi="Angsana New"/>
                <w:sz w:val="30"/>
                <w:szCs w:val="30"/>
              </w:rPr>
              <w:t>,</w:t>
            </w:r>
            <w:r w:rsidRPr="009F637B">
              <w:rPr>
                <w:rFonts w:ascii="Angsana New" w:hAnsi="Angsana New"/>
                <w:sz w:val="30"/>
                <w:szCs w:val="30"/>
                <w:cs/>
              </w:rPr>
              <w:t>909.00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1733504" w14:textId="77777777" w:rsidR="00EF730F" w:rsidRPr="00E50A6D" w:rsidRDefault="00EF730F" w:rsidP="00EF730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1BC5D410" w14:textId="6D3CDD8D" w:rsidR="00EF730F" w:rsidRPr="00E50A6D" w:rsidRDefault="00EF730F" w:rsidP="009D63C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D63CE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951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750.00</w:t>
            </w:r>
          </w:p>
        </w:tc>
      </w:tr>
      <w:tr w:rsidR="00EF730F" w:rsidRPr="00E50A6D" w14:paraId="4DF3D50F" w14:textId="77777777" w:rsidTr="00BC68AF">
        <w:trPr>
          <w:trHeight w:val="347"/>
        </w:trPr>
        <w:tc>
          <w:tcPr>
            <w:tcW w:w="5457" w:type="dxa"/>
            <w:shd w:val="clear" w:color="auto" w:fill="auto"/>
          </w:tcPr>
          <w:p w14:paraId="39BEDC67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ต้นทุนบริการงวดปัจจุบัน 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6A1A2F09" w14:textId="5A7A004D" w:rsidR="00EF730F" w:rsidRPr="00E50A6D" w:rsidRDefault="009F637B" w:rsidP="00A1415F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F637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F637B">
              <w:rPr>
                <w:rFonts w:ascii="Angsana New" w:hAnsi="Angsana New"/>
                <w:sz w:val="30"/>
                <w:szCs w:val="30"/>
              </w:rPr>
              <w:t>,</w:t>
            </w:r>
            <w:r w:rsidRPr="009F637B">
              <w:rPr>
                <w:rFonts w:ascii="Angsana New" w:hAnsi="Angsana New"/>
                <w:sz w:val="30"/>
                <w:szCs w:val="30"/>
                <w:cs/>
              </w:rPr>
              <w:t>088</w:t>
            </w:r>
            <w:r w:rsidRPr="009F637B">
              <w:rPr>
                <w:rFonts w:ascii="Angsana New" w:hAnsi="Angsana New"/>
                <w:sz w:val="30"/>
                <w:szCs w:val="30"/>
              </w:rPr>
              <w:t>,</w:t>
            </w:r>
            <w:r w:rsidRPr="009F637B">
              <w:rPr>
                <w:rFonts w:ascii="Angsana New" w:hAnsi="Angsana New"/>
                <w:sz w:val="30"/>
                <w:szCs w:val="30"/>
                <w:cs/>
              </w:rPr>
              <w:t>065.29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8B6163" w14:textId="77777777" w:rsidR="00EF730F" w:rsidRPr="00E50A6D" w:rsidRDefault="00EF730F" w:rsidP="00EF730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4323C2C5" w14:textId="1CBADC2D" w:rsidR="00EF730F" w:rsidRPr="00E50A6D" w:rsidRDefault="00EF730F" w:rsidP="009D63C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D63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928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259.00</w:t>
            </w:r>
          </w:p>
        </w:tc>
      </w:tr>
      <w:tr w:rsidR="00EF730F" w:rsidRPr="00E50A6D" w14:paraId="614971B6" w14:textId="77777777" w:rsidTr="00BC68AF">
        <w:trPr>
          <w:trHeight w:val="347"/>
        </w:trPr>
        <w:tc>
          <w:tcPr>
            <w:tcW w:w="5457" w:type="dxa"/>
            <w:shd w:val="clear" w:color="auto" w:fill="auto"/>
          </w:tcPr>
          <w:p w14:paraId="1E4183F5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ต้นทุนดอกเบี้ย 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527009DF" w14:textId="4F9FEC21" w:rsidR="00EF730F" w:rsidRPr="00E50A6D" w:rsidRDefault="009F637B" w:rsidP="00A1415F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F637B">
              <w:rPr>
                <w:rFonts w:ascii="Angsana New" w:hAnsi="Angsana New"/>
                <w:sz w:val="30"/>
                <w:szCs w:val="30"/>
                <w:cs/>
              </w:rPr>
              <w:t>396</w:t>
            </w:r>
            <w:r w:rsidRPr="009F637B">
              <w:rPr>
                <w:rFonts w:ascii="Angsana New" w:hAnsi="Angsana New"/>
                <w:sz w:val="30"/>
                <w:szCs w:val="30"/>
              </w:rPr>
              <w:t>,</w:t>
            </w:r>
            <w:r w:rsidRPr="009F637B">
              <w:rPr>
                <w:rFonts w:ascii="Angsana New" w:hAnsi="Angsana New"/>
                <w:sz w:val="30"/>
                <w:szCs w:val="30"/>
                <w:cs/>
              </w:rPr>
              <w:t>491.23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F378EDF" w14:textId="77777777" w:rsidR="00EF730F" w:rsidRPr="00E50A6D" w:rsidRDefault="00EF730F" w:rsidP="00EF730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0170D935" w14:textId="7ABADE1B" w:rsidR="00EF730F" w:rsidRPr="00E50A6D" w:rsidRDefault="00EF730F" w:rsidP="009D63C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D63CE">
              <w:rPr>
                <w:rFonts w:ascii="Angsana New" w:hAnsi="Angsana New"/>
                <w:sz w:val="30"/>
                <w:szCs w:val="30"/>
                <w:cs/>
              </w:rPr>
              <w:t>242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494.00</w:t>
            </w:r>
          </w:p>
        </w:tc>
      </w:tr>
      <w:tr w:rsidR="00EF730F" w:rsidRPr="00E50A6D" w14:paraId="51BEF329" w14:textId="77777777" w:rsidTr="005B610E">
        <w:trPr>
          <w:trHeight w:val="347"/>
        </w:trPr>
        <w:tc>
          <w:tcPr>
            <w:tcW w:w="5457" w:type="dxa"/>
            <w:shd w:val="clear" w:color="auto" w:fill="auto"/>
          </w:tcPr>
          <w:p w14:paraId="599C3A71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 ผลประโยชน์โครงการจ่าย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97AF8DC" w14:textId="4EB658B2" w:rsidR="00EF730F" w:rsidRPr="00E50A6D" w:rsidRDefault="00960CD0" w:rsidP="00A1415F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60CD0">
              <w:rPr>
                <w:rFonts w:ascii="Angsana New" w:hAnsi="Angsana New"/>
                <w:sz w:val="30"/>
                <w:szCs w:val="30"/>
                <w:cs/>
              </w:rPr>
              <w:t>(972</w:t>
            </w:r>
            <w:r w:rsidRPr="00960CD0">
              <w:rPr>
                <w:rFonts w:ascii="Angsana New" w:hAnsi="Angsana New"/>
                <w:sz w:val="30"/>
                <w:szCs w:val="30"/>
              </w:rPr>
              <w:t>,</w:t>
            </w:r>
            <w:r w:rsidRPr="00960CD0">
              <w:rPr>
                <w:rFonts w:ascii="Angsana New" w:hAnsi="Angsana New"/>
                <w:sz w:val="30"/>
                <w:szCs w:val="30"/>
                <w:cs/>
              </w:rPr>
              <w:t>400.00)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DA9FAC5" w14:textId="77777777" w:rsidR="00EF730F" w:rsidRPr="00E50A6D" w:rsidRDefault="00EF730F" w:rsidP="00EF730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5D063227" w14:textId="6C6E5137" w:rsidR="00EF730F" w:rsidRPr="00E50A6D" w:rsidRDefault="00EF730F" w:rsidP="009D63C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D63C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584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050.00</w:t>
            </w:r>
            <w:r w:rsidRPr="009D63C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F730F" w:rsidRPr="00E50A6D" w14:paraId="2F4E142B" w14:textId="77777777" w:rsidTr="005B610E">
        <w:trPr>
          <w:trHeight w:val="347"/>
        </w:trPr>
        <w:tc>
          <w:tcPr>
            <w:tcW w:w="5457" w:type="dxa"/>
            <w:shd w:val="clear" w:color="auto" w:fill="auto"/>
          </w:tcPr>
          <w:p w14:paraId="25834270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ผล(กำไร)/ขาดทุนตามหลักคณิตศาสตร์ประกันภัยที่ยังไม่</w:t>
            </w:r>
          </w:p>
          <w:p w14:paraId="379894A9" w14:textId="77777777" w:rsidR="00EF730F" w:rsidRPr="00E50A6D" w:rsidRDefault="00EF730F" w:rsidP="00EF730F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รับรู้ในงบแสดงฐานะการเงิน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738BE64B" w14:textId="7E758BE6" w:rsidR="00EF730F" w:rsidRPr="00E50A6D" w:rsidRDefault="00960CD0" w:rsidP="00A1415F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60CD0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960CD0">
              <w:rPr>
                <w:rFonts w:ascii="Angsana New" w:hAnsi="Angsana New"/>
                <w:sz w:val="30"/>
                <w:szCs w:val="30"/>
              </w:rPr>
              <w:t>,</w:t>
            </w:r>
            <w:r w:rsidRPr="00960CD0">
              <w:rPr>
                <w:rFonts w:ascii="Angsana New" w:hAnsi="Angsana New"/>
                <w:sz w:val="30"/>
                <w:szCs w:val="30"/>
                <w:cs/>
              </w:rPr>
              <w:t>796</w:t>
            </w:r>
            <w:r w:rsidRPr="00960CD0">
              <w:rPr>
                <w:rFonts w:ascii="Angsana New" w:hAnsi="Angsana New"/>
                <w:sz w:val="30"/>
                <w:szCs w:val="30"/>
              </w:rPr>
              <w:t>,</w:t>
            </w:r>
            <w:r w:rsidRPr="00960CD0">
              <w:rPr>
                <w:rFonts w:ascii="Angsana New" w:hAnsi="Angsana New"/>
                <w:sz w:val="30"/>
                <w:szCs w:val="30"/>
                <w:cs/>
              </w:rPr>
              <w:t>356.34)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90EAF59" w14:textId="77777777" w:rsidR="00EF730F" w:rsidRPr="00E50A6D" w:rsidRDefault="00EF730F" w:rsidP="00EF730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2369DCF3" w14:textId="1C97F9C1" w:rsidR="00EF730F" w:rsidRPr="00E50A6D" w:rsidRDefault="00EF730F" w:rsidP="009D63C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D63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768</w:t>
            </w:r>
            <w:r w:rsidRPr="009D63CE">
              <w:rPr>
                <w:rFonts w:ascii="Angsana New" w:hAnsi="Angsana New"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sz w:val="30"/>
                <w:szCs w:val="30"/>
                <w:cs/>
              </w:rPr>
              <w:t>456.00</w:t>
            </w:r>
          </w:p>
        </w:tc>
      </w:tr>
      <w:tr w:rsidR="00EF730F" w:rsidRPr="00E50A6D" w14:paraId="69790CAC" w14:textId="77777777" w:rsidTr="005B610E">
        <w:trPr>
          <w:trHeight w:val="347"/>
        </w:trPr>
        <w:tc>
          <w:tcPr>
            <w:tcW w:w="5457" w:type="dxa"/>
            <w:shd w:val="clear" w:color="auto" w:fill="auto"/>
          </w:tcPr>
          <w:p w14:paraId="616890CF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83137" w14:textId="3D6A2EBB" w:rsidR="00EF730F" w:rsidRPr="00E50A6D" w:rsidRDefault="00960CD0" w:rsidP="00A1415F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60CD0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960CD0">
              <w:rPr>
                <w:rFonts w:ascii="Angsana New" w:hAnsi="Angsana New"/>
                <w:sz w:val="30"/>
                <w:szCs w:val="30"/>
              </w:rPr>
              <w:t>,</w:t>
            </w:r>
            <w:r w:rsidRPr="00960CD0">
              <w:rPr>
                <w:rFonts w:ascii="Angsana New" w:hAnsi="Angsana New"/>
                <w:sz w:val="30"/>
                <w:szCs w:val="30"/>
                <w:cs/>
              </w:rPr>
              <w:t>022</w:t>
            </w:r>
            <w:r w:rsidRPr="00960CD0">
              <w:rPr>
                <w:rFonts w:ascii="Angsana New" w:hAnsi="Angsana New"/>
                <w:sz w:val="30"/>
                <w:szCs w:val="30"/>
              </w:rPr>
              <w:t>,</w:t>
            </w:r>
            <w:r w:rsidRPr="00960CD0">
              <w:rPr>
                <w:rFonts w:ascii="Angsana New" w:hAnsi="Angsana New"/>
                <w:sz w:val="30"/>
                <w:szCs w:val="30"/>
                <w:cs/>
              </w:rPr>
              <w:t>709.18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AD4C08F" w14:textId="77777777" w:rsidR="00EF730F" w:rsidRPr="00E50A6D" w:rsidRDefault="00EF730F" w:rsidP="00EF730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BDC8D" w14:textId="169BB8A8" w:rsidR="00EF730F" w:rsidRPr="00E50A6D" w:rsidRDefault="00EF730F" w:rsidP="009D63C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C4B19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3C4B19">
              <w:rPr>
                <w:rFonts w:ascii="Angsana New" w:hAnsi="Angsana New"/>
                <w:sz w:val="30"/>
                <w:szCs w:val="30"/>
              </w:rPr>
              <w:t>,</w:t>
            </w:r>
            <w:r w:rsidRPr="003C4B19">
              <w:rPr>
                <w:rFonts w:ascii="Angsana New" w:hAnsi="Angsana New"/>
                <w:sz w:val="30"/>
                <w:szCs w:val="30"/>
                <w:cs/>
              </w:rPr>
              <w:t>306</w:t>
            </w:r>
            <w:r w:rsidRPr="003C4B19">
              <w:rPr>
                <w:rFonts w:ascii="Angsana New" w:hAnsi="Angsana New"/>
                <w:sz w:val="30"/>
                <w:szCs w:val="30"/>
              </w:rPr>
              <w:t>,</w:t>
            </w:r>
            <w:r w:rsidRPr="003C4B19">
              <w:rPr>
                <w:rFonts w:ascii="Angsana New" w:hAnsi="Angsana New"/>
                <w:sz w:val="30"/>
                <w:szCs w:val="30"/>
                <w:cs/>
              </w:rPr>
              <w:t>909.00</w:t>
            </w:r>
          </w:p>
        </w:tc>
      </w:tr>
      <w:tr w:rsidR="00EF730F" w:rsidRPr="00E50A6D" w14:paraId="6801A95E" w14:textId="77777777" w:rsidTr="00BC68AF">
        <w:trPr>
          <w:trHeight w:val="170"/>
        </w:trPr>
        <w:tc>
          <w:tcPr>
            <w:tcW w:w="5457" w:type="dxa"/>
            <w:shd w:val="clear" w:color="auto" w:fill="auto"/>
          </w:tcPr>
          <w:p w14:paraId="63E821A3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F4D6B" w14:textId="24EB0435" w:rsidR="00EF730F" w:rsidRPr="00E50A6D" w:rsidRDefault="00A1415F" w:rsidP="00A55775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1415F">
              <w:rPr>
                <w:rFonts w:ascii="Angsana New" w:hAnsi="Angsana New"/>
                <w:sz w:val="30"/>
                <w:szCs w:val="30"/>
                <w:cs/>
              </w:rPr>
              <w:t>198</w:t>
            </w:r>
            <w:r w:rsidRPr="00A1415F">
              <w:rPr>
                <w:rFonts w:ascii="Angsana New" w:hAnsi="Angsana New"/>
                <w:sz w:val="30"/>
                <w:szCs w:val="30"/>
              </w:rPr>
              <w:t>,</w:t>
            </w:r>
            <w:r w:rsidRPr="00A1415F">
              <w:rPr>
                <w:rFonts w:ascii="Angsana New" w:hAnsi="Angsana New"/>
                <w:sz w:val="30"/>
                <w:szCs w:val="30"/>
                <w:cs/>
              </w:rPr>
              <w:t>466.34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229EE97" w14:textId="77777777" w:rsidR="00EF730F" w:rsidRPr="00E50A6D" w:rsidRDefault="00EF730F" w:rsidP="00EF730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30633" w14:textId="173DF964" w:rsidR="00EF730F" w:rsidRPr="00E50A6D" w:rsidRDefault="00EF730F" w:rsidP="009D63C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6582F">
              <w:rPr>
                <w:rFonts w:ascii="Angsana New" w:hAnsi="Angsana New"/>
                <w:sz w:val="30"/>
                <w:szCs w:val="30"/>
                <w:cs/>
              </w:rPr>
              <w:t>620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46582F">
              <w:rPr>
                <w:rFonts w:ascii="Angsana New" w:hAnsi="Angsana New"/>
                <w:sz w:val="30"/>
                <w:szCs w:val="30"/>
                <w:cs/>
              </w:rPr>
              <w:t>083.75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F730F" w:rsidRPr="00E50A6D" w14:paraId="17671BC6" w14:textId="77777777" w:rsidTr="00BC68AF">
        <w:trPr>
          <w:trHeight w:val="347"/>
        </w:trPr>
        <w:tc>
          <w:tcPr>
            <w:tcW w:w="5457" w:type="dxa"/>
            <w:shd w:val="clear" w:color="auto" w:fill="auto"/>
          </w:tcPr>
          <w:p w14:paraId="22CB68FF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87BD0D" w14:textId="70C96D4A" w:rsidR="00EF730F" w:rsidRPr="00A55775" w:rsidRDefault="009D63CE" w:rsidP="00A55775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3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</w:t>
            </w:r>
            <w:r w:rsidRPr="009D63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824</w:t>
            </w:r>
            <w:r w:rsidRPr="009D63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D63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242.84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26C8154" w14:textId="77777777" w:rsidR="00EF730F" w:rsidRPr="00E50A6D" w:rsidRDefault="00EF730F" w:rsidP="00EF730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AA32AE" w14:textId="5A2A280E" w:rsidR="00EF730F" w:rsidRPr="00E50A6D" w:rsidRDefault="00EF730F" w:rsidP="009D63C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</w:t>
            </w:r>
            <w:r w:rsidRPr="00EE78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686</w:t>
            </w:r>
            <w:r w:rsidRPr="00EE78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825.25</w:t>
            </w:r>
          </w:p>
        </w:tc>
      </w:tr>
    </w:tbl>
    <w:p w14:paraId="69A1373F" w14:textId="77777777" w:rsidR="00BD3926" w:rsidRPr="00E50A6D" w:rsidRDefault="00BD3926" w:rsidP="00EA018C">
      <w:pPr>
        <w:spacing w:line="240" w:lineRule="atLeast"/>
        <w:ind w:left="518"/>
        <w:rPr>
          <w:rFonts w:ascii="Angsana New" w:hAnsi="Angsana New"/>
          <w:sz w:val="16"/>
          <w:szCs w:val="16"/>
        </w:rPr>
      </w:pPr>
    </w:p>
    <w:p w14:paraId="68D14E31" w14:textId="77777777" w:rsidR="00BD3926" w:rsidRPr="00E50A6D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40B193A1" w14:textId="77777777" w:rsidR="00BD3926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9E08280" w14:textId="77777777" w:rsidR="00BD3926" w:rsidRPr="00E50A6D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4FB32C2" w14:textId="77777777" w:rsidR="00BD3926" w:rsidRPr="00E50A6D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53D6F02D" w14:textId="77777777" w:rsidR="00BD3926" w:rsidRPr="00E50A6D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7C8D4EC" w14:textId="77777777" w:rsidR="002D46EB" w:rsidRDefault="002D46EB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6E9D551F" w14:textId="77777777" w:rsidR="00A8073F" w:rsidRDefault="00A8073F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4D77BFA" w14:textId="77777777" w:rsidR="00A8073F" w:rsidRDefault="00A8073F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9BBE714" w14:textId="77777777" w:rsidR="00A8073F" w:rsidRPr="00E50A6D" w:rsidRDefault="00A8073F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389CF27C" w14:textId="77777777" w:rsidR="002D46EB" w:rsidRDefault="002D46EB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80F6193" w14:textId="77777777" w:rsidR="0050126A" w:rsidRDefault="0050126A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11F3F24" w14:textId="77777777" w:rsidR="00D955E1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6C5E993" w14:textId="77777777" w:rsidR="00D955E1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119E674D" w14:textId="77777777" w:rsidR="00D955E1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4EDAB1D" w14:textId="77777777" w:rsidR="00D955E1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CCA20DC" w14:textId="77777777" w:rsidR="00D955E1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615B6549" w14:textId="77777777" w:rsidR="00D955E1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  <w:cs/>
        </w:rPr>
      </w:pPr>
    </w:p>
    <w:p w14:paraId="645F02A5" w14:textId="77777777" w:rsidR="000C35EB" w:rsidRPr="000C35EB" w:rsidRDefault="000C35E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after="240"/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BF55546" w14:textId="77777777" w:rsidR="001E3527" w:rsidRPr="00E50A6D" w:rsidRDefault="00605546">
      <w:pPr>
        <w:numPr>
          <w:ilvl w:val="0"/>
          <w:numId w:val="18"/>
        </w:numPr>
        <w:tabs>
          <w:tab w:val="left" w:pos="513"/>
          <w:tab w:val="decimal" w:pos="7920"/>
        </w:tabs>
        <w:spacing w:after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1E3527" w:rsidRPr="00E50A6D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  <w:r w:rsidR="0045288B"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E3527"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672FAA09" w14:textId="77777777" w:rsidR="005C15F2" w:rsidRPr="00E50A6D" w:rsidRDefault="005C15F2" w:rsidP="005C15F2">
      <w:pPr>
        <w:tabs>
          <w:tab w:val="left" w:pos="513"/>
          <w:tab w:val="decimal" w:pos="7920"/>
        </w:tabs>
        <w:jc w:val="both"/>
        <w:rPr>
          <w:rFonts w:ascii="Angsana New" w:hAnsi="Angsana New"/>
          <w:b/>
          <w:bCs/>
          <w:vanish/>
          <w:sz w:val="30"/>
          <w:szCs w:val="30"/>
          <w:cs/>
        </w:rPr>
      </w:pPr>
    </w:p>
    <w:p w14:paraId="2A9B1B19" w14:textId="77777777" w:rsidR="002B05DD" w:rsidRPr="00E50A6D" w:rsidRDefault="00466E81" w:rsidP="00352B8B">
      <w:pPr>
        <w:spacing w:line="240" w:lineRule="atLeast"/>
        <w:rPr>
          <w:rFonts w:ascii="Angsana New" w:hAnsi="Angsana New"/>
          <w:sz w:val="16"/>
          <w:szCs w:val="16"/>
        </w:rPr>
      </w:pPr>
      <w:r w:rsidRPr="00E50A6D">
        <w:rPr>
          <w:rFonts w:ascii="Angsana New" w:hAnsi="Angsana New" w:hint="cs"/>
          <w:sz w:val="30"/>
          <w:szCs w:val="30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8935" w:type="dxa"/>
        <w:jc w:val="center"/>
        <w:tblLayout w:type="fixed"/>
        <w:tblLook w:val="04A0" w:firstRow="1" w:lastRow="0" w:firstColumn="1" w:lastColumn="0" w:noHBand="0" w:noVBand="1"/>
      </w:tblPr>
      <w:tblGrid>
        <w:gridCol w:w="4698"/>
        <w:gridCol w:w="1980"/>
        <w:gridCol w:w="284"/>
        <w:gridCol w:w="1973"/>
      </w:tblGrid>
      <w:tr w:rsidR="00806F42" w:rsidRPr="00E50A6D" w14:paraId="18E8BBF4" w14:textId="77777777" w:rsidTr="00EB4A50">
        <w:trPr>
          <w:jc w:val="center"/>
        </w:trPr>
        <w:tc>
          <w:tcPr>
            <w:tcW w:w="4698" w:type="dxa"/>
          </w:tcPr>
          <w:p w14:paraId="1B6B6347" w14:textId="77777777" w:rsidR="00806F42" w:rsidRPr="00E50A6D" w:rsidRDefault="00806F42" w:rsidP="00424CB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7" w:type="dxa"/>
            <w:gridSpan w:val="3"/>
          </w:tcPr>
          <w:p w14:paraId="01CC626E" w14:textId="77777777" w:rsidR="00806F42" w:rsidRPr="00E50A6D" w:rsidRDefault="00806F42" w:rsidP="00424CB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A50" w:rsidRPr="00E50A6D" w14:paraId="4789D4C8" w14:textId="77777777" w:rsidTr="00EB4A50">
        <w:trPr>
          <w:jc w:val="center"/>
        </w:trPr>
        <w:tc>
          <w:tcPr>
            <w:tcW w:w="4698" w:type="dxa"/>
          </w:tcPr>
          <w:p w14:paraId="337F36A4" w14:textId="77777777" w:rsidR="00EB4A50" w:rsidRPr="00E50A6D" w:rsidRDefault="00EB4A50" w:rsidP="00EB4A5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0087F" w14:textId="1943700D" w:rsidR="00EB4A50" w:rsidRPr="00E50A6D" w:rsidRDefault="00EB4A50" w:rsidP="00EB4A5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 w:rsidR="00EF730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32BE97" w14:textId="77777777" w:rsidR="00EB4A50" w:rsidRPr="00E50A6D" w:rsidRDefault="00EB4A50" w:rsidP="00EB4A5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66127" w14:textId="37695773" w:rsidR="00EB4A50" w:rsidRPr="00E50A6D" w:rsidRDefault="00EF730F" w:rsidP="00EB4A5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F730F" w:rsidRPr="00E50A6D" w14:paraId="5D25F858" w14:textId="77777777" w:rsidTr="00BC68AF">
        <w:trPr>
          <w:jc w:val="center"/>
        </w:trPr>
        <w:tc>
          <w:tcPr>
            <w:tcW w:w="4698" w:type="dxa"/>
          </w:tcPr>
          <w:p w14:paraId="0DB4DEAA" w14:textId="77777777" w:rsidR="00EF730F" w:rsidRPr="00E50A6D" w:rsidRDefault="00EF730F" w:rsidP="00EF730F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การเกษียณอายุ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ECEE9B6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12E8CFAD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3" w:type="dxa"/>
            <w:shd w:val="clear" w:color="auto" w:fill="auto"/>
          </w:tcPr>
          <w:p w14:paraId="0873CA56" w14:textId="580C30DB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EF730F" w:rsidRPr="00E50A6D" w14:paraId="573B1FD1" w14:textId="77777777" w:rsidTr="00BC68AF">
        <w:trPr>
          <w:jc w:val="center"/>
        </w:trPr>
        <w:tc>
          <w:tcPr>
            <w:tcW w:w="4698" w:type="dxa"/>
          </w:tcPr>
          <w:p w14:paraId="14B51D2A" w14:textId="77777777" w:rsidR="00EF730F" w:rsidRPr="00E50A6D" w:rsidRDefault="00EF730F" w:rsidP="00EF730F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0" w:type="dxa"/>
            <w:shd w:val="clear" w:color="auto" w:fill="auto"/>
          </w:tcPr>
          <w:p w14:paraId="032C9BE5" w14:textId="3D6AD7E4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41D47">
              <w:rPr>
                <w:rFonts w:ascii="Angsana New" w:hAnsi="Angsana New"/>
                <w:sz w:val="30"/>
                <w:szCs w:val="30"/>
                <w:lang w:val="en-US"/>
              </w:rPr>
              <w:t>2.52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 w:rsidR="00C41D47">
              <w:rPr>
                <w:rFonts w:ascii="Angsana New" w:hAnsi="Angsana New"/>
                <w:sz w:val="30"/>
                <w:szCs w:val="30"/>
                <w:lang w:val="en-US"/>
              </w:rPr>
              <w:t>3.15</w:t>
            </w:r>
          </w:p>
        </w:tc>
        <w:tc>
          <w:tcPr>
            <w:tcW w:w="284" w:type="dxa"/>
            <w:shd w:val="clear" w:color="auto" w:fill="auto"/>
          </w:tcPr>
          <w:p w14:paraId="6165462E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3" w:type="dxa"/>
            <w:shd w:val="clear" w:color="auto" w:fill="auto"/>
          </w:tcPr>
          <w:p w14:paraId="05423014" w14:textId="35363149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</w:tr>
      <w:tr w:rsidR="00EF730F" w:rsidRPr="00E50A6D" w14:paraId="602E758D" w14:textId="77777777" w:rsidTr="00BC68AF">
        <w:trPr>
          <w:jc w:val="center"/>
        </w:trPr>
        <w:tc>
          <w:tcPr>
            <w:tcW w:w="4698" w:type="dxa"/>
          </w:tcPr>
          <w:p w14:paraId="124089BE" w14:textId="77777777" w:rsidR="00EF730F" w:rsidRPr="00E50A6D" w:rsidRDefault="00EF730F" w:rsidP="00EF730F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อัตราการเพิ่มของเงินเดือน</w:t>
            </w:r>
          </w:p>
        </w:tc>
        <w:tc>
          <w:tcPr>
            <w:tcW w:w="1980" w:type="dxa"/>
            <w:shd w:val="clear" w:color="auto" w:fill="auto"/>
          </w:tcPr>
          <w:p w14:paraId="50F0F851" w14:textId="6F5CF20F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C41D47">
              <w:rPr>
                <w:rFonts w:ascii="Angsana New" w:hAnsi="Angsana New"/>
                <w:sz w:val="30"/>
                <w:szCs w:val="30"/>
              </w:rPr>
              <w:t>3</w:t>
            </w:r>
            <w:r w:rsidRPr="00E50A6D">
              <w:rPr>
                <w:rFonts w:ascii="Angsana New" w:hAnsi="Angsana New"/>
                <w:sz w:val="30"/>
                <w:szCs w:val="30"/>
              </w:rPr>
              <w:t>.</w:t>
            </w:r>
            <w:r w:rsidR="00C41D47"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</w:p>
        </w:tc>
        <w:tc>
          <w:tcPr>
            <w:tcW w:w="284" w:type="dxa"/>
          </w:tcPr>
          <w:p w14:paraId="47732167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3" w:type="dxa"/>
            <w:shd w:val="clear" w:color="auto" w:fill="auto"/>
          </w:tcPr>
          <w:p w14:paraId="26D54E6D" w14:textId="51A5AAEA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5.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50A6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F730F" w:rsidRPr="00E50A6D" w14:paraId="2E22BF6B" w14:textId="77777777" w:rsidTr="00BC68AF">
        <w:trPr>
          <w:jc w:val="center"/>
        </w:trPr>
        <w:tc>
          <w:tcPr>
            <w:tcW w:w="4698" w:type="dxa"/>
          </w:tcPr>
          <w:p w14:paraId="716086C6" w14:textId="77777777" w:rsidR="00EF730F" w:rsidRPr="00E50A6D" w:rsidRDefault="00EF730F" w:rsidP="00EF730F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980" w:type="dxa"/>
            <w:shd w:val="clear" w:color="auto" w:fill="auto"/>
          </w:tcPr>
          <w:p w14:paraId="1F1F50FE" w14:textId="56658A27" w:rsidR="00EF730F" w:rsidRPr="00373817" w:rsidRDefault="00EF730F" w:rsidP="00EF730F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</w:t>
            </w:r>
            <w:r w:rsidR="009755A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0F72EBE1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3" w:type="dxa"/>
            <w:shd w:val="clear" w:color="auto" w:fill="auto"/>
          </w:tcPr>
          <w:p w14:paraId="46CFD4C7" w14:textId="59897F9F" w:rsidR="00EF730F" w:rsidRPr="00E50A6D" w:rsidRDefault="00EF730F" w:rsidP="00EF730F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</w:tr>
      <w:tr w:rsidR="00EF730F" w:rsidRPr="00E50A6D" w14:paraId="176B4D66" w14:textId="77777777" w:rsidTr="00BC68AF">
        <w:trPr>
          <w:jc w:val="center"/>
        </w:trPr>
        <w:tc>
          <w:tcPr>
            <w:tcW w:w="4698" w:type="dxa"/>
          </w:tcPr>
          <w:p w14:paraId="06163FA5" w14:textId="77777777" w:rsidR="00EF730F" w:rsidRPr="00E50A6D" w:rsidRDefault="00EF730F" w:rsidP="00EF730F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980" w:type="dxa"/>
            <w:shd w:val="clear" w:color="auto" w:fill="auto"/>
          </w:tcPr>
          <w:p w14:paraId="1E945344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4" w:type="dxa"/>
          </w:tcPr>
          <w:p w14:paraId="3B4B25A1" w14:textId="77777777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3" w:type="dxa"/>
            <w:shd w:val="clear" w:color="auto" w:fill="auto"/>
          </w:tcPr>
          <w:p w14:paraId="4CEF67BB" w14:textId="7B9CE170" w:rsidR="00EF730F" w:rsidRPr="00E50A6D" w:rsidRDefault="00EF730F" w:rsidP="00EF730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1A81E1BE" w14:textId="77777777" w:rsidR="00EB4A50" w:rsidRPr="00E50A6D" w:rsidRDefault="00EB4A5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03BDE648" w14:textId="77777777" w:rsidR="00EB4A50" w:rsidRPr="00E50A6D" w:rsidRDefault="00EB4A5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7380ABC" w14:textId="77777777" w:rsidR="00DB1653" w:rsidRPr="00E50A6D" w:rsidRDefault="00DB1653" w:rsidP="00513345">
      <w:pPr>
        <w:spacing w:before="240" w:after="120" w:line="240" w:lineRule="atLeast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การวัดมูลค่าใหม่ของภาระผูกพันผลประโยชน์พนักงานหลังออกจากงาน ที่รับรู้ในกำไรขาดทุนเบ็ดเสร็จอื่น เกิดขึ้นจาก</w:t>
      </w:r>
    </w:p>
    <w:tbl>
      <w:tblPr>
        <w:tblW w:w="9284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457"/>
        <w:gridCol w:w="1701"/>
        <w:gridCol w:w="236"/>
        <w:gridCol w:w="1890"/>
      </w:tblGrid>
      <w:tr w:rsidR="00A84FDA" w:rsidRPr="00E50A6D" w14:paraId="7A1A8F1A" w14:textId="77777777" w:rsidTr="001274FE">
        <w:tc>
          <w:tcPr>
            <w:tcW w:w="5457" w:type="dxa"/>
            <w:shd w:val="clear" w:color="auto" w:fill="auto"/>
          </w:tcPr>
          <w:p w14:paraId="2C009914" w14:textId="77777777" w:rsidR="00A84FDA" w:rsidRPr="00E50A6D" w:rsidRDefault="00A84FDA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DFD5262" w14:textId="77777777" w:rsidR="00A84FDA" w:rsidRPr="00E50A6D" w:rsidRDefault="00A84FDA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4E4354" w14:textId="77777777" w:rsidR="00A84FDA" w:rsidRPr="00E50A6D" w:rsidRDefault="00A84FDA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779E387" w14:textId="77777777" w:rsidR="00A84FDA" w:rsidRPr="00E50A6D" w:rsidRDefault="00A84FDA" w:rsidP="00D44F84">
            <w:pPr>
              <w:spacing w:line="360" w:lineRule="exact"/>
              <w:ind w:right="-6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84FDA" w:rsidRPr="00E50A6D" w14:paraId="6714DF9A" w14:textId="77777777" w:rsidTr="001274FE">
        <w:tc>
          <w:tcPr>
            <w:tcW w:w="5457" w:type="dxa"/>
            <w:shd w:val="clear" w:color="auto" w:fill="auto"/>
          </w:tcPr>
          <w:p w14:paraId="67F0C936" w14:textId="77777777" w:rsidR="00A84FDA" w:rsidRPr="00E50A6D" w:rsidRDefault="00A84FDA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6404B2" w14:textId="77777777" w:rsidR="00A84FDA" w:rsidRPr="00E50A6D" w:rsidRDefault="00A84FDA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30F" w:rsidRPr="00E50A6D" w14:paraId="3104C705" w14:textId="77777777" w:rsidTr="001274FE">
        <w:tc>
          <w:tcPr>
            <w:tcW w:w="5457" w:type="dxa"/>
            <w:shd w:val="clear" w:color="auto" w:fill="auto"/>
          </w:tcPr>
          <w:p w14:paraId="26D306F7" w14:textId="77777777" w:rsidR="00EF730F" w:rsidRPr="00E50A6D" w:rsidRDefault="00EF730F" w:rsidP="00EF730F">
            <w:pPr>
              <w:spacing w:line="360" w:lineRule="exact"/>
              <w:ind w:left="387"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การเปลี่ยนแปลงสมมติฐาน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EFA6A" w14:textId="09BEFDF6" w:rsidR="00EF730F" w:rsidRPr="00E50A6D" w:rsidRDefault="00EF730F" w:rsidP="00EF730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1996F54" w14:textId="77777777" w:rsidR="00EF730F" w:rsidRPr="00E50A6D" w:rsidRDefault="00EF730F" w:rsidP="00EF730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0B38C" w14:textId="25069106" w:rsidR="00EF730F" w:rsidRPr="00E50A6D" w:rsidRDefault="00EF730F" w:rsidP="00EF730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EF730F" w:rsidRPr="00E50A6D" w14:paraId="089CAB8C" w14:textId="77777777" w:rsidTr="00BC68AF">
        <w:trPr>
          <w:trHeight w:val="203"/>
        </w:trPr>
        <w:tc>
          <w:tcPr>
            <w:tcW w:w="5457" w:type="dxa"/>
            <w:shd w:val="clear" w:color="auto" w:fill="auto"/>
            <w:vAlign w:val="center"/>
          </w:tcPr>
          <w:p w14:paraId="1F53D765" w14:textId="77777777" w:rsidR="00EF730F" w:rsidRPr="00E50A6D" w:rsidRDefault="00EF730F" w:rsidP="00EF730F">
            <w:pPr>
              <w:ind w:left="38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B0997" w14:textId="48A26D7F" w:rsidR="00EF730F" w:rsidRPr="00E50A6D" w:rsidRDefault="00872006" w:rsidP="00923323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7200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(1,072,</w:t>
            </w:r>
            <w:r w:rsidRPr="00923323">
              <w:rPr>
                <w:rFonts w:ascii="Angsana New" w:hAnsi="Angsana New"/>
                <w:sz w:val="30"/>
                <w:szCs w:val="30"/>
              </w:rPr>
              <w:t>793</w:t>
            </w:r>
            <w:r w:rsidRPr="0087200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2BE623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C287EFF" w14:textId="10A4EE51" w:rsidR="00EF730F" w:rsidRPr="00E50A6D" w:rsidRDefault="00EF730F" w:rsidP="001274F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166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1,355,833.00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F730F" w:rsidRPr="00E50A6D" w14:paraId="68AF9284" w14:textId="77777777" w:rsidTr="00BC68AF">
        <w:trPr>
          <w:trHeight w:val="203"/>
        </w:trPr>
        <w:tc>
          <w:tcPr>
            <w:tcW w:w="5457" w:type="dxa"/>
            <w:shd w:val="clear" w:color="auto" w:fill="auto"/>
            <w:vAlign w:val="center"/>
          </w:tcPr>
          <w:p w14:paraId="7D6DCD98" w14:textId="77777777" w:rsidR="00EF730F" w:rsidRPr="00E50A6D" w:rsidRDefault="00EF730F" w:rsidP="00EF730F">
            <w:pPr>
              <w:ind w:left="38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753D75" w14:textId="19ECC0A1" w:rsidR="00EF730F" w:rsidRPr="00923323" w:rsidRDefault="00872006" w:rsidP="00923323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23323">
              <w:rPr>
                <w:rFonts w:ascii="Angsana New" w:hAnsi="Angsana New"/>
                <w:sz w:val="30"/>
                <w:szCs w:val="30"/>
              </w:rPr>
              <w:t>(1,619,178.00)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C3B60D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32BF700" w14:textId="08B57C89" w:rsidR="00EF730F" w:rsidRPr="00E50A6D" w:rsidRDefault="00EF730F" w:rsidP="001274F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66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130,387.00</w:t>
            </w:r>
          </w:p>
        </w:tc>
      </w:tr>
      <w:tr w:rsidR="00EF730F" w:rsidRPr="00E50A6D" w14:paraId="35F689F3" w14:textId="77777777" w:rsidTr="00BC68AF">
        <w:trPr>
          <w:trHeight w:val="203"/>
        </w:trPr>
        <w:tc>
          <w:tcPr>
            <w:tcW w:w="5457" w:type="dxa"/>
            <w:shd w:val="clear" w:color="auto" w:fill="auto"/>
            <w:vAlign w:val="center"/>
          </w:tcPr>
          <w:p w14:paraId="3294B1CA" w14:textId="77777777" w:rsidR="00EF730F" w:rsidRPr="00E50A6D" w:rsidRDefault="00EF730F" w:rsidP="00EF730F">
            <w:pPr>
              <w:ind w:left="38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755213" w14:textId="17B0B523" w:rsidR="00EF730F" w:rsidRPr="00923323" w:rsidRDefault="00872006" w:rsidP="001274FE">
            <w:pPr>
              <w:tabs>
                <w:tab w:val="decimal" w:pos="1163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23323">
              <w:rPr>
                <w:rFonts w:ascii="Angsana New" w:hAnsi="Angsana New"/>
                <w:sz w:val="30"/>
                <w:szCs w:val="30"/>
              </w:rPr>
              <w:t>952,9</w:t>
            </w:r>
            <w:r w:rsidR="00377F00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 w:rsidRPr="00923323">
              <w:rPr>
                <w:rFonts w:ascii="Angsana New" w:hAnsi="Angsana New"/>
                <w:sz w:val="30"/>
                <w:szCs w:val="30"/>
              </w:rPr>
              <w:t>.</w:t>
            </w:r>
            <w:r w:rsidR="00377F00">
              <w:rPr>
                <w:rFonts w:ascii="Angsana New" w:hAnsi="Angsana New" w:hint="cs"/>
                <w:sz w:val="30"/>
                <w:szCs w:val="30"/>
                <w:cs/>
              </w:rPr>
              <w:t>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DA6583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D753ECA" w14:textId="3C4E298D" w:rsidR="00EF730F" w:rsidRPr="00E50A6D" w:rsidRDefault="00EF730F" w:rsidP="001274F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66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1,121,074.00</w:t>
            </w:r>
          </w:p>
        </w:tc>
      </w:tr>
      <w:tr w:rsidR="00EF730F" w:rsidRPr="00E50A6D" w14:paraId="485FA4D4" w14:textId="77777777" w:rsidTr="00BC68AF">
        <w:trPr>
          <w:trHeight w:val="203"/>
        </w:trPr>
        <w:tc>
          <w:tcPr>
            <w:tcW w:w="5457" w:type="dxa"/>
            <w:shd w:val="clear" w:color="auto" w:fill="auto"/>
            <w:vAlign w:val="center"/>
          </w:tcPr>
          <w:p w14:paraId="4E16FC74" w14:textId="77777777" w:rsidR="00EF730F" w:rsidRPr="00E50A6D" w:rsidRDefault="00EF730F" w:rsidP="00EF730F">
            <w:pPr>
              <w:ind w:left="38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การปรับปรุงประสบการณ์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FCB6D" w14:textId="14953B7A" w:rsidR="00EF730F" w:rsidRPr="00923323" w:rsidRDefault="00872006" w:rsidP="00923323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23323">
              <w:rPr>
                <w:rFonts w:ascii="Angsana New" w:hAnsi="Angsana New"/>
                <w:sz w:val="30"/>
                <w:szCs w:val="30"/>
              </w:rPr>
              <w:t>(57,365.00)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8BF3E8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A18E6EC" w14:textId="24558E1E" w:rsidR="00EF730F" w:rsidRPr="00E50A6D" w:rsidRDefault="00EF730F" w:rsidP="001274F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66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1,872,828.00</w:t>
            </w:r>
          </w:p>
        </w:tc>
      </w:tr>
      <w:tr w:rsidR="00EF730F" w:rsidRPr="00E50A6D" w14:paraId="39779BFB" w14:textId="77777777" w:rsidTr="00BC68AF">
        <w:trPr>
          <w:trHeight w:val="149"/>
        </w:trPr>
        <w:tc>
          <w:tcPr>
            <w:tcW w:w="5457" w:type="dxa"/>
            <w:shd w:val="clear" w:color="auto" w:fill="auto"/>
          </w:tcPr>
          <w:p w14:paraId="18434298" w14:textId="77777777" w:rsidR="00EF730F" w:rsidRPr="00E50A6D" w:rsidRDefault="00EF730F" w:rsidP="00EF730F">
            <w:pPr>
              <w:spacing w:line="240" w:lineRule="auto"/>
              <w:ind w:left="3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5E7212" w14:textId="677106FE" w:rsidR="00EF730F" w:rsidRPr="002C1C14" w:rsidRDefault="00872006" w:rsidP="00923323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C1C14">
              <w:rPr>
                <w:rFonts w:ascii="Angsana New" w:hAnsi="Angsana New"/>
                <w:sz w:val="30"/>
                <w:szCs w:val="30"/>
              </w:rPr>
              <w:t>(1,796,356.</w:t>
            </w:r>
            <w:r w:rsidR="00EC6FE8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 w:rsidR="001413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4B06DD" w14:textId="77777777" w:rsidR="00EF730F" w:rsidRPr="00E50A6D" w:rsidRDefault="00EF730F" w:rsidP="00EF730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531C76" w14:textId="254F486E" w:rsidR="00EF730F" w:rsidRPr="001274FE" w:rsidRDefault="00EF730F" w:rsidP="001274FE">
            <w:pPr>
              <w:tabs>
                <w:tab w:val="decimal" w:pos="1306"/>
              </w:tabs>
              <w:spacing w:line="420" w:lineRule="exac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274F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1,768,456.00</w:t>
            </w:r>
          </w:p>
        </w:tc>
      </w:tr>
    </w:tbl>
    <w:p w14:paraId="3CA7C01B" w14:textId="77777777" w:rsidR="00DB1653" w:rsidRPr="00E50A6D" w:rsidRDefault="00DB1653" w:rsidP="0045288B">
      <w:pPr>
        <w:tabs>
          <w:tab w:val="left" w:pos="0"/>
          <w:tab w:val="left" w:pos="900"/>
          <w:tab w:val="left" w:pos="1440"/>
        </w:tabs>
        <w:spacing w:before="120"/>
        <w:ind w:left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E50A6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0A819012" w14:textId="77777777" w:rsidR="00DB1653" w:rsidRPr="00E50A6D" w:rsidRDefault="00DB1653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323" w:type="dxa"/>
        <w:tblLayout w:type="fixed"/>
        <w:tblLook w:val="0000" w:firstRow="0" w:lastRow="0" w:firstColumn="0" w:lastColumn="0" w:noHBand="0" w:noVBand="0"/>
      </w:tblPr>
      <w:tblGrid>
        <w:gridCol w:w="3794"/>
        <w:gridCol w:w="1560"/>
        <w:gridCol w:w="1843"/>
        <w:gridCol w:w="236"/>
        <w:gridCol w:w="1890"/>
      </w:tblGrid>
      <w:tr w:rsidR="00AF7292" w:rsidRPr="00E50A6D" w14:paraId="00A00AF4" w14:textId="77777777" w:rsidTr="00AF7292">
        <w:tc>
          <w:tcPr>
            <w:tcW w:w="3794" w:type="dxa"/>
            <w:shd w:val="clear" w:color="auto" w:fill="auto"/>
          </w:tcPr>
          <w:p w14:paraId="2780C839" w14:textId="77777777" w:rsidR="00AF7292" w:rsidRPr="00E50A6D" w:rsidRDefault="00AF7292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28E09B4" w14:textId="77777777" w:rsidR="00AF7292" w:rsidRPr="00E50A6D" w:rsidRDefault="00AF7292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14:paraId="6E16ED71" w14:textId="77777777" w:rsidR="00AF7292" w:rsidRPr="00E50A6D" w:rsidRDefault="00AF7292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F7292" w:rsidRPr="00E50A6D" w14:paraId="3A910870" w14:textId="77777777" w:rsidTr="00AF7292">
        <w:tc>
          <w:tcPr>
            <w:tcW w:w="3794" w:type="dxa"/>
            <w:shd w:val="clear" w:color="auto" w:fill="auto"/>
          </w:tcPr>
          <w:p w14:paraId="16D0F2B5" w14:textId="77777777" w:rsidR="00AF7292" w:rsidRPr="00E50A6D" w:rsidRDefault="00AF7292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8FBC8D8" w14:textId="77777777" w:rsidR="00AF7292" w:rsidRPr="00E50A6D" w:rsidRDefault="00AF7292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54E990" w14:textId="3F920BC4" w:rsidR="00AF7292" w:rsidRPr="00E50A6D" w:rsidRDefault="00AF7292" w:rsidP="00470EA3">
            <w:pPr>
              <w:spacing w:line="360" w:lineRule="exact"/>
              <w:ind w:right="-6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EF730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AF7292" w:rsidRPr="00E50A6D" w14:paraId="3C0154C6" w14:textId="77777777" w:rsidTr="00AF7292">
        <w:tc>
          <w:tcPr>
            <w:tcW w:w="3794" w:type="dxa"/>
            <w:shd w:val="clear" w:color="auto" w:fill="auto"/>
          </w:tcPr>
          <w:p w14:paraId="68FD8355" w14:textId="77777777" w:rsidR="00AF7292" w:rsidRPr="00E50A6D" w:rsidRDefault="00AF7292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0A43B21" w14:textId="77777777" w:rsidR="00AF7292" w:rsidRPr="00E50A6D" w:rsidRDefault="00AF7292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</w:t>
            </w:r>
            <w:r w:rsidRPr="00E50A6D">
              <w:rPr>
                <w:rFonts w:hint="cs"/>
                <w:sz w:val="30"/>
                <w:szCs w:val="30"/>
                <w:cs/>
              </w:rPr>
              <w:t>การ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D465E" w14:textId="77777777" w:rsidR="00AF7292" w:rsidRPr="00E50A6D" w:rsidRDefault="00AF7292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F7292" w:rsidRPr="00E50A6D" w14:paraId="71CB7307" w14:textId="77777777" w:rsidTr="00AF7292">
        <w:tc>
          <w:tcPr>
            <w:tcW w:w="3794" w:type="dxa"/>
            <w:shd w:val="clear" w:color="auto" w:fill="auto"/>
          </w:tcPr>
          <w:p w14:paraId="1A1DF47E" w14:textId="77777777" w:rsidR="00AF7292" w:rsidRPr="00E50A6D" w:rsidRDefault="00AF7292" w:rsidP="0008687E">
            <w:pP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0A3940F8" w14:textId="77777777" w:rsidR="00AF7292" w:rsidRPr="00E50A6D" w:rsidRDefault="00AF7292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E309A" w14:textId="77777777" w:rsidR="00AF7292" w:rsidRPr="00E50A6D" w:rsidRDefault="00AF7292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1B5ADC" w14:textId="77777777" w:rsidR="00AF7292" w:rsidRPr="00E50A6D" w:rsidRDefault="00AF7292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9EBC" w14:textId="77777777" w:rsidR="00AF7292" w:rsidRPr="00E50A6D" w:rsidRDefault="00AF7292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ลด</w:t>
            </w:r>
          </w:p>
        </w:tc>
      </w:tr>
      <w:tr w:rsidR="00F6525D" w:rsidRPr="00E50A6D" w14:paraId="6B75A48E" w14:textId="77777777" w:rsidTr="00BC68AF">
        <w:trPr>
          <w:trHeight w:val="203"/>
        </w:trPr>
        <w:tc>
          <w:tcPr>
            <w:tcW w:w="3794" w:type="dxa"/>
            <w:shd w:val="clear" w:color="auto" w:fill="auto"/>
            <w:vAlign w:val="center"/>
          </w:tcPr>
          <w:p w14:paraId="2508C07E" w14:textId="77777777" w:rsidR="00F6525D" w:rsidRPr="00E50A6D" w:rsidRDefault="00F6525D" w:rsidP="00F6525D">
            <w:pPr>
              <w:ind w:left="56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60" w:type="dxa"/>
            <w:vAlign w:val="bottom"/>
          </w:tcPr>
          <w:p w14:paraId="5BCD5972" w14:textId="77777777" w:rsidR="00F6525D" w:rsidRPr="00E50A6D" w:rsidRDefault="00F6525D" w:rsidP="00F6525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color w:val="000000"/>
                <w:sz w:val="30"/>
                <w:szCs w:val="30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FED42AD" w14:textId="7FDA6406" w:rsidR="00F6525D" w:rsidRPr="001274FE" w:rsidRDefault="00E552D8" w:rsidP="001274FE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552D8">
              <w:rPr>
                <w:rFonts w:ascii="Angsana New" w:hAnsi="Angsana New"/>
                <w:sz w:val="30"/>
                <w:szCs w:val="30"/>
              </w:rPr>
              <w:t>(641,884.00)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23E5FF" w14:textId="77777777" w:rsidR="00F6525D" w:rsidRPr="00E50A6D" w:rsidRDefault="00F6525D" w:rsidP="00F6525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83B7149" w14:textId="1419DB08" w:rsidR="00F6525D" w:rsidRPr="001274FE" w:rsidRDefault="003A1AEB" w:rsidP="001274FE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274FE">
              <w:rPr>
                <w:rFonts w:ascii="Angsana New" w:hAnsi="Angsana New"/>
                <w:sz w:val="30"/>
                <w:szCs w:val="30"/>
              </w:rPr>
              <w:t>685,526.00</w:t>
            </w:r>
          </w:p>
        </w:tc>
      </w:tr>
      <w:tr w:rsidR="00F6525D" w:rsidRPr="00E50A6D" w14:paraId="2326E783" w14:textId="77777777" w:rsidTr="00BC68AF">
        <w:trPr>
          <w:trHeight w:val="203"/>
        </w:trPr>
        <w:tc>
          <w:tcPr>
            <w:tcW w:w="3794" w:type="dxa"/>
            <w:shd w:val="clear" w:color="auto" w:fill="auto"/>
            <w:vAlign w:val="center"/>
          </w:tcPr>
          <w:p w14:paraId="1B36CDC7" w14:textId="77777777" w:rsidR="00F6525D" w:rsidRPr="00E50A6D" w:rsidRDefault="00F6525D" w:rsidP="00F6525D">
            <w:pPr>
              <w:ind w:left="56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60" w:type="dxa"/>
          </w:tcPr>
          <w:p w14:paraId="20811E3E" w14:textId="77777777" w:rsidR="00F6525D" w:rsidRPr="00E50A6D" w:rsidRDefault="00F6525D" w:rsidP="00F6525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color w:val="000000"/>
                <w:sz w:val="30"/>
                <w:szCs w:val="30"/>
              </w:rPr>
              <w:t>0.5</w:t>
            </w:r>
          </w:p>
        </w:tc>
        <w:tc>
          <w:tcPr>
            <w:tcW w:w="1843" w:type="dxa"/>
            <w:shd w:val="clear" w:color="auto" w:fill="auto"/>
          </w:tcPr>
          <w:p w14:paraId="1471E6ED" w14:textId="3D595776" w:rsidR="00F6525D" w:rsidRPr="001274FE" w:rsidRDefault="003A1AEB" w:rsidP="001274FE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274FE">
              <w:rPr>
                <w:rFonts w:ascii="Angsana New" w:hAnsi="Angsana New"/>
                <w:sz w:val="30"/>
                <w:szCs w:val="30"/>
              </w:rPr>
              <w:t>614,445.00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B4C0A0" w14:textId="77777777" w:rsidR="00F6525D" w:rsidRPr="00E50A6D" w:rsidRDefault="00F6525D" w:rsidP="00F6525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14EB29C" w14:textId="7DCAC036" w:rsidR="00F6525D" w:rsidRPr="001274FE" w:rsidRDefault="00E552D8" w:rsidP="001274FE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552D8">
              <w:rPr>
                <w:rFonts w:ascii="Angsana New" w:hAnsi="Angsana New"/>
                <w:sz w:val="30"/>
                <w:szCs w:val="30"/>
              </w:rPr>
              <w:t>(580,507.00)</w:t>
            </w:r>
          </w:p>
        </w:tc>
      </w:tr>
      <w:tr w:rsidR="00F6525D" w:rsidRPr="00E50A6D" w14:paraId="0B96CF38" w14:textId="77777777" w:rsidTr="00BC68AF">
        <w:trPr>
          <w:trHeight w:val="203"/>
        </w:trPr>
        <w:tc>
          <w:tcPr>
            <w:tcW w:w="3794" w:type="dxa"/>
            <w:shd w:val="clear" w:color="auto" w:fill="auto"/>
            <w:vAlign w:val="center"/>
          </w:tcPr>
          <w:p w14:paraId="268C4217" w14:textId="77777777" w:rsidR="00F6525D" w:rsidRPr="00E50A6D" w:rsidRDefault="00F6525D" w:rsidP="00F6525D">
            <w:pPr>
              <w:ind w:left="56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560" w:type="dxa"/>
          </w:tcPr>
          <w:p w14:paraId="6DD03A5A" w14:textId="77777777" w:rsidR="00F6525D" w:rsidRPr="00E50A6D" w:rsidRDefault="00F6525D" w:rsidP="00F6525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color w:val="000000"/>
                <w:sz w:val="30"/>
                <w:szCs w:val="30"/>
              </w:rPr>
              <w:t>0.5</w:t>
            </w:r>
          </w:p>
        </w:tc>
        <w:tc>
          <w:tcPr>
            <w:tcW w:w="1843" w:type="dxa"/>
            <w:shd w:val="clear" w:color="auto" w:fill="auto"/>
          </w:tcPr>
          <w:p w14:paraId="685B9244" w14:textId="32D36B8F" w:rsidR="00F6525D" w:rsidRPr="001274FE" w:rsidRDefault="009165BE" w:rsidP="001274FE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274FE">
              <w:rPr>
                <w:rFonts w:ascii="Angsana New" w:hAnsi="Angsana New"/>
                <w:sz w:val="30"/>
                <w:szCs w:val="30"/>
              </w:rPr>
              <w:t>(499,915.00)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073969" w14:textId="77777777" w:rsidR="00F6525D" w:rsidRPr="00E50A6D" w:rsidRDefault="00F6525D" w:rsidP="00F6525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C322A8A" w14:textId="266A3A05" w:rsidR="00F6525D" w:rsidRPr="001274FE" w:rsidRDefault="004A23E4" w:rsidP="001274FE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274FE">
              <w:rPr>
                <w:rFonts w:ascii="Angsana New" w:hAnsi="Angsana New"/>
                <w:sz w:val="30"/>
                <w:szCs w:val="30"/>
              </w:rPr>
              <w:t>539,453.00</w:t>
            </w:r>
          </w:p>
        </w:tc>
      </w:tr>
    </w:tbl>
    <w:p w14:paraId="33985E14" w14:textId="77777777" w:rsidR="00470EA3" w:rsidRDefault="00470EA3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4EDEECE" w14:textId="77777777" w:rsidR="00513345" w:rsidRDefault="00513345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D2B1E74" w14:textId="77777777" w:rsidR="00513345" w:rsidRPr="00E50A6D" w:rsidRDefault="00513345">
      <w:pPr>
        <w:numPr>
          <w:ilvl w:val="0"/>
          <w:numId w:val="64"/>
        </w:numPr>
        <w:tabs>
          <w:tab w:val="left" w:pos="513"/>
          <w:tab w:val="decimal" w:pos="7920"/>
        </w:tabs>
        <w:spacing w:after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9323" w:type="dxa"/>
        <w:tblLayout w:type="fixed"/>
        <w:tblLook w:val="0000" w:firstRow="0" w:lastRow="0" w:firstColumn="0" w:lastColumn="0" w:noHBand="0" w:noVBand="0"/>
      </w:tblPr>
      <w:tblGrid>
        <w:gridCol w:w="3794"/>
        <w:gridCol w:w="1560"/>
        <w:gridCol w:w="1843"/>
        <w:gridCol w:w="236"/>
        <w:gridCol w:w="1890"/>
      </w:tblGrid>
      <w:tr w:rsidR="00E833D1" w:rsidRPr="00E50A6D" w14:paraId="2081D7B8" w14:textId="77777777" w:rsidTr="007B237F">
        <w:tc>
          <w:tcPr>
            <w:tcW w:w="3794" w:type="dxa"/>
            <w:shd w:val="clear" w:color="auto" w:fill="auto"/>
          </w:tcPr>
          <w:p w14:paraId="775DEAB9" w14:textId="77777777" w:rsidR="00E833D1" w:rsidRPr="00E50A6D" w:rsidRDefault="00E833D1" w:rsidP="007B237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902A3A8" w14:textId="77777777" w:rsidR="00E833D1" w:rsidRPr="00E50A6D" w:rsidRDefault="00E833D1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14:paraId="254D45F7" w14:textId="77777777" w:rsidR="00E833D1" w:rsidRPr="00E50A6D" w:rsidRDefault="00E833D1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833D1" w:rsidRPr="00E50A6D" w14:paraId="57043A59" w14:textId="77777777" w:rsidTr="007B237F">
        <w:tc>
          <w:tcPr>
            <w:tcW w:w="3794" w:type="dxa"/>
            <w:shd w:val="clear" w:color="auto" w:fill="auto"/>
          </w:tcPr>
          <w:p w14:paraId="303D7028" w14:textId="77777777" w:rsidR="00E833D1" w:rsidRPr="00E50A6D" w:rsidRDefault="00E833D1" w:rsidP="007B237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0047EDB" w14:textId="77777777" w:rsidR="00E833D1" w:rsidRPr="00E50A6D" w:rsidRDefault="00E833D1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83669D" w14:textId="1AEBAF0A" w:rsidR="00E833D1" w:rsidRPr="00E833D1" w:rsidRDefault="00E833D1" w:rsidP="007B237F">
            <w:pPr>
              <w:spacing w:line="360" w:lineRule="exact"/>
              <w:ind w:right="-6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EF730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E833D1" w:rsidRPr="00E50A6D" w14:paraId="192135E9" w14:textId="77777777" w:rsidTr="007B237F">
        <w:tc>
          <w:tcPr>
            <w:tcW w:w="3794" w:type="dxa"/>
            <w:shd w:val="clear" w:color="auto" w:fill="auto"/>
          </w:tcPr>
          <w:p w14:paraId="583F53B4" w14:textId="77777777" w:rsidR="00E833D1" w:rsidRPr="00E50A6D" w:rsidRDefault="00E833D1" w:rsidP="007B237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07B0566" w14:textId="77777777" w:rsidR="00E833D1" w:rsidRPr="00E50A6D" w:rsidRDefault="00E833D1" w:rsidP="007B237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</w:t>
            </w:r>
            <w:r w:rsidRPr="00E50A6D">
              <w:rPr>
                <w:rFonts w:hint="cs"/>
                <w:sz w:val="30"/>
                <w:szCs w:val="30"/>
                <w:cs/>
              </w:rPr>
              <w:t>การ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AC7D6" w14:textId="77777777" w:rsidR="00E833D1" w:rsidRPr="00E50A6D" w:rsidRDefault="00E833D1" w:rsidP="007B237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833D1" w:rsidRPr="00E50A6D" w14:paraId="6018AB68" w14:textId="77777777" w:rsidTr="007B237F">
        <w:tc>
          <w:tcPr>
            <w:tcW w:w="3794" w:type="dxa"/>
            <w:shd w:val="clear" w:color="auto" w:fill="auto"/>
          </w:tcPr>
          <w:p w14:paraId="2A1DE4F7" w14:textId="77777777" w:rsidR="00E833D1" w:rsidRPr="00E50A6D" w:rsidRDefault="00E833D1" w:rsidP="007B237F">
            <w:pP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57E5AFD8" w14:textId="77777777" w:rsidR="00E833D1" w:rsidRPr="00E50A6D" w:rsidRDefault="00E833D1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7E2B0" w14:textId="77777777" w:rsidR="00E833D1" w:rsidRPr="00E50A6D" w:rsidRDefault="00E833D1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AE03F05" w14:textId="77777777" w:rsidR="00E833D1" w:rsidRPr="00E50A6D" w:rsidRDefault="00E833D1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E8EC9" w14:textId="77777777" w:rsidR="00E833D1" w:rsidRPr="00E50A6D" w:rsidRDefault="00E833D1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ลด</w:t>
            </w:r>
          </w:p>
        </w:tc>
      </w:tr>
      <w:tr w:rsidR="00EF730F" w:rsidRPr="00E50A6D" w14:paraId="26C02078" w14:textId="77777777" w:rsidTr="002430E2">
        <w:trPr>
          <w:trHeight w:val="203"/>
        </w:trPr>
        <w:tc>
          <w:tcPr>
            <w:tcW w:w="3794" w:type="dxa"/>
            <w:shd w:val="clear" w:color="auto" w:fill="auto"/>
            <w:vAlign w:val="center"/>
          </w:tcPr>
          <w:p w14:paraId="2D748E52" w14:textId="77777777" w:rsidR="00EF730F" w:rsidRPr="00E50A6D" w:rsidRDefault="00EF730F" w:rsidP="00EF730F">
            <w:pPr>
              <w:ind w:left="56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60" w:type="dxa"/>
            <w:vAlign w:val="bottom"/>
          </w:tcPr>
          <w:p w14:paraId="6B84BBF3" w14:textId="77777777" w:rsidR="00EF730F" w:rsidRPr="00E50A6D" w:rsidRDefault="00EF730F" w:rsidP="00EF730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color w:val="000000"/>
                <w:sz w:val="30"/>
                <w:szCs w:val="30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E2B4326" w14:textId="12F12F24" w:rsidR="00EF730F" w:rsidRPr="00E552D8" w:rsidRDefault="00EF730F" w:rsidP="00E552D8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552D8">
              <w:rPr>
                <w:rFonts w:ascii="Angsana New" w:hAnsi="Angsana New"/>
                <w:sz w:val="30"/>
                <w:szCs w:val="30"/>
              </w:rPr>
              <w:t>(707,410.00)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BBFBF8" w14:textId="77777777" w:rsidR="00EF730F" w:rsidRPr="00E833D1" w:rsidRDefault="00EF730F" w:rsidP="00EF730F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12BE39E7" w14:textId="22E51AC6" w:rsidR="00EF730F" w:rsidRPr="00E552D8" w:rsidRDefault="00EF730F" w:rsidP="00E552D8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552D8">
              <w:rPr>
                <w:rFonts w:ascii="Angsana New" w:hAnsi="Angsana New"/>
                <w:sz w:val="30"/>
                <w:szCs w:val="30"/>
              </w:rPr>
              <w:t xml:space="preserve">758,101.00 </w:t>
            </w:r>
          </w:p>
        </w:tc>
      </w:tr>
      <w:tr w:rsidR="00EF730F" w:rsidRPr="00E50A6D" w14:paraId="1873EE03" w14:textId="77777777" w:rsidTr="002430E2">
        <w:trPr>
          <w:trHeight w:val="203"/>
        </w:trPr>
        <w:tc>
          <w:tcPr>
            <w:tcW w:w="3794" w:type="dxa"/>
            <w:shd w:val="clear" w:color="auto" w:fill="auto"/>
            <w:vAlign w:val="center"/>
          </w:tcPr>
          <w:p w14:paraId="33AA755C" w14:textId="77777777" w:rsidR="00EF730F" w:rsidRPr="00E50A6D" w:rsidRDefault="00EF730F" w:rsidP="00EF730F">
            <w:pPr>
              <w:ind w:left="56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60" w:type="dxa"/>
          </w:tcPr>
          <w:p w14:paraId="2D651520" w14:textId="77777777" w:rsidR="00EF730F" w:rsidRPr="00E50A6D" w:rsidRDefault="00EF730F" w:rsidP="00EF730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color w:val="000000"/>
                <w:sz w:val="30"/>
                <w:szCs w:val="30"/>
              </w:rPr>
              <w:t>0.5</w:t>
            </w:r>
          </w:p>
        </w:tc>
        <w:tc>
          <w:tcPr>
            <w:tcW w:w="1843" w:type="dxa"/>
            <w:shd w:val="clear" w:color="auto" w:fill="auto"/>
          </w:tcPr>
          <w:p w14:paraId="19E84A23" w14:textId="3688739B" w:rsidR="00EF730F" w:rsidRPr="00E552D8" w:rsidRDefault="00EF730F" w:rsidP="00E552D8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552D8">
              <w:rPr>
                <w:rFonts w:ascii="Angsana New" w:hAnsi="Angsana New"/>
                <w:sz w:val="30"/>
                <w:szCs w:val="30"/>
              </w:rPr>
              <w:t xml:space="preserve">675,663.00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70EE90" w14:textId="77777777" w:rsidR="00EF730F" w:rsidRPr="00E833D1" w:rsidRDefault="00EF730F" w:rsidP="00EF730F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2A7CFFF4" w14:textId="2B7A2623" w:rsidR="00EF730F" w:rsidRPr="00E552D8" w:rsidRDefault="00EF730F" w:rsidP="00E552D8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552D8">
              <w:rPr>
                <w:rFonts w:ascii="Angsana New" w:hAnsi="Angsana New"/>
                <w:sz w:val="30"/>
                <w:szCs w:val="30"/>
              </w:rPr>
              <w:t>(636,868.00)</w:t>
            </w:r>
          </w:p>
        </w:tc>
      </w:tr>
      <w:tr w:rsidR="00EF730F" w:rsidRPr="00E50A6D" w14:paraId="70FAE841" w14:textId="77777777" w:rsidTr="002430E2">
        <w:trPr>
          <w:trHeight w:val="203"/>
        </w:trPr>
        <w:tc>
          <w:tcPr>
            <w:tcW w:w="3794" w:type="dxa"/>
            <w:shd w:val="clear" w:color="auto" w:fill="auto"/>
            <w:vAlign w:val="center"/>
          </w:tcPr>
          <w:p w14:paraId="327EAFAC" w14:textId="77777777" w:rsidR="00EF730F" w:rsidRPr="00E50A6D" w:rsidRDefault="00EF730F" w:rsidP="00EF730F">
            <w:pPr>
              <w:ind w:left="56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560" w:type="dxa"/>
          </w:tcPr>
          <w:p w14:paraId="4126375F" w14:textId="77777777" w:rsidR="00EF730F" w:rsidRPr="00E50A6D" w:rsidRDefault="00EF730F" w:rsidP="00EF730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color w:val="000000"/>
                <w:sz w:val="30"/>
                <w:szCs w:val="30"/>
              </w:rPr>
              <w:t>0.5</w:t>
            </w:r>
          </w:p>
        </w:tc>
        <w:tc>
          <w:tcPr>
            <w:tcW w:w="1843" w:type="dxa"/>
            <w:shd w:val="clear" w:color="auto" w:fill="auto"/>
          </w:tcPr>
          <w:p w14:paraId="722701D6" w14:textId="474C9486" w:rsidR="00EF730F" w:rsidRPr="00E552D8" w:rsidRDefault="00EF730F" w:rsidP="00E552D8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552D8">
              <w:rPr>
                <w:rFonts w:ascii="Angsana New" w:hAnsi="Angsana New"/>
                <w:sz w:val="30"/>
                <w:szCs w:val="30"/>
              </w:rPr>
              <w:t>(534,254.00)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7E7623" w14:textId="77777777" w:rsidR="00EF730F" w:rsidRPr="00E833D1" w:rsidRDefault="00EF730F" w:rsidP="00EF730F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5786FF3F" w14:textId="476E0568" w:rsidR="00EF730F" w:rsidRPr="00E552D8" w:rsidRDefault="00EF730F" w:rsidP="00E552D8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552D8">
              <w:rPr>
                <w:rFonts w:ascii="Angsana New" w:hAnsi="Angsana New"/>
                <w:sz w:val="30"/>
                <w:szCs w:val="30"/>
              </w:rPr>
              <w:t xml:space="preserve">579,204.00 </w:t>
            </w:r>
          </w:p>
        </w:tc>
      </w:tr>
    </w:tbl>
    <w:p w14:paraId="64ACF3AE" w14:textId="77777777" w:rsidR="002B05DD" w:rsidRDefault="00A2351F" w:rsidP="00E833D1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แต่ได้แสดงประมาณการความอ่อนไหวของข้อสมมติฐานต่างๆ</w:t>
      </w:r>
    </w:p>
    <w:p w14:paraId="617F3980" w14:textId="77777777" w:rsidR="00853A0B" w:rsidRPr="00853A0B" w:rsidRDefault="00853A0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68CDDE3B" w14:textId="77777777" w:rsidR="00853A0B" w:rsidRPr="00853A0B" w:rsidRDefault="00853A0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3CD36B81" w14:textId="77777777" w:rsidR="00A8454F" w:rsidRPr="00E50A6D" w:rsidRDefault="006308A1">
      <w:pPr>
        <w:numPr>
          <w:ilvl w:val="0"/>
          <w:numId w:val="32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821505" w:rsidRPr="00E50A6D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EB3AA7" w:rsidRPr="00E50A6D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12646A" w:rsidRPr="00E50A6D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EB3AA7" w:rsidRPr="00E50A6D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14:paraId="15D00730" w14:textId="20D0F461" w:rsidR="001C1748" w:rsidRPr="00E50A6D" w:rsidRDefault="00D20149" w:rsidP="006308A1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FB08D1">
        <w:rPr>
          <w:rFonts w:ascii="Angsana New" w:hAnsi="Angsana New"/>
          <w:sz w:val="30"/>
          <w:szCs w:val="30"/>
          <w:lang w:val="en-US"/>
        </w:rPr>
        <w:t>2535</w:t>
      </w:r>
      <w:r w:rsidRPr="00E50A6D">
        <w:rPr>
          <w:rFonts w:ascii="Angsana New" w:hAnsi="Angsana New"/>
          <w:sz w:val="30"/>
          <w:szCs w:val="30"/>
          <w:cs/>
        </w:rPr>
        <w:t xml:space="preserve"> มาตรา </w:t>
      </w:r>
      <w:r w:rsidR="00FB08D1">
        <w:rPr>
          <w:rFonts w:ascii="Angsana New" w:hAnsi="Angsana New"/>
          <w:sz w:val="30"/>
          <w:szCs w:val="30"/>
          <w:lang w:val="en-US"/>
        </w:rPr>
        <w:t>116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 w:rsidR="00B23386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FB08D1">
        <w:rPr>
          <w:rFonts w:ascii="Angsana New" w:hAnsi="Angsana New"/>
          <w:sz w:val="30"/>
          <w:szCs w:val="30"/>
          <w:lang w:val="en-US"/>
        </w:rPr>
        <w:t>5</w:t>
      </w:r>
      <w:r w:rsidRPr="00E50A6D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FB08D1">
        <w:rPr>
          <w:rFonts w:ascii="Angsana New" w:hAnsi="Angsana New"/>
          <w:sz w:val="30"/>
          <w:szCs w:val="30"/>
          <w:lang w:val="en-US"/>
        </w:rPr>
        <w:t>10</w:t>
      </w:r>
      <w:r w:rsidRPr="00E50A6D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8B06F50" w14:textId="77777777" w:rsidR="001C1748" w:rsidRPr="00E50A6D" w:rsidRDefault="001C1748" w:rsidP="006308A1">
      <w:pPr>
        <w:spacing w:line="240" w:lineRule="atLeast"/>
        <w:ind w:left="518"/>
        <w:jc w:val="thaiDistribute"/>
        <w:rPr>
          <w:rFonts w:ascii="Angsana New" w:hAnsi="Angsana New"/>
          <w:sz w:val="18"/>
          <w:szCs w:val="18"/>
        </w:rPr>
      </w:pPr>
    </w:p>
    <w:p w14:paraId="53AB36B7" w14:textId="25CBF1BF" w:rsidR="001C1748" w:rsidRPr="00E50A6D" w:rsidRDefault="001C1748" w:rsidP="001C1748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93430D">
        <w:rPr>
          <w:rFonts w:ascii="Angsana New" w:hAnsi="Angsana New"/>
          <w:sz w:val="30"/>
          <w:szCs w:val="30"/>
          <w:lang w:val="en-US"/>
        </w:rPr>
        <w:t>256</w:t>
      </w:r>
      <w:r w:rsidR="00EF730F">
        <w:rPr>
          <w:rFonts w:ascii="Angsana New" w:hAnsi="Angsana New"/>
          <w:sz w:val="30"/>
          <w:szCs w:val="30"/>
          <w:lang w:val="en-US"/>
        </w:rPr>
        <w:t>4</w:t>
      </w:r>
      <w:r w:rsidR="0093430D">
        <w:rPr>
          <w:rFonts w:ascii="Angsana New" w:hAnsi="Angsana New"/>
          <w:sz w:val="30"/>
          <w:szCs w:val="30"/>
          <w:lang w:val="en-US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  <w:lang w:val="en-US"/>
        </w:rPr>
        <w:t>กลุ่มบริษัท จัดสรรกำไร</w:t>
      </w:r>
      <w:r w:rsidRPr="00206FD0">
        <w:rPr>
          <w:rFonts w:ascii="Angsana New" w:hAnsi="Angsana New" w:hint="cs"/>
          <w:sz w:val="30"/>
          <w:szCs w:val="30"/>
          <w:cs/>
          <w:lang w:val="en-US"/>
        </w:rPr>
        <w:t xml:space="preserve">สุทธิประจำปี จำนวน </w:t>
      </w:r>
      <w:r w:rsidR="00EF730F">
        <w:rPr>
          <w:rFonts w:ascii="Angsana New" w:hAnsi="Angsana New"/>
          <w:sz w:val="30"/>
          <w:szCs w:val="30"/>
          <w:lang w:val="en-US"/>
        </w:rPr>
        <w:t xml:space="preserve">2.80 </w:t>
      </w:r>
      <w:r w:rsidR="0093430D" w:rsidRPr="00206FD0">
        <w:rPr>
          <w:rFonts w:ascii="Angsana New" w:hAnsi="Angsana New" w:hint="cs"/>
          <w:sz w:val="30"/>
          <w:szCs w:val="30"/>
          <w:cs/>
          <w:lang w:val="en-US"/>
        </w:rPr>
        <w:t>ล้า</w:t>
      </w:r>
      <w:r w:rsidR="0093430D">
        <w:rPr>
          <w:rFonts w:ascii="Angsana New" w:hAnsi="Angsana New" w:hint="cs"/>
          <w:sz w:val="30"/>
          <w:szCs w:val="30"/>
          <w:cs/>
          <w:lang w:val="en-US"/>
        </w:rPr>
        <w:t>นบาท</w:t>
      </w:r>
      <w:r w:rsidRPr="00E50A6D">
        <w:rPr>
          <w:rFonts w:ascii="Angsana New" w:hAnsi="Angsana New" w:hint="cs"/>
          <w:sz w:val="30"/>
          <w:szCs w:val="30"/>
          <w:cs/>
          <w:lang w:val="en-US"/>
        </w:rPr>
        <w:t xml:space="preserve"> เป็นทุนสำรองตามกฎหมาย</w:t>
      </w:r>
    </w:p>
    <w:p w14:paraId="6A5EDE79" w14:textId="77777777" w:rsidR="00633490" w:rsidRPr="00E50A6D" w:rsidRDefault="004E5A45" w:rsidP="00FA3493">
      <w:pPr>
        <w:spacing w:line="240" w:lineRule="atLeast"/>
        <w:ind w:left="518"/>
        <w:jc w:val="thaiDistribute"/>
        <w:rPr>
          <w:rFonts w:ascii="Angsana New" w:hAnsi="Angsana New"/>
          <w:sz w:val="18"/>
          <w:szCs w:val="18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  </w:t>
      </w:r>
    </w:p>
    <w:p w14:paraId="5489B98C" w14:textId="77777777" w:rsidR="00A8454F" w:rsidRPr="00E50A6D" w:rsidRDefault="00A8454F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C65A40" w:rsidRPr="00E50A6D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2A017C9" w14:textId="77777777" w:rsidR="00EB3AA7" w:rsidRPr="00E50A6D" w:rsidRDefault="00EB3AA7" w:rsidP="001C174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806F42"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806F42" w:rsidRPr="00E50A6D">
        <w:rPr>
          <w:rFonts w:ascii="Angsana New" w:hAnsi="Angsana New"/>
          <w:sz w:val="30"/>
          <w:szCs w:val="30"/>
          <w:cs/>
        </w:rPr>
        <w:t>บริษัท</w:t>
      </w:r>
      <w:r w:rsidRPr="00E50A6D">
        <w:rPr>
          <w:rFonts w:ascii="Angsana New" w:hAnsi="Angsana New"/>
          <w:sz w:val="30"/>
          <w:szCs w:val="30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806F42"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806F42" w:rsidRPr="00E50A6D">
        <w:rPr>
          <w:rFonts w:ascii="Angsana New" w:hAnsi="Angsana New"/>
          <w:sz w:val="30"/>
          <w:szCs w:val="30"/>
          <w:cs/>
        </w:rPr>
        <w:t>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คือกรรมการผู้จัดการของ</w:t>
      </w:r>
      <w:r w:rsidR="00806F42"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806F42" w:rsidRPr="00E50A6D">
        <w:rPr>
          <w:rFonts w:ascii="Angsana New" w:hAnsi="Angsana New"/>
          <w:sz w:val="30"/>
          <w:szCs w:val="30"/>
          <w:cs/>
        </w:rPr>
        <w:t>บริษัท</w:t>
      </w:r>
    </w:p>
    <w:p w14:paraId="12BD5164" w14:textId="77777777" w:rsidR="00EB3AA7" w:rsidRPr="00E50A6D" w:rsidRDefault="00806F42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</w:t>
      </w:r>
      <w:r w:rsidR="000544F2" w:rsidRPr="00E50A6D">
        <w:rPr>
          <w:rFonts w:ascii="Angsana New" w:hAnsi="Angsana New"/>
          <w:sz w:val="30"/>
          <w:szCs w:val="30"/>
          <w:cs/>
        </w:rPr>
        <w:t xml:space="preserve"> ดำเนินธุรกิจหลักในส่วนงานดำเนินงานที่รายงานเพียงส่วนเดียว คือ ประกอบธุรกิจการผลิต และจำหน่ายอุปกรณ์ไฟฟ้า กราไฟต์โมลด์ ผงเชื่อมสายล่อฟ้าและสายดิน ซึ่งสินค้าไม่มีความแตกต่างกันในด้านการใช้เทคโนโลยีและกลยุทธ์ทางการตลาด ส่วนในการนำเสนอการจำแนกส่วนงานทางภูมิศาสตร์ รายได้ตามส่วนงานแยกตามเขตภูมิศาสตร์ได้กำหนดจากสถานที่ตั้งของลูกค้า คือ ในประเทศไทย และต่างประเทศ ดังนั้น รายได้ กำไร จึงจำแนกตามส่วนงานตามภูมิศาสตร์ แต่สินทรัพย์ โดยส่วนใหญ่ตามที่แสดงไว้ในงบการเงินจึงเกี่ยวข้องกับส่วนงานธุรกิจตามที่กล่าวไว้</w:t>
      </w:r>
    </w:p>
    <w:p w14:paraId="03E814DE" w14:textId="77777777" w:rsidR="00AE13CE" w:rsidRPr="00E50A6D" w:rsidRDefault="00AE13CE" w:rsidP="00AE13CE">
      <w:pPr>
        <w:spacing w:line="240" w:lineRule="auto"/>
        <w:rPr>
          <w:rFonts w:ascii="Angsana New" w:hAnsi="Angsana New"/>
          <w:sz w:val="30"/>
          <w:szCs w:val="30"/>
        </w:rPr>
        <w:sectPr w:rsidR="00AE13CE" w:rsidRPr="00E50A6D" w:rsidSect="00111867">
          <w:footerReference w:type="default" r:id="rId16"/>
          <w:pgSz w:w="11907" w:h="16840" w:code="9"/>
          <w:pgMar w:top="567" w:right="837" w:bottom="284" w:left="1152" w:header="720" w:footer="720" w:gutter="0"/>
          <w:paperSrc w:first="15" w:other="15"/>
          <w:pgNumType w:fmt="numberInDash"/>
          <w:cols w:space="737"/>
        </w:sectPr>
      </w:pPr>
    </w:p>
    <w:p w14:paraId="79752A37" w14:textId="77777777" w:rsidR="00AE13CE" w:rsidRPr="00E50A6D" w:rsidRDefault="00AE13CE">
      <w:pPr>
        <w:numPr>
          <w:ilvl w:val="0"/>
          <w:numId w:val="20"/>
        </w:num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="00241FBD"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EE16835" w14:textId="77777777" w:rsidR="00F6720A" w:rsidRPr="00E50A6D" w:rsidRDefault="00F6720A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5"/>
        <w:gridCol w:w="1771"/>
        <w:gridCol w:w="1771"/>
        <w:gridCol w:w="1771"/>
        <w:gridCol w:w="1771"/>
        <w:gridCol w:w="1771"/>
        <w:gridCol w:w="1771"/>
      </w:tblGrid>
      <w:tr w:rsidR="00F6720A" w:rsidRPr="00E50A6D" w14:paraId="240159D4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78634" w14:textId="77777777" w:rsidR="00F6720A" w:rsidRPr="00E50A6D" w:rsidRDefault="00F6720A" w:rsidP="00F6720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467A2" w14:textId="77777777" w:rsidR="00F6720A" w:rsidRPr="00E50A6D" w:rsidRDefault="00F6720A" w:rsidP="00F672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89D86" w14:textId="77777777" w:rsidR="00F6720A" w:rsidRPr="00E50A6D" w:rsidRDefault="00F6720A" w:rsidP="00F672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FF831" w14:textId="77777777" w:rsidR="00F6720A" w:rsidRPr="00E50A6D" w:rsidRDefault="00F6720A" w:rsidP="00F6720A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(</w:t>
            </w:r>
            <w:r w:rsidRPr="00E50A6D">
              <w:rPr>
                <w:sz w:val="30"/>
                <w:szCs w:val="30"/>
                <w:cs/>
              </w:rPr>
              <w:t>หน่วย:บาท)</w:t>
            </w:r>
          </w:p>
        </w:tc>
      </w:tr>
      <w:tr w:rsidR="00424CBC" w:rsidRPr="00E50A6D" w14:paraId="364B779A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FCE50" w14:textId="77777777" w:rsidR="00424CBC" w:rsidRPr="00E50A6D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ACB06" w14:textId="77777777" w:rsidR="00424CBC" w:rsidRPr="00E50A6D" w:rsidRDefault="00424CBC" w:rsidP="00424C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24CBC" w:rsidRPr="00E50A6D" w14:paraId="2D6538C5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8214C" w14:textId="77777777" w:rsidR="00424CBC" w:rsidRPr="00E50A6D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2059F" w14:textId="77777777" w:rsidR="00424CBC" w:rsidRPr="00E50A6D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E9AA1" w14:textId="77777777" w:rsidR="00424CBC" w:rsidRPr="00E50A6D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3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EBB54" w14:textId="77777777" w:rsidR="00424CBC" w:rsidRPr="00E50A6D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F730F" w:rsidRPr="00E50A6D" w14:paraId="2C013AD9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F9A56" w14:textId="77777777" w:rsidR="00EF730F" w:rsidRPr="00E50A6D" w:rsidRDefault="00EF730F" w:rsidP="00EF730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094A1" w14:textId="44646E14" w:rsidR="00EF730F" w:rsidRPr="00E50A6D" w:rsidRDefault="00EF730F" w:rsidP="00EF73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2D7F4" w14:textId="5BC8DA82" w:rsidR="00EF730F" w:rsidRPr="00E50A6D" w:rsidRDefault="00EF730F" w:rsidP="00EF73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381F5" w14:textId="3D49E044" w:rsidR="00EF730F" w:rsidRPr="00E50A6D" w:rsidRDefault="00EF730F" w:rsidP="00EF73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D7770" w14:textId="245DAAB3" w:rsidR="00EF730F" w:rsidRPr="00E50A6D" w:rsidRDefault="00EF730F" w:rsidP="00EF73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BB896" w14:textId="2EB45536" w:rsidR="00EF730F" w:rsidRPr="00E50A6D" w:rsidRDefault="00EF730F" w:rsidP="00EF73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5357A" w14:textId="45D4EFD1" w:rsidR="00EF730F" w:rsidRPr="00E50A6D" w:rsidRDefault="00EF730F" w:rsidP="00EF73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35D72" w:rsidRPr="00E50A6D" w14:paraId="53789499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7325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23E3" w14:textId="312A37A6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0495">
              <w:rPr>
                <w:rFonts w:ascii="Angsana New" w:hAnsi="Angsana New"/>
                <w:sz w:val="30"/>
                <w:szCs w:val="30"/>
              </w:rPr>
              <w:t xml:space="preserve">448,835,623.69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A651" w14:textId="0B074D95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47C5">
              <w:rPr>
                <w:rFonts w:ascii="Angsana New" w:hAnsi="Angsana New"/>
                <w:sz w:val="30"/>
                <w:szCs w:val="30"/>
              </w:rPr>
              <w:t>360,848,209.89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725CC" w14:textId="5CE3C380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1A82">
              <w:rPr>
                <w:rFonts w:ascii="Angsana New" w:hAnsi="Angsana New"/>
                <w:sz w:val="30"/>
                <w:szCs w:val="30"/>
              </w:rPr>
              <w:t xml:space="preserve">80,403,889.95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2020A" w14:textId="79B48598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5252">
              <w:rPr>
                <w:rFonts w:ascii="Angsana New" w:hAnsi="Angsana New"/>
                <w:sz w:val="30"/>
                <w:szCs w:val="30"/>
              </w:rPr>
              <w:t>71,316,044.26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515B7" w14:textId="57C3C144" w:rsidR="00235D72" w:rsidRPr="00CA0495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D72">
              <w:rPr>
                <w:rFonts w:ascii="Angsana New" w:hAnsi="Angsana New"/>
                <w:sz w:val="30"/>
                <w:szCs w:val="30"/>
              </w:rPr>
              <w:t xml:space="preserve">529,239,513.64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F16C0" w14:textId="357BCA91" w:rsidR="00235D72" w:rsidRPr="00CA0495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0495">
              <w:rPr>
                <w:rFonts w:ascii="Angsana New" w:hAnsi="Angsana New"/>
                <w:sz w:val="30"/>
                <w:szCs w:val="30"/>
              </w:rPr>
              <w:t>432,164,254.15</w:t>
            </w:r>
          </w:p>
        </w:tc>
      </w:tr>
      <w:tr w:rsidR="00235D72" w:rsidRPr="00E50A6D" w14:paraId="58D090A6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98B0C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8208E" w14:textId="3BA5B2BF" w:rsidR="00235D72" w:rsidRPr="00DE0396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0495">
              <w:rPr>
                <w:rFonts w:ascii="Angsana New" w:hAnsi="Angsana New"/>
                <w:sz w:val="30"/>
                <w:szCs w:val="30"/>
              </w:rPr>
              <w:t xml:space="preserve">25,892,395.40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5AF38" w14:textId="28E97294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0396">
              <w:rPr>
                <w:rFonts w:ascii="Angsana New" w:hAnsi="Angsana New"/>
                <w:sz w:val="30"/>
                <w:szCs w:val="30"/>
              </w:rPr>
              <w:t>32,823,896.49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FC3B2" w14:textId="28CFEEDA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1A82">
              <w:rPr>
                <w:rFonts w:ascii="Angsana New" w:hAnsi="Angsana New"/>
                <w:sz w:val="30"/>
                <w:szCs w:val="30"/>
              </w:rPr>
              <w:t xml:space="preserve">2,549,841.69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36106" w14:textId="55B942CF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5252">
              <w:rPr>
                <w:rFonts w:ascii="Angsana New" w:hAnsi="Angsana New"/>
                <w:sz w:val="30"/>
                <w:szCs w:val="30"/>
              </w:rPr>
              <w:t>580,130.90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E0975" w14:textId="0BDA3EA0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5D72">
              <w:rPr>
                <w:rFonts w:ascii="Angsana New" w:hAnsi="Angsana New"/>
                <w:sz w:val="30"/>
                <w:szCs w:val="30"/>
              </w:rPr>
              <w:t xml:space="preserve">28,442,237.09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A505" w14:textId="312CD56D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68F4">
              <w:rPr>
                <w:rFonts w:ascii="Angsana New" w:hAnsi="Angsana New"/>
                <w:sz w:val="30"/>
                <w:szCs w:val="30"/>
              </w:rPr>
              <w:t>33,404,027.39</w:t>
            </w:r>
          </w:p>
        </w:tc>
      </w:tr>
      <w:tr w:rsidR="00235D72" w:rsidRPr="00E50A6D" w14:paraId="679F87E8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165B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88A09" w14:textId="5EC72240" w:rsidR="00235D72" w:rsidRPr="00805431" w:rsidRDefault="00235D72" w:rsidP="00235D72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0495">
              <w:rPr>
                <w:rFonts w:ascii="Angsana New" w:hAnsi="Angsana New"/>
                <w:sz w:val="30"/>
                <w:szCs w:val="30"/>
              </w:rPr>
              <w:t xml:space="preserve">(289,363,442.15)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4411B" w14:textId="2D4B5C4A" w:rsidR="00235D72" w:rsidRPr="00E50A6D" w:rsidRDefault="00235D72" w:rsidP="00235D72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55D5">
              <w:rPr>
                <w:rFonts w:ascii="Angsana New" w:hAnsi="Angsana New"/>
                <w:sz w:val="30"/>
                <w:szCs w:val="30"/>
              </w:rPr>
              <w:t>(219,443,100.70)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26761" w14:textId="4C0AE382" w:rsidR="00235D72" w:rsidRPr="00E50A6D" w:rsidRDefault="00235D72" w:rsidP="00235D72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1A82">
              <w:rPr>
                <w:rFonts w:ascii="Angsana New" w:hAnsi="Angsana New"/>
                <w:sz w:val="30"/>
                <w:szCs w:val="30"/>
              </w:rPr>
              <w:t xml:space="preserve">(50,021,114.06)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49B0D" w14:textId="5132B030" w:rsidR="00235D72" w:rsidRPr="00E50A6D" w:rsidRDefault="00235D72" w:rsidP="00235D72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1011">
              <w:rPr>
                <w:rFonts w:ascii="Angsana New" w:hAnsi="Angsana New"/>
                <w:sz w:val="30"/>
                <w:szCs w:val="30"/>
              </w:rPr>
              <w:t>(46,179,127.48)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D1F03" w14:textId="4EA12956" w:rsidR="00235D72" w:rsidRPr="00E50A6D" w:rsidRDefault="00235D72" w:rsidP="00235D72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D72">
              <w:rPr>
                <w:rFonts w:ascii="Angsana New" w:hAnsi="Angsana New"/>
                <w:sz w:val="30"/>
                <w:szCs w:val="30"/>
              </w:rPr>
              <w:t xml:space="preserve">(339,384,556.21)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B6F09" w14:textId="6B147F9F" w:rsidR="00235D72" w:rsidRPr="00E50A6D" w:rsidRDefault="00235D72" w:rsidP="00235D72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4F82">
              <w:rPr>
                <w:rFonts w:ascii="Angsana New" w:hAnsi="Angsana New"/>
                <w:sz w:val="30"/>
                <w:szCs w:val="30"/>
              </w:rPr>
              <w:t>(265,622,228.18)</w:t>
            </w:r>
          </w:p>
        </w:tc>
      </w:tr>
      <w:tr w:rsidR="00235D72" w:rsidRPr="00E50A6D" w14:paraId="35A6D3ED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DAEBD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5723B" w14:textId="1879DB6D" w:rsidR="00235D72" w:rsidRPr="00DE0396" w:rsidRDefault="00235D72" w:rsidP="00235D72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0495">
              <w:rPr>
                <w:rFonts w:ascii="Angsana New" w:hAnsi="Angsana New"/>
                <w:sz w:val="30"/>
                <w:szCs w:val="30"/>
              </w:rPr>
              <w:t xml:space="preserve">185,364,576.94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C3F17" w14:textId="53A10445" w:rsidR="00235D72" w:rsidRPr="00E50A6D" w:rsidRDefault="00235D72" w:rsidP="00235D72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0396">
              <w:rPr>
                <w:rFonts w:ascii="Angsana New" w:hAnsi="Angsana New"/>
                <w:sz w:val="30"/>
                <w:szCs w:val="30"/>
              </w:rPr>
              <w:t>174,229,005.68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2048" w14:textId="58C6C28C" w:rsidR="00235D72" w:rsidRPr="00CA0495" w:rsidRDefault="00235D72" w:rsidP="00235D72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1A82">
              <w:rPr>
                <w:rFonts w:ascii="Angsana New" w:hAnsi="Angsana New"/>
                <w:sz w:val="30"/>
                <w:szCs w:val="30"/>
              </w:rPr>
              <w:t xml:space="preserve">32,932,617.58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C5C92" w14:textId="6B4CDB77" w:rsidR="00235D72" w:rsidRPr="00E50A6D" w:rsidRDefault="00235D72" w:rsidP="00235D72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5207">
              <w:rPr>
                <w:rFonts w:ascii="Angsana New" w:hAnsi="Angsana New"/>
                <w:sz w:val="30"/>
                <w:szCs w:val="30"/>
              </w:rPr>
              <w:t>25,717,047.68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34F6" w14:textId="17BB9E56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D72">
              <w:rPr>
                <w:rFonts w:ascii="Angsana New" w:hAnsi="Angsana New"/>
                <w:sz w:val="30"/>
                <w:szCs w:val="30"/>
              </w:rPr>
              <w:t xml:space="preserve">218,297,194.52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4BF2C" w14:textId="65298E9E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4F82">
              <w:rPr>
                <w:rFonts w:ascii="Angsana New" w:hAnsi="Angsana New"/>
                <w:sz w:val="30"/>
                <w:szCs w:val="30"/>
              </w:rPr>
              <w:t>199,946,053.36</w:t>
            </w:r>
          </w:p>
        </w:tc>
      </w:tr>
      <w:tr w:rsidR="00235D72" w:rsidRPr="00E50A6D" w14:paraId="5588DF8C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CF5E0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76DA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97949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EDB89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8CD77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3EFF" w14:textId="13B617C5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5D72">
              <w:rPr>
                <w:rFonts w:ascii="Angsana New" w:hAnsi="Angsana New"/>
                <w:sz w:val="30"/>
                <w:szCs w:val="30"/>
              </w:rPr>
              <w:t xml:space="preserve">48,110.45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0A4A3" w14:textId="70EF9DED" w:rsidR="00235D72" w:rsidRPr="00CA0495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718A">
              <w:rPr>
                <w:rFonts w:ascii="Angsana New" w:hAnsi="Angsana New"/>
                <w:sz w:val="30"/>
                <w:szCs w:val="30"/>
              </w:rPr>
              <w:t>72,528.86</w:t>
            </w:r>
          </w:p>
        </w:tc>
      </w:tr>
      <w:tr w:rsidR="00235D72" w:rsidRPr="00E50A6D" w14:paraId="1D7066D6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4F212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7922E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FA914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65136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66280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DB931" w14:textId="4BBAA1D4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5D72">
              <w:rPr>
                <w:rFonts w:ascii="Angsana New" w:hAnsi="Angsana New"/>
                <w:sz w:val="30"/>
                <w:szCs w:val="30"/>
              </w:rPr>
              <w:t xml:space="preserve">4,102,481.65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66DD4" w14:textId="60F7A736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4F82">
              <w:rPr>
                <w:rFonts w:ascii="Angsana New" w:hAnsi="Angsana New"/>
                <w:sz w:val="30"/>
                <w:szCs w:val="30"/>
              </w:rPr>
              <w:t>5,662,974.93</w:t>
            </w:r>
          </w:p>
        </w:tc>
      </w:tr>
      <w:tr w:rsidR="00235D72" w:rsidRPr="00E50A6D" w14:paraId="66C6D859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5ED4A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3002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7ADF1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8E201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2DF9B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933B2" w14:textId="51DF23DF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D72">
              <w:rPr>
                <w:rFonts w:ascii="Angsana New" w:hAnsi="Angsana New"/>
                <w:sz w:val="30"/>
                <w:szCs w:val="30"/>
              </w:rPr>
              <w:t xml:space="preserve">(36,404,916.02)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12435" w14:textId="1F2EA6D3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4F82">
              <w:rPr>
                <w:rFonts w:ascii="Angsana New" w:hAnsi="Angsana New"/>
                <w:sz w:val="30"/>
                <w:szCs w:val="30"/>
              </w:rPr>
              <w:t>(27,732,652.95)</w:t>
            </w:r>
          </w:p>
        </w:tc>
      </w:tr>
      <w:tr w:rsidR="00235D72" w:rsidRPr="00E50A6D" w14:paraId="7DD417B0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B907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53490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E24E6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41F4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10E09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5014" w14:textId="78700464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D72">
              <w:rPr>
                <w:rFonts w:ascii="Angsana New" w:hAnsi="Angsana New"/>
                <w:sz w:val="30"/>
                <w:szCs w:val="30"/>
              </w:rPr>
              <w:t xml:space="preserve">(105,829,042.31)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0DCD1" w14:textId="578B20DF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A08D2">
              <w:rPr>
                <w:rFonts w:ascii="Angsana New" w:hAnsi="Angsana New"/>
                <w:sz w:val="30"/>
                <w:szCs w:val="30"/>
              </w:rPr>
              <w:t>(105,396,576.32)</w:t>
            </w:r>
          </w:p>
        </w:tc>
      </w:tr>
      <w:tr w:rsidR="00235D72" w:rsidRPr="00E50A6D" w14:paraId="6656F10B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DAC01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C7FF3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56219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1243C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7F2C1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8B199" w14:textId="7C655D1F" w:rsidR="00235D72" w:rsidRPr="00E50A6D" w:rsidRDefault="00235D72" w:rsidP="00235D72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D72">
              <w:rPr>
                <w:rFonts w:ascii="Angsana New" w:hAnsi="Angsana New"/>
                <w:sz w:val="30"/>
                <w:szCs w:val="30"/>
              </w:rPr>
              <w:t xml:space="preserve">(4,452,509.27)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23277" w14:textId="2C776ACA" w:rsidR="00235D72" w:rsidRPr="00E50A6D" w:rsidRDefault="00235D72" w:rsidP="00235D72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718A">
              <w:rPr>
                <w:rFonts w:ascii="Angsana New" w:hAnsi="Angsana New"/>
                <w:sz w:val="30"/>
                <w:szCs w:val="30"/>
              </w:rPr>
              <w:t>(3,485,197.83)</w:t>
            </w:r>
          </w:p>
        </w:tc>
      </w:tr>
      <w:tr w:rsidR="00235D72" w:rsidRPr="00E50A6D" w14:paraId="2B3497EC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A2FD4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9A304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FC9D7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EFA79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BC4BA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70C6E" w14:textId="57B26493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D72">
              <w:rPr>
                <w:rFonts w:ascii="Angsana New" w:hAnsi="Angsana New"/>
                <w:sz w:val="30"/>
                <w:szCs w:val="30"/>
              </w:rPr>
              <w:t xml:space="preserve">75,761,319.02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4B15A" w14:textId="0904BD64" w:rsidR="00235D72" w:rsidRPr="00E50A6D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718A">
              <w:rPr>
                <w:rFonts w:ascii="Angsana New" w:hAnsi="Angsana New"/>
                <w:sz w:val="30"/>
                <w:szCs w:val="30"/>
              </w:rPr>
              <w:t>69,067,130.05</w:t>
            </w:r>
          </w:p>
        </w:tc>
      </w:tr>
      <w:tr w:rsidR="00235D72" w:rsidRPr="00E50A6D" w14:paraId="358312EC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5047D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9FB64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DE5DA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8A5B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7457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F8AF" w14:textId="71C92E0C" w:rsidR="00235D72" w:rsidRPr="00E50A6D" w:rsidRDefault="00235D72" w:rsidP="00235D72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D72">
              <w:rPr>
                <w:rFonts w:ascii="Angsana New" w:hAnsi="Angsana New"/>
                <w:sz w:val="30"/>
                <w:szCs w:val="30"/>
              </w:rPr>
              <w:t xml:space="preserve">(13,950,623.55)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B2B90" w14:textId="294D134D" w:rsidR="00235D72" w:rsidRPr="00E50A6D" w:rsidRDefault="00235D72" w:rsidP="00235D72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718A">
              <w:rPr>
                <w:rFonts w:ascii="Angsana New" w:hAnsi="Angsana New"/>
                <w:sz w:val="30"/>
                <w:szCs w:val="30"/>
              </w:rPr>
              <w:t>(</w:t>
            </w:r>
            <w:r w:rsidRPr="005D0D48">
              <w:rPr>
                <w:rFonts w:ascii="Angsana New" w:hAnsi="Angsana New"/>
                <w:sz w:val="30"/>
                <w:szCs w:val="30"/>
              </w:rPr>
              <w:t>11,364,648.12</w:t>
            </w:r>
            <w:r w:rsidRPr="006F718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5D72" w:rsidRPr="00E50A6D" w14:paraId="417C180B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B8E3" w14:textId="5E106708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8513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C14F9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D8F6A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3B232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7F617" w14:textId="4DF8699C" w:rsidR="00235D72" w:rsidRPr="00235D72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5D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61,810,695.47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A698" w14:textId="0FA748E1" w:rsidR="00235D72" w:rsidRPr="00CA0495" w:rsidRDefault="00235D72" w:rsidP="00235D72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495">
              <w:rPr>
                <w:rFonts w:ascii="Angsana New" w:hAnsi="Angsana New"/>
                <w:b/>
                <w:bCs/>
                <w:sz w:val="30"/>
                <w:szCs w:val="30"/>
              </w:rPr>
              <w:t>57,702,481.93</w:t>
            </w:r>
          </w:p>
        </w:tc>
      </w:tr>
      <w:tr w:rsidR="00235D72" w:rsidRPr="00E50A6D" w14:paraId="2ECC8C29" w14:textId="77777777" w:rsidTr="00235D72">
        <w:trPr>
          <w:trHeight w:val="405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33D87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C5497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5D197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65230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BEE75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7AB15" w14:textId="4DF86B33" w:rsidR="00235D72" w:rsidRPr="00235D72" w:rsidRDefault="00235D72" w:rsidP="00235D72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D72">
              <w:rPr>
                <w:rFonts w:ascii="Angsana New" w:hAnsi="Angsana New"/>
                <w:sz w:val="30"/>
                <w:szCs w:val="30"/>
              </w:rPr>
              <w:t xml:space="preserve">1,437,085.07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B47C1" w14:textId="64A6505F" w:rsidR="00235D72" w:rsidRPr="00E50A6D" w:rsidRDefault="00235D72" w:rsidP="00235D72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718A">
              <w:rPr>
                <w:rFonts w:ascii="Angsana New" w:hAnsi="Angsana New"/>
                <w:sz w:val="30"/>
                <w:szCs w:val="30"/>
              </w:rPr>
              <w:t>(1,414,764.80)</w:t>
            </w:r>
          </w:p>
        </w:tc>
      </w:tr>
      <w:tr w:rsidR="00235D72" w:rsidRPr="00E50A6D" w14:paraId="1FA17518" w14:textId="77777777" w:rsidTr="00235D72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9BA96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กำไร(ขาดทุน)เบ็ดเสร็จรวมสำหรับ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80772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2A377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5DA3A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1E6A5" w14:textId="77777777" w:rsidR="00235D72" w:rsidRPr="00E50A6D" w:rsidRDefault="00235D72" w:rsidP="00235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A2048" w14:textId="4E356216" w:rsidR="00235D72" w:rsidRPr="00235D72" w:rsidRDefault="00235D72" w:rsidP="00235D72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D72">
              <w:rPr>
                <w:rFonts w:ascii="Angsana New" w:hAnsi="Angsana New"/>
                <w:b/>
                <w:bCs/>
                <w:sz w:val="30"/>
                <w:szCs w:val="30"/>
              </w:rPr>
              <w:t>63,247,780.54</w:t>
            </w:r>
            <w:r w:rsidRPr="00235D7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549EB" w14:textId="79F3CFB1" w:rsidR="00235D72" w:rsidRPr="00CA0495" w:rsidRDefault="00235D72" w:rsidP="00235D72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495">
              <w:rPr>
                <w:rFonts w:ascii="Angsana New" w:hAnsi="Angsana New"/>
                <w:b/>
                <w:bCs/>
                <w:sz w:val="30"/>
                <w:szCs w:val="30"/>
              </w:rPr>
              <w:t>56,287,717.13</w:t>
            </w:r>
          </w:p>
        </w:tc>
      </w:tr>
    </w:tbl>
    <w:p w14:paraId="1015E074" w14:textId="77777777" w:rsidR="00AE13CE" w:rsidRPr="00E50A6D" w:rsidRDefault="00AE13CE">
      <w:pPr>
        <w:spacing w:line="240" w:lineRule="auto"/>
        <w:rPr>
          <w:rFonts w:ascii="Angsana New" w:hAnsi="Angsana New"/>
          <w:sz w:val="30"/>
          <w:szCs w:val="30"/>
        </w:rPr>
      </w:pPr>
    </w:p>
    <w:p w14:paraId="3250879A" w14:textId="77777777" w:rsidR="00241FBD" w:rsidRPr="00E50A6D" w:rsidRDefault="00241FBD">
      <w:pPr>
        <w:numPr>
          <w:ilvl w:val="0"/>
          <w:numId w:val="21"/>
        </w:num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ดำเนินงาน(ต่อ)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5"/>
        <w:gridCol w:w="1771"/>
        <w:gridCol w:w="1771"/>
        <w:gridCol w:w="1771"/>
        <w:gridCol w:w="1771"/>
        <w:gridCol w:w="1771"/>
        <w:gridCol w:w="1771"/>
      </w:tblGrid>
      <w:tr w:rsidR="00424CBC" w:rsidRPr="00E50A6D" w14:paraId="777B99D2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EE108" w14:textId="77777777" w:rsidR="00424CBC" w:rsidRPr="00E50A6D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BD1AF" w14:textId="77777777" w:rsidR="00424CBC" w:rsidRPr="00E50A6D" w:rsidRDefault="00424CBC" w:rsidP="00424CB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8285A" w14:textId="77777777" w:rsidR="00424CBC" w:rsidRPr="00E50A6D" w:rsidRDefault="00424CBC" w:rsidP="00424CB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0CF40" w14:textId="77777777" w:rsidR="00424CBC" w:rsidRPr="00E50A6D" w:rsidRDefault="00424CBC" w:rsidP="00424CBC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(</w:t>
            </w:r>
            <w:r w:rsidRPr="00E50A6D">
              <w:rPr>
                <w:sz w:val="30"/>
                <w:szCs w:val="30"/>
                <w:cs/>
              </w:rPr>
              <w:t>หน่วย:บาท)</w:t>
            </w:r>
          </w:p>
        </w:tc>
      </w:tr>
      <w:tr w:rsidR="00424CBC" w:rsidRPr="00E50A6D" w14:paraId="52EA5C24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909BE" w14:textId="77777777" w:rsidR="00424CBC" w:rsidRPr="00E50A6D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7B2FC" w14:textId="77777777" w:rsidR="00424CBC" w:rsidRPr="00E50A6D" w:rsidRDefault="00424CBC" w:rsidP="00424C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4CBC" w:rsidRPr="00E50A6D" w14:paraId="2B9D24BE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DAED1" w14:textId="77777777" w:rsidR="00424CBC" w:rsidRPr="00E50A6D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84451" w14:textId="77777777" w:rsidR="00424CBC" w:rsidRPr="00E50A6D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1C0B4" w14:textId="77777777" w:rsidR="00424CBC" w:rsidRPr="00E50A6D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3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A74BC" w14:textId="77777777" w:rsidR="00424CBC" w:rsidRPr="00E50A6D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F730F" w:rsidRPr="00E50A6D" w14:paraId="007A2AFF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75BB3" w14:textId="77777777" w:rsidR="00EF730F" w:rsidRPr="00E50A6D" w:rsidRDefault="00EF730F" w:rsidP="00EF730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5B13A" w14:textId="7A7C2C87" w:rsidR="00EF730F" w:rsidRPr="00E50A6D" w:rsidRDefault="00EF730F" w:rsidP="00EF73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CD7AF" w14:textId="1146F93D" w:rsidR="00EF730F" w:rsidRPr="00E50A6D" w:rsidRDefault="00EF730F" w:rsidP="00EF73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B37B5" w14:textId="7086989D" w:rsidR="00EF730F" w:rsidRPr="00E50A6D" w:rsidRDefault="00EF730F" w:rsidP="00EF73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4DA24" w14:textId="008CF877" w:rsidR="00EF730F" w:rsidRPr="00E50A6D" w:rsidRDefault="00EF730F" w:rsidP="00EF73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18A8B" w14:textId="09697815" w:rsidR="00EF730F" w:rsidRPr="00E50A6D" w:rsidRDefault="00EF730F" w:rsidP="00EF73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CCCCF" w14:textId="14C5FB18" w:rsidR="00EF730F" w:rsidRPr="00E50A6D" w:rsidRDefault="00EF730F" w:rsidP="00EF73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E5A7D" w:rsidRPr="00E50A6D" w14:paraId="28BCCC8B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02D9C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2A39E" w14:textId="2B8B19EA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36D4">
              <w:rPr>
                <w:rFonts w:ascii="Angsana New" w:hAnsi="Angsana New"/>
                <w:sz w:val="30"/>
                <w:szCs w:val="30"/>
              </w:rPr>
              <w:t xml:space="preserve">448,835,623.69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BE9EC" w14:textId="158DE2C4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75707">
              <w:rPr>
                <w:rFonts w:ascii="Angsana New" w:hAnsi="Angsana New"/>
                <w:sz w:val="30"/>
                <w:szCs w:val="30"/>
              </w:rPr>
              <w:t>360,848,209.89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9D097" w14:textId="62023826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7FE3">
              <w:rPr>
                <w:rFonts w:ascii="Angsana New" w:hAnsi="Angsana New"/>
                <w:sz w:val="30"/>
                <w:szCs w:val="30"/>
              </w:rPr>
              <w:t xml:space="preserve">80,403,889.95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3D9C3" w14:textId="18016C9A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75707">
              <w:rPr>
                <w:rFonts w:ascii="Angsana New" w:hAnsi="Angsana New"/>
                <w:sz w:val="30"/>
                <w:szCs w:val="30"/>
              </w:rPr>
              <w:t>71,316,044.26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614CA" w14:textId="51B6EA0F" w:rsidR="006E5A7D" w:rsidRPr="00DC1285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5A7D">
              <w:rPr>
                <w:rFonts w:ascii="Angsana New" w:hAnsi="Angsana New"/>
                <w:sz w:val="30"/>
                <w:szCs w:val="30"/>
              </w:rPr>
              <w:t xml:space="preserve">529,239,513.64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8421A" w14:textId="0577F516" w:rsidR="006E5A7D" w:rsidRPr="00DC1285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C1285">
              <w:rPr>
                <w:rFonts w:ascii="Angsana New" w:hAnsi="Angsana New"/>
                <w:sz w:val="30"/>
                <w:szCs w:val="30"/>
              </w:rPr>
              <w:t>432,164,254.15</w:t>
            </w:r>
          </w:p>
        </w:tc>
      </w:tr>
      <w:tr w:rsidR="006E5A7D" w:rsidRPr="00E50A6D" w14:paraId="10811B32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FB5F4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43A18" w14:textId="126DE52D" w:rsidR="006E5A7D" w:rsidRPr="0070020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36D4">
              <w:rPr>
                <w:rFonts w:ascii="Angsana New" w:hAnsi="Angsana New"/>
                <w:sz w:val="30"/>
                <w:szCs w:val="30"/>
              </w:rPr>
              <w:t xml:space="preserve">25,892,395.40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5664A" w14:textId="036454FD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020D">
              <w:rPr>
                <w:rFonts w:ascii="Angsana New" w:hAnsi="Angsana New"/>
                <w:sz w:val="30"/>
                <w:szCs w:val="30"/>
              </w:rPr>
              <w:t>32,823,896.49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1E7DF" w14:textId="0A30EE83" w:rsidR="006E5A7D" w:rsidRPr="00DC1285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7FE3">
              <w:rPr>
                <w:rFonts w:ascii="Angsana New" w:hAnsi="Angsana New"/>
                <w:sz w:val="30"/>
                <w:szCs w:val="30"/>
              </w:rPr>
              <w:t xml:space="preserve">2,549,841.69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91853" w14:textId="41774CC9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C1285">
              <w:rPr>
                <w:rFonts w:ascii="Angsana New" w:hAnsi="Angsana New"/>
                <w:sz w:val="30"/>
                <w:szCs w:val="30"/>
              </w:rPr>
              <w:t>580,130.90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6F87B" w14:textId="713E2088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5A7D">
              <w:rPr>
                <w:rFonts w:ascii="Angsana New" w:hAnsi="Angsana New"/>
                <w:sz w:val="30"/>
                <w:szCs w:val="30"/>
              </w:rPr>
              <w:t xml:space="preserve">28,442,237.09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72F5F" w14:textId="76C76287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57C58">
              <w:rPr>
                <w:rFonts w:ascii="Angsana New" w:hAnsi="Angsana New"/>
                <w:sz w:val="30"/>
                <w:szCs w:val="30"/>
              </w:rPr>
              <w:t>33,404,027.39</w:t>
            </w:r>
          </w:p>
        </w:tc>
      </w:tr>
      <w:tr w:rsidR="006E5A7D" w:rsidRPr="00E50A6D" w14:paraId="17AD4D81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D02D0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1C180" w14:textId="1CFDA78C" w:rsidR="006E5A7D" w:rsidRPr="00E50A6D" w:rsidRDefault="006E5A7D" w:rsidP="006E5A7D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6D4">
              <w:rPr>
                <w:rFonts w:ascii="Angsana New" w:hAnsi="Angsana New"/>
                <w:sz w:val="30"/>
                <w:szCs w:val="30"/>
              </w:rPr>
              <w:t xml:space="preserve">(292,381,881.66)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92078" w14:textId="68379D64" w:rsidR="006E5A7D" w:rsidRPr="00E50A6D" w:rsidRDefault="006E5A7D" w:rsidP="006E5A7D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530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417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F74AE" w14:textId="123ACFDD" w:rsidR="006E5A7D" w:rsidRPr="00E50A6D" w:rsidRDefault="006E5A7D" w:rsidP="006E5A7D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7FE3">
              <w:rPr>
                <w:rFonts w:ascii="Angsana New" w:hAnsi="Angsana New"/>
                <w:sz w:val="30"/>
                <w:szCs w:val="30"/>
              </w:rPr>
              <w:t xml:space="preserve">(50,021,114.06)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C3649" w14:textId="06F09E27" w:rsidR="006E5A7D" w:rsidRPr="00E50A6D" w:rsidRDefault="006E5A7D" w:rsidP="006E5A7D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226">
              <w:rPr>
                <w:rFonts w:ascii="Angsana New" w:hAnsi="Angsana New"/>
                <w:sz w:val="30"/>
                <w:szCs w:val="30"/>
              </w:rPr>
              <w:t>(46,179,127.48)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B911E" w14:textId="7772EE80" w:rsidR="006E5A7D" w:rsidRPr="00E50A6D" w:rsidRDefault="006E5A7D" w:rsidP="006E5A7D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5A7D">
              <w:rPr>
                <w:rFonts w:ascii="Angsana New" w:hAnsi="Angsana New"/>
                <w:sz w:val="30"/>
                <w:szCs w:val="30"/>
              </w:rPr>
              <w:t xml:space="preserve">(342,402,995.72)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B1CD0" w14:textId="793AFEC5" w:rsidR="006E5A7D" w:rsidRPr="00E50A6D" w:rsidRDefault="006E5A7D" w:rsidP="006E5A7D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57C58">
              <w:rPr>
                <w:rFonts w:ascii="Angsana New" w:hAnsi="Angsana New"/>
                <w:sz w:val="30"/>
                <w:szCs w:val="30"/>
              </w:rPr>
              <w:t>(268,709,544.75)</w:t>
            </w:r>
          </w:p>
        </w:tc>
      </w:tr>
      <w:tr w:rsidR="006E5A7D" w:rsidRPr="00E50A6D" w14:paraId="5021FCCB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2FD97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77EBF" w14:textId="4A11622D" w:rsidR="006E5A7D" w:rsidRPr="00E50A6D" w:rsidRDefault="006E5A7D" w:rsidP="006E5A7D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6D4">
              <w:rPr>
                <w:rFonts w:ascii="Angsana New" w:hAnsi="Angsana New"/>
                <w:sz w:val="30"/>
                <w:szCs w:val="30"/>
              </w:rPr>
              <w:t xml:space="preserve">182,346,137.43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626A5" w14:textId="211EC5E4" w:rsidR="006E5A7D" w:rsidRPr="00E50A6D" w:rsidRDefault="006E5A7D" w:rsidP="006E5A7D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689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59029" w14:textId="75451491" w:rsidR="006E5A7D" w:rsidRPr="00E50A6D" w:rsidRDefault="006E5A7D" w:rsidP="006E5A7D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7FE3">
              <w:rPr>
                <w:rFonts w:ascii="Angsana New" w:hAnsi="Angsana New"/>
                <w:sz w:val="30"/>
                <w:szCs w:val="30"/>
              </w:rPr>
              <w:t xml:space="preserve">32,932,617.58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8576D" w14:textId="2994E9F2" w:rsidR="006E5A7D" w:rsidRPr="00E50A6D" w:rsidRDefault="006E5A7D" w:rsidP="006E5A7D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57C58">
              <w:rPr>
                <w:rFonts w:ascii="Angsana New" w:hAnsi="Angsana New"/>
                <w:sz w:val="30"/>
                <w:szCs w:val="30"/>
              </w:rPr>
              <w:t>25,717,047.68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EC4F8" w14:textId="0F349053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5A7D">
              <w:rPr>
                <w:rFonts w:ascii="Angsana New" w:hAnsi="Angsana New"/>
                <w:sz w:val="30"/>
                <w:szCs w:val="30"/>
              </w:rPr>
              <w:t xml:space="preserve">215,278,755.01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725CD" w14:textId="0846357D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57C58">
              <w:rPr>
                <w:rFonts w:ascii="Angsana New" w:hAnsi="Angsana New"/>
                <w:sz w:val="30"/>
                <w:szCs w:val="30"/>
              </w:rPr>
              <w:t>196,858,736.79</w:t>
            </w:r>
          </w:p>
        </w:tc>
      </w:tr>
      <w:tr w:rsidR="006E5A7D" w:rsidRPr="00E50A6D" w14:paraId="1C1BF891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BD0FC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D3A32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E8A85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501FC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9E913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F7783" w14:textId="6E918250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5A7D">
              <w:rPr>
                <w:rFonts w:ascii="Angsana New" w:hAnsi="Angsana New"/>
                <w:sz w:val="30"/>
                <w:szCs w:val="30"/>
              </w:rPr>
              <w:t xml:space="preserve">187,109.72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8AEEF" w14:textId="7CE123A5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58B3">
              <w:rPr>
                <w:rFonts w:ascii="Angsana New" w:hAnsi="Angsana New"/>
                <w:sz w:val="30"/>
                <w:szCs w:val="30"/>
              </w:rPr>
              <w:t>322,714.24</w:t>
            </w:r>
          </w:p>
        </w:tc>
      </w:tr>
      <w:tr w:rsidR="006E5A7D" w:rsidRPr="00E50A6D" w14:paraId="2DFED8D9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BA22C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96779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5F9A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77E32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1298A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38A1F" w14:textId="5F411FD0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5A7D">
              <w:rPr>
                <w:rFonts w:ascii="Angsana New" w:hAnsi="Angsana New"/>
                <w:sz w:val="30"/>
                <w:szCs w:val="30"/>
              </w:rPr>
              <w:t xml:space="preserve">4,102,478.57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8BD2" w14:textId="720CC977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57C58">
              <w:rPr>
                <w:rFonts w:ascii="Angsana New" w:hAnsi="Angsana New"/>
                <w:sz w:val="30"/>
                <w:szCs w:val="30"/>
              </w:rPr>
              <w:t>5,658,412.46</w:t>
            </w:r>
          </w:p>
        </w:tc>
      </w:tr>
      <w:tr w:rsidR="006E5A7D" w:rsidRPr="00E50A6D" w14:paraId="5C99975A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1C357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FB786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05E22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F8A6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AB7EB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E9461" w14:textId="606E4601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5A7D">
              <w:rPr>
                <w:rFonts w:ascii="Angsana New" w:hAnsi="Angsana New"/>
                <w:sz w:val="30"/>
                <w:szCs w:val="30"/>
              </w:rPr>
              <w:t xml:space="preserve">(36,404,916.02)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F1731" w14:textId="7935EA7C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57C58">
              <w:rPr>
                <w:rFonts w:ascii="Angsana New" w:hAnsi="Angsana New"/>
                <w:sz w:val="30"/>
                <w:szCs w:val="30"/>
              </w:rPr>
              <w:t>(27,732,652.95)</w:t>
            </w:r>
          </w:p>
        </w:tc>
      </w:tr>
      <w:tr w:rsidR="006E5A7D" w:rsidRPr="00E50A6D" w14:paraId="04755E8D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04EC3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A3402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9E7CD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E6A5A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2F875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25A6C" w14:textId="01806D3B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5A7D">
              <w:rPr>
                <w:rFonts w:ascii="Angsana New" w:hAnsi="Angsana New"/>
                <w:sz w:val="30"/>
                <w:szCs w:val="30"/>
              </w:rPr>
              <w:t xml:space="preserve">(105,280,376.90)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3CABB" w14:textId="321DE285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4D77">
              <w:rPr>
                <w:rFonts w:ascii="Angsana New" w:hAnsi="Angsana New"/>
                <w:sz w:val="30"/>
                <w:szCs w:val="30"/>
              </w:rPr>
              <w:t>(104,903,936.91)</w:t>
            </w:r>
          </w:p>
        </w:tc>
      </w:tr>
      <w:tr w:rsidR="006E5A7D" w:rsidRPr="00E50A6D" w14:paraId="11C33498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E8F1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D355A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48254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8B90B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F9D75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86FC3" w14:textId="36EB343F" w:rsidR="006E5A7D" w:rsidRPr="00E50A6D" w:rsidRDefault="006E5A7D" w:rsidP="006E5A7D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5A7D">
              <w:rPr>
                <w:rFonts w:ascii="Angsana New" w:hAnsi="Angsana New"/>
                <w:sz w:val="30"/>
                <w:szCs w:val="30"/>
              </w:rPr>
              <w:t xml:space="preserve">(4,703,942.51)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47904" w14:textId="583BA9E3" w:rsidR="006E5A7D" w:rsidRPr="00E50A6D" w:rsidRDefault="006E5A7D" w:rsidP="006E5A7D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58B3">
              <w:rPr>
                <w:rFonts w:ascii="Angsana New" w:hAnsi="Angsana New"/>
                <w:sz w:val="30"/>
                <w:szCs w:val="30"/>
              </w:rPr>
              <w:t>(3,875,369.71)</w:t>
            </w:r>
          </w:p>
        </w:tc>
      </w:tr>
      <w:tr w:rsidR="006E5A7D" w:rsidRPr="00E50A6D" w14:paraId="29EA934B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57028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6635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9B127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E2453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44112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11CDD" w14:textId="7840171F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5A7D">
              <w:rPr>
                <w:rFonts w:ascii="Angsana New" w:hAnsi="Angsana New"/>
                <w:sz w:val="30"/>
                <w:szCs w:val="30"/>
              </w:rPr>
              <w:t xml:space="preserve">73,179,107.87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D3581" w14:textId="5B7324B4" w:rsidR="006E5A7D" w:rsidRPr="00E50A6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58B3">
              <w:rPr>
                <w:rFonts w:ascii="Angsana New" w:hAnsi="Angsana New"/>
                <w:sz w:val="30"/>
                <w:szCs w:val="30"/>
              </w:rPr>
              <w:t>66,327,903.92</w:t>
            </w:r>
          </w:p>
        </w:tc>
      </w:tr>
      <w:tr w:rsidR="006E5A7D" w:rsidRPr="00E50A6D" w14:paraId="7545E700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180A2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09F44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DA6D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A88ED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3B35B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479EF" w14:textId="4DC3FB71" w:rsidR="006E5A7D" w:rsidRPr="00E50A6D" w:rsidRDefault="006E5A7D" w:rsidP="006E5A7D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5A7D">
              <w:rPr>
                <w:rFonts w:ascii="Angsana New" w:hAnsi="Angsana New"/>
                <w:sz w:val="30"/>
                <w:szCs w:val="30"/>
              </w:rPr>
              <w:t xml:space="preserve">(13,377,872.63)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6916D" w14:textId="0D8FABF6" w:rsidR="006E5A7D" w:rsidRPr="00E50A6D" w:rsidRDefault="006E5A7D" w:rsidP="006E5A7D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58B3">
              <w:rPr>
                <w:rFonts w:ascii="Angsana New" w:hAnsi="Angsana New"/>
                <w:sz w:val="30"/>
                <w:szCs w:val="30"/>
              </w:rPr>
              <w:t>(</w:t>
            </w:r>
            <w:r w:rsidRPr="006A595E">
              <w:rPr>
                <w:rFonts w:ascii="Angsana New" w:hAnsi="Angsana New"/>
                <w:sz w:val="30"/>
                <w:szCs w:val="30"/>
              </w:rPr>
              <w:t>12,348,164.45</w:t>
            </w:r>
            <w:r w:rsidRPr="00FA58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5A7D" w:rsidRPr="00E50A6D" w14:paraId="3D7488CA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BD421" w14:textId="364D8981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5A378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D163F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B5F0E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72C7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1C33" w14:textId="72920F90" w:rsidR="006E5A7D" w:rsidRPr="006E5A7D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A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59,801,235.24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0BD8C" w14:textId="24E27466" w:rsidR="006E5A7D" w:rsidRPr="005A1D10" w:rsidRDefault="006E5A7D" w:rsidP="006E5A7D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285">
              <w:rPr>
                <w:rFonts w:ascii="Angsana New" w:hAnsi="Angsana New"/>
                <w:b/>
                <w:bCs/>
                <w:sz w:val="30"/>
                <w:szCs w:val="30"/>
              </w:rPr>
              <w:t>53,979,</w:t>
            </w:r>
            <w:r w:rsidRPr="006A595E">
              <w:rPr>
                <w:rFonts w:ascii="Angsana New" w:hAnsi="Angsana New"/>
                <w:b/>
                <w:bCs/>
                <w:sz w:val="30"/>
                <w:szCs w:val="30"/>
              </w:rPr>
              <w:t>739.47</w:t>
            </w:r>
          </w:p>
        </w:tc>
      </w:tr>
      <w:tr w:rsidR="006E5A7D" w:rsidRPr="00E50A6D" w14:paraId="5799045B" w14:textId="77777777" w:rsidTr="006E5A7D">
        <w:trPr>
          <w:trHeight w:val="405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07A8F" w14:textId="77777777" w:rsidR="006E5A7D" w:rsidRPr="005A1D10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1D10">
              <w:rPr>
                <w:rFonts w:ascii="Angsana New" w:hAnsi="Angsana New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A9D3D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EE61A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E7572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C75F3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5B574" w14:textId="686C0EA2" w:rsidR="006E5A7D" w:rsidRPr="00E50A6D" w:rsidRDefault="006E5A7D" w:rsidP="006E5A7D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5A7D">
              <w:rPr>
                <w:rFonts w:ascii="Angsana New" w:hAnsi="Angsana New"/>
                <w:sz w:val="30"/>
                <w:szCs w:val="30"/>
              </w:rPr>
              <w:t xml:space="preserve">1,437,085.07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F1C9A" w14:textId="516921EF" w:rsidR="006E5A7D" w:rsidRPr="00E50A6D" w:rsidRDefault="006E5A7D" w:rsidP="006E5A7D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58B3">
              <w:rPr>
                <w:rFonts w:ascii="Angsana New" w:hAnsi="Angsana New"/>
                <w:sz w:val="30"/>
                <w:szCs w:val="30"/>
              </w:rPr>
              <w:t>(1,414,764.80)</w:t>
            </w:r>
          </w:p>
        </w:tc>
      </w:tr>
      <w:tr w:rsidR="006E5A7D" w:rsidRPr="00E50A6D" w14:paraId="492DD9A8" w14:textId="77777777" w:rsidTr="006E5A7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8EAAE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กำไร(ขาดทุน)เบ็ดเสร็จรวมสำหรับ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FE3F7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92A89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19F43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7B0D9" w14:textId="77777777" w:rsidR="006E5A7D" w:rsidRPr="00E50A6D" w:rsidRDefault="006E5A7D" w:rsidP="006E5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830B3" w14:textId="147A387E" w:rsidR="006E5A7D" w:rsidRPr="006E5A7D" w:rsidRDefault="006E5A7D" w:rsidP="006E5A7D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5A7D">
              <w:rPr>
                <w:rFonts w:ascii="Angsana New" w:hAnsi="Angsana New"/>
                <w:b/>
                <w:bCs/>
                <w:sz w:val="30"/>
                <w:szCs w:val="30"/>
              </w:rPr>
              <w:t>61,238,320.31</w:t>
            </w:r>
            <w:r w:rsidRPr="006E5A7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121E4" w14:textId="5DEF2B4E" w:rsidR="006E5A7D" w:rsidRPr="00E50A6D" w:rsidRDefault="006E5A7D" w:rsidP="006E5A7D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95E">
              <w:rPr>
                <w:rFonts w:ascii="Angsana New" w:hAnsi="Angsana New"/>
                <w:b/>
                <w:bCs/>
                <w:sz w:val="30"/>
                <w:szCs w:val="30"/>
              </w:rPr>
              <w:t>52,564,974.67</w:t>
            </w:r>
          </w:p>
        </w:tc>
      </w:tr>
    </w:tbl>
    <w:p w14:paraId="7F03D3DA" w14:textId="77777777" w:rsidR="00F6720A" w:rsidRPr="00E50A6D" w:rsidRDefault="00F6720A" w:rsidP="005F24AC">
      <w:pPr>
        <w:spacing w:line="240" w:lineRule="atLeast"/>
        <w:ind w:left="990"/>
        <w:rPr>
          <w:rFonts w:ascii="Angsana New" w:hAnsi="Angsana New"/>
          <w:sz w:val="28"/>
          <w:szCs w:val="28"/>
          <w:cs/>
          <w:lang w:val="en-US"/>
        </w:rPr>
      </w:pPr>
      <w:r w:rsidRPr="00E50A6D">
        <w:rPr>
          <w:rFonts w:ascii="Angsana New" w:hAnsi="Angsana New"/>
          <w:sz w:val="28"/>
          <w:szCs w:val="28"/>
          <w:u w:val="single"/>
          <w:cs/>
        </w:rPr>
        <w:t>ลูกค้ารายใหญ่</w:t>
      </w:r>
      <w:r w:rsidR="0008687E" w:rsidRPr="00E50A6D">
        <w:rPr>
          <w:rFonts w:ascii="Angsana New" w:hAnsi="Angsana New" w:hint="cs"/>
          <w:sz w:val="28"/>
          <w:szCs w:val="28"/>
          <w:cs/>
        </w:rPr>
        <w:t xml:space="preserve"> </w:t>
      </w:r>
      <w:r w:rsidR="0008687E" w:rsidRPr="00E50A6D">
        <w:rPr>
          <w:rFonts w:ascii="Angsana New" w:hAnsi="Angsana New" w:hint="cs"/>
          <w:sz w:val="28"/>
          <w:szCs w:val="28"/>
          <w:cs/>
          <w:lang w:val="en-US"/>
        </w:rPr>
        <w:t>(งบการเงินรวมและงบการเงินเฉพาะกิจการ)</w:t>
      </w:r>
    </w:p>
    <w:p w14:paraId="50E35086" w14:textId="28ED2747" w:rsidR="005F24AC" w:rsidRPr="00E50A6D" w:rsidRDefault="005F24AC" w:rsidP="005F24AC">
      <w:pPr>
        <w:spacing w:line="240" w:lineRule="atLeast"/>
        <w:ind w:left="990"/>
        <w:rPr>
          <w:rFonts w:ascii="Angsana New" w:hAnsi="Angsana New"/>
          <w:sz w:val="28"/>
          <w:szCs w:val="28"/>
        </w:rPr>
      </w:pPr>
      <w:r w:rsidRPr="00E50A6D">
        <w:rPr>
          <w:rFonts w:ascii="Angsana New" w:hAnsi="Angsana New"/>
          <w:sz w:val="28"/>
          <w:szCs w:val="28"/>
          <w:cs/>
        </w:rPr>
        <w:t xml:space="preserve">ในปี </w:t>
      </w:r>
      <w:r w:rsidR="001F760B" w:rsidRPr="00E50A6D">
        <w:rPr>
          <w:rFonts w:ascii="Angsana New" w:hAnsi="Angsana New"/>
          <w:sz w:val="28"/>
          <w:szCs w:val="28"/>
        </w:rPr>
        <w:t>256</w:t>
      </w:r>
      <w:r w:rsidR="007F7726">
        <w:rPr>
          <w:rFonts w:ascii="Angsana New" w:hAnsi="Angsana New"/>
          <w:sz w:val="28"/>
          <w:szCs w:val="28"/>
          <w:lang w:val="en-US"/>
        </w:rPr>
        <w:t>5</w:t>
      </w:r>
      <w:r w:rsidRPr="00E50A6D">
        <w:rPr>
          <w:rFonts w:ascii="Angsana New" w:hAnsi="Angsana New"/>
          <w:sz w:val="28"/>
          <w:szCs w:val="28"/>
          <w:cs/>
        </w:rPr>
        <w:t xml:space="preserve"> </w:t>
      </w:r>
      <w:r w:rsidR="0070020D">
        <w:rPr>
          <w:rFonts w:ascii="Angsana New" w:hAnsi="Angsana New" w:hint="cs"/>
          <w:sz w:val="28"/>
          <w:szCs w:val="28"/>
          <w:cs/>
        </w:rPr>
        <w:t>กลุ่ม</w:t>
      </w:r>
      <w:r w:rsidRPr="00E50A6D">
        <w:rPr>
          <w:rFonts w:ascii="Angsana New" w:hAnsi="Angsana New"/>
          <w:sz w:val="28"/>
          <w:szCs w:val="28"/>
          <w:cs/>
        </w:rPr>
        <w:t>บริษัทฯ มีรายได้จากลูกค้ารายใหญ่</w:t>
      </w:r>
      <w:r w:rsidR="00403187">
        <w:rPr>
          <w:rFonts w:ascii="Angsana New" w:hAnsi="Angsana New" w:hint="cs"/>
          <w:sz w:val="28"/>
          <w:szCs w:val="28"/>
          <w:cs/>
        </w:rPr>
        <w:t>สองราย</w:t>
      </w:r>
      <w:r w:rsidRPr="00E50A6D">
        <w:rPr>
          <w:rFonts w:ascii="Angsana New" w:hAnsi="Angsana New"/>
          <w:sz w:val="28"/>
          <w:szCs w:val="28"/>
          <w:cs/>
        </w:rPr>
        <w:t xml:space="preserve"> เป็นจำนวนเงินประมาณ </w:t>
      </w:r>
      <w:r w:rsidR="007F2E16">
        <w:rPr>
          <w:rFonts w:ascii="Angsana New" w:hAnsi="Angsana New"/>
          <w:sz w:val="28"/>
          <w:szCs w:val="28"/>
          <w:lang w:val="en-US"/>
        </w:rPr>
        <w:t>143.53</w:t>
      </w:r>
      <w:r w:rsidRPr="00E50A6D">
        <w:rPr>
          <w:rFonts w:ascii="Angsana New" w:hAnsi="Angsana New"/>
          <w:sz w:val="28"/>
          <w:szCs w:val="28"/>
          <w:cs/>
        </w:rPr>
        <w:t xml:space="preserve"> ล้านบาท (ปี </w:t>
      </w:r>
      <w:r w:rsidR="001F760B" w:rsidRPr="00E50A6D">
        <w:rPr>
          <w:rFonts w:ascii="Angsana New" w:hAnsi="Angsana New"/>
          <w:sz w:val="28"/>
          <w:szCs w:val="28"/>
        </w:rPr>
        <w:t>256</w:t>
      </w:r>
      <w:r w:rsidR="007F7726">
        <w:rPr>
          <w:rFonts w:ascii="Angsana New" w:hAnsi="Angsana New"/>
          <w:sz w:val="28"/>
          <w:szCs w:val="28"/>
        </w:rPr>
        <w:t>4</w:t>
      </w:r>
      <w:r w:rsidRPr="00E50A6D">
        <w:rPr>
          <w:rFonts w:ascii="Angsana New" w:hAnsi="Angsana New"/>
          <w:sz w:val="28"/>
          <w:szCs w:val="28"/>
          <w:cs/>
        </w:rPr>
        <w:t xml:space="preserve"> มีรายได้จากลูกค้ารายใหญ่รายหนึ่ง เป็นจำนวนเงินประมาณ </w:t>
      </w:r>
      <w:r w:rsidR="007F7726" w:rsidRPr="007F7726">
        <w:rPr>
          <w:rFonts w:ascii="Angsana New" w:hAnsi="Angsana New"/>
          <w:sz w:val="28"/>
          <w:szCs w:val="28"/>
        </w:rPr>
        <w:t>81.28</w:t>
      </w:r>
      <w:r w:rsidRPr="00E50A6D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3B95081C" w14:textId="77777777" w:rsidR="0084483F" w:rsidRPr="00E50A6D" w:rsidRDefault="005F24AC" w:rsidP="005F24AC">
      <w:pPr>
        <w:spacing w:after="120" w:line="240" w:lineRule="atLeast"/>
        <w:ind w:left="990"/>
        <w:rPr>
          <w:rFonts w:ascii="Angsana New" w:hAnsi="Angsana New"/>
          <w:sz w:val="30"/>
          <w:szCs w:val="30"/>
          <w:cs/>
          <w:lang w:val="en-US"/>
        </w:rPr>
        <w:sectPr w:rsidR="0084483F" w:rsidRPr="00E50A6D" w:rsidSect="009655D5">
          <w:footerReference w:type="default" r:id="rId17"/>
          <w:pgSz w:w="16840" w:h="11907" w:orient="landscape" w:code="9"/>
          <w:pgMar w:top="1151" w:right="567" w:bottom="1151" w:left="284" w:header="720" w:footer="720" w:gutter="0"/>
          <w:paperSrc w:first="15" w:other="15"/>
          <w:pgNumType w:fmt="numberInDash"/>
          <w:cols w:space="737"/>
          <w:docGrid w:linePitch="299"/>
        </w:sectPr>
      </w:pPr>
      <w:r w:rsidRPr="00E50A6D">
        <w:rPr>
          <w:rFonts w:ascii="Angsana New" w:hAnsi="Angsana New"/>
          <w:sz w:val="28"/>
          <w:szCs w:val="28"/>
          <w:cs/>
        </w:rPr>
        <w:t xml:space="preserve"> จากรายได้รวมของ</w:t>
      </w:r>
      <w:r w:rsidR="0070020D">
        <w:rPr>
          <w:rFonts w:ascii="Angsana New" w:hAnsi="Angsana New" w:hint="cs"/>
          <w:sz w:val="28"/>
          <w:szCs w:val="28"/>
          <w:cs/>
        </w:rPr>
        <w:t>กลุ่ม</w:t>
      </w:r>
      <w:r w:rsidRPr="00E50A6D">
        <w:rPr>
          <w:rFonts w:ascii="Angsana New" w:hAnsi="Angsana New"/>
          <w:sz w:val="28"/>
          <w:szCs w:val="28"/>
          <w:cs/>
        </w:rPr>
        <w:t>บริษัท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 w:rsidR="00F6720A" w:rsidRPr="00E50A6D">
        <w:rPr>
          <w:rFonts w:ascii="Angsana New" w:hAnsi="Angsana New"/>
          <w:sz w:val="30"/>
          <w:szCs w:val="30"/>
          <w:cs/>
        </w:rPr>
        <w:t xml:space="preserve"> </w:t>
      </w:r>
      <w:r w:rsidR="00F6720A" w:rsidRPr="00E50A6D">
        <w:rPr>
          <w:rFonts w:ascii="Angsana New" w:hAnsi="Angsana New"/>
          <w:sz w:val="30"/>
          <w:szCs w:val="30"/>
        </w:rPr>
        <w:t xml:space="preserve"> </w:t>
      </w:r>
    </w:p>
    <w:p w14:paraId="5F64F56F" w14:textId="77777777" w:rsidR="00A13B10" w:rsidRPr="00E50A6D" w:rsidRDefault="00A13B10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3F28864E" w14:textId="77777777" w:rsidR="00C433F9" w:rsidRPr="00E50A6D" w:rsidRDefault="00C433F9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1054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701"/>
        <w:gridCol w:w="1701"/>
        <w:gridCol w:w="236"/>
        <w:gridCol w:w="1607"/>
        <w:gridCol w:w="1559"/>
      </w:tblGrid>
      <w:tr w:rsidR="00942D76" w:rsidRPr="00E50A6D" w14:paraId="632EF430" w14:textId="77777777" w:rsidTr="00E93210">
        <w:tc>
          <w:tcPr>
            <w:tcW w:w="3742" w:type="dxa"/>
          </w:tcPr>
          <w:p w14:paraId="10B53628" w14:textId="77777777" w:rsidR="00942D76" w:rsidRPr="00E50A6D" w:rsidRDefault="00942D76" w:rsidP="000A22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EB4B84" w14:textId="77777777" w:rsidR="00942D76" w:rsidRPr="00E50A6D" w:rsidRDefault="00942D76" w:rsidP="000A22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BCB628" w14:textId="77777777" w:rsidR="00942D76" w:rsidRPr="00E50A6D" w:rsidRDefault="00942D76" w:rsidP="000A22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A50701" w14:textId="77777777" w:rsidR="00942D76" w:rsidRPr="00E50A6D" w:rsidRDefault="00942D76" w:rsidP="00AC4F7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6" w:type="dxa"/>
            <w:gridSpan w:val="2"/>
          </w:tcPr>
          <w:p w14:paraId="4F0A8F79" w14:textId="77777777" w:rsidR="00942D76" w:rsidRPr="00E50A6D" w:rsidRDefault="00942D76" w:rsidP="000A22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42D76" w:rsidRPr="00E50A6D" w14:paraId="1E97A921" w14:textId="77777777" w:rsidTr="00E93210">
        <w:tc>
          <w:tcPr>
            <w:tcW w:w="3742" w:type="dxa"/>
          </w:tcPr>
          <w:p w14:paraId="1B5AD079" w14:textId="77777777" w:rsidR="00942D76" w:rsidRPr="00E50A6D" w:rsidRDefault="00942D76" w:rsidP="000A22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05FC6F2D" w14:textId="77777777" w:rsidR="00942D76" w:rsidRPr="00E50A6D" w:rsidRDefault="00942D76" w:rsidP="00935B7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41D42F" w14:textId="77777777" w:rsidR="00942D76" w:rsidRPr="00E50A6D" w:rsidRDefault="00942D76" w:rsidP="00AC4F7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6" w:type="dxa"/>
            <w:gridSpan w:val="2"/>
            <w:vAlign w:val="center"/>
          </w:tcPr>
          <w:p w14:paraId="3875E9D0" w14:textId="77777777" w:rsidR="00942D76" w:rsidRPr="00E50A6D" w:rsidRDefault="00942D76" w:rsidP="00935B7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7726" w:rsidRPr="00E50A6D" w14:paraId="3CF948F2" w14:textId="77777777" w:rsidTr="00E93210">
        <w:tc>
          <w:tcPr>
            <w:tcW w:w="3742" w:type="dxa"/>
          </w:tcPr>
          <w:p w14:paraId="3B40254A" w14:textId="77777777" w:rsidR="007F7726" w:rsidRPr="00E50A6D" w:rsidRDefault="007F7726" w:rsidP="007F772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26E35A9B" w14:textId="463659F0" w:rsidR="007F7726" w:rsidRPr="00E50A6D" w:rsidRDefault="007F7726" w:rsidP="007F77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701" w:type="dxa"/>
            <w:vAlign w:val="center"/>
          </w:tcPr>
          <w:p w14:paraId="7B17B429" w14:textId="11F28973" w:rsidR="007F7726" w:rsidRPr="00E50A6D" w:rsidRDefault="007F7726" w:rsidP="007F77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57679083" w14:textId="77777777" w:rsidR="007F7726" w:rsidRPr="00E50A6D" w:rsidRDefault="007F7726" w:rsidP="007F772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vAlign w:val="center"/>
          </w:tcPr>
          <w:p w14:paraId="3B1FE91A" w14:textId="35B4F968" w:rsidR="007F7726" w:rsidRPr="00E50A6D" w:rsidRDefault="007F7726" w:rsidP="007F77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14:paraId="523E596B" w14:textId="39640A81" w:rsidR="007F7726" w:rsidRPr="00E50A6D" w:rsidRDefault="007F7726" w:rsidP="007F77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C0DAF" w:rsidRPr="00E50A6D" w14:paraId="33A845BA" w14:textId="77777777" w:rsidTr="00E93210">
        <w:trPr>
          <w:trHeight w:val="203"/>
        </w:trPr>
        <w:tc>
          <w:tcPr>
            <w:tcW w:w="3742" w:type="dxa"/>
          </w:tcPr>
          <w:p w14:paraId="4270350B" w14:textId="77777777" w:rsidR="00EC0DAF" w:rsidRPr="00E50A6D" w:rsidRDefault="00EC0DAF" w:rsidP="00EC0DA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701" w:type="dxa"/>
          </w:tcPr>
          <w:p w14:paraId="65AFCB9F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2390CB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68328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74924CFA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B9FFC8C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726" w:rsidRPr="00E50A6D" w14:paraId="0311EC85" w14:textId="77777777" w:rsidTr="00E93210">
        <w:trPr>
          <w:trHeight w:val="203"/>
        </w:trPr>
        <w:tc>
          <w:tcPr>
            <w:tcW w:w="3742" w:type="dxa"/>
          </w:tcPr>
          <w:p w14:paraId="5987B341" w14:textId="77777777" w:rsidR="007F7726" w:rsidRPr="00E50A6D" w:rsidRDefault="007F7726" w:rsidP="007F7726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F4B7C7" w14:textId="70742538" w:rsidR="007F7726" w:rsidRPr="00E50A6D" w:rsidRDefault="008B7D1F" w:rsidP="00F27081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7D1F">
              <w:rPr>
                <w:rFonts w:ascii="Angsana New" w:hAnsi="Angsana New"/>
                <w:sz w:val="30"/>
                <w:szCs w:val="30"/>
                <w:lang w:val="en-US"/>
              </w:rPr>
              <w:t>(53,</w:t>
            </w:r>
            <w:r w:rsidRPr="00F27081">
              <w:rPr>
                <w:rFonts w:ascii="Angsana New" w:hAnsi="Angsana New"/>
                <w:sz w:val="30"/>
                <w:szCs w:val="30"/>
              </w:rPr>
              <w:t>838</w:t>
            </w:r>
            <w:r w:rsidRPr="008B7D1F">
              <w:rPr>
                <w:rFonts w:ascii="Angsana New" w:hAnsi="Angsana New"/>
                <w:sz w:val="30"/>
                <w:szCs w:val="30"/>
                <w:lang w:val="en-US"/>
              </w:rPr>
              <w:t>,549.76)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3B2E19" w14:textId="25607675" w:rsidR="007F7726" w:rsidRPr="00E50A6D" w:rsidRDefault="001268F1" w:rsidP="00E93210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7726" w:rsidRPr="00B4256E">
              <w:rPr>
                <w:rFonts w:ascii="Angsana New" w:hAnsi="Angsana New"/>
                <w:sz w:val="30"/>
                <w:szCs w:val="30"/>
                <w:lang w:val="en-US"/>
              </w:rPr>
              <w:t>10,842,790.87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468FE" w14:textId="77777777" w:rsidR="007F7726" w:rsidRPr="00E50A6D" w:rsidRDefault="007F7726" w:rsidP="00F2708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341CD867" w14:textId="63DD6CE2" w:rsidR="007F7726" w:rsidRPr="00E50A6D" w:rsidRDefault="008B7D1F" w:rsidP="00E93210">
            <w:pPr>
              <w:tabs>
                <w:tab w:val="decimal" w:pos="12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7D1F">
              <w:rPr>
                <w:rFonts w:ascii="Angsana New" w:hAnsi="Angsana New"/>
                <w:sz w:val="30"/>
                <w:szCs w:val="30"/>
                <w:lang w:val="en-US"/>
              </w:rPr>
              <w:t>(53,</w:t>
            </w:r>
            <w:r w:rsidRPr="00E93210">
              <w:rPr>
                <w:rFonts w:ascii="Angsana New" w:hAnsi="Angsana New"/>
                <w:sz w:val="30"/>
                <w:szCs w:val="30"/>
              </w:rPr>
              <w:t>819</w:t>
            </w:r>
            <w:r w:rsidRPr="008B7D1F">
              <w:rPr>
                <w:rFonts w:ascii="Angsana New" w:hAnsi="Angsana New"/>
                <w:sz w:val="30"/>
                <w:szCs w:val="30"/>
                <w:lang w:val="en-US"/>
              </w:rPr>
              <w:t>,346.21)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A6B245" w14:textId="43EE8F60" w:rsidR="007F7726" w:rsidRPr="00E50A6D" w:rsidRDefault="001268F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7F7726" w:rsidRPr="00B4256E">
              <w:rPr>
                <w:rFonts w:ascii="Angsana New" w:hAnsi="Angsana New"/>
                <w:sz w:val="30"/>
                <w:szCs w:val="30"/>
                <w:lang w:val="en-US"/>
              </w:rPr>
              <w:t>11,009,266.57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27081" w:rsidRPr="00E50A6D" w14:paraId="51AE99F4" w14:textId="77777777" w:rsidTr="00E93210">
        <w:trPr>
          <w:trHeight w:val="203"/>
        </w:trPr>
        <w:tc>
          <w:tcPr>
            <w:tcW w:w="3742" w:type="dxa"/>
          </w:tcPr>
          <w:p w14:paraId="61AB498F" w14:textId="77777777" w:rsidR="00F27081" w:rsidRPr="00E50A6D" w:rsidRDefault="00F27081" w:rsidP="00F270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31E958" w14:textId="72985246" w:rsidR="00F27081" w:rsidRPr="00F27081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</w:rPr>
            </w:pPr>
            <w:r w:rsidRPr="00F27081">
              <w:rPr>
                <w:rFonts w:ascii="Angsana New" w:hAnsi="Angsana New"/>
                <w:sz w:val="30"/>
                <w:szCs w:val="30"/>
              </w:rPr>
              <w:t xml:space="preserve">229,306,473.86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D178C9" w14:textId="1219ECAC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146,597,612.54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38A1D" w14:textId="77777777" w:rsidR="00F27081" w:rsidRPr="00E50A6D" w:rsidRDefault="00F27081" w:rsidP="00F2708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37A67C3D" w14:textId="26FEC596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 xml:space="preserve">229,306,473.86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F8F3D3" w14:textId="6D45F91D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146,597,612.54</w:t>
            </w:r>
          </w:p>
        </w:tc>
      </w:tr>
      <w:tr w:rsidR="00F27081" w:rsidRPr="00E50A6D" w14:paraId="69C5A389" w14:textId="77777777" w:rsidTr="00E93210">
        <w:trPr>
          <w:trHeight w:val="149"/>
        </w:trPr>
        <w:tc>
          <w:tcPr>
            <w:tcW w:w="3742" w:type="dxa"/>
          </w:tcPr>
          <w:p w14:paraId="3254F73D" w14:textId="77777777" w:rsidR="00F27081" w:rsidRPr="00E50A6D" w:rsidRDefault="00F27081" w:rsidP="00F270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9DB196" w14:textId="58992EAE" w:rsidR="00F27081" w:rsidRPr="00F27081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  <w:r w:rsidRPr="00F27081">
              <w:rPr>
                <w:rFonts w:ascii="Angsana New" w:hAnsi="Angsana New"/>
                <w:sz w:val="30"/>
                <w:szCs w:val="30"/>
              </w:rPr>
              <w:t xml:space="preserve">38,313,373.71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B2737A" w14:textId="1CA6854F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38,313,519.33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04DAB4" w14:textId="77777777" w:rsidR="00F27081" w:rsidRPr="00E50A6D" w:rsidRDefault="00F27081" w:rsidP="00F2708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4646DFFD" w14:textId="16EEDB25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 xml:space="preserve">38,313,373.71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0BDA62" w14:textId="3A4C7708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  <w:cs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38,314,319.33</w:t>
            </w:r>
          </w:p>
        </w:tc>
      </w:tr>
      <w:tr w:rsidR="00F27081" w:rsidRPr="00E50A6D" w14:paraId="1368EEA4" w14:textId="77777777" w:rsidTr="00E93210">
        <w:trPr>
          <w:trHeight w:val="149"/>
        </w:trPr>
        <w:tc>
          <w:tcPr>
            <w:tcW w:w="3742" w:type="dxa"/>
          </w:tcPr>
          <w:p w14:paraId="5E1FB8FA" w14:textId="77777777" w:rsidR="00F27081" w:rsidRPr="00E50A6D" w:rsidRDefault="00F27081" w:rsidP="00F270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vAlign w:val="bottom"/>
          </w:tcPr>
          <w:p w14:paraId="0208327B" w14:textId="07A0AEBE" w:rsidR="00F27081" w:rsidRPr="00F27081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</w:rPr>
            </w:pPr>
            <w:r w:rsidRPr="00F27081">
              <w:rPr>
                <w:rFonts w:ascii="Angsana New" w:hAnsi="Angsana New"/>
                <w:sz w:val="30"/>
                <w:szCs w:val="30"/>
              </w:rPr>
              <w:t xml:space="preserve">11,453,609.22 </w:t>
            </w:r>
          </w:p>
        </w:tc>
        <w:tc>
          <w:tcPr>
            <w:tcW w:w="1701" w:type="dxa"/>
            <w:vAlign w:val="bottom"/>
          </w:tcPr>
          <w:p w14:paraId="0F853C21" w14:textId="41D37A3C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10,182,881.43</w:t>
            </w:r>
          </w:p>
        </w:tc>
        <w:tc>
          <w:tcPr>
            <w:tcW w:w="236" w:type="dxa"/>
            <w:vAlign w:val="bottom"/>
          </w:tcPr>
          <w:p w14:paraId="05606E40" w14:textId="77777777" w:rsidR="00F27081" w:rsidRPr="00E50A6D" w:rsidRDefault="00F27081" w:rsidP="00F2708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5F723077" w14:textId="6459D123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 xml:space="preserve">11,109,038.09 </w:t>
            </w:r>
          </w:p>
        </w:tc>
        <w:tc>
          <w:tcPr>
            <w:tcW w:w="1559" w:type="dxa"/>
            <w:vAlign w:val="bottom"/>
          </w:tcPr>
          <w:p w14:paraId="3ABA2D4E" w14:textId="08D351D8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8,884,105.96</w:t>
            </w:r>
          </w:p>
        </w:tc>
      </w:tr>
      <w:tr w:rsidR="00F27081" w:rsidRPr="00E50A6D" w14:paraId="77840C7B" w14:textId="77777777" w:rsidTr="00E93210">
        <w:trPr>
          <w:trHeight w:val="149"/>
        </w:trPr>
        <w:tc>
          <w:tcPr>
            <w:tcW w:w="3742" w:type="dxa"/>
            <w:shd w:val="clear" w:color="auto" w:fill="auto"/>
          </w:tcPr>
          <w:p w14:paraId="3B97D33C" w14:textId="77777777" w:rsidR="00F27081" w:rsidRPr="00E50A6D" w:rsidRDefault="00F27081" w:rsidP="00F270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701" w:type="dxa"/>
            <w:vAlign w:val="bottom"/>
          </w:tcPr>
          <w:p w14:paraId="4A8F6D7A" w14:textId="3A5C6738" w:rsidR="00F27081" w:rsidRPr="00F27081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  <w:r w:rsidRPr="00F27081">
              <w:rPr>
                <w:rFonts w:ascii="Angsana New" w:hAnsi="Angsana New"/>
                <w:sz w:val="30"/>
                <w:szCs w:val="30"/>
              </w:rPr>
              <w:t xml:space="preserve">4,597,650.29 </w:t>
            </w:r>
          </w:p>
        </w:tc>
        <w:tc>
          <w:tcPr>
            <w:tcW w:w="1701" w:type="dxa"/>
            <w:vAlign w:val="bottom"/>
          </w:tcPr>
          <w:p w14:paraId="7B67C280" w14:textId="062F42FC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3,414,651.67</w:t>
            </w:r>
          </w:p>
        </w:tc>
        <w:tc>
          <w:tcPr>
            <w:tcW w:w="236" w:type="dxa"/>
            <w:vAlign w:val="bottom"/>
          </w:tcPr>
          <w:p w14:paraId="569D98E4" w14:textId="77777777" w:rsidR="00F27081" w:rsidRPr="00E50A6D" w:rsidRDefault="00F27081" w:rsidP="00F2708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76FF4E59" w14:textId="64B91C7B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 xml:space="preserve">4,597,650.29 </w:t>
            </w:r>
          </w:p>
        </w:tc>
        <w:tc>
          <w:tcPr>
            <w:tcW w:w="1559" w:type="dxa"/>
            <w:vAlign w:val="bottom"/>
          </w:tcPr>
          <w:p w14:paraId="3B6D9F46" w14:textId="0DB09A5A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3,414,651.67</w:t>
            </w:r>
          </w:p>
        </w:tc>
      </w:tr>
      <w:tr w:rsidR="00F27081" w:rsidRPr="00E50A6D" w14:paraId="38E9DC07" w14:textId="77777777" w:rsidTr="00E93210">
        <w:trPr>
          <w:trHeight w:val="149"/>
        </w:trPr>
        <w:tc>
          <w:tcPr>
            <w:tcW w:w="3742" w:type="dxa"/>
            <w:shd w:val="clear" w:color="auto" w:fill="auto"/>
          </w:tcPr>
          <w:p w14:paraId="1FDFB289" w14:textId="77777777" w:rsidR="00F27081" w:rsidRPr="00E50A6D" w:rsidRDefault="00F27081" w:rsidP="00F2708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3D10251" w14:textId="77777777" w:rsidR="00F27081" w:rsidRPr="00F27081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452C161" w14:textId="77777777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5D18BEA" w14:textId="77777777" w:rsidR="00F27081" w:rsidRPr="00E50A6D" w:rsidRDefault="00F27081" w:rsidP="00F27081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62F17C81" w14:textId="77777777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5423B4D" w14:textId="77777777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081" w:rsidRPr="00E50A6D" w14:paraId="79010E36" w14:textId="77777777" w:rsidTr="00E93210">
        <w:trPr>
          <w:trHeight w:val="149"/>
        </w:trPr>
        <w:tc>
          <w:tcPr>
            <w:tcW w:w="3742" w:type="dxa"/>
            <w:shd w:val="clear" w:color="auto" w:fill="auto"/>
          </w:tcPr>
          <w:p w14:paraId="7EAAD753" w14:textId="77777777" w:rsidR="00F27081" w:rsidRPr="00E50A6D" w:rsidRDefault="00F27081" w:rsidP="00F2708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701" w:type="dxa"/>
            <w:vAlign w:val="bottom"/>
          </w:tcPr>
          <w:p w14:paraId="7B1382BC" w14:textId="77777777" w:rsidR="00F27081" w:rsidRPr="00F27081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68B629B" w14:textId="77777777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C5294F9" w14:textId="77777777" w:rsidR="00F27081" w:rsidRPr="00E50A6D" w:rsidRDefault="00F27081" w:rsidP="00F2708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2729E4EF" w14:textId="77777777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D405B73" w14:textId="77777777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081" w:rsidRPr="00E50A6D" w14:paraId="5B6C3B44" w14:textId="77777777" w:rsidTr="00E93210">
        <w:trPr>
          <w:trHeight w:val="149"/>
        </w:trPr>
        <w:tc>
          <w:tcPr>
            <w:tcW w:w="3742" w:type="dxa"/>
            <w:shd w:val="clear" w:color="auto" w:fill="auto"/>
          </w:tcPr>
          <w:p w14:paraId="388B19BD" w14:textId="77777777" w:rsidR="00F27081" w:rsidRPr="00E50A6D" w:rsidRDefault="00F27081" w:rsidP="00F270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701" w:type="dxa"/>
            <w:vAlign w:val="bottom"/>
          </w:tcPr>
          <w:p w14:paraId="4B6745B2" w14:textId="05F0B207" w:rsidR="00F27081" w:rsidRPr="00F27081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</w:rPr>
            </w:pPr>
            <w:r w:rsidRPr="00F27081">
              <w:rPr>
                <w:rFonts w:ascii="Angsana New" w:hAnsi="Angsana New"/>
                <w:sz w:val="30"/>
                <w:szCs w:val="30"/>
              </w:rPr>
              <w:t xml:space="preserve">25,342,521.99 </w:t>
            </w:r>
          </w:p>
        </w:tc>
        <w:tc>
          <w:tcPr>
            <w:tcW w:w="1701" w:type="dxa"/>
            <w:vAlign w:val="bottom"/>
          </w:tcPr>
          <w:p w14:paraId="53E995EE" w14:textId="783D9533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19,973,359.87</w:t>
            </w:r>
          </w:p>
        </w:tc>
        <w:tc>
          <w:tcPr>
            <w:tcW w:w="236" w:type="dxa"/>
            <w:vAlign w:val="bottom"/>
          </w:tcPr>
          <w:p w14:paraId="4329A440" w14:textId="77777777" w:rsidR="00F27081" w:rsidRPr="00E50A6D" w:rsidRDefault="00F27081" w:rsidP="00F2708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2F8F0E75" w14:textId="31845234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25,342,521.99</w:t>
            </w:r>
          </w:p>
        </w:tc>
        <w:tc>
          <w:tcPr>
            <w:tcW w:w="1559" w:type="dxa"/>
            <w:vAlign w:val="bottom"/>
          </w:tcPr>
          <w:p w14:paraId="1E2A64DD" w14:textId="60424A70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19,973,359.87</w:t>
            </w:r>
          </w:p>
        </w:tc>
      </w:tr>
      <w:tr w:rsidR="00F27081" w:rsidRPr="00E50A6D" w14:paraId="7C895054" w14:textId="77777777" w:rsidTr="00E93210">
        <w:trPr>
          <w:trHeight w:val="149"/>
        </w:trPr>
        <w:tc>
          <w:tcPr>
            <w:tcW w:w="3742" w:type="dxa"/>
          </w:tcPr>
          <w:p w14:paraId="622A7665" w14:textId="77777777" w:rsidR="00F27081" w:rsidRPr="00E50A6D" w:rsidRDefault="00F27081" w:rsidP="00F270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20CE09A" w14:textId="77777777" w:rsidR="00F27081" w:rsidRPr="00F27081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3113A9B" w14:textId="77777777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7020ACD" w14:textId="77777777" w:rsidR="00F27081" w:rsidRPr="00E50A6D" w:rsidRDefault="00F27081" w:rsidP="00F27081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446520AE" w14:textId="77777777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6A3949D" w14:textId="77777777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081" w:rsidRPr="00E50A6D" w14:paraId="06901E3F" w14:textId="77777777" w:rsidTr="00E93210">
        <w:trPr>
          <w:trHeight w:val="149"/>
        </w:trPr>
        <w:tc>
          <w:tcPr>
            <w:tcW w:w="3742" w:type="dxa"/>
          </w:tcPr>
          <w:p w14:paraId="3ADBAC1D" w14:textId="77777777" w:rsidR="00F27081" w:rsidRPr="00E50A6D" w:rsidRDefault="00F27081" w:rsidP="00F2708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1866A948" w14:textId="77777777" w:rsidR="00F27081" w:rsidRPr="00F27081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578F358" w14:textId="77777777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C1C35AE" w14:textId="77777777" w:rsidR="00F27081" w:rsidRPr="00E50A6D" w:rsidRDefault="00F27081" w:rsidP="00F2708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614455AF" w14:textId="77777777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59815FC" w14:textId="77777777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081" w:rsidRPr="00E50A6D" w14:paraId="2A411084" w14:textId="77777777" w:rsidTr="00E93210">
        <w:trPr>
          <w:trHeight w:val="149"/>
        </w:trPr>
        <w:tc>
          <w:tcPr>
            <w:tcW w:w="3742" w:type="dxa"/>
          </w:tcPr>
          <w:p w14:paraId="61E5051E" w14:textId="77777777" w:rsidR="00F27081" w:rsidRPr="00E50A6D" w:rsidRDefault="00F27081" w:rsidP="00F270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701" w:type="dxa"/>
            <w:vAlign w:val="bottom"/>
          </w:tcPr>
          <w:p w14:paraId="2A022C83" w14:textId="7DEA727B" w:rsidR="00F27081" w:rsidRPr="00F27081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  <w:r w:rsidRPr="00F27081">
              <w:rPr>
                <w:rFonts w:ascii="Angsana New" w:hAnsi="Angsana New"/>
                <w:sz w:val="30"/>
                <w:szCs w:val="30"/>
              </w:rPr>
              <w:t xml:space="preserve">63,924,379.93 </w:t>
            </w:r>
          </w:p>
        </w:tc>
        <w:tc>
          <w:tcPr>
            <w:tcW w:w="1701" w:type="dxa"/>
            <w:vAlign w:val="bottom"/>
          </w:tcPr>
          <w:p w14:paraId="3072648C" w14:textId="0C4D0968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70,804,773.03</w:t>
            </w:r>
          </w:p>
        </w:tc>
        <w:tc>
          <w:tcPr>
            <w:tcW w:w="236" w:type="dxa"/>
            <w:vAlign w:val="bottom"/>
          </w:tcPr>
          <w:p w14:paraId="2F882939" w14:textId="77777777" w:rsidR="00F27081" w:rsidRPr="00E50A6D" w:rsidRDefault="00F27081" w:rsidP="00F2708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15A24BCC" w14:textId="7554922A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63,924,379.93</w:t>
            </w:r>
          </w:p>
        </w:tc>
        <w:tc>
          <w:tcPr>
            <w:tcW w:w="1559" w:type="dxa"/>
            <w:vAlign w:val="bottom"/>
          </w:tcPr>
          <w:p w14:paraId="0E428DA8" w14:textId="15DB5E00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70,804,773.03</w:t>
            </w:r>
          </w:p>
        </w:tc>
      </w:tr>
      <w:tr w:rsidR="00F27081" w:rsidRPr="00E50A6D" w14:paraId="4BCD544C" w14:textId="77777777" w:rsidTr="00E93210">
        <w:trPr>
          <w:trHeight w:val="149"/>
        </w:trPr>
        <w:tc>
          <w:tcPr>
            <w:tcW w:w="3742" w:type="dxa"/>
          </w:tcPr>
          <w:p w14:paraId="1D23716C" w14:textId="77777777" w:rsidR="00F27081" w:rsidRPr="00E50A6D" w:rsidRDefault="00F27081" w:rsidP="00F270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vAlign w:val="bottom"/>
          </w:tcPr>
          <w:p w14:paraId="73C2EB10" w14:textId="2636E4E0" w:rsidR="00F27081" w:rsidRPr="00F27081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  <w:r w:rsidRPr="00F27081">
              <w:rPr>
                <w:rFonts w:ascii="Angsana New" w:hAnsi="Angsana New"/>
                <w:sz w:val="30"/>
                <w:szCs w:val="30"/>
              </w:rPr>
              <w:t xml:space="preserve">7,064,136.50 </w:t>
            </w:r>
          </w:p>
        </w:tc>
        <w:tc>
          <w:tcPr>
            <w:tcW w:w="1701" w:type="dxa"/>
            <w:vAlign w:val="bottom"/>
          </w:tcPr>
          <w:p w14:paraId="17C0B2CF" w14:textId="65B352E4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/>
              <w:rPr>
                <w:rFonts w:ascii="Angsana New" w:hAnsi="Angsana New"/>
                <w:sz w:val="30"/>
                <w:szCs w:val="30"/>
                <w:cs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7,288,927.79</w:t>
            </w:r>
          </w:p>
        </w:tc>
        <w:tc>
          <w:tcPr>
            <w:tcW w:w="236" w:type="dxa"/>
            <w:vAlign w:val="bottom"/>
          </w:tcPr>
          <w:p w14:paraId="56987B8D" w14:textId="77777777" w:rsidR="00F27081" w:rsidRPr="00E50A6D" w:rsidRDefault="00F27081" w:rsidP="00F2708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32C8AD96" w14:textId="532C4AD3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7,036,405.10</w:t>
            </w:r>
          </w:p>
        </w:tc>
        <w:tc>
          <w:tcPr>
            <w:tcW w:w="1559" w:type="dxa"/>
            <w:vAlign w:val="bottom"/>
          </w:tcPr>
          <w:p w14:paraId="57B81368" w14:textId="1526DE7F" w:rsidR="00F27081" w:rsidRPr="00E93210" w:rsidRDefault="00F27081" w:rsidP="00E93210">
            <w:pPr>
              <w:tabs>
                <w:tab w:val="decimal" w:pos="1175"/>
              </w:tabs>
              <w:spacing w:line="240" w:lineRule="auto"/>
              <w:ind w:left="-243" w:right="38"/>
              <w:rPr>
                <w:rFonts w:ascii="Angsana New" w:hAnsi="Angsana New"/>
                <w:sz w:val="30"/>
                <w:szCs w:val="30"/>
              </w:rPr>
            </w:pPr>
            <w:r w:rsidRPr="00E93210">
              <w:rPr>
                <w:rFonts w:ascii="Angsana New" w:hAnsi="Angsana New"/>
                <w:sz w:val="30"/>
                <w:szCs w:val="30"/>
              </w:rPr>
              <w:t>7,253,971.89</w:t>
            </w:r>
          </w:p>
        </w:tc>
      </w:tr>
    </w:tbl>
    <w:p w14:paraId="1F27C772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41B201A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FAB6E6C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EB7EB11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0C1D01A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65968FC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1F1D68D6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64B92B0" w14:textId="77777777" w:rsidR="002C11FA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C474593" w14:textId="77777777" w:rsidR="00057C58" w:rsidRPr="00E50A6D" w:rsidRDefault="00057C58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3544F7DD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1E59C7F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0B18B5A" w14:textId="77777777" w:rsidR="00847976" w:rsidRPr="00E50A6D" w:rsidRDefault="00B33341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847976" w:rsidRPr="00E50A6D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463BE605" w14:textId="77777777" w:rsidR="00985B91" w:rsidRPr="00E50A6D" w:rsidRDefault="00A63FD4" w:rsidP="00D44F8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ภาษีเงินได้</w:t>
      </w:r>
      <w:r w:rsidRPr="00E50A6D">
        <w:rPr>
          <w:rFonts w:ascii="Angsana New" w:hAnsi="Angsana New" w:hint="cs"/>
          <w:sz w:val="30"/>
          <w:szCs w:val="30"/>
          <w:u w:val="single"/>
          <w:cs/>
        </w:rPr>
        <w:t>ที่</w:t>
      </w:r>
      <w:r w:rsidRPr="00E50A6D">
        <w:rPr>
          <w:rFonts w:ascii="Angsana New" w:hAnsi="Angsana New"/>
          <w:sz w:val="30"/>
          <w:szCs w:val="30"/>
          <w:u w:val="single"/>
          <w:cs/>
        </w:rPr>
        <w:t>รับรู้ในกำไรหรือขาดทุน</w:t>
      </w:r>
    </w:p>
    <w:tbl>
      <w:tblPr>
        <w:tblW w:w="1038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4010"/>
        <w:gridCol w:w="1418"/>
        <w:gridCol w:w="237"/>
        <w:gridCol w:w="1418"/>
        <w:gridCol w:w="236"/>
        <w:gridCol w:w="1417"/>
        <w:gridCol w:w="236"/>
        <w:gridCol w:w="1408"/>
        <w:gridCol w:w="9"/>
      </w:tblGrid>
      <w:tr w:rsidR="00A27FC8" w:rsidRPr="00E50A6D" w14:paraId="3F3AC1FA" w14:textId="77777777" w:rsidTr="004F7BE5">
        <w:trPr>
          <w:gridAfter w:val="1"/>
          <w:wAfter w:w="9" w:type="dxa"/>
        </w:trPr>
        <w:tc>
          <w:tcPr>
            <w:tcW w:w="4010" w:type="dxa"/>
          </w:tcPr>
          <w:p w14:paraId="02F41DFE" w14:textId="77777777" w:rsidR="00A27FC8" w:rsidRPr="00E50A6D" w:rsidRDefault="00A27FC8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A2F5A62" w14:textId="77777777" w:rsidR="00A27FC8" w:rsidRPr="00E50A6D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35AB5BE3" w14:textId="77777777" w:rsidR="00A27FC8" w:rsidRPr="00E50A6D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9F0EEBB" w14:textId="77777777" w:rsidR="00A27FC8" w:rsidRPr="00E50A6D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03388C" w14:textId="77777777" w:rsidR="00A27FC8" w:rsidRPr="00E50A6D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61" w:type="dxa"/>
            <w:gridSpan w:val="3"/>
          </w:tcPr>
          <w:p w14:paraId="459D510A" w14:textId="77777777" w:rsidR="00A27FC8" w:rsidRPr="00E50A6D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77FD1" w:rsidRPr="00E50A6D" w14:paraId="37CCE0B7" w14:textId="77777777" w:rsidTr="004F7BE5">
        <w:trPr>
          <w:gridAfter w:val="1"/>
          <w:wAfter w:w="9" w:type="dxa"/>
        </w:trPr>
        <w:tc>
          <w:tcPr>
            <w:tcW w:w="4010" w:type="dxa"/>
          </w:tcPr>
          <w:p w14:paraId="4C306963" w14:textId="77777777" w:rsidR="00A27FC8" w:rsidRPr="00E50A6D" w:rsidRDefault="00A27FC8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73" w:type="dxa"/>
            <w:gridSpan w:val="3"/>
            <w:tcBorders>
              <w:bottom w:val="single" w:sz="4" w:space="0" w:color="auto"/>
            </w:tcBorders>
          </w:tcPr>
          <w:p w14:paraId="7847E56F" w14:textId="77777777" w:rsidR="00A27FC8" w:rsidRPr="00E50A6D" w:rsidRDefault="00A27FC8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939D7CB" w14:textId="77777777" w:rsidR="00A27FC8" w:rsidRPr="00E50A6D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</w:tcPr>
          <w:p w14:paraId="3B188C58" w14:textId="77777777" w:rsidR="00A27FC8" w:rsidRPr="004F7BE5" w:rsidRDefault="00A27FC8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68AF" w:rsidRPr="00E50A6D" w14:paraId="6160226C" w14:textId="77777777" w:rsidTr="004F7BE5">
        <w:tc>
          <w:tcPr>
            <w:tcW w:w="4010" w:type="dxa"/>
          </w:tcPr>
          <w:p w14:paraId="49D590AA" w14:textId="77777777" w:rsidR="007F7726" w:rsidRPr="00E50A6D" w:rsidRDefault="007F7726" w:rsidP="007F7726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11BAED7" w14:textId="19C9E63C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E0F22DB" w14:textId="77777777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5B9009A" w14:textId="13166C28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558F402" w14:textId="77777777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0959EF5" w14:textId="1FC827CE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FFF99D" w14:textId="77777777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7E95B" w14:textId="48A09D26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C68AF" w:rsidRPr="00E50A6D" w14:paraId="6094094F" w14:textId="77777777" w:rsidTr="004F7BE5">
        <w:trPr>
          <w:trHeight w:val="203"/>
        </w:trPr>
        <w:tc>
          <w:tcPr>
            <w:tcW w:w="4010" w:type="dxa"/>
          </w:tcPr>
          <w:p w14:paraId="40156552" w14:textId="77777777" w:rsidR="00EC0DAF" w:rsidRPr="00E50A6D" w:rsidRDefault="00EC0DAF" w:rsidP="00EC0DA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FDCDDB3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731C683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B99690E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601348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078CB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7B6A9BC" w14:textId="77777777" w:rsidR="00EC0DAF" w:rsidRPr="00E50A6D" w:rsidRDefault="00EC0DAF" w:rsidP="00EC0DAF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59A6EA9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726" w:rsidRPr="00053232" w14:paraId="31AD524B" w14:textId="77777777" w:rsidTr="004F7BE5">
        <w:trPr>
          <w:trHeight w:val="203"/>
        </w:trPr>
        <w:tc>
          <w:tcPr>
            <w:tcW w:w="4010" w:type="dxa"/>
            <w:vAlign w:val="bottom"/>
          </w:tcPr>
          <w:p w14:paraId="2A35F338" w14:textId="77777777" w:rsidR="007F7726" w:rsidRPr="00053232" w:rsidRDefault="007F7726" w:rsidP="00AD10C9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C064D0" w14:textId="06C22D47" w:rsidR="007F7726" w:rsidRPr="000852BE" w:rsidRDefault="00987061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6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14</w:t>
            </w:r>
            <w:r w:rsidRPr="00987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706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130</w:t>
            </w:r>
            <w:r w:rsidRPr="00987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706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843.46</w:t>
            </w:r>
          </w:p>
        </w:tc>
        <w:tc>
          <w:tcPr>
            <w:tcW w:w="237" w:type="dxa"/>
            <w:vAlign w:val="bottom"/>
          </w:tcPr>
          <w:p w14:paraId="59E8659D" w14:textId="77777777" w:rsidR="007F7726" w:rsidRPr="000852BE" w:rsidRDefault="007F7726" w:rsidP="00AD10C9">
            <w:pPr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38F2129" w14:textId="50816F32" w:rsidR="007F7726" w:rsidRPr="000852BE" w:rsidRDefault="007F7726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5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12,232,</w:t>
            </w:r>
            <w:r w:rsidRPr="00F708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649</w:t>
            </w:r>
            <w:r w:rsidRPr="00085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.66</w:t>
            </w:r>
          </w:p>
        </w:tc>
        <w:tc>
          <w:tcPr>
            <w:tcW w:w="236" w:type="dxa"/>
            <w:vAlign w:val="bottom"/>
          </w:tcPr>
          <w:p w14:paraId="64F7F5AA" w14:textId="77777777" w:rsidR="007F7726" w:rsidRPr="000852BE" w:rsidRDefault="007F7726" w:rsidP="00AD10C9">
            <w:pPr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985772" w14:textId="6314533B" w:rsidR="007F7726" w:rsidRPr="000852BE" w:rsidRDefault="00987061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6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14</w:t>
            </w:r>
            <w:r w:rsidRPr="00987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706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130</w:t>
            </w:r>
            <w:r w:rsidRPr="00987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706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843.46</w:t>
            </w:r>
          </w:p>
        </w:tc>
        <w:tc>
          <w:tcPr>
            <w:tcW w:w="236" w:type="dxa"/>
            <w:vAlign w:val="bottom"/>
          </w:tcPr>
          <w:p w14:paraId="4A5F7E57" w14:textId="77777777" w:rsidR="007F7726" w:rsidRPr="000852BE" w:rsidRDefault="007F7726" w:rsidP="00AD10C9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C7EA5D9" w14:textId="66C851FA" w:rsidR="007F7726" w:rsidRPr="000852BE" w:rsidRDefault="007F7726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5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12,232,649.66</w:t>
            </w:r>
          </w:p>
        </w:tc>
      </w:tr>
      <w:tr w:rsidR="007F7726" w:rsidRPr="00053232" w14:paraId="377D504D" w14:textId="77777777" w:rsidTr="004F7BE5">
        <w:trPr>
          <w:trHeight w:val="203"/>
        </w:trPr>
        <w:tc>
          <w:tcPr>
            <w:tcW w:w="4010" w:type="dxa"/>
            <w:vAlign w:val="bottom"/>
          </w:tcPr>
          <w:p w14:paraId="613AE6A1" w14:textId="77777777" w:rsidR="007F7726" w:rsidRPr="00053232" w:rsidRDefault="007F7726" w:rsidP="00AD10C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AE9118" w14:textId="77777777" w:rsidR="007F7726" w:rsidRPr="00F70802" w:rsidRDefault="007F7726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6301210E" w14:textId="77777777" w:rsidR="007F7726" w:rsidRPr="000852BE" w:rsidRDefault="007F7726" w:rsidP="00AD10C9">
            <w:pPr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D5E0009" w14:textId="77777777" w:rsidR="007F7726" w:rsidRPr="000852BE" w:rsidRDefault="007F7726" w:rsidP="00AD10C9">
            <w:pPr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342CF7" w14:textId="77777777" w:rsidR="007F7726" w:rsidRPr="000852BE" w:rsidRDefault="007F7726" w:rsidP="00AD10C9">
            <w:pPr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ADD573" w14:textId="77777777" w:rsidR="007F7726" w:rsidRPr="00F70802" w:rsidRDefault="007F7726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DE26ED4" w14:textId="77777777" w:rsidR="007F7726" w:rsidRPr="000852BE" w:rsidRDefault="007F7726" w:rsidP="00AD10C9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2C26A85" w14:textId="77777777" w:rsidR="007F7726" w:rsidRPr="00F70802" w:rsidRDefault="007F7726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01405" w:rsidRPr="00053232" w14:paraId="4AB93315" w14:textId="77777777" w:rsidTr="004F7BE5">
        <w:trPr>
          <w:trHeight w:val="149"/>
        </w:trPr>
        <w:tc>
          <w:tcPr>
            <w:tcW w:w="4010" w:type="dxa"/>
            <w:vAlign w:val="bottom"/>
          </w:tcPr>
          <w:p w14:paraId="5D7E6799" w14:textId="77777777" w:rsidR="007F7726" w:rsidRPr="00053232" w:rsidRDefault="007F7726" w:rsidP="00AD10C9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93950" w14:textId="591C72C6" w:rsidR="007F7726" w:rsidRPr="00F70802" w:rsidRDefault="00987061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8706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(180</w:t>
            </w:r>
            <w:r w:rsidRPr="00987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706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219.91)</w:t>
            </w:r>
          </w:p>
        </w:tc>
        <w:tc>
          <w:tcPr>
            <w:tcW w:w="237" w:type="dxa"/>
            <w:vAlign w:val="bottom"/>
          </w:tcPr>
          <w:p w14:paraId="5AF89F02" w14:textId="77777777" w:rsidR="007F7726" w:rsidRPr="000852BE" w:rsidRDefault="007F7726" w:rsidP="00AD10C9">
            <w:pPr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EF8ED9D" w14:textId="0B14428C" w:rsidR="007F7726" w:rsidRPr="000852BE" w:rsidRDefault="007F7726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852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(868,</w:t>
            </w:r>
            <w:r w:rsidRPr="00F70802">
              <w:rPr>
                <w:rFonts w:ascii="Angsana New" w:hAnsi="Angsana New"/>
                <w:sz w:val="30"/>
                <w:szCs w:val="30"/>
              </w:rPr>
              <w:t>001</w:t>
            </w:r>
            <w:r w:rsidRPr="000852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.54)</w:t>
            </w:r>
          </w:p>
        </w:tc>
        <w:tc>
          <w:tcPr>
            <w:tcW w:w="236" w:type="dxa"/>
            <w:vAlign w:val="bottom"/>
          </w:tcPr>
          <w:p w14:paraId="7EC06A5C" w14:textId="77777777" w:rsidR="007F7726" w:rsidRPr="000852BE" w:rsidRDefault="007F7726" w:rsidP="00AD10C9">
            <w:pPr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D52D1" w14:textId="12412DBA" w:rsidR="007F7726" w:rsidRPr="000852BE" w:rsidRDefault="00987061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8706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(752</w:t>
            </w:r>
            <w:r w:rsidRPr="00987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706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970.83)</w:t>
            </w:r>
          </w:p>
        </w:tc>
        <w:tc>
          <w:tcPr>
            <w:tcW w:w="236" w:type="dxa"/>
            <w:vAlign w:val="bottom"/>
          </w:tcPr>
          <w:p w14:paraId="181EFE76" w14:textId="77777777" w:rsidR="007F7726" w:rsidRPr="000852BE" w:rsidRDefault="007F7726" w:rsidP="00AD10C9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4A2DF" w14:textId="7B7001E8" w:rsidR="007F7726" w:rsidRPr="000852BE" w:rsidRDefault="007F7726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5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115,514.79</w:t>
            </w:r>
          </w:p>
        </w:tc>
      </w:tr>
      <w:tr w:rsidR="00E366E7" w:rsidRPr="00053232" w14:paraId="0D221205" w14:textId="77777777" w:rsidTr="004F7BE5">
        <w:trPr>
          <w:trHeight w:val="149"/>
        </w:trPr>
        <w:tc>
          <w:tcPr>
            <w:tcW w:w="4010" w:type="dxa"/>
            <w:vAlign w:val="bottom"/>
          </w:tcPr>
          <w:p w14:paraId="3DE98006" w14:textId="77777777" w:rsidR="007F7726" w:rsidRPr="00053232" w:rsidRDefault="007F7726" w:rsidP="00AD10C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14663" w14:textId="20636F6F" w:rsidR="007F7726" w:rsidRPr="00F70802" w:rsidRDefault="00987061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6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</w:t>
            </w:r>
            <w:r w:rsidRPr="00987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706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950</w:t>
            </w:r>
            <w:r w:rsidRPr="00987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706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623.55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56267E" w14:textId="77777777" w:rsidR="007F7726" w:rsidRPr="000852BE" w:rsidRDefault="007F7726" w:rsidP="00AD10C9">
            <w:pPr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0FAA81" w14:textId="5EF37892" w:rsidR="007F7726" w:rsidRPr="000852BE" w:rsidRDefault="007F7726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852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</w:t>
            </w:r>
            <w:r w:rsidRPr="00F708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  <w:r w:rsidRPr="000852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70802">
              <w:rPr>
                <w:rFonts w:ascii="Angsana New" w:hAnsi="Angsana New"/>
                <w:sz w:val="30"/>
                <w:szCs w:val="30"/>
              </w:rPr>
              <w:t>648</w:t>
            </w:r>
            <w:r w:rsidRPr="000852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D0515" w14:textId="77777777" w:rsidR="007F7726" w:rsidRPr="000852BE" w:rsidRDefault="007F7726" w:rsidP="00AD10C9">
            <w:pPr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8D7E3" w14:textId="34FAB55A" w:rsidR="007F7726" w:rsidRPr="000852BE" w:rsidRDefault="00987061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6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13</w:t>
            </w:r>
            <w:r w:rsidRPr="00987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706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377</w:t>
            </w:r>
            <w:r w:rsidRPr="00987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706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872.63</w:t>
            </w:r>
          </w:p>
        </w:tc>
        <w:tc>
          <w:tcPr>
            <w:tcW w:w="236" w:type="dxa"/>
            <w:vAlign w:val="bottom"/>
          </w:tcPr>
          <w:p w14:paraId="74CEF076" w14:textId="77777777" w:rsidR="007F7726" w:rsidRPr="000852BE" w:rsidRDefault="007F7726" w:rsidP="00AD10C9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BC645" w14:textId="6C9E6B09" w:rsidR="007F7726" w:rsidRPr="000852BE" w:rsidRDefault="007F7726" w:rsidP="00F70802">
            <w:pPr>
              <w:tabs>
                <w:tab w:val="decimal" w:pos="934"/>
              </w:tabs>
              <w:spacing w:line="240" w:lineRule="auto"/>
              <w:ind w:left="-243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5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12,348,164.45</w:t>
            </w:r>
          </w:p>
        </w:tc>
      </w:tr>
    </w:tbl>
    <w:p w14:paraId="6F1A1232" w14:textId="77777777" w:rsidR="00140646" w:rsidRPr="00053232" w:rsidRDefault="00140646" w:rsidP="001530B2">
      <w:pPr>
        <w:spacing w:before="240" w:line="240" w:lineRule="atLeast"/>
        <w:ind w:left="540"/>
        <w:rPr>
          <w:rFonts w:ascii="Angsana New" w:hAnsi="Angsana New"/>
          <w:sz w:val="30"/>
          <w:szCs w:val="30"/>
          <w:u w:val="single"/>
        </w:rPr>
      </w:pPr>
      <w:r w:rsidRPr="00053232">
        <w:rPr>
          <w:rFonts w:ascii="Angsana New" w:hAnsi="Angsana New"/>
          <w:sz w:val="30"/>
          <w:szCs w:val="30"/>
          <w:u w:val="single"/>
          <w:cs/>
        </w:rPr>
        <w:t>การกระทบยอดเพื่อหาอัตราภาษีที่แท้จริง</w:t>
      </w:r>
    </w:p>
    <w:tbl>
      <w:tblPr>
        <w:tblW w:w="10351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237"/>
        <w:gridCol w:w="1294"/>
        <w:gridCol w:w="236"/>
        <w:gridCol w:w="1384"/>
        <w:gridCol w:w="236"/>
        <w:gridCol w:w="1474"/>
      </w:tblGrid>
      <w:tr w:rsidR="008C40C1" w:rsidRPr="00053232" w14:paraId="3B37D216" w14:textId="77777777" w:rsidTr="008C40C1">
        <w:tc>
          <w:tcPr>
            <w:tcW w:w="4140" w:type="dxa"/>
          </w:tcPr>
          <w:p w14:paraId="5638F3D6" w14:textId="77777777" w:rsidR="008C40C1" w:rsidRPr="00053232" w:rsidRDefault="008C40C1" w:rsidP="0005323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EF3354" w14:textId="77777777" w:rsidR="008C40C1" w:rsidRPr="00053232" w:rsidRDefault="008C40C1" w:rsidP="0005323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30910E82" w14:textId="77777777" w:rsidR="008C40C1" w:rsidRPr="00053232" w:rsidRDefault="008C40C1" w:rsidP="0005323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E667C5" w14:textId="77777777" w:rsidR="008C40C1" w:rsidRPr="00053232" w:rsidRDefault="008C40C1" w:rsidP="0005323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27C289" w14:textId="77777777" w:rsidR="008C40C1" w:rsidRPr="00053232" w:rsidRDefault="008C40C1" w:rsidP="0005323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</w:tcPr>
          <w:p w14:paraId="295EF709" w14:textId="77777777" w:rsidR="008C40C1" w:rsidRPr="00053232" w:rsidRDefault="008C40C1" w:rsidP="0005323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B2A24" w:rsidRPr="00053232" w14:paraId="70A235FD" w14:textId="77777777" w:rsidTr="008C40C1">
        <w:tc>
          <w:tcPr>
            <w:tcW w:w="4140" w:type="dxa"/>
          </w:tcPr>
          <w:p w14:paraId="67836A36" w14:textId="77777777" w:rsidR="008C40C1" w:rsidRPr="00053232" w:rsidRDefault="008C40C1" w:rsidP="0005323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tcBorders>
              <w:bottom w:val="single" w:sz="4" w:space="0" w:color="auto"/>
            </w:tcBorders>
          </w:tcPr>
          <w:p w14:paraId="378E79C0" w14:textId="77777777" w:rsidR="008C40C1" w:rsidRPr="00053232" w:rsidRDefault="008C40C1" w:rsidP="0005323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E1964F" w14:textId="77777777" w:rsidR="008C40C1" w:rsidRPr="00053232" w:rsidRDefault="008C40C1" w:rsidP="0005323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3C50538E" w14:textId="77777777" w:rsidR="008C40C1" w:rsidRPr="00053232" w:rsidRDefault="008C40C1" w:rsidP="0005323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68AF" w:rsidRPr="00053232" w14:paraId="50821485" w14:textId="77777777" w:rsidTr="000F674A">
        <w:tc>
          <w:tcPr>
            <w:tcW w:w="4140" w:type="dxa"/>
          </w:tcPr>
          <w:p w14:paraId="19FE2F16" w14:textId="77777777" w:rsidR="00EC0DAF" w:rsidRPr="00053232" w:rsidRDefault="00EC0DAF" w:rsidP="00053232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1225A" w14:textId="76D0972F" w:rsidR="00EC0DAF" w:rsidRPr="00053232" w:rsidRDefault="00EC0DAF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7F772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46FBBD8" w14:textId="77777777" w:rsidR="00EC0DAF" w:rsidRPr="00053232" w:rsidRDefault="00EC0DAF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D8655E9" w14:textId="0B32181B" w:rsidR="00EC0DAF" w:rsidRPr="00053232" w:rsidRDefault="007F7726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5323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59AC302" w14:textId="77777777" w:rsidR="00EC0DAF" w:rsidRPr="00053232" w:rsidRDefault="00EC0DAF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3D37E4D7" w14:textId="3AB3BEE2" w:rsidR="00EC0DAF" w:rsidRPr="00053232" w:rsidRDefault="00EC0DAF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7F772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52E007" w14:textId="77777777" w:rsidR="00EC0DAF" w:rsidRPr="00053232" w:rsidRDefault="00EC0DAF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1A6930CE" w14:textId="192F8D3B" w:rsidR="00EC0DAF" w:rsidRPr="00053232" w:rsidRDefault="007F7726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5323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366E7" w:rsidRPr="00053232" w14:paraId="14B8BA10" w14:textId="77777777" w:rsidTr="00954C25">
        <w:trPr>
          <w:trHeight w:val="203"/>
        </w:trPr>
        <w:tc>
          <w:tcPr>
            <w:tcW w:w="4140" w:type="dxa"/>
            <w:vAlign w:val="center"/>
          </w:tcPr>
          <w:p w14:paraId="295A094F" w14:textId="77777777" w:rsidR="007F7726" w:rsidRPr="00053232" w:rsidRDefault="007F7726" w:rsidP="007F7726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3F11D" w14:textId="6279EA24" w:rsidR="007F7726" w:rsidRPr="00053232" w:rsidRDefault="00283F3D" w:rsidP="007F7726">
            <w:pPr>
              <w:spacing w:line="420" w:lineRule="exact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3F3D">
              <w:rPr>
                <w:rFonts w:asciiTheme="majorBidi" w:hAnsiTheme="majorBidi" w:cstheme="majorBidi"/>
                <w:sz w:val="28"/>
                <w:szCs w:val="28"/>
              </w:rPr>
              <w:t>75,761,319.02</w:t>
            </w:r>
          </w:p>
        </w:tc>
        <w:tc>
          <w:tcPr>
            <w:tcW w:w="237" w:type="dxa"/>
            <w:vAlign w:val="bottom"/>
          </w:tcPr>
          <w:p w14:paraId="43E5E86F" w14:textId="77777777" w:rsidR="007F7726" w:rsidRPr="00053232" w:rsidRDefault="007F7726" w:rsidP="007F7726">
            <w:pPr>
              <w:tabs>
                <w:tab w:val="decimal" w:pos="1168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612D0C0" w14:textId="6A54C9FA" w:rsidR="007F7726" w:rsidRPr="00053232" w:rsidRDefault="007F7726" w:rsidP="007F7726">
            <w:pPr>
              <w:spacing w:line="420" w:lineRule="exact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69,067,130.05</w:t>
            </w:r>
          </w:p>
        </w:tc>
        <w:tc>
          <w:tcPr>
            <w:tcW w:w="236" w:type="dxa"/>
          </w:tcPr>
          <w:p w14:paraId="7ADF3B33" w14:textId="77777777" w:rsidR="007F7726" w:rsidRPr="00053232" w:rsidRDefault="007F7726" w:rsidP="007F7726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0EF117B" w14:textId="476F3E0B" w:rsidR="007F7726" w:rsidRPr="00053232" w:rsidRDefault="000813C4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13C4">
              <w:rPr>
                <w:rFonts w:asciiTheme="majorBidi" w:hAnsiTheme="majorBidi" w:cstheme="majorBidi"/>
                <w:sz w:val="28"/>
                <w:szCs w:val="28"/>
              </w:rPr>
              <w:t>73,179,107.87</w:t>
            </w:r>
          </w:p>
        </w:tc>
        <w:tc>
          <w:tcPr>
            <w:tcW w:w="236" w:type="dxa"/>
          </w:tcPr>
          <w:p w14:paraId="4E7E828F" w14:textId="77777777" w:rsidR="007F7726" w:rsidRPr="00053232" w:rsidRDefault="007F7726" w:rsidP="007F7726">
            <w:pPr>
              <w:tabs>
                <w:tab w:val="decimal" w:pos="1451"/>
              </w:tabs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66390D9" w14:textId="4C450CDC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66,327,903.92</w:t>
            </w:r>
          </w:p>
        </w:tc>
      </w:tr>
      <w:tr w:rsidR="00AB2A24" w:rsidRPr="00053232" w14:paraId="016B552E" w14:textId="77777777" w:rsidTr="000F674A">
        <w:trPr>
          <w:trHeight w:val="203"/>
        </w:trPr>
        <w:tc>
          <w:tcPr>
            <w:tcW w:w="4140" w:type="dxa"/>
            <w:vAlign w:val="center"/>
          </w:tcPr>
          <w:p w14:paraId="0DC6BA81" w14:textId="77777777" w:rsidR="007F7726" w:rsidRPr="00053232" w:rsidRDefault="007F7726" w:rsidP="007F7726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D8D4E" w14:textId="1EDB647D" w:rsidR="007F7726" w:rsidRPr="00053232" w:rsidRDefault="000813C4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 20</w:t>
            </w:r>
          </w:p>
        </w:tc>
        <w:tc>
          <w:tcPr>
            <w:tcW w:w="237" w:type="dxa"/>
            <w:vAlign w:val="bottom"/>
          </w:tcPr>
          <w:p w14:paraId="0352A3C9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461FD36" w14:textId="0456072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 20</w:t>
            </w:r>
          </w:p>
        </w:tc>
        <w:tc>
          <w:tcPr>
            <w:tcW w:w="236" w:type="dxa"/>
            <w:vAlign w:val="center"/>
          </w:tcPr>
          <w:p w14:paraId="0E3BB406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60586" w14:textId="126DF1A1" w:rsidR="007F7726" w:rsidRPr="00053232" w:rsidRDefault="000813C4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 20</w:t>
            </w:r>
          </w:p>
        </w:tc>
        <w:tc>
          <w:tcPr>
            <w:tcW w:w="236" w:type="dxa"/>
          </w:tcPr>
          <w:p w14:paraId="01BEBA21" w14:textId="77777777" w:rsidR="007F7726" w:rsidRPr="00053232" w:rsidRDefault="007F7726" w:rsidP="007F772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72C4E" w14:textId="18EFD79E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 20</w:t>
            </w:r>
          </w:p>
        </w:tc>
      </w:tr>
      <w:tr w:rsidR="00BC68AF" w:rsidRPr="00053232" w14:paraId="348BA1CB" w14:textId="77777777" w:rsidTr="00954C25">
        <w:trPr>
          <w:trHeight w:val="203"/>
        </w:trPr>
        <w:tc>
          <w:tcPr>
            <w:tcW w:w="4140" w:type="dxa"/>
            <w:vAlign w:val="center"/>
          </w:tcPr>
          <w:p w14:paraId="0DAF6998" w14:textId="77777777" w:rsidR="007F7726" w:rsidRPr="00053232" w:rsidRDefault="007F7726" w:rsidP="007F7726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2B707" w14:textId="189ED030" w:rsidR="007F7726" w:rsidRPr="00053232" w:rsidRDefault="00283F3D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83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15,152,263.80</w:t>
            </w:r>
          </w:p>
        </w:tc>
        <w:tc>
          <w:tcPr>
            <w:tcW w:w="237" w:type="dxa"/>
            <w:vAlign w:val="bottom"/>
          </w:tcPr>
          <w:p w14:paraId="54E4588F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726457B" w14:textId="54FB4C75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13,813,426.01</w:t>
            </w:r>
          </w:p>
        </w:tc>
        <w:tc>
          <w:tcPr>
            <w:tcW w:w="236" w:type="dxa"/>
          </w:tcPr>
          <w:p w14:paraId="72447039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4692342A" w14:textId="607DF810" w:rsidR="007F7726" w:rsidRPr="00053232" w:rsidRDefault="002360C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0C6">
              <w:rPr>
                <w:rFonts w:asciiTheme="majorBidi" w:hAnsiTheme="majorBidi" w:cstheme="majorBidi"/>
                <w:sz w:val="28"/>
                <w:szCs w:val="28"/>
              </w:rPr>
              <w:t>14,635,821.57</w:t>
            </w:r>
          </w:p>
        </w:tc>
        <w:tc>
          <w:tcPr>
            <w:tcW w:w="236" w:type="dxa"/>
          </w:tcPr>
          <w:p w14:paraId="71E81A07" w14:textId="77777777" w:rsidR="007F7726" w:rsidRPr="00053232" w:rsidRDefault="007F7726" w:rsidP="007F772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703B7886" w14:textId="6D4B4B10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13,265,580.78</w:t>
            </w:r>
          </w:p>
        </w:tc>
      </w:tr>
      <w:tr w:rsidR="00BC68AF" w:rsidRPr="00053232" w14:paraId="0359EAFE" w14:textId="77777777" w:rsidTr="000F674A">
        <w:trPr>
          <w:trHeight w:val="203"/>
        </w:trPr>
        <w:tc>
          <w:tcPr>
            <w:tcW w:w="4140" w:type="dxa"/>
            <w:vAlign w:val="center"/>
          </w:tcPr>
          <w:p w14:paraId="6BCABEFC" w14:textId="77777777" w:rsidR="007F7726" w:rsidRPr="00053232" w:rsidRDefault="007F7726" w:rsidP="007F7726">
            <w:pPr>
              <w:spacing w:before="120"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DCC5F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866380C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480EE8A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BF73C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A5856C4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A059039" w14:textId="77777777" w:rsidR="007F7726" w:rsidRPr="00053232" w:rsidRDefault="007F7726" w:rsidP="007F772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27A92AE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68AF" w:rsidRPr="00053232" w14:paraId="7ACF157B" w14:textId="77777777" w:rsidTr="000F674A">
        <w:trPr>
          <w:trHeight w:val="203"/>
        </w:trPr>
        <w:tc>
          <w:tcPr>
            <w:tcW w:w="4140" w:type="dxa"/>
            <w:vAlign w:val="center"/>
          </w:tcPr>
          <w:p w14:paraId="2B98B438" w14:textId="77777777" w:rsidR="007F7726" w:rsidRPr="00053232" w:rsidRDefault="007F7726" w:rsidP="007F77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sz w:val="28"/>
                <w:szCs w:val="28"/>
                <w:cs/>
              </w:rPr>
              <w:t>ผลกระทบจากการลดหย่อนภาษีเงินได้ภายใต้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4686B0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8A9C635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425C8E8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99241B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60ADFA5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A32B3DA" w14:textId="77777777" w:rsidR="007F7726" w:rsidRPr="00053232" w:rsidRDefault="007F7726" w:rsidP="007F772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62A9627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C68AF" w:rsidRPr="00053232" w14:paraId="1283F584" w14:textId="77777777" w:rsidTr="00053232">
        <w:trPr>
          <w:trHeight w:val="203"/>
        </w:trPr>
        <w:tc>
          <w:tcPr>
            <w:tcW w:w="4140" w:type="dxa"/>
            <w:vAlign w:val="center"/>
          </w:tcPr>
          <w:p w14:paraId="7577FC2D" w14:textId="77777777" w:rsidR="007F7726" w:rsidRPr="00053232" w:rsidRDefault="007F7726" w:rsidP="007F7726">
            <w:pPr>
              <w:spacing w:line="240" w:lineRule="auto"/>
              <w:ind w:left="227" w:firstLine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sz w:val="28"/>
                <w:szCs w:val="28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124B27" w14:textId="295CF718" w:rsidR="007F7726" w:rsidRPr="00053232" w:rsidRDefault="00283F3D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(1,458,588.76)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3D9D3F0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6A45D94" w14:textId="6E1FB05C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F429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760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154.58)</w:t>
            </w:r>
          </w:p>
        </w:tc>
        <w:tc>
          <w:tcPr>
            <w:tcW w:w="236" w:type="dxa"/>
            <w:shd w:val="clear" w:color="auto" w:fill="auto"/>
          </w:tcPr>
          <w:p w14:paraId="2AA6C3DE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AB4F1F7" w14:textId="1F96F0E3" w:rsidR="007F7726" w:rsidRPr="00053232" w:rsidRDefault="002360C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60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(1,458,588.76)</w:t>
            </w:r>
          </w:p>
        </w:tc>
        <w:tc>
          <w:tcPr>
            <w:tcW w:w="236" w:type="dxa"/>
            <w:vAlign w:val="center"/>
          </w:tcPr>
          <w:p w14:paraId="6AB37428" w14:textId="77777777" w:rsidR="007F7726" w:rsidRPr="00053232" w:rsidRDefault="007F7726" w:rsidP="007F772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17C2429" w14:textId="0F9A9201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429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760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154.58)</w:t>
            </w:r>
          </w:p>
        </w:tc>
      </w:tr>
      <w:tr w:rsidR="00BC68AF" w:rsidRPr="00053232" w14:paraId="347AE8FE" w14:textId="77777777" w:rsidTr="00053232">
        <w:trPr>
          <w:trHeight w:val="203"/>
        </w:trPr>
        <w:tc>
          <w:tcPr>
            <w:tcW w:w="4140" w:type="dxa"/>
            <w:vAlign w:val="center"/>
          </w:tcPr>
          <w:p w14:paraId="6B6E7A68" w14:textId="77777777" w:rsidR="007F7726" w:rsidRPr="00053232" w:rsidRDefault="007F7726" w:rsidP="007F77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รายได้และค่าใช้จ่ายที่ได้รับยกเว้นภาษี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5AC8A1" w14:textId="29E9A516" w:rsidR="007F7726" w:rsidRPr="00053232" w:rsidRDefault="00283F3D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83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(272,480.81)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CF8675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65F24C" w14:textId="178757E5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14,322.33</w:t>
            </w:r>
          </w:p>
        </w:tc>
        <w:tc>
          <w:tcPr>
            <w:tcW w:w="236" w:type="dxa"/>
            <w:shd w:val="clear" w:color="auto" w:fill="auto"/>
          </w:tcPr>
          <w:p w14:paraId="0B0D2581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2647BD1" w14:textId="200AF07E" w:rsidR="007F7726" w:rsidRPr="00053232" w:rsidRDefault="002360C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60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(272,480.81)</w:t>
            </w:r>
          </w:p>
        </w:tc>
        <w:tc>
          <w:tcPr>
            <w:tcW w:w="236" w:type="dxa"/>
            <w:vAlign w:val="center"/>
          </w:tcPr>
          <w:p w14:paraId="33EEAC03" w14:textId="77777777" w:rsidR="007F7726" w:rsidRPr="00053232" w:rsidRDefault="007F7726" w:rsidP="007F772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649B393" w14:textId="22658A1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14,322.33</w:t>
            </w:r>
          </w:p>
        </w:tc>
      </w:tr>
      <w:tr w:rsidR="007F7726" w:rsidRPr="00053232" w14:paraId="25C687B5" w14:textId="77777777" w:rsidTr="00053232">
        <w:trPr>
          <w:trHeight w:val="203"/>
        </w:trPr>
        <w:tc>
          <w:tcPr>
            <w:tcW w:w="4140" w:type="dxa"/>
            <w:vAlign w:val="bottom"/>
          </w:tcPr>
          <w:p w14:paraId="6A4922E6" w14:textId="77777777" w:rsidR="007F7726" w:rsidRPr="00053232" w:rsidRDefault="007F7726" w:rsidP="007F77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CCCE77" w14:textId="06EC364B" w:rsidR="007F7726" w:rsidRPr="00053232" w:rsidRDefault="00283F3D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3F3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522,240.64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61956D6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254502" w14:textId="44FD8186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1,081,511.04</w:t>
            </w:r>
          </w:p>
        </w:tc>
        <w:tc>
          <w:tcPr>
            <w:tcW w:w="236" w:type="dxa"/>
            <w:shd w:val="clear" w:color="auto" w:fill="auto"/>
          </w:tcPr>
          <w:p w14:paraId="21D51B78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78B97D9" w14:textId="144C9E52" w:rsidR="007F7726" w:rsidRPr="00053232" w:rsidRDefault="002360C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0C6">
              <w:rPr>
                <w:rFonts w:asciiTheme="majorBidi" w:hAnsiTheme="majorBidi" w:cstheme="majorBidi"/>
                <w:sz w:val="28"/>
                <w:szCs w:val="28"/>
              </w:rPr>
              <w:t>522,240.64</w:t>
            </w:r>
          </w:p>
        </w:tc>
        <w:tc>
          <w:tcPr>
            <w:tcW w:w="236" w:type="dxa"/>
          </w:tcPr>
          <w:p w14:paraId="114D1DBA" w14:textId="77777777" w:rsidR="007F7726" w:rsidRPr="00053232" w:rsidRDefault="007F7726" w:rsidP="007F772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67A1D65" w14:textId="484B1833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1,081,511.04</w:t>
            </w:r>
          </w:p>
        </w:tc>
      </w:tr>
      <w:tr w:rsidR="00BC68AF" w:rsidRPr="00053232" w14:paraId="4220F156" w14:textId="77777777" w:rsidTr="00053232">
        <w:trPr>
          <w:trHeight w:val="203"/>
        </w:trPr>
        <w:tc>
          <w:tcPr>
            <w:tcW w:w="4140" w:type="dxa"/>
            <w:vAlign w:val="bottom"/>
          </w:tcPr>
          <w:p w14:paraId="3D613CCC" w14:textId="77777777" w:rsidR="007F7726" w:rsidRPr="00053232" w:rsidRDefault="007F7726" w:rsidP="007F77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62E35" w14:textId="72AA09F5" w:rsidR="007F7726" w:rsidRPr="00053232" w:rsidRDefault="00283F3D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83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7,188.68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90787C3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01BE2" w14:textId="3FF74B60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(1,784,456.68)</w:t>
            </w:r>
          </w:p>
        </w:tc>
        <w:tc>
          <w:tcPr>
            <w:tcW w:w="236" w:type="dxa"/>
            <w:shd w:val="clear" w:color="auto" w:fill="auto"/>
          </w:tcPr>
          <w:p w14:paraId="366A70FD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C7D631E" w14:textId="42EDDAEE" w:rsidR="007F7726" w:rsidRPr="00053232" w:rsidRDefault="002360C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0C6">
              <w:rPr>
                <w:rFonts w:asciiTheme="majorBidi" w:hAnsiTheme="majorBidi" w:cstheme="majorBidi"/>
                <w:sz w:val="28"/>
                <w:szCs w:val="28"/>
              </w:rPr>
              <w:t>(49,120.01)</w:t>
            </w:r>
          </w:p>
        </w:tc>
        <w:tc>
          <w:tcPr>
            <w:tcW w:w="236" w:type="dxa"/>
            <w:vAlign w:val="center"/>
          </w:tcPr>
          <w:p w14:paraId="61503B21" w14:textId="77777777" w:rsidR="007F7726" w:rsidRPr="00053232" w:rsidRDefault="007F7726" w:rsidP="007F772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DF95AE5" w14:textId="44B49494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(253,095.12)</w:t>
            </w:r>
          </w:p>
        </w:tc>
      </w:tr>
      <w:tr w:rsidR="00E366E7" w:rsidRPr="00053232" w14:paraId="7E6C766A" w14:textId="77777777" w:rsidTr="00053232">
        <w:trPr>
          <w:trHeight w:val="203"/>
        </w:trPr>
        <w:tc>
          <w:tcPr>
            <w:tcW w:w="4140" w:type="dxa"/>
            <w:vAlign w:val="center"/>
          </w:tcPr>
          <w:p w14:paraId="04D74A89" w14:textId="77777777" w:rsidR="007F7726" w:rsidRPr="00053232" w:rsidRDefault="007F7726" w:rsidP="007F7726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รวมรายได้(ค่าใช้จ่าย)ภาษีเงินได้ที่แสดงอยู่ใน</w:t>
            </w:r>
            <w:r w:rsidRPr="000532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31886" w14:textId="242A2D48" w:rsidR="007F7726" w:rsidRPr="00053232" w:rsidRDefault="00CB1132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11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13,950,623.55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E0B3B4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AF73A" w14:textId="3C61B0FA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3E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11,364,648.12</w:t>
            </w:r>
          </w:p>
        </w:tc>
        <w:tc>
          <w:tcPr>
            <w:tcW w:w="236" w:type="dxa"/>
            <w:shd w:val="clear" w:color="auto" w:fill="auto"/>
          </w:tcPr>
          <w:p w14:paraId="1FCB490F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E87E2" w14:textId="493C2FEA" w:rsidR="007F7726" w:rsidRPr="00053232" w:rsidRDefault="002360C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0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13,377,872.63</w:t>
            </w:r>
          </w:p>
        </w:tc>
        <w:tc>
          <w:tcPr>
            <w:tcW w:w="236" w:type="dxa"/>
          </w:tcPr>
          <w:p w14:paraId="2C6FD539" w14:textId="77777777" w:rsidR="007F7726" w:rsidRPr="00053232" w:rsidRDefault="007F7726" w:rsidP="007F772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53C9AA" w14:textId="5A63BA6D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3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12,348,164.45</w:t>
            </w:r>
          </w:p>
        </w:tc>
      </w:tr>
      <w:tr w:rsidR="00BC68AF" w:rsidRPr="00E50A6D" w14:paraId="4FAB5498" w14:textId="77777777" w:rsidTr="00053232">
        <w:trPr>
          <w:trHeight w:val="149"/>
        </w:trPr>
        <w:tc>
          <w:tcPr>
            <w:tcW w:w="4140" w:type="dxa"/>
            <w:vAlign w:val="center"/>
          </w:tcPr>
          <w:p w14:paraId="2207C3C9" w14:textId="77777777" w:rsidR="007F7726" w:rsidRPr="00053232" w:rsidRDefault="007F7726" w:rsidP="007F7726">
            <w:pPr>
              <w:spacing w:before="120"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EEB27D" w14:textId="1AFB4301" w:rsidR="007F7726" w:rsidRPr="00053232" w:rsidRDefault="002360C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422F4A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1D0777" w14:textId="4A77D602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8B45B6A" w14:textId="77777777" w:rsidR="007F7726" w:rsidRPr="00053232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3BCA9" w14:textId="2B39386F" w:rsidR="007F7726" w:rsidRPr="00053232" w:rsidRDefault="002360C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2809805B" w14:textId="77777777" w:rsidR="007F7726" w:rsidRPr="00053232" w:rsidRDefault="007F7726" w:rsidP="007F772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8DD830" w14:textId="29AF6795" w:rsidR="007F7726" w:rsidRPr="00E50A6D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</w:p>
        </w:tc>
      </w:tr>
    </w:tbl>
    <w:p w14:paraId="7AD93D08" w14:textId="77777777" w:rsidR="002B6D10" w:rsidRPr="00E50A6D" w:rsidRDefault="002B6D10" w:rsidP="002B6D10">
      <w:pPr>
        <w:tabs>
          <w:tab w:val="left" w:pos="513"/>
          <w:tab w:val="decimal" w:pos="7920"/>
        </w:tabs>
        <w:spacing w:before="120" w:line="240" w:lineRule="atLeast"/>
        <w:rPr>
          <w:rFonts w:ascii="Angsana New" w:hAnsi="Angsana New"/>
          <w:b/>
          <w:bCs/>
          <w:sz w:val="30"/>
          <w:szCs w:val="30"/>
        </w:rPr>
      </w:pPr>
    </w:p>
    <w:p w14:paraId="7B0758BC" w14:textId="77777777" w:rsidR="002B6D10" w:rsidRDefault="002B6D10" w:rsidP="002B6D10">
      <w:pPr>
        <w:tabs>
          <w:tab w:val="left" w:pos="513"/>
          <w:tab w:val="decimal" w:pos="7920"/>
        </w:tabs>
        <w:spacing w:before="120" w:line="240" w:lineRule="atLeast"/>
        <w:rPr>
          <w:rFonts w:ascii="Angsana New" w:hAnsi="Angsana New"/>
          <w:b/>
          <w:bCs/>
          <w:sz w:val="30"/>
          <w:szCs w:val="30"/>
        </w:rPr>
      </w:pPr>
    </w:p>
    <w:p w14:paraId="3A1C00AD" w14:textId="77777777" w:rsidR="001413E7" w:rsidRDefault="001413E7" w:rsidP="002B6D10">
      <w:pPr>
        <w:tabs>
          <w:tab w:val="left" w:pos="513"/>
          <w:tab w:val="decimal" w:pos="7920"/>
        </w:tabs>
        <w:spacing w:before="120" w:line="240" w:lineRule="atLeast"/>
        <w:rPr>
          <w:rFonts w:ascii="Angsana New" w:hAnsi="Angsana New"/>
          <w:b/>
          <w:bCs/>
          <w:sz w:val="30"/>
          <w:szCs w:val="30"/>
        </w:rPr>
      </w:pPr>
    </w:p>
    <w:p w14:paraId="063578C2" w14:textId="77777777" w:rsidR="001413E7" w:rsidRPr="00E50A6D" w:rsidRDefault="001413E7" w:rsidP="002B6D10">
      <w:pPr>
        <w:tabs>
          <w:tab w:val="left" w:pos="513"/>
          <w:tab w:val="decimal" w:pos="7920"/>
        </w:tabs>
        <w:spacing w:before="120" w:line="240" w:lineRule="atLeast"/>
        <w:rPr>
          <w:rFonts w:ascii="Angsana New" w:hAnsi="Angsana New"/>
          <w:b/>
          <w:bCs/>
          <w:sz w:val="30"/>
          <w:szCs w:val="30"/>
        </w:rPr>
      </w:pPr>
    </w:p>
    <w:p w14:paraId="63E415D0" w14:textId="77777777" w:rsidR="002B6D10" w:rsidRPr="00E50A6D" w:rsidRDefault="002B6D10" w:rsidP="002B6D10">
      <w:pPr>
        <w:tabs>
          <w:tab w:val="left" w:pos="513"/>
          <w:tab w:val="decimal" w:pos="7920"/>
        </w:tabs>
        <w:spacing w:before="120" w:line="240" w:lineRule="atLeast"/>
        <w:rPr>
          <w:rFonts w:ascii="Angsana New" w:hAnsi="Angsana New"/>
          <w:b/>
          <w:bCs/>
          <w:sz w:val="30"/>
          <w:szCs w:val="30"/>
        </w:rPr>
      </w:pPr>
    </w:p>
    <w:p w14:paraId="4025AD98" w14:textId="77777777" w:rsidR="002B6D10" w:rsidRPr="00E50A6D" w:rsidRDefault="002B6D10" w:rsidP="002B6D10">
      <w:pPr>
        <w:tabs>
          <w:tab w:val="left" w:pos="513"/>
          <w:tab w:val="decimal" w:pos="7920"/>
        </w:tabs>
        <w:spacing w:before="120" w:line="240" w:lineRule="atLeast"/>
        <w:rPr>
          <w:rFonts w:ascii="Angsana New" w:hAnsi="Angsana New"/>
          <w:b/>
          <w:bCs/>
          <w:sz w:val="30"/>
          <w:szCs w:val="30"/>
        </w:rPr>
      </w:pPr>
    </w:p>
    <w:p w14:paraId="037EF441" w14:textId="77777777" w:rsidR="00847976" w:rsidRPr="00E50A6D" w:rsidRDefault="00847976">
      <w:pPr>
        <w:numPr>
          <w:ilvl w:val="0"/>
          <w:numId w:val="32"/>
        </w:numPr>
        <w:tabs>
          <w:tab w:val="left" w:pos="567"/>
          <w:tab w:val="decimal" w:pos="7920"/>
        </w:tabs>
        <w:spacing w:before="120" w:line="240" w:lineRule="atLeast"/>
        <w:ind w:hanging="720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386D0714" w14:textId="77777777" w:rsidR="00847976" w:rsidRPr="00E50A6D" w:rsidRDefault="007C46E6" w:rsidP="00843990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กำไรต่อหุ้นขั้นพื้นฐานคำนวณโดยหารกำไรสำหรับปีที่เป็นของผู้ถือหุ้นของ</w:t>
      </w:r>
      <w:r w:rsidR="00D40447"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40447" w:rsidRPr="00E50A6D">
        <w:rPr>
          <w:rFonts w:ascii="Angsana New" w:hAnsi="Angsana New"/>
          <w:sz w:val="30"/>
          <w:szCs w:val="30"/>
          <w:cs/>
        </w:rPr>
        <w:t>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ด้วยจำนวนถัวเฉลี่ยถ่วงน้ำหนักของหุ้นสามัญที่ออกจำหน่ายแล้วในระหว่าง</w:t>
      </w:r>
      <w:r w:rsidR="00A651E7" w:rsidRPr="00E50A6D">
        <w:rPr>
          <w:rFonts w:ascii="Angsana New" w:hAnsi="Angsana New" w:hint="cs"/>
          <w:sz w:val="30"/>
          <w:szCs w:val="30"/>
          <w:cs/>
        </w:rPr>
        <w:t>ปี</w:t>
      </w:r>
    </w:p>
    <w:tbl>
      <w:tblPr>
        <w:tblW w:w="981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37"/>
        <w:gridCol w:w="1294"/>
        <w:gridCol w:w="236"/>
        <w:gridCol w:w="1384"/>
        <w:gridCol w:w="236"/>
        <w:gridCol w:w="1474"/>
      </w:tblGrid>
      <w:tr w:rsidR="008C40C1" w:rsidRPr="00E50A6D" w14:paraId="56519147" w14:textId="77777777" w:rsidTr="008C40C1">
        <w:tc>
          <w:tcPr>
            <w:tcW w:w="3600" w:type="dxa"/>
          </w:tcPr>
          <w:p w14:paraId="49B568B5" w14:textId="77777777" w:rsidR="008C40C1" w:rsidRPr="00E50A6D" w:rsidRDefault="008C40C1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7ECB8F" w14:textId="77777777" w:rsidR="008C40C1" w:rsidRPr="00E50A6D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4E5404B1" w14:textId="77777777" w:rsidR="008C40C1" w:rsidRPr="00E50A6D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844C8AE" w14:textId="77777777" w:rsidR="008C40C1" w:rsidRPr="00E50A6D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D36E89" w14:textId="77777777" w:rsidR="008C40C1" w:rsidRPr="00E50A6D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</w:tcPr>
          <w:p w14:paraId="374467DE" w14:textId="77777777" w:rsidR="008C40C1" w:rsidRPr="00E50A6D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C40C1" w:rsidRPr="00E50A6D" w14:paraId="415137FF" w14:textId="77777777" w:rsidTr="008C40C1">
        <w:tc>
          <w:tcPr>
            <w:tcW w:w="3600" w:type="dxa"/>
          </w:tcPr>
          <w:p w14:paraId="123F44A3" w14:textId="77777777" w:rsidR="008C40C1" w:rsidRPr="00E50A6D" w:rsidRDefault="008C40C1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tcBorders>
              <w:bottom w:val="single" w:sz="4" w:space="0" w:color="auto"/>
            </w:tcBorders>
          </w:tcPr>
          <w:p w14:paraId="2038CDA6" w14:textId="77777777" w:rsidR="008C40C1" w:rsidRPr="00E50A6D" w:rsidRDefault="008C40C1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E362821" w14:textId="77777777" w:rsidR="008C40C1" w:rsidRPr="00E50A6D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3EAE5720" w14:textId="77777777" w:rsidR="008C40C1" w:rsidRPr="00E50A6D" w:rsidRDefault="008C40C1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726" w:rsidRPr="00E50A6D" w14:paraId="1A693536" w14:textId="77777777" w:rsidTr="008C40C1">
        <w:tc>
          <w:tcPr>
            <w:tcW w:w="3600" w:type="dxa"/>
          </w:tcPr>
          <w:p w14:paraId="63DE1584" w14:textId="77777777" w:rsidR="007F7726" w:rsidRPr="00E50A6D" w:rsidRDefault="007F7726" w:rsidP="007F7726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EC47A9" w14:textId="4D0CC49D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8860F03" w14:textId="77777777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9FAC028" w14:textId="2BC1E774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3AA7EBF" w14:textId="77777777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0ECD326B" w14:textId="77E30171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13DBDB" w14:textId="77777777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1E6481D" w14:textId="5D5AF784" w:rsidR="007F7726" w:rsidRPr="00E50A6D" w:rsidRDefault="007F7726" w:rsidP="007F772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F7726" w:rsidRPr="00E50A6D" w14:paraId="317C49C0" w14:textId="77777777" w:rsidTr="002430E2">
        <w:trPr>
          <w:trHeight w:val="203"/>
        </w:trPr>
        <w:tc>
          <w:tcPr>
            <w:tcW w:w="3600" w:type="dxa"/>
          </w:tcPr>
          <w:p w14:paraId="512B26B1" w14:textId="77777777" w:rsidR="007F7726" w:rsidRPr="00E50A6D" w:rsidRDefault="007F7726" w:rsidP="007F7726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รสำหรับปี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78387A" w14:textId="26A6644C" w:rsidR="007F7726" w:rsidRPr="00E50A6D" w:rsidRDefault="00147A10" w:rsidP="007F7726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7A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61,810,695.47</w:t>
            </w:r>
          </w:p>
        </w:tc>
        <w:tc>
          <w:tcPr>
            <w:tcW w:w="237" w:type="dxa"/>
          </w:tcPr>
          <w:p w14:paraId="421B9AE7" w14:textId="77777777" w:rsidR="007F7726" w:rsidRPr="00E50A6D" w:rsidRDefault="007F7726" w:rsidP="007F7726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812700D" w14:textId="78B4244E" w:rsidR="007F7726" w:rsidRPr="00E50A6D" w:rsidRDefault="007F7726" w:rsidP="007F7726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3F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57,702,481.93</w:t>
            </w:r>
          </w:p>
        </w:tc>
        <w:tc>
          <w:tcPr>
            <w:tcW w:w="236" w:type="dxa"/>
          </w:tcPr>
          <w:p w14:paraId="36617E49" w14:textId="77777777" w:rsidR="007F7726" w:rsidRPr="00E50A6D" w:rsidRDefault="007F7726" w:rsidP="007F7726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68F02" w14:textId="3A801937" w:rsidR="007F7726" w:rsidRPr="00E50A6D" w:rsidRDefault="00147A10" w:rsidP="007F7726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7A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59,801,235.24</w:t>
            </w:r>
          </w:p>
        </w:tc>
        <w:tc>
          <w:tcPr>
            <w:tcW w:w="236" w:type="dxa"/>
            <w:vAlign w:val="center"/>
          </w:tcPr>
          <w:p w14:paraId="29192D6C" w14:textId="77777777" w:rsidR="007F7726" w:rsidRPr="00E50A6D" w:rsidRDefault="007F7726" w:rsidP="007F7726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45F05F14" w14:textId="20D3D7AE" w:rsidR="007F7726" w:rsidRPr="00E50A6D" w:rsidRDefault="007F7726" w:rsidP="007F7726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59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53,979,739.47</w:t>
            </w:r>
          </w:p>
        </w:tc>
      </w:tr>
      <w:tr w:rsidR="007F7726" w:rsidRPr="00E50A6D" w14:paraId="76D7541E" w14:textId="77777777" w:rsidTr="00C47986">
        <w:trPr>
          <w:trHeight w:val="203"/>
        </w:trPr>
        <w:tc>
          <w:tcPr>
            <w:tcW w:w="3600" w:type="dxa"/>
          </w:tcPr>
          <w:p w14:paraId="0826092B" w14:textId="77777777" w:rsidR="007F7726" w:rsidRPr="00E50A6D" w:rsidRDefault="007F7726" w:rsidP="007F7726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63A75DD" w14:textId="44F08FD1" w:rsidR="007F7726" w:rsidRPr="00E50A6D" w:rsidRDefault="00ED247B" w:rsidP="007F7726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7" w:type="dxa"/>
            <w:vAlign w:val="center"/>
          </w:tcPr>
          <w:p w14:paraId="7BC85E72" w14:textId="77777777" w:rsidR="007F7726" w:rsidRPr="00E50A6D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50DC4056" w14:textId="3C6EBD31" w:rsidR="007F7726" w:rsidRPr="00E50A6D" w:rsidRDefault="007F7726" w:rsidP="007F7726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vAlign w:val="center"/>
          </w:tcPr>
          <w:p w14:paraId="2C9D0613" w14:textId="77777777" w:rsidR="007F7726" w:rsidRPr="00E50A6D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FED0C9" w14:textId="5BCA0D61" w:rsidR="007F7726" w:rsidRPr="00E50A6D" w:rsidRDefault="00ED247B" w:rsidP="007F7726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vAlign w:val="center"/>
          </w:tcPr>
          <w:p w14:paraId="309C663E" w14:textId="77777777" w:rsidR="007F7726" w:rsidRPr="00E50A6D" w:rsidRDefault="007F7726" w:rsidP="007F772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0B2D57" w14:textId="526A43AC" w:rsidR="007F7726" w:rsidRPr="00E50A6D" w:rsidRDefault="007F7726" w:rsidP="007F7726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</w:tr>
      <w:tr w:rsidR="007F7726" w:rsidRPr="00E50A6D" w14:paraId="0FAAECDD" w14:textId="77777777" w:rsidTr="00C47986">
        <w:trPr>
          <w:trHeight w:val="203"/>
        </w:trPr>
        <w:tc>
          <w:tcPr>
            <w:tcW w:w="3600" w:type="dxa"/>
          </w:tcPr>
          <w:p w14:paraId="3DC30A4B" w14:textId="77777777" w:rsidR="007F7726" w:rsidRPr="00E50A6D" w:rsidRDefault="007F7726" w:rsidP="007F7726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E6EC1C6" w14:textId="7D2BD4FA" w:rsidR="007F7726" w:rsidRPr="00E50A6D" w:rsidRDefault="00A37976" w:rsidP="007F7726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37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0.14</w:t>
            </w:r>
          </w:p>
        </w:tc>
        <w:tc>
          <w:tcPr>
            <w:tcW w:w="237" w:type="dxa"/>
          </w:tcPr>
          <w:p w14:paraId="7A0CC3A9" w14:textId="77777777" w:rsidR="007F7726" w:rsidRPr="00E50A6D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6BB189D" w14:textId="27AFBD97" w:rsidR="007F7726" w:rsidRPr="00E50A6D" w:rsidRDefault="007F7726" w:rsidP="007F7726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0.13</w:t>
            </w:r>
          </w:p>
        </w:tc>
        <w:tc>
          <w:tcPr>
            <w:tcW w:w="236" w:type="dxa"/>
          </w:tcPr>
          <w:p w14:paraId="62AC205D" w14:textId="77777777" w:rsidR="007F7726" w:rsidRPr="00E50A6D" w:rsidRDefault="007F7726" w:rsidP="007F772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0628E1E" w14:textId="56EF298C" w:rsidR="007F7726" w:rsidRPr="00E50A6D" w:rsidRDefault="00A37976" w:rsidP="007F7726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976">
              <w:rPr>
                <w:rFonts w:asciiTheme="majorBidi" w:hAnsiTheme="majorBidi" w:cstheme="majorBidi"/>
                <w:sz w:val="28"/>
                <w:szCs w:val="28"/>
              </w:rPr>
              <w:t>0.14</w:t>
            </w:r>
          </w:p>
        </w:tc>
        <w:tc>
          <w:tcPr>
            <w:tcW w:w="236" w:type="dxa"/>
            <w:vAlign w:val="center"/>
          </w:tcPr>
          <w:p w14:paraId="5FF2D1D0" w14:textId="77777777" w:rsidR="007F7726" w:rsidRPr="00E50A6D" w:rsidRDefault="007F7726" w:rsidP="007F772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01680C42" w14:textId="5BA9E719" w:rsidR="007F7726" w:rsidRPr="00E50A6D" w:rsidRDefault="007F7726" w:rsidP="007F7726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0.13</w:t>
            </w:r>
          </w:p>
        </w:tc>
      </w:tr>
    </w:tbl>
    <w:p w14:paraId="2B4D8632" w14:textId="77777777" w:rsidR="002F78E2" w:rsidRPr="00E50A6D" w:rsidRDefault="002F78E2" w:rsidP="00E2692E">
      <w:pPr>
        <w:tabs>
          <w:tab w:val="left" w:pos="513"/>
          <w:tab w:val="decimal" w:pos="7920"/>
        </w:tabs>
        <w:spacing w:before="120" w:line="240" w:lineRule="atLeast"/>
        <w:rPr>
          <w:rFonts w:ascii="Angsana New" w:hAnsi="Angsana New"/>
          <w:b/>
          <w:bCs/>
          <w:sz w:val="18"/>
          <w:szCs w:val="18"/>
        </w:rPr>
      </w:pPr>
    </w:p>
    <w:p w14:paraId="5821FC13" w14:textId="77777777" w:rsidR="00507117" w:rsidRPr="00E50A6D" w:rsidRDefault="00507117">
      <w:pPr>
        <w:numPr>
          <w:ilvl w:val="0"/>
          <w:numId w:val="32"/>
        </w:numPr>
        <w:tabs>
          <w:tab w:val="left" w:pos="567"/>
          <w:tab w:val="decimal" w:pos="7920"/>
        </w:tabs>
        <w:spacing w:before="120" w:line="240" w:lineRule="atLeast"/>
        <w:ind w:hanging="720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  <w:r w:rsidR="00D40447" w:rsidRPr="00E50A6D">
        <w:rPr>
          <w:rFonts w:ascii="Angsana New" w:hAnsi="Angsana New" w:hint="cs"/>
          <w:b/>
          <w:bCs/>
          <w:sz w:val="30"/>
          <w:szCs w:val="30"/>
          <w:cs/>
        </w:rPr>
        <w:t>จ่าย</w:t>
      </w:r>
    </w:p>
    <w:p w14:paraId="386815F8" w14:textId="2485994C" w:rsidR="007F7726" w:rsidRPr="007F7726" w:rsidRDefault="007F7726" w:rsidP="007F77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7F7726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Pr="007F7726">
        <w:rPr>
          <w:rFonts w:ascii="Angsana New" w:hAnsi="Angsana New"/>
          <w:sz w:val="30"/>
          <w:szCs w:val="30"/>
        </w:rPr>
        <w:t>2565</w:t>
      </w:r>
      <w:r w:rsidRPr="007F7726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7F7726">
        <w:rPr>
          <w:rFonts w:ascii="Angsana New" w:hAnsi="Angsana New"/>
          <w:sz w:val="30"/>
          <w:szCs w:val="30"/>
        </w:rPr>
        <w:t xml:space="preserve">27 </w:t>
      </w:r>
      <w:r w:rsidRPr="007F7726">
        <w:rPr>
          <w:rFonts w:ascii="Angsana New" w:hAnsi="Angsana New"/>
          <w:sz w:val="30"/>
          <w:szCs w:val="30"/>
          <w:cs/>
        </w:rPr>
        <w:t xml:space="preserve">เมษายน </w:t>
      </w:r>
      <w:r w:rsidRPr="007F7726">
        <w:rPr>
          <w:rFonts w:ascii="Angsana New" w:hAnsi="Angsana New"/>
          <w:sz w:val="30"/>
          <w:szCs w:val="30"/>
        </w:rPr>
        <w:t>2565</w:t>
      </w:r>
      <w:r w:rsidRPr="007F7726">
        <w:rPr>
          <w:rFonts w:ascii="Angsana New" w:hAnsi="Angsana New" w:hint="cs"/>
          <w:sz w:val="30"/>
          <w:szCs w:val="30"/>
          <w:cs/>
        </w:rPr>
        <w:t xml:space="preserve"> อนุมัติให้จ่ายเงินปันผล จากผลการดำเนินงานปี </w:t>
      </w:r>
      <w:r w:rsidRPr="007F7726">
        <w:rPr>
          <w:rFonts w:ascii="Angsana New" w:hAnsi="Angsana New"/>
          <w:sz w:val="30"/>
          <w:szCs w:val="30"/>
        </w:rPr>
        <w:t>2564</w:t>
      </w:r>
      <w:r w:rsidRPr="007F7726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Pr="007F7726">
        <w:rPr>
          <w:rFonts w:ascii="Angsana New" w:hAnsi="Angsana New"/>
          <w:sz w:val="30"/>
          <w:szCs w:val="30"/>
        </w:rPr>
        <w:t>0.06</w:t>
      </w:r>
      <w:r w:rsidRPr="007F7726">
        <w:rPr>
          <w:rFonts w:ascii="Angsana New" w:hAnsi="Angsana New" w:hint="cs"/>
          <w:sz w:val="30"/>
          <w:szCs w:val="30"/>
          <w:cs/>
        </w:rPr>
        <w:t xml:space="preserve"> บาท จากจำนวนหุ้น </w:t>
      </w:r>
      <w:r w:rsidRPr="007F7726">
        <w:rPr>
          <w:rFonts w:ascii="Angsana New" w:hAnsi="Angsana New"/>
          <w:sz w:val="30"/>
          <w:szCs w:val="30"/>
        </w:rPr>
        <w:t>430</w:t>
      </w:r>
      <w:r w:rsidRPr="007F7726">
        <w:rPr>
          <w:rFonts w:ascii="Angsana New" w:hAnsi="Angsana New" w:hint="cs"/>
          <w:sz w:val="30"/>
          <w:szCs w:val="30"/>
          <w:cs/>
        </w:rPr>
        <w:t xml:space="preserve"> ล้านหุ้น รวมเป็นเงิน </w:t>
      </w:r>
      <w:r w:rsidRPr="007F7726">
        <w:rPr>
          <w:rFonts w:ascii="Angsana New" w:hAnsi="Angsana New"/>
          <w:sz w:val="30"/>
          <w:szCs w:val="30"/>
        </w:rPr>
        <w:t>25.80</w:t>
      </w:r>
      <w:r w:rsidRPr="007F7726">
        <w:rPr>
          <w:rFonts w:ascii="Angsana New" w:hAnsi="Angsana New" w:hint="cs"/>
          <w:sz w:val="30"/>
          <w:szCs w:val="30"/>
          <w:cs/>
        </w:rPr>
        <w:t xml:space="preserve"> ล้านบาท โดยเงินปันผลดังกล่าวได้จ่ายในวันที่ </w:t>
      </w:r>
      <w:r w:rsidRPr="007F7726">
        <w:rPr>
          <w:rFonts w:ascii="Angsana New" w:hAnsi="Angsana New"/>
          <w:sz w:val="30"/>
          <w:szCs w:val="30"/>
        </w:rPr>
        <w:t xml:space="preserve">26 </w:t>
      </w:r>
      <w:r w:rsidRPr="007F7726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7F7726">
        <w:rPr>
          <w:rFonts w:ascii="Angsana New" w:hAnsi="Angsana New"/>
          <w:sz w:val="30"/>
          <w:szCs w:val="30"/>
        </w:rPr>
        <w:t>2565</w:t>
      </w:r>
    </w:p>
    <w:p w14:paraId="1347321D" w14:textId="3456B77A" w:rsidR="00843990" w:rsidRPr="007F7726" w:rsidRDefault="007F7726" w:rsidP="007F7726">
      <w:pPr>
        <w:spacing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7F7726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Pr="007F7726">
        <w:rPr>
          <w:rFonts w:ascii="Angsana New" w:hAnsi="Angsana New"/>
          <w:sz w:val="30"/>
          <w:szCs w:val="30"/>
        </w:rPr>
        <w:t>2564</w:t>
      </w:r>
      <w:r w:rsidRPr="007F7726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7F7726">
        <w:rPr>
          <w:rFonts w:ascii="Angsana New" w:hAnsi="Angsana New"/>
          <w:sz w:val="30"/>
          <w:szCs w:val="30"/>
        </w:rPr>
        <w:t>23</w:t>
      </w:r>
      <w:r w:rsidRPr="007F772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7F7726">
        <w:rPr>
          <w:rFonts w:ascii="Angsana New" w:hAnsi="Angsana New"/>
          <w:sz w:val="30"/>
          <w:szCs w:val="30"/>
        </w:rPr>
        <w:t>2564</w:t>
      </w:r>
      <w:r w:rsidRPr="007F7726">
        <w:rPr>
          <w:rFonts w:ascii="Angsana New" w:hAnsi="Angsana New" w:hint="cs"/>
          <w:sz w:val="30"/>
          <w:szCs w:val="30"/>
          <w:cs/>
        </w:rPr>
        <w:t xml:space="preserve"> อนุมัติให้จ่ายเงินปันผล จากผลการดำเนินงานปี </w:t>
      </w:r>
      <w:r w:rsidRPr="007F7726">
        <w:rPr>
          <w:rFonts w:ascii="Angsana New" w:hAnsi="Angsana New"/>
          <w:sz w:val="30"/>
          <w:szCs w:val="30"/>
        </w:rPr>
        <w:t>2563</w:t>
      </w:r>
      <w:r w:rsidRPr="007F7726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Pr="007F7726">
        <w:rPr>
          <w:rFonts w:ascii="Angsana New" w:hAnsi="Angsana New"/>
          <w:sz w:val="30"/>
          <w:szCs w:val="30"/>
        </w:rPr>
        <w:t>0.09</w:t>
      </w:r>
      <w:r w:rsidRPr="007F7726">
        <w:rPr>
          <w:rFonts w:ascii="Angsana New" w:hAnsi="Angsana New" w:hint="cs"/>
          <w:sz w:val="30"/>
          <w:szCs w:val="30"/>
          <w:cs/>
        </w:rPr>
        <w:t xml:space="preserve"> บาท จากจำนวนหุ้น </w:t>
      </w:r>
      <w:r w:rsidRPr="007F7726">
        <w:rPr>
          <w:rFonts w:ascii="Angsana New" w:hAnsi="Angsana New"/>
          <w:sz w:val="30"/>
          <w:szCs w:val="30"/>
        </w:rPr>
        <w:t>430</w:t>
      </w:r>
      <w:r w:rsidRPr="007F7726">
        <w:rPr>
          <w:rFonts w:ascii="Angsana New" w:hAnsi="Angsana New" w:hint="cs"/>
          <w:sz w:val="30"/>
          <w:szCs w:val="30"/>
          <w:cs/>
        </w:rPr>
        <w:t xml:space="preserve"> ล้านหุ้น รวมเป็นเงิน </w:t>
      </w:r>
      <w:r w:rsidRPr="007F7726">
        <w:rPr>
          <w:rFonts w:ascii="Angsana New" w:hAnsi="Angsana New"/>
          <w:sz w:val="30"/>
          <w:szCs w:val="30"/>
        </w:rPr>
        <w:t>38.70</w:t>
      </w:r>
      <w:r w:rsidRPr="007F7726">
        <w:rPr>
          <w:rFonts w:ascii="Angsana New" w:hAnsi="Angsana New" w:hint="cs"/>
          <w:sz w:val="30"/>
          <w:szCs w:val="30"/>
          <w:cs/>
        </w:rPr>
        <w:t xml:space="preserve"> ล้านบาท โดยเงินปันผลดังกล่าวได้จ่ายในวันที่ </w:t>
      </w:r>
      <w:r w:rsidRPr="007F7726">
        <w:rPr>
          <w:rFonts w:ascii="Angsana New" w:hAnsi="Angsana New"/>
          <w:sz w:val="30"/>
          <w:szCs w:val="30"/>
        </w:rPr>
        <w:t>21</w:t>
      </w:r>
      <w:r w:rsidRPr="007F7726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7F7726">
        <w:rPr>
          <w:rFonts w:ascii="Angsana New" w:hAnsi="Angsana New"/>
          <w:sz w:val="30"/>
          <w:szCs w:val="30"/>
        </w:rPr>
        <w:t>2564</w:t>
      </w:r>
    </w:p>
    <w:p w14:paraId="77C2EF2D" w14:textId="77777777" w:rsidR="00E04DD7" w:rsidRPr="00E50A6D" w:rsidRDefault="00E04DD7">
      <w:pPr>
        <w:numPr>
          <w:ilvl w:val="0"/>
          <w:numId w:val="32"/>
        </w:numPr>
        <w:tabs>
          <w:tab w:val="left" w:pos="513"/>
          <w:tab w:val="decimal" w:pos="7920"/>
        </w:tabs>
        <w:spacing w:before="240" w:line="240" w:lineRule="atLeast"/>
        <w:ind w:hanging="720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รายการ</w:t>
      </w:r>
      <w:r w:rsidR="00E95BBC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กับบุคคลและกิจการที่เกี่ยวข้องกัน</w:t>
      </w:r>
    </w:p>
    <w:p w14:paraId="0C5E76BB" w14:textId="77777777" w:rsidR="00BD0D69" w:rsidRPr="00E50A6D" w:rsidRDefault="00BD0D69" w:rsidP="00BD0D6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บุคคลหรือกิจการที่มีอำนาจควบคุมบริษัทถูกควบคุมโดยบริษัทไม่ว่าจะเป็นโดยทางตรงหรือทางอ้อม หรืออยู่ภายใต้การควบคุมเดียวกันกับบริษัท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</w:t>
      </w:r>
    </w:p>
    <w:p w14:paraId="1EFD8E45" w14:textId="77777777" w:rsidR="00E04DD7" w:rsidRDefault="00BD0D69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ส่วนหนึ่งในทรัพย์สิน หนี้สิน รายได้และค่าใช้จ่ายของกลุ่มบริษัทฯ เกิดขึ้นจากรายการบัญชีกับบุคคลและกิจการ    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</w:t>
      </w:r>
      <w:r w:rsidR="00E87023" w:rsidRPr="00E50A6D">
        <w:rPr>
          <w:rFonts w:ascii="Angsana New" w:hAnsi="Angsana New"/>
          <w:sz w:val="30"/>
          <w:szCs w:val="30"/>
        </w:rPr>
        <w:br/>
      </w:r>
      <w:r w:rsidRPr="00E50A6D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0047B899" w14:textId="77777777" w:rsidR="00E2692E" w:rsidRDefault="00E2692E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A817CA7" w14:textId="77777777" w:rsidR="00E2692E" w:rsidRDefault="00E2692E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497FFEA" w14:textId="77777777" w:rsidR="00E2692E" w:rsidRDefault="00E2692E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64195CA" w14:textId="329B2CCB" w:rsidR="00E2692E" w:rsidRDefault="00E2692E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6123FCA" w14:textId="0525EC46" w:rsidR="007F7726" w:rsidRDefault="007F7726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AE5DC46" w14:textId="77777777" w:rsidR="007F7726" w:rsidRDefault="007F7726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D1C41CB" w14:textId="77777777" w:rsidR="00E2692E" w:rsidRPr="00E50A6D" w:rsidRDefault="00E2692E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14F9AA" w14:textId="77777777" w:rsidR="00D551AE" w:rsidRPr="00E2692E" w:rsidRDefault="00D551AE" w:rsidP="00BD0D69">
      <w:pPr>
        <w:spacing w:after="120" w:line="240" w:lineRule="atLeast"/>
        <w:ind w:left="518"/>
        <w:jc w:val="thaiDistribute"/>
        <w:rPr>
          <w:rFonts w:ascii="Angsana New" w:hAnsi="Angsana New"/>
          <w:sz w:val="24"/>
          <w:szCs w:val="24"/>
        </w:rPr>
      </w:pPr>
    </w:p>
    <w:p w14:paraId="5FBABE54" w14:textId="77777777" w:rsidR="00BD0D69" w:rsidRPr="00E50A6D" w:rsidRDefault="00BD0D69">
      <w:pPr>
        <w:numPr>
          <w:ilvl w:val="0"/>
          <w:numId w:val="65"/>
        </w:numPr>
        <w:spacing w:after="120" w:line="240" w:lineRule="atLeast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3151"/>
        <w:gridCol w:w="2348"/>
        <w:gridCol w:w="2241"/>
        <w:gridCol w:w="2439"/>
      </w:tblGrid>
      <w:tr w:rsidR="00BD0D69" w:rsidRPr="00E50A6D" w14:paraId="1ADC3878" w14:textId="77777777" w:rsidTr="00B175D6">
        <w:trPr>
          <w:jc w:val="center"/>
        </w:trPr>
        <w:tc>
          <w:tcPr>
            <w:tcW w:w="3151" w:type="dxa"/>
            <w:shd w:val="clear" w:color="auto" w:fill="auto"/>
            <w:vAlign w:val="center"/>
          </w:tcPr>
          <w:p w14:paraId="1A2498F9" w14:textId="77777777" w:rsidR="00BD0D69" w:rsidRPr="00E50A6D" w:rsidRDefault="00BD0D69" w:rsidP="00B175D6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3" w:name="_Hlk47948139"/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90D56FC" w14:textId="77777777" w:rsidR="00BD0D69" w:rsidRPr="00E50A6D" w:rsidRDefault="00BD0D69" w:rsidP="00B175D6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241" w:type="dxa"/>
          </w:tcPr>
          <w:p w14:paraId="5FCEC2CF" w14:textId="77777777" w:rsidR="00BD0D69" w:rsidRPr="00E50A6D" w:rsidRDefault="00BD0D69" w:rsidP="00B175D6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2439" w:type="dxa"/>
          </w:tcPr>
          <w:p w14:paraId="1A14610F" w14:textId="77777777" w:rsidR="00BD0D69" w:rsidRPr="00E50A6D" w:rsidRDefault="00BD0D69" w:rsidP="00B175D6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นโยบายราคา</w:t>
            </w:r>
          </w:p>
        </w:tc>
      </w:tr>
      <w:bookmarkEnd w:id="3"/>
      <w:tr w:rsidR="00BD0D69" w:rsidRPr="00E50A6D" w14:paraId="256F6825" w14:textId="77777777" w:rsidTr="00B175D6">
        <w:trPr>
          <w:jc w:val="center"/>
        </w:trPr>
        <w:tc>
          <w:tcPr>
            <w:tcW w:w="3151" w:type="dxa"/>
            <w:shd w:val="clear" w:color="auto" w:fill="auto"/>
          </w:tcPr>
          <w:p w14:paraId="2FC80683" w14:textId="77777777" w:rsidR="00BD0D69" w:rsidRPr="00E50A6D" w:rsidRDefault="00BD0D69" w:rsidP="00B175D6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นาวแคสท์ จำกัด</w:t>
            </w:r>
          </w:p>
        </w:tc>
        <w:tc>
          <w:tcPr>
            <w:tcW w:w="2348" w:type="dxa"/>
            <w:shd w:val="clear" w:color="auto" w:fill="auto"/>
          </w:tcPr>
          <w:p w14:paraId="27AEAAA1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E50A6D">
              <w:rPr>
                <w:rFonts w:ascii="Angsana New" w:hAnsi="Angsana New"/>
                <w:sz w:val="30"/>
                <w:szCs w:val="30"/>
              </w:rPr>
              <w:t>/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2241" w:type="dxa"/>
          </w:tcPr>
          <w:p w14:paraId="72D4B090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</w:p>
          <w:p w14:paraId="6AE83946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</w:p>
          <w:p w14:paraId="584946BC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ค่าเสื่อมราคา - สิทธิในการใช้สินทรัพย์</w:t>
            </w:r>
          </w:p>
          <w:p w14:paraId="0E2B8B71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รายได้ค่าบริการอื่นๆ</w:t>
            </w:r>
          </w:p>
          <w:p w14:paraId="37912C2B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เงินให้กู้ยืม/ดอกเบี้ยรับ</w:t>
            </w:r>
          </w:p>
        </w:tc>
        <w:tc>
          <w:tcPr>
            <w:tcW w:w="2439" w:type="dxa"/>
          </w:tcPr>
          <w:p w14:paraId="57583759" w14:textId="4E378BE1" w:rsidR="00BD0D69" w:rsidRPr="00E50A6D" w:rsidRDefault="007F7726" w:rsidP="00B175D6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726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ราคาตามที่กำหนดในสัญญาเช่า เดือนละ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Pr="007F772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  <w:r w:rsidRPr="007F7726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14:paraId="6E504757" w14:textId="52F8490A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ตามวิธีเส้นตรง</w:t>
            </w:r>
          </w:p>
          <w:p w14:paraId="18CDD808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</w:p>
          <w:p w14:paraId="2BE57576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  <w:p w14:paraId="1CD7FF72" w14:textId="18BAC020" w:rsidR="00BD0D69" w:rsidRPr="00E50A6D" w:rsidRDefault="00BD0D69" w:rsidP="00B175D6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ตามที่ระบุในสัญญา จำนวน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พร้อมดอกเบี้ยร้อยละ </w:t>
            </w:r>
            <w:r w:rsidR="000334FE">
              <w:rPr>
                <w:rFonts w:ascii="Angsana New" w:hAnsi="Angsana New"/>
                <w:sz w:val="30"/>
                <w:szCs w:val="30"/>
              </w:rPr>
              <w:t>MLR</w:t>
            </w:r>
            <w:r w:rsidR="001970C2">
              <w:rPr>
                <w:rFonts w:ascii="Angsana New" w:hAnsi="Angsana New" w:hint="cs"/>
                <w:sz w:val="30"/>
                <w:szCs w:val="30"/>
                <w:cs/>
              </w:rPr>
              <w:t xml:space="preserve">-1 </w:t>
            </w:r>
            <w:r w:rsidR="003D78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1970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970C2">
              <w:rPr>
                <w:rFonts w:ascii="Angsana New" w:hAnsi="Angsana New"/>
                <w:sz w:val="30"/>
                <w:szCs w:val="30"/>
              </w:rPr>
              <w:t>MLR</w:t>
            </w:r>
            <w:r w:rsidR="001970C2">
              <w:rPr>
                <w:rFonts w:ascii="Angsana New" w:hAnsi="Angsana New" w:hint="cs"/>
                <w:sz w:val="30"/>
                <w:szCs w:val="30"/>
                <w:cs/>
              </w:rPr>
              <w:t>-2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BD0D69" w:rsidRPr="00E50A6D" w14:paraId="5847FCCB" w14:textId="77777777" w:rsidTr="00B175D6">
        <w:trPr>
          <w:jc w:val="center"/>
        </w:trPr>
        <w:tc>
          <w:tcPr>
            <w:tcW w:w="3151" w:type="dxa"/>
            <w:shd w:val="clear" w:color="auto" w:fill="auto"/>
          </w:tcPr>
          <w:p w14:paraId="3DFB21F7" w14:textId="77777777" w:rsidR="00BD0D69" w:rsidRPr="00E50A6D" w:rsidRDefault="00BD0D69" w:rsidP="00B175D6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348" w:type="dxa"/>
            <w:shd w:val="clear" w:color="auto" w:fill="auto"/>
          </w:tcPr>
          <w:p w14:paraId="6652E85B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E50A6D">
              <w:rPr>
                <w:rFonts w:ascii="Angsana New" w:hAnsi="Angsana New"/>
                <w:sz w:val="30"/>
                <w:szCs w:val="30"/>
              </w:rPr>
              <w:t>/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2241" w:type="dxa"/>
          </w:tcPr>
          <w:p w14:paraId="15A8CCEB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</w:p>
          <w:p w14:paraId="07CA0F64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DBD35C2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ค่าเสื่อมราคา - สิทธิในการใช้สินทรัพย์</w:t>
            </w:r>
          </w:p>
        </w:tc>
        <w:tc>
          <w:tcPr>
            <w:tcW w:w="2439" w:type="dxa"/>
          </w:tcPr>
          <w:p w14:paraId="0EC449CB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215,000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  <w:p w14:paraId="1B4F9D08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ตามวิธีเส้นตรง</w:t>
            </w:r>
          </w:p>
        </w:tc>
      </w:tr>
      <w:tr w:rsidR="00BD0D69" w:rsidRPr="00E50A6D" w14:paraId="7CE8AE9C" w14:textId="77777777" w:rsidTr="00B175D6">
        <w:trPr>
          <w:jc w:val="center"/>
        </w:trPr>
        <w:tc>
          <w:tcPr>
            <w:tcW w:w="3151" w:type="dxa"/>
            <w:shd w:val="clear" w:color="auto" w:fill="auto"/>
          </w:tcPr>
          <w:p w14:paraId="5CB9DD1F" w14:textId="77777777" w:rsidR="00BD0D69" w:rsidRPr="00E50A6D" w:rsidRDefault="00BD0D69" w:rsidP="00B175D6">
            <w:pPr>
              <w:ind w:left="349" w:right="-34" w:hanging="349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149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348" w:type="dxa"/>
            <w:shd w:val="clear" w:color="auto" w:fill="auto"/>
          </w:tcPr>
          <w:p w14:paraId="6164E53F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กรรมการเป็นญาติสนิท</w:t>
            </w:r>
          </w:p>
        </w:tc>
        <w:tc>
          <w:tcPr>
            <w:tcW w:w="2241" w:type="dxa"/>
          </w:tcPr>
          <w:p w14:paraId="76BB8CCE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ซื้อ/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  <w:p w14:paraId="42CB2435" w14:textId="6D33B0F1" w:rsidR="00BD0D69" w:rsidRPr="00E50A6D" w:rsidRDefault="00BD0D69" w:rsidP="008E316C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439" w:type="dxa"/>
          </w:tcPr>
          <w:p w14:paraId="0638CB77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  <w:p w14:paraId="044241F3" w14:textId="40007921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BD0D69" w:rsidRPr="00E50A6D" w14:paraId="3E96F4C2" w14:textId="77777777" w:rsidTr="00B175D6">
        <w:trPr>
          <w:jc w:val="center"/>
        </w:trPr>
        <w:tc>
          <w:tcPr>
            <w:tcW w:w="3151" w:type="dxa"/>
            <w:shd w:val="clear" w:color="auto" w:fill="auto"/>
          </w:tcPr>
          <w:p w14:paraId="057FA4BD" w14:textId="77777777" w:rsidR="00BD0D69" w:rsidRPr="00E50A6D" w:rsidRDefault="00BD0D69" w:rsidP="00B175D6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348" w:type="dxa"/>
            <w:shd w:val="clear" w:color="auto" w:fill="auto"/>
          </w:tcPr>
          <w:p w14:paraId="0CDFA920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1" w:type="dxa"/>
            <w:shd w:val="clear" w:color="auto" w:fill="auto"/>
          </w:tcPr>
          <w:p w14:paraId="7B67E885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</w:p>
          <w:p w14:paraId="5C50237C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96E3EEA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ค่าเสื่อมราคา - สิทธิในการใช้สินทรัพย์</w:t>
            </w:r>
          </w:p>
        </w:tc>
        <w:tc>
          <w:tcPr>
            <w:tcW w:w="2439" w:type="dxa"/>
            <w:shd w:val="clear" w:color="auto" w:fill="auto"/>
          </w:tcPr>
          <w:p w14:paraId="65705BF1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12,500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  <w:p w14:paraId="22840A97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ตามวิธีเส้นตรง</w:t>
            </w:r>
          </w:p>
        </w:tc>
      </w:tr>
    </w:tbl>
    <w:p w14:paraId="40388F44" w14:textId="77777777" w:rsidR="00115401" w:rsidRPr="00E50A6D" w:rsidRDefault="00115401" w:rsidP="00D44F84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4DD06E8" w14:textId="77777777" w:rsidR="000D64BB" w:rsidRPr="00E50A6D" w:rsidRDefault="000D64BB" w:rsidP="00D44F84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E5EDF01" w14:textId="7317F21A" w:rsidR="000D64BB" w:rsidRDefault="000D64BB" w:rsidP="00DC5948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78AFC6A7" w14:textId="0A64F493" w:rsidR="007F7726" w:rsidRDefault="007F7726" w:rsidP="00DC5948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5E076146" w14:textId="5C2BAB45" w:rsidR="007F7726" w:rsidRDefault="007F7726" w:rsidP="00DC5948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1256650A" w14:textId="176EE47C" w:rsidR="007F7726" w:rsidRDefault="007F7726" w:rsidP="00DC5948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14403733" w14:textId="7E92644F" w:rsidR="007F7726" w:rsidRDefault="007F7726" w:rsidP="00DC5948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511F2129" w14:textId="3248027A" w:rsidR="007F7726" w:rsidRDefault="007F7726" w:rsidP="00DC5948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0F93E155" w14:textId="77777777" w:rsidR="007F7726" w:rsidRDefault="007F7726" w:rsidP="00DC5948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589DF258" w14:textId="77777777" w:rsidR="00C8740D" w:rsidRPr="00E50A6D" w:rsidRDefault="00C8740D" w:rsidP="00DC5948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3E66F0A9" w14:textId="77777777" w:rsidR="003331A9" w:rsidRPr="00E50A6D" w:rsidRDefault="003331A9">
      <w:pPr>
        <w:numPr>
          <w:ilvl w:val="0"/>
          <w:numId w:val="22"/>
        </w:numPr>
        <w:tabs>
          <w:tab w:val="left" w:pos="513"/>
          <w:tab w:val="left" w:pos="540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รายการ</w:t>
      </w:r>
      <w:r w:rsidR="00E87023" w:rsidRPr="00E50A6D">
        <w:rPr>
          <w:rFonts w:ascii="Angsana New" w:hAnsi="Angsana New"/>
          <w:b/>
          <w:bCs/>
          <w:sz w:val="30"/>
          <w:szCs w:val="30"/>
          <w:cs/>
        </w:rPr>
        <w:t>บัญชี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กับบุคคลและกิจการที่เกี่ยวข้องกัน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E2B634E" w14:textId="54139FAA" w:rsidR="00E04DD7" w:rsidRPr="00E50A6D" w:rsidRDefault="00E04DD7" w:rsidP="000F674A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225DC8" w:rsidRPr="00E50A6D">
        <w:rPr>
          <w:rFonts w:ascii="Angsana New" w:hAnsi="Angsana New"/>
          <w:sz w:val="30"/>
          <w:szCs w:val="30"/>
          <w:cs/>
        </w:rPr>
        <w:t xml:space="preserve">ี่ยวข้องกัน ณ วันที่ </w:t>
      </w:r>
      <w:r w:rsidR="00225DC8" w:rsidRPr="00E50A6D">
        <w:rPr>
          <w:rFonts w:ascii="Angsana New" w:hAnsi="Angsana New"/>
          <w:sz w:val="30"/>
          <w:szCs w:val="30"/>
          <w:lang w:val="en-US"/>
        </w:rPr>
        <w:t>31</w:t>
      </w:r>
      <w:r w:rsidR="0022209E" w:rsidRPr="00E50A6D">
        <w:rPr>
          <w:rFonts w:ascii="Angsana New" w:hAnsi="Angsana New"/>
          <w:sz w:val="30"/>
          <w:szCs w:val="30"/>
          <w:cs/>
        </w:rPr>
        <w:t xml:space="preserve"> </w:t>
      </w:r>
      <w:r w:rsidR="00601DA3" w:rsidRPr="00E50A6D">
        <w:rPr>
          <w:rFonts w:ascii="Angsana New" w:hAnsi="Angsana New"/>
          <w:sz w:val="30"/>
          <w:szCs w:val="30"/>
          <w:cs/>
        </w:rPr>
        <w:t>ธันวาคม</w:t>
      </w:r>
      <w:r w:rsidR="00225DC8" w:rsidRPr="00E50A6D">
        <w:rPr>
          <w:rFonts w:ascii="Angsana New" w:hAnsi="Angsana New"/>
          <w:sz w:val="30"/>
          <w:szCs w:val="30"/>
        </w:rPr>
        <w:t xml:space="preserve"> 25</w:t>
      </w:r>
      <w:r w:rsidR="004E67A9" w:rsidRPr="00E50A6D">
        <w:rPr>
          <w:rFonts w:ascii="Angsana New" w:hAnsi="Angsana New" w:hint="cs"/>
          <w:sz w:val="30"/>
          <w:szCs w:val="30"/>
          <w:cs/>
        </w:rPr>
        <w:t>6</w:t>
      </w:r>
      <w:r w:rsidR="005A117E">
        <w:rPr>
          <w:rFonts w:ascii="Angsana New" w:hAnsi="Angsana New"/>
          <w:sz w:val="30"/>
          <w:szCs w:val="30"/>
        </w:rPr>
        <w:t>5</w:t>
      </w:r>
      <w:r w:rsidR="00225DC8" w:rsidRPr="00E50A6D">
        <w:rPr>
          <w:rFonts w:ascii="Angsana New" w:hAnsi="Angsana New"/>
          <w:sz w:val="30"/>
          <w:szCs w:val="30"/>
        </w:rPr>
        <w:t xml:space="preserve"> </w:t>
      </w:r>
      <w:r w:rsidR="00225DC8" w:rsidRPr="00E50A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4E67A9" w:rsidRPr="00E50A6D">
        <w:rPr>
          <w:rFonts w:ascii="Angsana New" w:hAnsi="Angsana New"/>
          <w:sz w:val="30"/>
          <w:szCs w:val="30"/>
          <w:lang w:val="en-US"/>
        </w:rPr>
        <w:t>256</w:t>
      </w:r>
      <w:r w:rsidR="005A117E">
        <w:rPr>
          <w:rFonts w:ascii="Angsana New" w:hAnsi="Angsana New"/>
          <w:sz w:val="30"/>
          <w:szCs w:val="30"/>
          <w:lang w:val="en-US"/>
        </w:rPr>
        <w:t>4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260" w:type="dxa"/>
        <w:jc w:val="center"/>
        <w:tblLayout w:type="fixed"/>
        <w:tblLook w:val="04A0" w:firstRow="1" w:lastRow="0" w:firstColumn="1" w:lastColumn="0" w:noHBand="0" w:noVBand="1"/>
      </w:tblPr>
      <w:tblGrid>
        <w:gridCol w:w="3690"/>
        <w:gridCol w:w="1473"/>
        <w:gridCol w:w="236"/>
        <w:gridCol w:w="1433"/>
        <w:gridCol w:w="236"/>
        <w:gridCol w:w="1474"/>
        <w:gridCol w:w="236"/>
        <w:gridCol w:w="1482"/>
      </w:tblGrid>
      <w:tr w:rsidR="000D64BB" w:rsidRPr="00E50A6D" w14:paraId="7BC90D59" w14:textId="77777777" w:rsidTr="007A6B03">
        <w:trPr>
          <w:jc w:val="center"/>
        </w:trPr>
        <w:tc>
          <w:tcPr>
            <w:tcW w:w="3690" w:type="dxa"/>
            <w:shd w:val="clear" w:color="auto" w:fill="auto"/>
          </w:tcPr>
          <w:p w14:paraId="318D6DFF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9C18E21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64E33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22A2B593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1C80F9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B8CAF9D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3A0E19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513BBCDB" w14:textId="77777777" w:rsidR="000D64BB" w:rsidRPr="00E50A6D" w:rsidRDefault="000D64BB" w:rsidP="00B175D6">
            <w:pPr>
              <w:spacing w:line="400" w:lineRule="exact"/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(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50A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64BB" w:rsidRPr="00E50A6D" w14:paraId="6809341D" w14:textId="77777777" w:rsidTr="007A6B03">
        <w:trPr>
          <w:jc w:val="center"/>
        </w:trPr>
        <w:tc>
          <w:tcPr>
            <w:tcW w:w="3690" w:type="dxa"/>
            <w:shd w:val="clear" w:color="auto" w:fill="auto"/>
          </w:tcPr>
          <w:p w14:paraId="6B120FD5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2" w:type="dxa"/>
            <w:gridSpan w:val="3"/>
            <w:tcBorders>
              <w:bottom w:val="single" w:sz="4" w:space="0" w:color="auto"/>
            </w:tcBorders>
          </w:tcPr>
          <w:p w14:paraId="2EF64C00" w14:textId="77777777" w:rsidR="000D64BB" w:rsidRPr="00E50A6D" w:rsidRDefault="000D64BB" w:rsidP="00B175D6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CE6BF3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101BD9" w14:textId="77777777" w:rsidR="000D64BB" w:rsidRPr="00E50A6D" w:rsidRDefault="000D64BB" w:rsidP="00B175D6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64BB" w:rsidRPr="00E50A6D" w14:paraId="6B3BBC4E" w14:textId="77777777" w:rsidTr="007A6B03">
        <w:trPr>
          <w:jc w:val="center"/>
        </w:trPr>
        <w:tc>
          <w:tcPr>
            <w:tcW w:w="3690" w:type="dxa"/>
            <w:shd w:val="clear" w:color="auto" w:fill="auto"/>
          </w:tcPr>
          <w:p w14:paraId="44212609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CF785" w14:textId="04C3EE6B" w:rsidR="000D64BB" w:rsidRPr="00E50A6D" w:rsidRDefault="00E87023" w:rsidP="007A6B03">
            <w:pPr>
              <w:spacing w:line="280" w:lineRule="exact"/>
              <w:ind w:left="-110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2</w:t>
            </w:r>
            <w:r w:rsidR="000D64BB"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56</w:t>
            </w:r>
            <w:r w:rsidR="005A117E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A707165" w14:textId="77777777" w:rsidR="000D64BB" w:rsidRPr="00E50A6D" w:rsidRDefault="000D64BB" w:rsidP="00B175D6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B25DB" w14:textId="4C011CAA" w:rsidR="000D64BB" w:rsidRPr="00E50A6D" w:rsidRDefault="00E2692E" w:rsidP="007A6B03">
            <w:pPr>
              <w:spacing w:line="280" w:lineRule="exact"/>
              <w:ind w:left="-110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256</w:t>
            </w:r>
            <w:r w:rsidR="005A117E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36" w:type="dxa"/>
          </w:tcPr>
          <w:p w14:paraId="74A80731" w14:textId="77777777" w:rsidR="000D64BB" w:rsidRPr="00E50A6D" w:rsidRDefault="000D64BB" w:rsidP="00B175D6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28CB53" w14:textId="5D217D2F" w:rsidR="000D64BB" w:rsidRPr="00E50A6D" w:rsidRDefault="00E87023" w:rsidP="007A6B03">
            <w:pPr>
              <w:spacing w:line="280" w:lineRule="exact"/>
              <w:ind w:left="-70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2</w:t>
            </w:r>
            <w:r w:rsidR="000D64BB"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56</w:t>
            </w:r>
            <w:r w:rsidR="005A117E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D17FA" w14:textId="77777777" w:rsidR="000D64BB" w:rsidRPr="00E50A6D" w:rsidRDefault="000D64BB" w:rsidP="00B175D6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DB027" w14:textId="4E4E7794" w:rsidR="000D64BB" w:rsidRPr="00E50A6D" w:rsidRDefault="00E2692E" w:rsidP="007A6B03">
            <w:pPr>
              <w:spacing w:line="280" w:lineRule="exact"/>
              <w:ind w:left="-70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256</w:t>
            </w:r>
            <w:r w:rsidR="005A117E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4</w:t>
            </w:r>
          </w:p>
        </w:tc>
      </w:tr>
      <w:tr w:rsidR="000D64BB" w:rsidRPr="00E50A6D" w14:paraId="7D3F3331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6DB3EB27" w14:textId="77777777" w:rsidR="000D64BB" w:rsidRPr="00E50A6D" w:rsidRDefault="000D64BB" w:rsidP="00B175D6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2A5129E3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C0A08A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26DB9504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F08DD9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377E9E0A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81C82B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</w:tcPr>
          <w:p w14:paraId="00E8C7A2" w14:textId="77777777" w:rsidR="000D64BB" w:rsidRPr="00E50A6D" w:rsidRDefault="000D64BB" w:rsidP="00B175D6">
            <w:pPr>
              <w:spacing w:line="400" w:lineRule="exact"/>
              <w:ind w:right="65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D64BB" w:rsidRPr="00E50A6D" w14:paraId="4466D03C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C9BD87B" w14:textId="77777777" w:rsidR="000D64BB" w:rsidRPr="00E50A6D" w:rsidRDefault="000D64BB" w:rsidP="00B175D6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3" w:type="dxa"/>
          </w:tcPr>
          <w:p w14:paraId="01CCF1D4" w14:textId="77777777" w:rsidR="000D64BB" w:rsidRPr="00E50A6D" w:rsidRDefault="000D64BB" w:rsidP="00B175D6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661155" w14:textId="77777777" w:rsidR="000D64BB" w:rsidRPr="00E50A6D" w:rsidRDefault="000D64BB" w:rsidP="00B175D6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1CB3B004" w14:textId="77777777" w:rsidR="000D64BB" w:rsidRPr="00E50A6D" w:rsidRDefault="000D64BB" w:rsidP="00B175D6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745488" w14:textId="77777777" w:rsidR="000D64BB" w:rsidRPr="00E50A6D" w:rsidRDefault="000D64BB" w:rsidP="00B175D6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6DDBBF65" w14:textId="77777777" w:rsidR="000D64BB" w:rsidRPr="00E50A6D" w:rsidRDefault="000D64BB" w:rsidP="00B175D6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4A654D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B1D0C1F" w14:textId="77777777" w:rsidR="000D64BB" w:rsidRPr="00E50A6D" w:rsidRDefault="000D64BB" w:rsidP="00B175D6">
            <w:pPr>
              <w:spacing w:line="400" w:lineRule="exact"/>
              <w:ind w:right="65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92E" w:rsidRPr="00E50A6D" w14:paraId="30E159EB" w14:textId="77777777" w:rsidTr="00315AF2">
        <w:trPr>
          <w:jc w:val="center"/>
        </w:trPr>
        <w:tc>
          <w:tcPr>
            <w:tcW w:w="3690" w:type="dxa"/>
            <w:shd w:val="clear" w:color="auto" w:fill="auto"/>
          </w:tcPr>
          <w:p w14:paraId="374F78DF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0A6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473" w:type="dxa"/>
          </w:tcPr>
          <w:p w14:paraId="7EDCCC23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9065B4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799AA87E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3EDE96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FEE013A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8B1D4A7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3937E88E" w14:textId="77777777" w:rsidR="00E2692E" w:rsidRPr="00E50A6D" w:rsidRDefault="00E2692E" w:rsidP="00E2692E">
            <w:pPr>
              <w:spacing w:line="400" w:lineRule="exact"/>
              <w:ind w:right="65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17E" w:rsidRPr="00E50A6D" w14:paraId="340EEA95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5043470A" w14:textId="77777777" w:rsidR="005A117E" w:rsidRPr="00E50A6D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149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14:paraId="40092D17" w14:textId="4D3EDFB4" w:rsidR="005A117E" w:rsidRPr="00E50A6D" w:rsidRDefault="00BB1D86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1D86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BB1D8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1D86">
              <w:rPr>
                <w:rFonts w:ascii="Angsana New" w:hAnsi="Angsana New"/>
                <w:sz w:val="28"/>
                <w:szCs w:val="28"/>
                <w:cs/>
                <w:lang w:val="en-US"/>
              </w:rPr>
              <w:t>970.61</w:t>
            </w:r>
          </w:p>
        </w:tc>
        <w:tc>
          <w:tcPr>
            <w:tcW w:w="236" w:type="dxa"/>
            <w:shd w:val="clear" w:color="auto" w:fill="auto"/>
          </w:tcPr>
          <w:p w14:paraId="3B1398C2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9D8164D" w14:textId="537A4699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sz w:val="28"/>
                <w:szCs w:val="28"/>
                <w:lang w:val="en-US"/>
              </w:rPr>
              <w:t>5,179,829.98</w:t>
            </w:r>
          </w:p>
        </w:tc>
        <w:tc>
          <w:tcPr>
            <w:tcW w:w="236" w:type="dxa"/>
            <w:shd w:val="clear" w:color="auto" w:fill="auto"/>
          </w:tcPr>
          <w:p w14:paraId="71DC8147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883FE" w14:textId="2430B194" w:rsidR="005A117E" w:rsidRPr="00E50A6D" w:rsidRDefault="00BB1D86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1D86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BB1D8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1D86">
              <w:rPr>
                <w:rFonts w:ascii="Angsana New" w:hAnsi="Angsana New"/>
                <w:sz w:val="28"/>
                <w:szCs w:val="28"/>
                <w:cs/>
                <w:lang w:val="en-US"/>
              </w:rPr>
              <w:t>970.61</w:t>
            </w:r>
          </w:p>
        </w:tc>
        <w:tc>
          <w:tcPr>
            <w:tcW w:w="236" w:type="dxa"/>
            <w:shd w:val="clear" w:color="auto" w:fill="auto"/>
          </w:tcPr>
          <w:p w14:paraId="65CC8335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28395" w14:textId="1B6A31BB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sz w:val="28"/>
                <w:szCs w:val="28"/>
                <w:lang w:val="en-US"/>
              </w:rPr>
              <w:t>5,179,829.98</w:t>
            </w:r>
          </w:p>
        </w:tc>
      </w:tr>
      <w:tr w:rsidR="005A117E" w:rsidRPr="00E50A6D" w14:paraId="339BEE6D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B4A2EEB" w14:textId="77777777" w:rsidR="005A117E" w:rsidRPr="00E50A6D" w:rsidRDefault="005A117E" w:rsidP="005A117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6D094" w14:textId="455EC5BA" w:rsidR="005A117E" w:rsidRPr="00E50A6D" w:rsidRDefault="00BB1D86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B1D8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</w:t>
            </w:r>
            <w:r w:rsidRPr="00BB1D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B1D8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970.61</w:t>
            </w:r>
          </w:p>
        </w:tc>
        <w:tc>
          <w:tcPr>
            <w:tcW w:w="236" w:type="dxa"/>
            <w:shd w:val="clear" w:color="auto" w:fill="auto"/>
          </w:tcPr>
          <w:p w14:paraId="42AC8420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5889A" w14:textId="50EAE6B1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5,179,829.98</w:t>
            </w:r>
          </w:p>
        </w:tc>
        <w:tc>
          <w:tcPr>
            <w:tcW w:w="236" w:type="dxa"/>
            <w:shd w:val="clear" w:color="auto" w:fill="auto"/>
          </w:tcPr>
          <w:p w14:paraId="3F667900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CD4FB" w14:textId="709BF8A7" w:rsidR="005A117E" w:rsidRPr="00E50A6D" w:rsidRDefault="00BB1D86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B1D8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</w:t>
            </w:r>
            <w:r w:rsidRPr="00BB1D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B1D8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970.61</w:t>
            </w:r>
          </w:p>
        </w:tc>
        <w:tc>
          <w:tcPr>
            <w:tcW w:w="236" w:type="dxa"/>
            <w:shd w:val="clear" w:color="auto" w:fill="auto"/>
          </w:tcPr>
          <w:p w14:paraId="0DC3952D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E99B8" w14:textId="02B9DB7D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5,179,829.98</w:t>
            </w:r>
          </w:p>
        </w:tc>
      </w:tr>
      <w:tr w:rsidR="00E2692E" w:rsidRPr="00E50A6D" w14:paraId="0C429E73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016A97D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Pr="00E50A6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473" w:type="dxa"/>
            <w:tcBorders>
              <w:top w:val="double" w:sz="4" w:space="0" w:color="auto"/>
            </w:tcBorders>
            <w:shd w:val="clear" w:color="auto" w:fill="auto"/>
          </w:tcPr>
          <w:p w14:paraId="0070C46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2A77E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3" w:type="dxa"/>
            <w:tcBorders>
              <w:top w:val="double" w:sz="4" w:space="0" w:color="auto"/>
            </w:tcBorders>
            <w:shd w:val="clear" w:color="auto" w:fill="auto"/>
          </w:tcPr>
          <w:p w14:paraId="5546EF64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D5AB7BF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47E1A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A846D1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B18B87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A117E" w:rsidRPr="00E50A6D" w14:paraId="7EDDD984" w14:textId="77777777" w:rsidTr="002430E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2C56489" w14:textId="4D181230" w:rsidR="005A117E" w:rsidRPr="00E50A6D" w:rsidRDefault="00776F05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473" w:type="dxa"/>
            <w:shd w:val="clear" w:color="auto" w:fill="auto"/>
          </w:tcPr>
          <w:p w14:paraId="19AED5E8" w14:textId="5636A84A" w:rsidR="005A117E" w:rsidRPr="00E50A6D" w:rsidRDefault="00776F05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50DBC1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3" w:type="dxa"/>
            <w:shd w:val="clear" w:color="auto" w:fill="auto"/>
          </w:tcPr>
          <w:p w14:paraId="300B56FA" w14:textId="1C60051D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1482D2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3EB8F80" w14:textId="4DC01231" w:rsidR="005A117E" w:rsidRPr="00E50A6D" w:rsidRDefault="00776F05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6F0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76F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76F05">
              <w:rPr>
                <w:rFonts w:ascii="Angsana New" w:hAnsi="Angsana New"/>
                <w:sz w:val="28"/>
                <w:szCs w:val="28"/>
                <w:cs/>
                <w:lang w:val="en-US"/>
              </w:rPr>
              <w:t>709.89</w:t>
            </w:r>
          </w:p>
        </w:tc>
        <w:tc>
          <w:tcPr>
            <w:tcW w:w="236" w:type="dxa"/>
            <w:shd w:val="clear" w:color="auto" w:fill="auto"/>
          </w:tcPr>
          <w:p w14:paraId="6EECF9D7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4398CDE" w14:textId="6E552930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A117E" w:rsidRPr="00E50A6D" w14:paraId="57B2C460" w14:textId="77777777" w:rsidTr="002430E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1FEE97FD" w14:textId="77777777" w:rsidR="005A117E" w:rsidRPr="00E50A6D" w:rsidRDefault="005A117E" w:rsidP="005A117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98247" w14:textId="09E3084F" w:rsidR="005A117E" w:rsidRPr="00E50A6D" w:rsidRDefault="00776F05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17AE90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0C32C" w14:textId="5D9753B6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9C484C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B8E793B" w14:textId="7D3E32FA" w:rsidR="005A117E" w:rsidRPr="00E50A6D" w:rsidRDefault="00776F05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76F0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776F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76F0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709.89</w:t>
            </w:r>
          </w:p>
        </w:tc>
        <w:tc>
          <w:tcPr>
            <w:tcW w:w="236" w:type="dxa"/>
            <w:shd w:val="clear" w:color="auto" w:fill="auto"/>
          </w:tcPr>
          <w:p w14:paraId="13CD9C4F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1F24E4D" w14:textId="0496495A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E2692E" w:rsidRPr="00E50A6D" w14:paraId="42F7016C" w14:textId="77777777" w:rsidTr="00315AF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0248001" w14:textId="77777777" w:rsidR="00E2692E" w:rsidRPr="00E50A6D" w:rsidRDefault="00E2692E" w:rsidP="00E2692E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34F53C6" w14:textId="77777777" w:rsidR="00E2692E" w:rsidRPr="00E50A6D" w:rsidRDefault="00E2692E" w:rsidP="00E2692E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54D8941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vAlign w:val="center"/>
          </w:tcPr>
          <w:p w14:paraId="6A975EE7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0C398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FFC8BD7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8D86FB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6E8016C9" w14:textId="77777777" w:rsidR="00E2692E" w:rsidRPr="00E50A6D" w:rsidRDefault="00E2692E" w:rsidP="00E2692E">
            <w:pPr>
              <w:spacing w:line="400" w:lineRule="exact"/>
              <w:ind w:right="65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A117E" w:rsidRPr="00E50A6D" w14:paraId="48316009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18FE755D" w14:textId="77777777" w:rsidR="005A117E" w:rsidRPr="00E50A6D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473" w:type="dxa"/>
            <w:shd w:val="clear" w:color="auto" w:fill="auto"/>
          </w:tcPr>
          <w:p w14:paraId="74E91E30" w14:textId="6C444CE8" w:rsidR="005A117E" w:rsidRPr="00E50A6D" w:rsidRDefault="00866E2B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381A7D" w14:textId="77777777" w:rsidR="005A117E" w:rsidRPr="00E50A6D" w:rsidRDefault="005A117E" w:rsidP="005A117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</w:tcPr>
          <w:p w14:paraId="395CFB69" w14:textId="07E7D075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25C85B" w14:textId="77777777" w:rsidR="005A117E" w:rsidRPr="00E50A6D" w:rsidRDefault="005A117E" w:rsidP="005A117E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7842367" w14:textId="553CB798" w:rsidR="005A117E" w:rsidRPr="00E50A6D" w:rsidRDefault="00866E2B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6E2B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866E2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6E2B">
              <w:rPr>
                <w:rFonts w:ascii="Angsana New" w:hAnsi="Angsana New"/>
                <w:sz w:val="28"/>
                <w:szCs w:val="28"/>
                <w:cs/>
                <w:lang w:val="en-US"/>
              </w:rPr>
              <w:t>587</w:t>
            </w:r>
            <w:r w:rsidRPr="00866E2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6E2B">
              <w:rPr>
                <w:rFonts w:ascii="Angsana New" w:hAnsi="Angsana New"/>
                <w:sz w:val="28"/>
                <w:szCs w:val="28"/>
                <w:cs/>
                <w:lang w:val="en-US"/>
              </w:rPr>
              <w:t>474.76</w:t>
            </w:r>
          </w:p>
        </w:tc>
        <w:tc>
          <w:tcPr>
            <w:tcW w:w="236" w:type="dxa"/>
            <w:shd w:val="clear" w:color="auto" w:fill="auto"/>
          </w:tcPr>
          <w:p w14:paraId="134EDFD1" w14:textId="77777777" w:rsidR="005A117E" w:rsidRPr="00E50A6D" w:rsidRDefault="005A117E" w:rsidP="005A117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3ED0DA5" w14:textId="2CD9F4A2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350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185.38</w:t>
            </w:r>
          </w:p>
        </w:tc>
      </w:tr>
      <w:tr w:rsidR="005A117E" w:rsidRPr="00E50A6D" w14:paraId="1E07D884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93E2518" w14:textId="77777777" w:rsidR="005A117E" w:rsidRPr="00E50A6D" w:rsidRDefault="005A117E" w:rsidP="005A117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1CBCE" w14:textId="13474284" w:rsidR="005A117E" w:rsidRPr="00E50A6D" w:rsidRDefault="00866E2B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947F9E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0ABD0" w14:textId="794347B8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FC151F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AC2EF7A" w14:textId="7562D9A4" w:rsidR="005A117E" w:rsidRPr="00E50A6D" w:rsidRDefault="00866E2B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66E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866E2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66E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587</w:t>
            </w:r>
            <w:r w:rsidRPr="00866E2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66E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474.76</w:t>
            </w:r>
          </w:p>
        </w:tc>
        <w:tc>
          <w:tcPr>
            <w:tcW w:w="236" w:type="dxa"/>
            <w:shd w:val="clear" w:color="auto" w:fill="auto"/>
          </w:tcPr>
          <w:p w14:paraId="4369CB0D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C9F803F" w14:textId="24BA2238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350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185.38</w:t>
            </w:r>
          </w:p>
        </w:tc>
      </w:tr>
      <w:tr w:rsidR="00E2692E" w:rsidRPr="00E50A6D" w14:paraId="580D02BB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E09FB73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3" w:type="dxa"/>
          </w:tcPr>
          <w:p w14:paraId="500026C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DD268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</w:tcPr>
          <w:p w14:paraId="2F1C727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5F51F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0D910D4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2677E97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7703E2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A117E" w:rsidRPr="00E50A6D" w14:paraId="49F4F7A3" w14:textId="77777777" w:rsidTr="00315AF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62EB25A" w14:textId="77777777" w:rsidR="005A117E" w:rsidRPr="00E50A6D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473" w:type="dxa"/>
            <w:shd w:val="clear" w:color="auto" w:fill="auto"/>
          </w:tcPr>
          <w:p w14:paraId="487CE82F" w14:textId="6E72CFEE" w:rsidR="005A117E" w:rsidRPr="00E50A6D" w:rsidRDefault="00866E2B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AE42378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1D31AEFA" w14:textId="231B571F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6127461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D07729F" w14:textId="288658BB" w:rsidR="005A117E" w:rsidRPr="00E50A6D" w:rsidRDefault="00866E2B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6E2B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866E2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6E2B">
              <w:rPr>
                <w:rFonts w:ascii="Angsana New" w:hAnsi="Angsana New"/>
                <w:sz w:val="28"/>
                <w:szCs w:val="28"/>
                <w:cs/>
                <w:lang w:val="en-US"/>
              </w:rPr>
              <w:t>801</w:t>
            </w:r>
            <w:r w:rsidRPr="00866E2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6E2B">
              <w:rPr>
                <w:rFonts w:ascii="Angsana New" w:hAnsi="Angsana New"/>
                <w:sz w:val="28"/>
                <w:szCs w:val="28"/>
                <w:cs/>
                <w:lang w:val="en-US"/>
              </w:rPr>
              <w:t>992.20</w:t>
            </w:r>
          </w:p>
        </w:tc>
        <w:tc>
          <w:tcPr>
            <w:tcW w:w="236" w:type="dxa"/>
            <w:shd w:val="clear" w:color="auto" w:fill="auto"/>
          </w:tcPr>
          <w:p w14:paraId="01C51F3F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24C736E" w14:textId="48B79C9A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060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842.50</w:t>
            </w:r>
          </w:p>
        </w:tc>
      </w:tr>
      <w:tr w:rsidR="005A117E" w:rsidRPr="00E50A6D" w14:paraId="08B51653" w14:textId="77777777" w:rsidTr="00315AF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55CD0D4A" w14:textId="77777777" w:rsidR="005A117E" w:rsidRPr="00E50A6D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473" w:type="dxa"/>
            <w:shd w:val="clear" w:color="auto" w:fill="auto"/>
          </w:tcPr>
          <w:p w14:paraId="3683A35B" w14:textId="6088780F" w:rsidR="005A117E" w:rsidRPr="00E50A6D" w:rsidRDefault="00866E2B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6E2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66E2B">
              <w:rPr>
                <w:rFonts w:ascii="Angsana New" w:hAnsi="Angsana New"/>
                <w:sz w:val="28"/>
                <w:szCs w:val="28"/>
              </w:rPr>
              <w:t>,</w:t>
            </w:r>
            <w:r w:rsidRPr="00866E2B">
              <w:rPr>
                <w:rFonts w:ascii="Angsana New" w:hAnsi="Angsana New"/>
                <w:sz w:val="28"/>
                <w:szCs w:val="28"/>
                <w:cs/>
              </w:rPr>
              <w:t>344</w:t>
            </w:r>
            <w:r w:rsidRPr="00866E2B">
              <w:rPr>
                <w:rFonts w:ascii="Angsana New" w:hAnsi="Angsana New"/>
                <w:sz w:val="28"/>
                <w:szCs w:val="28"/>
              </w:rPr>
              <w:t>,</w:t>
            </w:r>
            <w:r w:rsidRPr="00866E2B">
              <w:rPr>
                <w:rFonts w:ascii="Angsana New" w:hAnsi="Angsana New"/>
                <w:sz w:val="28"/>
                <w:szCs w:val="28"/>
                <w:cs/>
              </w:rPr>
              <w:t>677.12</w:t>
            </w:r>
          </w:p>
        </w:tc>
        <w:tc>
          <w:tcPr>
            <w:tcW w:w="236" w:type="dxa"/>
          </w:tcPr>
          <w:p w14:paraId="731E9ADE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78283B6B" w14:textId="2C410AF2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517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015.64</w:t>
            </w:r>
          </w:p>
        </w:tc>
        <w:tc>
          <w:tcPr>
            <w:tcW w:w="236" w:type="dxa"/>
          </w:tcPr>
          <w:p w14:paraId="3A7C72FB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353CB71" w14:textId="2A486264" w:rsidR="005A117E" w:rsidRPr="00E50A6D" w:rsidRDefault="00866E2B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6E2B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866E2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6E2B">
              <w:rPr>
                <w:rFonts w:ascii="Angsana New" w:hAnsi="Angsana New"/>
                <w:sz w:val="28"/>
                <w:szCs w:val="28"/>
                <w:cs/>
                <w:lang w:val="en-US"/>
              </w:rPr>
              <w:t>344</w:t>
            </w:r>
            <w:r w:rsidRPr="00866E2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6E2B">
              <w:rPr>
                <w:rFonts w:ascii="Angsana New" w:hAnsi="Angsana New"/>
                <w:sz w:val="28"/>
                <w:szCs w:val="28"/>
                <w:cs/>
                <w:lang w:val="en-US"/>
              </w:rPr>
              <w:t>677.12</w:t>
            </w:r>
          </w:p>
        </w:tc>
        <w:tc>
          <w:tcPr>
            <w:tcW w:w="236" w:type="dxa"/>
            <w:shd w:val="clear" w:color="auto" w:fill="auto"/>
          </w:tcPr>
          <w:p w14:paraId="50B09A19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2148813" w14:textId="544BC1C1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517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015.64</w:t>
            </w:r>
          </w:p>
        </w:tc>
      </w:tr>
      <w:tr w:rsidR="005A117E" w:rsidRPr="00E50A6D" w14:paraId="288B0248" w14:textId="77777777" w:rsidTr="00315AF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1481968" w14:textId="77777777" w:rsidR="005A117E" w:rsidRPr="00E50A6D" w:rsidRDefault="005A117E" w:rsidP="005A117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36D18" w14:textId="16FBB179" w:rsidR="005A117E" w:rsidRPr="00E50A6D" w:rsidRDefault="00866E2B" w:rsidP="005A117E">
            <w:pPr>
              <w:tabs>
                <w:tab w:val="left" w:pos="1185"/>
              </w:tabs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6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</w:t>
            </w:r>
            <w:r w:rsidRPr="00866E2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66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344</w:t>
            </w:r>
            <w:r w:rsidRPr="00866E2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66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677.12</w:t>
            </w:r>
          </w:p>
        </w:tc>
        <w:tc>
          <w:tcPr>
            <w:tcW w:w="236" w:type="dxa"/>
          </w:tcPr>
          <w:p w14:paraId="0C7D020C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32C43A83" w14:textId="2AE67FFA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3D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517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015.64</w:t>
            </w:r>
          </w:p>
        </w:tc>
        <w:tc>
          <w:tcPr>
            <w:tcW w:w="236" w:type="dxa"/>
          </w:tcPr>
          <w:p w14:paraId="2D057740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CACEA" w14:textId="3B7C9B19" w:rsidR="005A117E" w:rsidRPr="00E50A6D" w:rsidRDefault="00866E2B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66E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</w:t>
            </w:r>
            <w:r w:rsidRPr="00866E2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66E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146</w:t>
            </w:r>
            <w:r w:rsidRPr="00866E2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66E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669.32</w:t>
            </w:r>
          </w:p>
        </w:tc>
        <w:tc>
          <w:tcPr>
            <w:tcW w:w="236" w:type="dxa"/>
            <w:shd w:val="clear" w:color="auto" w:fill="auto"/>
          </w:tcPr>
          <w:p w14:paraId="72425E9A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432BA" w14:textId="7DDF1942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13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577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858.14</w:t>
            </w:r>
          </w:p>
        </w:tc>
      </w:tr>
      <w:tr w:rsidR="00E2692E" w:rsidRPr="00E50A6D" w14:paraId="6A7C30EB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7E34F9B" w14:textId="77777777" w:rsidR="00E2692E" w:rsidRPr="00E50A6D" w:rsidRDefault="00E74B57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73" w:type="dxa"/>
          </w:tcPr>
          <w:p w14:paraId="6671EA2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B30323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</w:tcPr>
          <w:p w14:paraId="4303E264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10F1D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019B07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92F73A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52368E6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C4E79" w:rsidRPr="00E50A6D" w14:paraId="045B9452" w14:textId="77777777" w:rsidTr="00E74B57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96DA0D5" w14:textId="77777777" w:rsidR="006C4E79" w:rsidRPr="00E50A6D" w:rsidRDefault="006C4E79" w:rsidP="00C654A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473" w:type="dxa"/>
            <w:shd w:val="clear" w:color="auto" w:fill="auto"/>
          </w:tcPr>
          <w:p w14:paraId="3DBFCFB7" w14:textId="77777777" w:rsidR="006C4E79" w:rsidRPr="00E50A6D" w:rsidRDefault="006C4E79" w:rsidP="006C4E7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906C23" w14:textId="77777777" w:rsidR="006C4E79" w:rsidRPr="00E50A6D" w:rsidRDefault="006C4E79" w:rsidP="006C4E7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</w:tcPr>
          <w:p w14:paraId="79912738" w14:textId="77777777" w:rsidR="006C4E79" w:rsidRPr="00E50A6D" w:rsidRDefault="006C4E79" w:rsidP="006C4E7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9A8B80" w14:textId="77777777" w:rsidR="006C4E79" w:rsidRPr="00E50A6D" w:rsidRDefault="006C4E79" w:rsidP="006C4E7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3E69D84" w14:textId="77777777" w:rsidR="006C4E79" w:rsidRPr="00E50A6D" w:rsidRDefault="006C4E79" w:rsidP="006C4E7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135BFFF" w14:textId="77777777" w:rsidR="006C4E79" w:rsidRPr="00E50A6D" w:rsidRDefault="006C4E79" w:rsidP="006C4E7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6137AD2" w14:textId="77777777" w:rsidR="006C4E79" w:rsidRPr="00E50A6D" w:rsidRDefault="006C4E79" w:rsidP="006C4E7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17E" w:rsidRPr="00E50A6D" w14:paraId="05DF5C6A" w14:textId="77777777" w:rsidTr="007B237F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855D2F3" w14:textId="77777777" w:rsidR="005A117E" w:rsidRPr="00E50A6D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F8A80DB" w14:textId="28DDB8A0" w:rsidR="005A117E" w:rsidRPr="00E50A6D" w:rsidRDefault="002A4995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7E1D77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43D11C8" w14:textId="1E015135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DFFE4B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D2B7EE1" w14:textId="339AF517" w:rsidR="005A117E" w:rsidRPr="00E50A6D" w:rsidRDefault="00175CE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5CEE">
              <w:rPr>
                <w:rFonts w:ascii="Angsana New" w:hAnsi="Angsana New"/>
                <w:sz w:val="28"/>
                <w:szCs w:val="28"/>
                <w:lang w:val="en-US"/>
              </w:rPr>
              <w:t>321,000.00</w:t>
            </w:r>
          </w:p>
        </w:tc>
        <w:tc>
          <w:tcPr>
            <w:tcW w:w="236" w:type="dxa"/>
            <w:shd w:val="clear" w:color="auto" w:fill="auto"/>
          </w:tcPr>
          <w:p w14:paraId="78AF4C7C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8162D93" w14:textId="3949C43B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B7DE3">
              <w:rPr>
                <w:rFonts w:ascii="Angsana New" w:hAnsi="Angsana New"/>
                <w:sz w:val="28"/>
                <w:szCs w:val="28"/>
                <w:cs/>
                <w:lang w:val="en-US"/>
              </w:rPr>
              <w:t>321</w:t>
            </w:r>
            <w:r w:rsidRPr="003B7DE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B7DE3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5A117E" w:rsidRPr="00E50A6D" w14:paraId="0BBDB38A" w14:textId="77777777" w:rsidTr="002430E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64E8F34C" w14:textId="77777777" w:rsidR="005A117E" w:rsidRPr="00E50A6D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473" w:type="dxa"/>
            <w:shd w:val="clear" w:color="auto" w:fill="auto"/>
          </w:tcPr>
          <w:p w14:paraId="57CA8B91" w14:textId="61943D93" w:rsidR="005A117E" w:rsidRPr="00B74153" w:rsidRDefault="002A4995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4995">
              <w:rPr>
                <w:rFonts w:ascii="Angsana New" w:hAnsi="Angsana New"/>
                <w:sz w:val="28"/>
                <w:szCs w:val="28"/>
                <w:cs/>
                <w:lang w:val="en-US"/>
              </w:rPr>
              <w:t>509</w:t>
            </w:r>
            <w:r w:rsidRPr="002A4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A4995">
              <w:rPr>
                <w:rFonts w:ascii="Angsana New" w:hAnsi="Angsana New"/>
                <w:sz w:val="28"/>
                <w:szCs w:val="28"/>
                <w:cs/>
                <w:lang w:val="en-US"/>
              </w:rPr>
              <w:t>133.76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59152B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</w:tcPr>
          <w:p w14:paraId="448DBDC8" w14:textId="7BA78424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153">
              <w:rPr>
                <w:rFonts w:ascii="Angsana New" w:hAnsi="Angsana New"/>
                <w:sz w:val="28"/>
                <w:szCs w:val="28"/>
                <w:lang w:val="en-US"/>
              </w:rPr>
              <w:t>502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sz w:val="28"/>
                <w:szCs w:val="28"/>
                <w:lang w:val="en-US"/>
              </w:rPr>
              <w:t>245.06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66D1D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D84A1A3" w14:textId="33CBDEC7" w:rsidR="005A117E" w:rsidRPr="00E50A6D" w:rsidRDefault="00175CE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5CEE">
              <w:rPr>
                <w:rFonts w:ascii="Angsana New" w:hAnsi="Angsana New"/>
                <w:sz w:val="28"/>
                <w:szCs w:val="28"/>
                <w:lang w:val="en-US"/>
              </w:rPr>
              <w:t>509,133.76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39DB94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AA9B626" w14:textId="5844CFEF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502,245.06</w:t>
            </w:r>
          </w:p>
        </w:tc>
      </w:tr>
      <w:tr w:rsidR="005A117E" w:rsidRPr="00E50A6D" w14:paraId="508DC408" w14:textId="77777777" w:rsidTr="002430E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79D5F8C" w14:textId="77777777" w:rsidR="005A117E" w:rsidRPr="00E50A6D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149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14:paraId="3B6729FE" w14:textId="060C81D7" w:rsidR="005A117E" w:rsidRPr="00B74153" w:rsidRDefault="002A4995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4995">
              <w:rPr>
                <w:rFonts w:ascii="Angsana New" w:hAnsi="Angsana New"/>
                <w:sz w:val="28"/>
                <w:szCs w:val="28"/>
                <w:lang w:val="en-US"/>
              </w:rPr>
              <w:t>389,587.00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2CE96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F7C3E1C" w14:textId="6AE44F25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153">
              <w:rPr>
                <w:rFonts w:ascii="Angsana New" w:hAnsi="Angsana New"/>
                <w:sz w:val="28"/>
                <w:szCs w:val="28"/>
                <w:lang w:val="en-US"/>
              </w:rPr>
              <w:t xml:space="preserve"> 7,490.00 </w:t>
            </w:r>
          </w:p>
        </w:tc>
        <w:tc>
          <w:tcPr>
            <w:tcW w:w="236" w:type="dxa"/>
            <w:shd w:val="clear" w:color="auto" w:fill="auto"/>
          </w:tcPr>
          <w:p w14:paraId="0C67AE7D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D9DB2" w14:textId="45E57B77" w:rsidR="005A117E" w:rsidRPr="00E50A6D" w:rsidRDefault="004D04C0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04C0">
              <w:rPr>
                <w:rFonts w:ascii="Angsana New" w:hAnsi="Angsana New"/>
                <w:sz w:val="28"/>
                <w:szCs w:val="28"/>
                <w:lang w:val="en-US"/>
              </w:rPr>
              <w:t>389,587.00</w:t>
            </w:r>
          </w:p>
        </w:tc>
        <w:tc>
          <w:tcPr>
            <w:tcW w:w="236" w:type="dxa"/>
            <w:shd w:val="clear" w:color="auto" w:fill="auto"/>
          </w:tcPr>
          <w:p w14:paraId="39B7768D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BE49A" w14:textId="44228F50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7,490.00</w:t>
            </w:r>
          </w:p>
        </w:tc>
      </w:tr>
      <w:tr w:rsidR="005A117E" w:rsidRPr="00E50A6D" w14:paraId="4D9001D3" w14:textId="77777777" w:rsidTr="00E90D1E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69A649CF" w14:textId="77777777" w:rsidR="005A117E" w:rsidRPr="00E50A6D" w:rsidRDefault="005A117E" w:rsidP="005A117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A8169" w14:textId="34478C81" w:rsidR="005A117E" w:rsidRPr="00E50A6D" w:rsidRDefault="00E6350F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35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898</w:t>
            </w:r>
            <w:r w:rsidRPr="00E6350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635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720.76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3729C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809FDE" w14:textId="1BC04CCB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509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735.06</w:t>
            </w:r>
          </w:p>
        </w:tc>
        <w:tc>
          <w:tcPr>
            <w:tcW w:w="236" w:type="dxa"/>
            <w:shd w:val="clear" w:color="auto" w:fill="auto"/>
          </w:tcPr>
          <w:p w14:paraId="4681CF48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F9C981" w14:textId="34E9C9FF" w:rsidR="005A117E" w:rsidRPr="00E50A6D" w:rsidRDefault="003146A9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46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1,219,720.76</w:t>
            </w:r>
          </w:p>
        </w:tc>
        <w:tc>
          <w:tcPr>
            <w:tcW w:w="236" w:type="dxa"/>
            <w:shd w:val="clear" w:color="auto" w:fill="auto"/>
          </w:tcPr>
          <w:p w14:paraId="15B45D97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7729EB" w14:textId="57974A1D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830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735.06</w:t>
            </w:r>
          </w:p>
        </w:tc>
      </w:tr>
      <w:tr w:rsidR="00E90D1E" w:rsidRPr="00E90D1E" w14:paraId="00806ABC" w14:textId="77777777" w:rsidTr="00E90D1E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A2D33F" w14:textId="77777777" w:rsidR="00E90D1E" w:rsidRPr="00E90D1E" w:rsidRDefault="00C654A7" w:rsidP="00C654A7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</w:t>
            </w:r>
            <w:r w:rsidR="00E90D1E" w:rsidRPr="00E50A6D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</w:t>
            </w:r>
            <w:r w:rsidR="00E90D1E" w:rsidRPr="00E50A6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4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8ED854" w14:textId="77777777" w:rsidR="00E90D1E" w:rsidRPr="00E90D1E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0DCA15" w14:textId="77777777" w:rsidR="00E90D1E" w:rsidRPr="00E90D1E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0E70FA" w14:textId="77777777" w:rsidR="00E90D1E" w:rsidRPr="00E90D1E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9110F7F" w14:textId="77777777" w:rsidR="00E90D1E" w:rsidRPr="00E90D1E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8C4B76" w14:textId="77777777" w:rsidR="00E90D1E" w:rsidRPr="00E90D1E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37BCEA" w14:textId="77777777" w:rsidR="00E90D1E" w:rsidRPr="00E90D1E" w:rsidRDefault="00E90D1E" w:rsidP="008D4E20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574F0D" w14:textId="77777777" w:rsidR="00E90D1E" w:rsidRPr="00E90D1E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5A117E" w:rsidRPr="00E50A6D" w14:paraId="0E83C955" w14:textId="77777777" w:rsidTr="00E90D1E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598B6CF0" w14:textId="77777777" w:rsidR="005A117E" w:rsidRPr="00E90D1E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4DF0755" w14:textId="0CE94352" w:rsidR="005A117E" w:rsidRPr="00293B07" w:rsidRDefault="002A4995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292C83" w14:textId="77777777" w:rsidR="005A117E" w:rsidRPr="00293B07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59D4EE5" w14:textId="04A00F42" w:rsidR="005A117E" w:rsidRPr="00293B07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E86E99" w14:textId="77777777" w:rsidR="005A117E" w:rsidRPr="00293B07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5E7C164" w14:textId="545CDC63" w:rsidR="005A117E" w:rsidRPr="00293B07" w:rsidRDefault="003146A9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46A9">
              <w:rPr>
                <w:rFonts w:ascii="Angsana New" w:hAnsi="Angsana New"/>
                <w:sz w:val="28"/>
                <w:szCs w:val="28"/>
                <w:lang w:val="en-US"/>
              </w:rPr>
              <w:t>84,956.77</w:t>
            </w:r>
          </w:p>
        </w:tc>
        <w:tc>
          <w:tcPr>
            <w:tcW w:w="236" w:type="dxa"/>
            <w:shd w:val="clear" w:color="auto" w:fill="auto"/>
          </w:tcPr>
          <w:p w14:paraId="56F3030D" w14:textId="77777777" w:rsidR="005A117E" w:rsidRPr="00293B07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43C8EEF3" w14:textId="704BE044" w:rsidR="005A117E" w:rsidRPr="00293B07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11,958.33</w:t>
            </w:r>
          </w:p>
        </w:tc>
      </w:tr>
      <w:tr w:rsidR="005A117E" w:rsidRPr="00E50A6D" w14:paraId="3B48D892" w14:textId="77777777" w:rsidTr="00C654A7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0CF6851" w14:textId="77777777" w:rsidR="005A117E" w:rsidRPr="00E90D1E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1CC3B" w14:textId="579FB6AF" w:rsidR="005A117E" w:rsidRPr="00293B07" w:rsidRDefault="002A4995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995">
              <w:rPr>
                <w:rFonts w:ascii="Angsana New" w:hAnsi="Angsana New"/>
                <w:sz w:val="28"/>
                <w:szCs w:val="28"/>
                <w:cs/>
              </w:rPr>
              <w:t>904</w:t>
            </w:r>
            <w:r w:rsidRPr="002A4995">
              <w:rPr>
                <w:rFonts w:ascii="Angsana New" w:hAnsi="Angsana New"/>
                <w:sz w:val="28"/>
                <w:szCs w:val="28"/>
              </w:rPr>
              <w:t>,</w:t>
            </w:r>
            <w:r w:rsidRPr="002A4995">
              <w:rPr>
                <w:rFonts w:ascii="Angsana New" w:hAnsi="Angsana New"/>
                <w:sz w:val="28"/>
                <w:szCs w:val="28"/>
                <w:cs/>
              </w:rPr>
              <w:t>474.75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64E758" w14:textId="77777777" w:rsidR="005A117E" w:rsidRPr="00293B07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C1B18" w14:textId="4A1FF0F2" w:rsidR="005A117E" w:rsidRPr="00293B07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4CB6">
              <w:rPr>
                <w:rFonts w:ascii="Angsana New" w:hAnsi="Angsana New"/>
                <w:sz w:val="28"/>
                <w:szCs w:val="28"/>
              </w:rPr>
              <w:t>2,091,512.90</w:t>
            </w:r>
          </w:p>
        </w:tc>
        <w:tc>
          <w:tcPr>
            <w:tcW w:w="236" w:type="dxa"/>
            <w:shd w:val="clear" w:color="auto" w:fill="auto"/>
          </w:tcPr>
          <w:p w14:paraId="117858F0" w14:textId="77777777" w:rsidR="005A117E" w:rsidRPr="00293B07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8B445" w14:textId="75BB6993" w:rsidR="005A117E" w:rsidRPr="00293B07" w:rsidRDefault="003146A9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46A9">
              <w:rPr>
                <w:rFonts w:ascii="Angsana New" w:hAnsi="Angsana New"/>
                <w:sz w:val="28"/>
                <w:szCs w:val="28"/>
                <w:lang w:val="en-US"/>
              </w:rPr>
              <w:t>904,474.75</w:t>
            </w:r>
          </w:p>
        </w:tc>
        <w:tc>
          <w:tcPr>
            <w:tcW w:w="236" w:type="dxa"/>
            <w:shd w:val="clear" w:color="auto" w:fill="auto"/>
          </w:tcPr>
          <w:p w14:paraId="7028A709" w14:textId="77777777" w:rsidR="005A117E" w:rsidRPr="00293B07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CFAA8" w14:textId="2F5F17B1" w:rsidR="005A117E" w:rsidRPr="00293B07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2,091,512.90</w:t>
            </w:r>
          </w:p>
        </w:tc>
      </w:tr>
      <w:tr w:rsidR="005A117E" w:rsidRPr="00E50A6D" w14:paraId="6CEF2FD0" w14:textId="77777777" w:rsidTr="00C654A7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4A93533" w14:textId="77777777" w:rsidR="005A117E" w:rsidRPr="00E90D1E" w:rsidRDefault="005A117E" w:rsidP="005A117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ACF67" w14:textId="2B2A32BD" w:rsidR="005A117E" w:rsidRPr="00E50A6D" w:rsidRDefault="002A4995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49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904</w:t>
            </w:r>
            <w:r w:rsidRPr="002A499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A49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474.75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A36F39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E9827" w14:textId="1C603896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4CB6">
              <w:rPr>
                <w:rFonts w:ascii="Angsana New" w:hAnsi="Angsana New"/>
                <w:b/>
                <w:bCs/>
                <w:sz w:val="28"/>
                <w:szCs w:val="28"/>
              </w:rPr>
              <w:t>2,091,512.90</w:t>
            </w:r>
          </w:p>
        </w:tc>
        <w:tc>
          <w:tcPr>
            <w:tcW w:w="236" w:type="dxa"/>
            <w:shd w:val="clear" w:color="auto" w:fill="auto"/>
          </w:tcPr>
          <w:p w14:paraId="124FDDB9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F9B59C" w14:textId="112495D8" w:rsidR="005A117E" w:rsidRPr="00E50A6D" w:rsidRDefault="002A4995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A49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989,431.52</w:t>
            </w:r>
          </w:p>
        </w:tc>
        <w:tc>
          <w:tcPr>
            <w:tcW w:w="236" w:type="dxa"/>
            <w:shd w:val="clear" w:color="auto" w:fill="auto"/>
          </w:tcPr>
          <w:p w14:paraId="32B8EC60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50FC62" w14:textId="5BEE6C29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103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471.23</w:t>
            </w:r>
          </w:p>
        </w:tc>
      </w:tr>
    </w:tbl>
    <w:p w14:paraId="2F0A3447" w14:textId="77777777" w:rsidR="003331A9" w:rsidRPr="00E50A6D" w:rsidRDefault="003331A9" w:rsidP="003331A9">
      <w:pPr>
        <w:tabs>
          <w:tab w:val="left" w:pos="540"/>
          <w:tab w:val="left" w:pos="810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584490E" w14:textId="77777777" w:rsidR="003331A9" w:rsidRDefault="003331A9" w:rsidP="000D64BB">
      <w:pPr>
        <w:spacing w:line="240" w:lineRule="atLeast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4591850" w14:textId="77777777" w:rsidR="00866E2B" w:rsidRPr="00E50A6D" w:rsidRDefault="00866E2B" w:rsidP="000D64BB">
      <w:pPr>
        <w:spacing w:line="240" w:lineRule="atLeast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EF37FF2" w14:textId="77777777" w:rsidR="00170EBF" w:rsidRPr="00E50A6D" w:rsidRDefault="00170EBF">
      <w:pPr>
        <w:numPr>
          <w:ilvl w:val="0"/>
          <w:numId w:val="23"/>
        </w:numPr>
        <w:tabs>
          <w:tab w:val="left" w:pos="540"/>
          <w:tab w:val="left" w:pos="810"/>
          <w:tab w:val="decimal" w:pos="7920"/>
        </w:tabs>
        <w:spacing w:after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รายการ</w:t>
      </w:r>
      <w:r w:rsidR="00E87023" w:rsidRPr="00E50A6D">
        <w:rPr>
          <w:rFonts w:ascii="Angsana New" w:hAnsi="Angsana New"/>
          <w:b/>
          <w:bCs/>
          <w:sz w:val="30"/>
          <w:szCs w:val="30"/>
          <w:cs/>
        </w:rPr>
        <w:t>บัญชี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กับบุคคลและกิจการที่เกี่ยวข้องกัน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0D64BB" w:rsidRPr="00E50A6D" w14:paraId="05021245" w14:textId="77777777" w:rsidTr="00B175D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E8022EE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</w:tcPr>
          <w:p w14:paraId="24C8F142" w14:textId="77777777" w:rsidR="000D64BB" w:rsidRPr="00E50A6D" w:rsidRDefault="000D64BB" w:rsidP="00B175D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</w:tcPr>
          <w:p w14:paraId="4BDC40ED" w14:textId="77777777" w:rsidR="000D64BB" w:rsidRPr="00E50A6D" w:rsidRDefault="000D64BB" w:rsidP="00B175D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5BB396AB" w14:textId="77777777" w:rsidR="000D64BB" w:rsidRPr="00E50A6D" w:rsidRDefault="000D64BB" w:rsidP="00B175D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</w:tcPr>
          <w:p w14:paraId="13A7FE68" w14:textId="77777777" w:rsidR="000D64BB" w:rsidRPr="00E50A6D" w:rsidRDefault="000D64BB" w:rsidP="00B175D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ED79EEB" w14:textId="77777777" w:rsidR="000D64BB" w:rsidRPr="00E50A6D" w:rsidRDefault="000D64BB" w:rsidP="00B175D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0F86D9F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59234D7" w14:textId="77777777" w:rsidR="000D64BB" w:rsidRPr="00E95BBC" w:rsidRDefault="000D64BB" w:rsidP="00E95BBC">
            <w:pPr>
              <w:spacing w:line="40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5BBC">
              <w:rPr>
                <w:rFonts w:ascii="Angsana New" w:hAnsi="Angsana New"/>
                <w:sz w:val="28"/>
                <w:szCs w:val="28"/>
              </w:rPr>
              <w:t>(</w:t>
            </w:r>
            <w:r w:rsidRPr="00E95BB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E95BBC" w:rsidRPr="00E95B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95B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5BB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95BB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64BB" w:rsidRPr="00E50A6D" w14:paraId="7AE6000B" w14:textId="77777777" w:rsidTr="00B175D6">
        <w:trPr>
          <w:jc w:val="center"/>
        </w:trPr>
        <w:tc>
          <w:tcPr>
            <w:tcW w:w="3690" w:type="dxa"/>
            <w:shd w:val="clear" w:color="auto" w:fill="auto"/>
          </w:tcPr>
          <w:p w14:paraId="3B83A5C7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447B8C6C" w14:textId="77777777" w:rsidR="000D64BB" w:rsidRPr="00E50A6D" w:rsidRDefault="000D64BB" w:rsidP="00B175D6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52C6EFDD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ECC8F4" w14:textId="77777777" w:rsidR="000D64BB" w:rsidRPr="00E50A6D" w:rsidRDefault="000D64BB" w:rsidP="00B175D6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117E" w:rsidRPr="00E50A6D" w14:paraId="60C6A586" w14:textId="77777777" w:rsidTr="005B610E">
        <w:trPr>
          <w:jc w:val="center"/>
        </w:trPr>
        <w:tc>
          <w:tcPr>
            <w:tcW w:w="3690" w:type="dxa"/>
            <w:shd w:val="clear" w:color="auto" w:fill="auto"/>
          </w:tcPr>
          <w:p w14:paraId="649CAA2B" w14:textId="77777777" w:rsidR="005A117E" w:rsidRPr="00E50A6D" w:rsidRDefault="005A117E" w:rsidP="005A117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91D58" w14:textId="1BDE88FC" w:rsidR="005A117E" w:rsidRPr="00E50A6D" w:rsidRDefault="005A117E" w:rsidP="005A117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 w:hint="cs"/>
                <w:sz w:val="28"/>
                <w:szCs w:val="28"/>
                <w:cs/>
                <w:lang w:val="en-US" w:eastAsia="zh-CN"/>
              </w:rPr>
              <w:t>2</w:t>
            </w: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56</w:t>
            </w:r>
            <w:r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79E1F" w14:textId="77777777" w:rsidR="005A117E" w:rsidRPr="00E50A6D" w:rsidRDefault="005A117E" w:rsidP="005A117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9ED58" w14:textId="1DA980CE" w:rsidR="005A117E" w:rsidRPr="00E50A6D" w:rsidRDefault="005A117E" w:rsidP="005A117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 w:hint="cs"/>
                <w:sz w:val="28"/>
                <w:szCs w:val="28"/>
                <w:cs/>
                <w:lang w:val="en-US" w:eastAsia="zh-CN"/>
              </w:rPr>
              <w:t>2</w:t>
            </w: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56</w:t>
            </w:r>
            <w:r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22" w:type="dxa"/>
            <w:shd w:val="clear" w:color="auto" w:fill="auto"/>
          </w:tcPr>
          <w:p w14:paraId="524319E4" w14:textId="77777777" w:rsidR="005A117E" w:rsidRPr="00E50A6D" w:rsidRDefault="005A117E" w:rsidP="005A117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52042" w14:textId="2FAB396E" w:rsidR="005A117E" w:rsidRPr="00E50A6D" w:rsidRDefault="005A117E" w:rsidP="005A117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 w:hint="cs"/>
                <w:sz w:val="28"/>
                <w:szCs w:val="28"/>
                <w:cs/>
                <w:lang w:val="en-US" w:eastAsia="zh-CN"/>
              </w:rPr>
              <w:t>2</w:t>
            </w: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56</w:t>
            </w:r>
            <w:r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37B6A" w14:textId="77777777" w:rsidR="005A117E" w:rsidRPr="00E50A6D" w:rsidRDefault="005A117E" w:rsidP="005A117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259AA" w14:textId="2A5E2A05" w:rsidR="005A117E" w:rsidRPr="00E50A6D" w:rsidRDefault="005A117E" w:rsidP="005A117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 w:hint="cs"/>
                <w:sz w:val="28"/>
                <w:szCs w:val="28"/>
                <w:cs/>
                <w:lang w:val="en-US" w:eastAsia="zh-CN"/>
              </w:rPr>
              <w:t>2</w:t>
            </w: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56</w:t>
            </w:r>
            <w:r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4</w:t>
            </w:r>
          </w:p>
        </w:tc>
      </w:tr>
      <w:tr w:rsidR="00E2692E" w:rsidRPr="00E50A6D" w14:paraId="6758BFE4" w14:textId="77777777" w:rsidTr="008D4E20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FC8EC8E" w14:textId="77777777" w:rsidR="00E2692E" w:rsidRPr="00E50A6D" w:rsidRDefault="00E2692E" w:rsidP="00E2692E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</w:tcPr>
          <w:p w14:paraId="1A27EC7D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</w:tcPr>
          <w:p w14:paraId="08A83647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3837047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</w:tcPr>
          <w:p w14:paraId="31B3AF7C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56008D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040871C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268C16F0" w14:textId="77777777" w:rsidR="00E2692E" w:rsidRPr="00E50A6D" w:rsidRDefault="00E2692E" w:rsidP="00E2692E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692E" w:rsidRPr="00E50A6D" w14:paraId="4D8AFACD" w14:textId="77777777" w:rsidTr="008D4E20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52C66B56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3" w:type="dxa"/>
          </w:tcPr>
          <w:p w14:paraId="2110B67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</w:tcPr>
          <w:p w14:paraId="193475C8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0C9733E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1FADF76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6FF850B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43DDF84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4B48CD0" w14:textId="77777777" w:rsidR="00E2692E" w:rsidRPr="00E50A6D" w:rsidRDefault="00E2692E" w:rsidP="00E2692E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A117E" w:rsidRPr="00E50A6D" w14:paraId="0FE6C987" w14:textId="77777777" w:rsidTr="00315AF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67C47265" w14:textId="77777777" w:rsidR="005A117E" w:rsidRPr="00E50A6D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  <w:shd w:val="clear" w:color="auto" w:fill="auto"/>
          </w:tcPr>
          <w:p w14:paraId="76658A6B" w14:textId="6509CF7A" w:rsidR="005A117E" w:rsidRPr="00E50A6D" w:rsidRDefault="006F2047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307C2322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255C975C" w14:textId="4AF05585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6C276D40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3F971F5E" w14:textId="2447FFA5" w:rsidR="005A117E" w:rsidRPr="00E50A6D" w:rsidRDefault="0039404B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4,090,513.49</w:t>
            </w:r>
          </w:p>
        </w:tc>
        <w:tc>
          <w:tcPr>
            <w:tcW w:w="240" w:type="dxa"/>
            <w:shd w:val="clear" w:color="auto" w:fill="auto"/>
          </w:tcPr>
          <w:p w14:paraId="239B4160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627CCC1" w14:textId="3FA0D1C2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7E20">
              <w:rPr>
                <w:rFonts w:ascii="Angsana New" w:hAnsi="Angsana New"/>
                <w:sz w:val="28"/>
                <w:szCs w:val="28"/>
                <w:lang w:val="en-US"/>
              </w:rPr>
              <w:t>7,439,080.22</w:t>
            </w:r>
          </w:p>
        </w:tc>
      </w:tr>
      <w:tr w:rsidR="005A117E" w:rsidRPr="00E50A6D" w14:paraId="6539FD33" w14:textId="77777777" w:rsidTr="00B175D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3CE097A" w14:textId="77777777" w:rsidR="005A117E" w:rsidRPr="00E50A6D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24E4119" w14:textId="1CA1B2B5" w:rsidR="005A117E" w:rsidRPr="00E50A6D" w:rsidRDefault="006F2047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4,851,016.22</w:t>
            </w:r>
          </w:p>
        </w:tc>
        <w:tc>
          <w:tcPr>
            <w:tcW w:w="222" w:type="dxa"/>
            <w:vAlign w:val="bottom"/>
          </w:tcPr>
          <w:p w14:paraId="7F242343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2869B09C" w14:textId="03811C52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0958">
              <w:rPr>
                <w:rFonts w:ascii="Angsana New" w:hAnsi="Angsana New"/>
                <w:sz w:val="28"/>
                <w:szCs w:val="28"/>
                <w:lang w:val="en-US"/>
              </w:rPr>
              <w:t>7,067,268.48</w:t>
            </w:r>
          </w:p>
        </w:tc>
        <w:tc>
          <w:tcPr>
            <w:tcW w:w="222" w:type="dxa"/>
            <w:vAlign w:val="bottom"/>
          </w:tcPr>
          <w:p w14:paraId="79A92078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684F8697" w14:textId="07F0DC73" w:rsidR="005A117E" w:rsidRPr="00E50A6D" w:rsidRDefault="00761BF8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4,851,016.22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EB3761" w14:textId="77777777" w:rsidR="005A117E" w:rsidRPr="00E50A6D" w:rsidRDefault="005A117E" w:rsidP="005A117E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3B86CFD" w14:textId="509C4DB8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0958">
              <w:rPr>
                <w:rFonts w:ascii="Angsana New" w:hAnsi="Angsana New"/>
                <w:sz w:val="28"/>
                <w:szCs w:val="28"/>
                <w:lang w:val="en-US"/>
              </w:rPr>
              <w:t>7,067,268.48</w:t>
            </w:r>
          </w:p>
        </w:tc>
      </w:tr>
      <w:tr w:rsidR="005A117E" w:rsidRPr="00E50A6D" w14:paraId="6488DA20" w14:textId="77777777" w:rsidTr="00B175D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03AD11D" w14:textId="77777777" w:rsidR="005A117E" w:rsidRPr="00E50A6D" w:rsidRDefault="005A117E" w:rsidP="005A117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5236B" w14:textId="3C67613A" w:rsidR="005A117E" w:rsidRPr="00E50A6D" w:rsidRDefault="006F2047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2047">
              <w:rPr>
                <w:rFonts w:ascii="Angsana New" w:hAnsi="Angsana New"/>
                <w:b/>
                <w:bCs/>
                <w:sz w:val="28"/>
                <w:szCs w:val="28"/>
              </w:rPr>
              <w:t>4,851,016.22</w:t>
            </w:r>
          </w:p>
        </w:tc>
        <w:tc>
          <w:tcPr>
            <w:tcW w:w="222" w:type="dxa"/>
            <w:vAlign w:val="bottom"/>
          </w:tcPr>
          <w:p w14:paraId="37DCB090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E6559" w14:textId="0AC6D4CB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958">
              <w:rPr>
                <w:rFonts w:ascii="Angsana New" w:hAnsi="Angsana New"/>
                <w:b/>
                <w:bCs/>
                <w:sz w:val="28"/>
                <w:szCs w:val="28"/>
              </w:rPr>
              <w:t>7,067,268.48</w:t>
            </w:r>
          </w:p>
        </w:tc>
        <w:tc>
          <w:tcPr>
            <w:tcW w:w="222" w:type="dxa"/>
          </w:tcPr>
          <w:p w14:paraId="2E32C36D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7FF9FF" w14:textId="0A9676AC" w:rsidR="005A117E" w:rsidRPr="00E50A6D" w:rsidRDefault="006F2047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8,941,529.71</w:t>
            </w:r>
          </w:p>
        </w:tc>
        <w:tc>
          <w:tcPr>
            <w:tcW w:w="240" w:type="dxa"/>
            <w:shd w:val="clear" w:color="auto" w:fill="auto"/>
          </w:tcPr>
          <w:p w14:paraId="04A69DD5" w14:textId="77777777" w:rsidR="005A117E" w:rsidRPr="00E50A6D" w:rsidRDefault="005A117E" w:rsidP="005A117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01A0F7" w14:textId="071A4F9E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958">
              <w:rPr>
                <w:rFonts w:ascii="Angsana New" w:hAnsi="Angsana New"/>
                <w:b/>
                <w:bCs/>
                <w:sz w:val="28"/>
                <w:szCs w:val="28"/>
              </w:rPr>
              <w:t>14,506,348.70</w:t>
            </w:r>
          </w:p>
        </w:tc>
      </w:tr>
    </w:tbl>
    <w:p w14:paraId="7124F8E1" w14:textId="77777777" w:rsidR="004435E5" w:rsidRPr="00E50A6D" w:rsidRDefault="004435E5" w:rsidP="004435E5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6CC839" w14:textId="77777777" w:rsidR="000D64BB" w:rsidRPr="00E50A6D" w:rsidRDefault="000D64BB" w:rsidP="000D64BB">
      <w:pPr>
        <w:spacing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124A0F8C" w14:textId="3E9F281E" w:rsidR="00E04DD7" w:rsidRPr="00E50A6D" w:rsidRDefault="000D64BB" w:rsidP="00D83531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 xml:space="preserve">การเพิ่มขึ้นและลดลงของเงินให้กู้ยืมระยะสั้นแก่กิจการที่เกี่ยวข้องกัน ณ วันที่ </w:t>
      </w:r>
      <w:r w:rsidRPr="00E50A6D">
        <w:rPr>
          <w:rFonts w:ascii="Angsana New" w:hAnsi="Angsana New"/>
          <w:sz w:val="30"/>
          <w:szCs w:val="30"/>
        </w:rPr>
        <w:t>3</w:t>
      </w:r>
      <w:r w:rsidR="00D83531" w:rsidRPr="00E50A6D">
        <w:rPr>
          <w:rFonts w:ascii="Angsana New" w:hAnsi="Angsana New" w:hint="cs"/>
          <w:sz w:val="30"/>
          <w:szCs w:val="30"/>
          <w:cs/>
        </w:rPr>
        <w:t>1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="00D83531" w:rsidRPr="00E50A6D">
        <w:rPr>
          <w:rFonts w:ascii="Angsana New" w:hAnsi="Angsana New" w:hint="cs"/>
          <w:sz w:val="30"/>
          <w:szCs w:val="30"/>
          <w:cs/>
        </w:rPr>
        <w:t>ธันวาคม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</w:rPr>
        <w:t>256</w:t>
      </w:r>
      <w:r w:rsidR="005A117E">
        <w:rPr>
          <w:rFonts w:ascii="Angsana New" w:hAnsi="Angsana New"/>
          <w:sz w:val="30"/>
          <w:szCs w:val="30"/>
        </w:rPr>
        <w:t>5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="00805431">
        <w:rPr>
          <w:rFonts w:ascii="Angsana New" w:hAnsi="Angsana New" w:hint="cs"/>
          <w:sz w:val="30"/>
          <w:szCs w:val="30"/>
          <w:cs/>
        </w:rPr>
        <w:t>และ</w:t>
      </w:r>
      <w:r w:rsidRPr="00E50A6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50A6D">
        <w:rPr>
          <w:rFonts w:ascii="Angsana New" w:hAnsi="Angsana New"/>
          <w:sz w:val="30"/>
          <w:szCs w:val="30"/>
        </w:rPr>
        <w:t>256</w:t>
      </w:r>
      <w:r w:rsidR="005A117E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51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177"/>
        <w:gridCol w:w="610"/>
        <w:gridCol w:w="1728"/>
        <w:gridCol w:w="270"/>
        <w:gridCol w:w="1732"/>
      </w:tblGrid>
      <w:tr w:rsidR="00D83531" w:rsidRPr="00E50A6D" w14:paraId="6F3CE7F7" w14:textId="77777777" w:rsidTr="00B175D6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3E43235C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30B04E6C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6BD6271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7687C1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14:paraId="1042D6F3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83531" w:rsidRPr="00E50A6D" w14:paraId="04BDE94E" w14:textId="77777777" w:rsidTr="00B175D6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0E9BD7B5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0BAF00AA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B93F4A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92E" w:rsidRPr="00E50A6D" w14:paraId="40D831CC" w14:textId="77777777" w:rsidTr="00B175D6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04AC0CA3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576D7EA3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0209D" w14:textId="07B3DC72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</w:t>
            </w:r>
            <w:r w:rsidRPr="00E50A6D">
              <w:rPr>
                <w:sz w:val="30"/>
                <w:szCs w:val="30"/>
              </w:rPr>
              <w:t>56</w:t>
            </w:r>
            <w:r w:rsidR="005A117E">
              <w:rPr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0FE202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E1853" w14:textId="5CD84388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</w:t>
            </w:r>
            <w:r w:rsidRPr="00E50A6D">
              <w:rPr>
                <w:sz w:val="30"/>
                <w:szCs w:val="30"/>
              </w:rPr>
              <w:t>56</w:t>
            </w:r>
            <w:r w:rsidR="005A117E">
              <w:rPr>
                <w:sz w:val="30"/>
                <w:szCs w:val="30"/>
              </w:rPr>
              <w:t>4</w:t>
            </w:r>
          </w:p>
        </w:tc>
      </w:tr>
      <w:tr w:rsidR="005A117E" w:rsidRPr="00E50A6D" w14:paraId="740AFC8E" w14:textId="77777777" w:rsidTr="00BC68AF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40FB3A26" w14:textId="77777777" w:rsidR="005A117E" w:rsidRPr="00E50A6D" w:rsidRDefault="005A117E" w:rsidP="005A117E">
            <w:pPr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610" w:type="dxa"/>
            <w:shd w:val="clear" w:color="auto" w:fill="auto"/>
          </w:tcPr>
          <w:p w14:paraId="00F291E2" w14:textId="77777777" w:rsidR="005A117E" w:rsidRPr="00E50A6D" w:rsidRDefault="005A117E" w:rsidP="005A117E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348EA" w14:textId="313BEA55" w:rsidR="005A117E" w:rsidRPr="00E50A6D" w:rsidRDefault="005A117E" w:rsidP="00480A94">
            <w:pPr>
              <w:tabs>
                <w:tab w:val="decimal" w:pos="1213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350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185.38</w:t>
            </w:r>
          </w:p>
        </w:tc>
        <w:tc>
          <w:tcPr>
            <w:tcW w:w="270" w:type="dxa"/>
            <w:shd w:val="clear" w:color="auto" w:fill="auto"/>
          </w:tcPr>
          <w:p w14:paraId="68A13397" w14:textId="77777777" w:rsidR="005A117E" w:rsidRPr="00E50A6D" w:rsidRDefault="005A117E" w:rsidP="005A117E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0B451388" w14:textId="3C0C43B6" w:rsidR="005A117E" w:rsidRPr="00480A94" w:rsidRDefault="005A117E" w:rsidP="00480A94">
            <w:pPr>
              <w:tabs>
                <w:tab w:val="decimal" w:pos="1213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7,8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5A117E" w:rsidRPr="00E50A6D" w14:paraId="3C52E871" w14:textId="77777777" w:rsidTr="00BC68AF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6487BD9C" w14:textId="77777777" w:rsidR="005A117E" w:rsidRPr="00E50A6D" w:rsidRDefault="005A117E" w:rsidP="005A117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610" w:type="dxa"/>
            <w:shd w:val="clear" w:color="auto" w:fill="auto"/>
          </w:tcPr>
          <w:p w14:paraId="4681E469" w14:textId="77777777" w:rsidR="005A117E" w:rsidRPr="00E50A6D" w:rsidRDefault="005A117E" w:rsidP="005A117E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02468B7" w14:textId="049AF3D3" w:rsidR="005A117E" w:rsidRPr="00E50A6D" w:rsidRDefault="00230C5D" w:rsidP="00480A94">
            <w:pPr>
              <w:tabs>
                <w:tab w:val="decimal" w:pos="135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D1DC6C" w14:textId="77777777" w:rsidR="005A117E" w:rsidRPr="00E50A6D" w:rsidRDefault="005A117E" w:rsidP="005A117E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0101C799" w14:textId="1D3449A7" w:rsidR="005A117E" w:rsidRPr="00E50A6D" w:rsidRDefault="005A117E" w:rsidP="00480A94">
            <w:pPr>
              <w:tabs>
                <w:tab w:val="decimal" w:pos="135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A117E" w:rsidRPr="00E50A6D" w14:paraId="0CA2FB8F" w14:textId="77777777" w:rsidTr="00BC68AF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53AC1B5C" w14:textId="77777777" w:rsidR="005A117E" w:rsidRPr="00E50A6D" w:rsidRDefault="005A117E" w:rsidP="005A117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610" w:type="dxa"/>
            <w:shd w:val="clear" w:color="auto" w:fill="auto"/>
          </w:tcPr>
          <w:p w14:paraId="0CA28DEA" w14:textId="77777777" w:rsidR="005A117E" w:rsidRPr="00E50A6D" w:rsidRDefault="005A117E" w:rsidP="005A117E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AF64A" w14:textId="008C3A79" w:rsidR="005A117E" w:rsidRPr="00E50A6D" w:rsidRDefault="00002F43" w:rsidP="00480A94">
            <w:pPr>
              <w:tabs>
                <w:tab w:val="decimal" w:pos="1213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002F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02F43"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02F43">
              <w:rPr>
                <w:rFonts w:ascii="Angsana New" w:hAnsi="Angsana New"/>
                <w:sz w:val="30"/>
                <w:szCs w:val="30"/>
                <w:lang w:val="en-US"/>
              </w:rPr>
              <w:t>710.62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375C23" w14:textId="77777777" w:rsidR="005A117E" w:rsidRPr="00E50A6D" w:rsidRDefault="005A117E" w:rsidP="005A117E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669BC" w14:textId="12F8C1BA" w:rsidR="005A117E" w:rsidRPr="00E50A6D" w:rsidRDefault="005A117E" w:rsidP="00480A94">
            <w:pPr>
              <w:tabs>
                <w:tab w:val="decimal" w:pos="1213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B1B3B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B1B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1B3B">
              <w:rPr>
                <w:rFonts w:ascii="Angsana New" w:hAnsi="Angsana New"/>
                <w:sz w:val="30"/>
                <w:szCs w:val="30"/>
                <w:cs/>
                <w:lang w:val="en-US"/>
              </w:rPr>
              <w:t>449</w:t>
            </w:r>
            <w:r w:rsidRPr="001B1B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1B3B">
              <w:rPr>
                <w:rFonts w:ascii="Angsana New" w:hAnsi="Angsana New"/>
                <w:sz w:val="30"/>
                <w:szCs w:val="30"/>
                <w:cs/>
                <w:lang w:val="en-US"/>
              </w:rPr>
              <w:t>814.62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A117E" w:rsidRPr="00E50A6D" w14:paraId="7B850C94" w14:textId="77777777" w:rsidTr="00BC68AF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63996182" w14:textId="77777777" w:rsidR="005A117E" w:rsidRPr="00E50A6D" w:rsidRDefault="005A117E" w:rsidP="005A117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610" w:type="dxa"/>
            <w:shd w:val="clear" w:color="auto" w:fill="auto"/>
          </w:tcPr>
          <w:p w14:paraId="0E3E99C9" w14:textId="77777777" w:rsidR="005A117E" w:rsidRPr="00E50A6D" w:rsidRDefault="005A117E" w:rsidP="005A117E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9E7A88" w14:textId="6A480184" w:rsidR="005A117E" w:rsidRPr="00E50A6D" w:rsidRDefault="00002F43" w:rsidP="00480A94">
            <w:pPr>
              <w:tabs>
                <w:tab w:val="decimal" w:pos="1213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02F43">
              <w:rPr>
                <w:rFonts w:ascii="Angsana New" w:hAnsi="Angsana New"/>
                <w:sz w:val="30"/>
                <w:szCs w:val="30"/>
                <w:lang w:val="en-US"/>
              </w:rPr>
              <w:t>2,587,474.76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F63F5" w14:textId="77777777" w:rsidR="005A117E" w:rsidRPr="00E50A6D" w:rsidRDefault="005A117E" w:rsidP="005A117E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3AA2D2" w14:textId="07F4DED9" w:rsidR="005A117E" w:rsidRPr="00E50A6D" w:rsidRDefault="005A117E" w:rsidP="00480A94">
            <w:pPr>
              <w:tabs>
                <w:tab w:val="decimal" w:pos="1213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350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185.38</w:t>
            </w:r>
          </w:p>
        </w:tc>
      </w:tr>
    </w:tbl>
    <w:p w14:paraId="3A40961C" w14:textId="74F1F6E8" w:rsidR="00D83531" w:rsidRPr="00E50A6D" w:rsidRDefault="00D83531" w:rsidP="00D83531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E50A6D">
        <w:rPr>
          <w:rFonts w:ascii="Angsana New" w:eastAsia="Arial Unicode MS" w:hAnsi="Angsana New" w:hint="cs"/>
          <w:sz w:val="32"/>
          <w:szCs w:val="32"/>
          <w:cs/>
        </w:rPr>
        <w:t>บริษัทฯ มีเงินให้กู้ยืมระยะสั้นแก่กิจการที่เกี่ยวข้องกันโดยการออกเป็นตั๋วสัญญาใช้เงิน ประเภทจ่ายคืนเมื่อทวงถาม อ้างอิงอัตราดอกเบี้ยร้อยละ</w:t>
      </w:r>
      <w:r w:rsidR="005B610E" w:rsidRPr="00E50A6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A1FFD" w:rsidRPr="003A1FFD">
        <w:rPr>
          <w:rFonts w:ascii="Angsana New" w:eastAsia="Arial Unicode MS" w:hAnsi="Angsana New"/>
          <w:sz w:val="32"/>
          <w:szCs w:val="32"/>
          <w:lang w:val="en-US"/>
        </w:rPr>
        <w:t xml:space="preserve">MLR-1 </w:t>
      </w:r>
      <w:r w:rsidR="00667A9E">
        <w:rPr>
          <w:rFonts w:ascii="Angsana New" w:eastAsia="Arial Unicode MS" w:hAnsi="Angsana New" w:hint="cs"/>
          <w:sz w:val="32"/>
          <w:szCs w:val="32"/>
          <w:cs/>
          <w:lang w:val="en-US"/>
        </w:rPr>
        <w:t>-</w:t>
      </w:r>
      <w:r w:rsidR="003A1FFD" w:rsidRPr="003A1FFD">
        <w:rPr>
          <w:rFonts w:ascii="Angsana New" w:eastAsia="Arial Unicode MS" w:hAnsi="Angsana New"/>
          <w:sz w:val="32"/>
          <w:szCs w:val="32"/>
          <w:cs/>
          <w:lang w:val="en-US"/>
        </w:rPr>
        <w:t xml:space="preserve"> </w:t>
      </w:r>
      <w:r w:rsidR="003A1FFD" w:rsidRPr="003A1FFD">
        <w:rPr>
          <w:rFonts w:ascii="Angsana New" w:eastAsia="Arial Unicode MS" w:hAnsi="Angsana New"/>
          <w:sz w:val="32"/>
          <w:szCs w:val="32"/>
          <w:lang w:val="en-US"/>
        </w:rPr>
        <w:t xml:space="preserve">MLR-2 </w:t>
      </w:r>
      <w:r w:rsidR="00E2692E" w:rsidRPr="00D767AA">
        <w:rPr>
          <w:rFonts w:ascii="Angsana New" w:eastAsia="Arial Unicode MS" w:hAnsi="Angsana New"/>
          <w:sz w:val="32"/>
          <w:szCs w:val="32"/>
          <w:lang w:val="en-US"/>
        </w:rPr>
        <w:t xml:space="preserve"> </w:t>
      </w:r>
      <w:r w:rsidR="00E2692E" w:rsidRPr="00D767AA">
        <w:rPr>
          <w:rFonts w:ascii="Angsana New" w:eastAsia="Arial Unicode MS" w:hAnsi="Angsana New" w:hint="cs"/>
          <w:sz w:val="32"/>
          <w:szCs w:val="32"/>
          <w:cs/>
        </w:rPr>
        <w:t>ต่อปี</w:t>
      </w:r>
      <w:r w:rsidR="00E2692E">
        <w:rPr>
          <w:rFonts w:ascii="Angsana New" w:eastAsia="Arial Unicode MS" w:hAnsi="Angsana New"/>
          <w:sz w:val="32"/>
          <w:szCs w:val="32"/>
        </w:rPr>
        <w:t xml:space="preserve"> </w:t>
      </w:r>
      <w:r w:rsidRPr="00E50A6D">
        <w:rPr>
          <w:rFonts w:ascii="Angsana New" w:eastAsia="Arial Unicode MS" w:hAnsi="Angsana New" w:hint="cs"/>
          <w:sz w:val="32"/>
          <w:szCs w:val="32"/>
          <w:cs/>
        </w:rPr>
        <w:t>และไม่มีหลักประกัน</w:t>
      </w:r>
    </w:p>
    <w:p w14:paraId="5ACB82D1" w14:textId="77777777" w:rsidR="00D83531" w:rsidRDefault="00D83531" w:rsidP="000F674A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C66732D" w14:textId="77777777" w:rsidR="008D4E20" w:rsidRDefault="008D4E20" w:rsidP="000F674A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15D6ABB" w14:textId="77777777" w:rsidR="008D4E20" w:rsidRDefault="008D4E20" w:rsidP="000F674A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24028E8" w14:textId="77777777" w:rsidR="00761BF8" w:rsidRDefault="00761BF8" w:rsidP="000F674A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7D43231" w14:textId="77777777" w:rsidR="008D4E20" w:rsidRDefault="008D4E20" w:rsidP="000F674A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2966CB9" w14:textId="77777777" w:rsidR="008D4E20" w:rsidRDefault="008D4E20" w:rsidP="000F674A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FD5D6C3" w14:textId="77777777" w:rsidR="00805431" w:rsidRPr="00E50A6D" w:rsidRDefault="00805431" w:rsidP="000F674A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99CE3B6" w14:textId="77777777" w:rsidR="00D83531" w:rsidRPr="00E50A6D" w:rsidRDefault="00D83531">
      <w:pPr>
        <w:numPr>
          <w:ilvl w:val="0"/>
          <w:numId w:val="66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2D89408" w14:textId="4142E09B" w:rsidR="00D83531" w:rsidRPr="00E50A6D" w:rsidRDefault="00D83531" w:rsidP="00FA3493">
      <w:pPr>
        <w:spacing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E50A6D">
        <w:rPr>
          <w:rFonts w:ascii="Angsana New" w:hAnsi="Angsana New"/>
          <w:sz w:val="30"/>
          <w:szCs w:val="30"/>
          <w:cs/>
        </w:rPr>
        <w:t>รายการระหว่าง</w:t>
      </w:r>
      <w:r w:rsidRPr="00E50A6D">
        <w:rPr>
          <w:rFonts w:ascii="Angsana New" w:hAnsi="Angsana New" w:hint="cs"/>
          <w:sz w:val="30"/>
          <w:szCs w:val="30"/>
          <w:cs/>
        </w:rPr>
        <w:t>บุคคลและ</w:t>
      </w:r>
      <w:r w:rsidRPr="00E50A6D">
        <w:rPr>
          <w:rFonts w:ascii="Angsana New" w:hAnsi="Angsana New"/>
          <w:sz w:val="30"/>
          <w:szCs w:val="30"/>
          <w:cs/>
        </w:rPr>
        <w:t>กิจการ</w:t>
      </w:r>
      <w:r w:rsidRPr="00E50A6D">
        <w:rPr>
          <w:rFonts w:ascii="Angsana New" w:hAnsi="Angsana New" w:hint="cs"/>
          <w:sz w:val="30"/>
          <w:szCs w:val="30"/>
          <w:cs/>
        </w:rPr>
        <w:t>ที่เกี่ยวข้องกันใน</w:t>
      </w:r>
      <w:r w:rsidRPr="00E50A6D">
        <w:rPr>
          <w:rFonts w:ascii="Angsana New" w:hAnsi="Angsana New"/>
          <w:sz w:val="30"/>
          <w:szCs w:val="30"/>
          <w:cs/>
        </w:rPr>
        <w:t xml:space="preserve">งบกำไรขาดทุนเบ็ดเสร็จที่มีสาระสำคัญ สำหรับปีสิ้นสุดวันที่ </w:t>
      </w:r>
      <w:r w:rsidRPr="00E50A6D">
        <w:rPr>
          <w:rFonts w:ascii="Angsana New" w:hAnsi="Angsana New"/>
          <w:sz w:val="30"/>
          <w:szCs w:val="30"/>
        </w:rPr>
        <w:br/>
        <w:t>31</w:t>
      </w:r>
      <w:r w:rsidRPr="00E50A6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F674A" w:rsidRPr="00E50A6D">
        <w:rPr>
          <w:rFonts w:ascii="Angsana New" w:hAnsi="Angsana New"/>
          <w:sz w:val="30"/>
          <w:szCs w:val="30"/>
        </w:rPr>
        <w:t>256</w:t>
      </w:r>
      <w:r w:rsidR="005A117E">
        <w:rPr>
          <w:rFonts w:ascii="Angsana New" w:hAnsi="Angsana New"/>
          <w:sz w:val="30"/>
          <w:szCs w:val="30"/>
        </w:rPr>
        <w:t>5</w:t>
      </w:r>
      <w:r w:rsidRPr="00E50A6D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50A6D">
        <w:rPr>
          <w:rFonts w:ascii="Angsana New" w:hAnsi="Angsana New"/>
          <w:sz w:val="30"/>
          <w:szCs w:val="30"/>
          <w:lang w:val="en-US"/>
        </w:rPr>
        <w:t>256</w:t>
      </w:r>
      <w:r w:rsidR="005A117E">
        <w:rPr>
          <w:rFonts w:ascii="Angsana New" w:hAnsi="Angsana New"/>
          <w:sz w:val="30"/>
          <w:szCs w:val="30"/>
          <w:lang w:val="en-US"/>
        </w:rPr>
        <w:t>4</w:t>
      </w:r>
      <w:r w:rsidRPr="00E50A6D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68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901"/>
        <w:gridCol w:w="1620"/>
        <w:gridCol w:w="236"/>
        <w:gridCol w:w="1519"/>
        <w:gridCol w:w="236"/>
        <w:gridCol w:w="1400"/>
        <w:gridCol w:w="240"/>
        <w:gridCol w:w="1535"/>
      </w:tblGrid>
      <w:tr w:rsidR="008B418A" w:rsidRPr="00E50A6D" w14:paraId="6C70C8D7" w14:textId="77777777" w:rsidTr="00805DA2">
        <w:tc>
          <w:tcPr>
            <w:tcW w:w="3901" w:type="dxa"/>
            <w:shd w:val="clear" w:color="auto" w:fill="auto"/>
          </w:tcPr>
          <w:p w14:paraId="79B3EBB7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66D294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A93E6D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44CC9A16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02A8F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14:paraId="50ADB7B8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36DECC7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B216D74" w14:textId="77777777" w:rsidR="008B418A" w:rsidRPr="00E50A6D" w:rsidRDefault="008B418A" w:rsidP="00D44F84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1405" w:rsidRPr="00E50A6D" w14:paraId="4B1D1E88" w14:textId="77777777" w:rsidTr="00805DA2">
        <w:tc>
          <w:tcPr>
            <w:tcW w:w="3901" w:type="dxa"/>
            <w:shd w:val="clear" w:color="auto" w:fill="auto"/>
          </w:tcPr>
          <w:p w14:paraId="3DD5C7CF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5" w:type="dxa"/>
            <w:gridSpan w:val="3"/>
            <w:tcBorders>
              <w:bottom w:val="single" w:sz="4" w:space="0" w:color="auto"/>
            </w:tcBorders>
          </w:tcPr>
          <w:p w14:paraId="4D5F12A9" w14:textId="77777777" w:rsidR="008B418A" w:rsidRPr="00E50A6D" w:rsidRDefault="008B418A" w:rsidP="00D44F84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5BBBA7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3AE2D8" w14:textId="77777777" w:rsidR="008B418A" w:rsidRPr="00E50A6D" w:rsidRDefault="008B418A" w:rsidP="00D44F84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2A24" w:rsidRPr="00E50A6D" w14:paraId="204F43DE" w14:textId="77777777" w:rsidTr="00805DA2">
        <w:tc>
          <w:tcPr>
            <w:tcW w:w="3901" w:type="dxa"/>
            <w:shd w:val="clear" w:color="auto" w:fill="auto"/>
          </w:tcPr>
          <w:p w14:paraId="37292BBD" w14:textId="77777777" w:rsidR="005A117E" w:rsidRPr="00E50A6D" w:rsidRDefault="005A117E" w:rsidP="005A117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FB8EB" w14:textId="47DD384C" w:rsidR="005A117E" w:rsidRPr="00E50A6D" w:rsidRDefault="005A117E" w:rsidP="005A117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BE5DF3E" w14:textId="77777777" w:rsidR="005A117E" w:rsidRPr="00E50A6D" w:rsidRDefault="005A117E" w:rsidP="005A117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23F7E" w14:textId="59FBF39B" w:rsidR="005A117E" w:rsidRPr="00E50A6D" w:rsidRDefault="005A117E" w:rsidP="005A117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D3A82D0" w14:textId="77777777" w:rsidR="005A117E" w:rsidRPr="00E50A6D" w:rsidRDefault="005A117E" w:rsidP="005A117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94EB0" w14:textId="65496E4D" w:rsidR="005A117E" w:rsidRPr="00E50A6D" w:rsidRDefault="005A117E" w:rsidP="005A117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C89C9" w14:textId="77777777" w:rsidR="005A117E" w:rsidRPr="00E50A6D" w:rsidRDefault="005A117E" w:rsidP="005A117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0EA14F" w14:textId="6406EAA9" w:rsidR="005A117E" w:rsidRPr="00E50A6D" w:rsidRDefault="005A117E" w:rsidP="005A117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BB4382" w:rsidRPr="00E50A6D" w14:paraId="0C1B86BC" w14:textId="77777777" w:rsidTr="00805DA2">
        <w:tc>
          <w:tcPr>
            <w:tcW w:w="3901" w:type="dxa"/>
            <w:shd w:val="clear" w:color="auto" w:fill="auto"/>
            <w:vAlign w:val="center"/>
          </w:tcPr>
          <w:p w14:paraId="1BEB7245" w14:textId="77777777" w:rsidR="00E2692E" w:rsidRPr="00E50A6D" w:rsidRDefault="00E2692E" w:rsidP="00E2692E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8B73A5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04BB9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9C5B652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F057E2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0F6848C1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EBBCAD0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756057F7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68AF" w:rsidRPr="00E50A6D" w14:paraId="32FA44D3" w14:textId="77777777" w:rsidTr="00805DA2">
        <w:tc>
          <w:tcPr>
            <w:tcW w:w="3901" w:type="dxa"/>
            <w:shd w:val="clear" w:color="auto" w:fill="auto"/>
            <w:vAlign w:val="center"/>
          </w:tcPr>
          <w:p w14:paraId="170C9245" w14:textId="77777777" w:rsidR="00E2692E" w:rsidRPr="00E50A6D" w:rsidRDefault="00E2692E" w:rsidP="00E2692E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58542ED7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95DCC7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0437CA3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1317D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6A44BB3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7F8D83C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08C5734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C68AF" w:rsidRPr="00E50A6D" w14:paraId="78D5B615" w14:textId="77777777" w:rsidTr="00805DA2">
        <w:tc>
          <w:tcPr>
            <w:tcW w:w="3901" w:type="dxa"/>
            <w:shd w:val="clear" w:color="auto" w:fill="auto"/>
            <w:vAlign w:val="center"/>
          </w:tcPr>
          <w:p w14:paraId="3053DA3D" w14:textId="77777777" w:rsidR="005A117E" w:rsidRPr="00E50A6D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E8103B" w14:textId="2086C41C" w:rsidR="005A117E" w:rsidRPr="00E50A6D" w:rsidRDefault="00FF7B9D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7B9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357,386.75</w:t>
            </w:r>
          </w:p>
        </w:tc>
        <w:tc>
          <w:tcPr>
            <w:tcW w:w="236" w:type="dxa"/>
          </w:tcPr>
          <w:p w14:paraId="30C37882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5F2DB3B" w14:textId="42CD1BFE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02E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852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341.23</w:t>
            </w:r>
          </w:p>
        </w:tc>
        <w:tc>
          <w:tcPr>
            <w:tcW w:w="236" w:type="dxa"/>
          </w:tcPr>
          <w:p w14:paraId="60D155A0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CA3E" w14:textId="6630946C" w:rsidR="005A117E" w:rsidRPr="00E50A6D" w:rsidRDefault="00FF7B9D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7B9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357,386.75</w:t>
            </w:r>
          </w:p>
        </w:tc>
        <w:tc>
          <w:tcPr>
            <w:tcW w:w="240" w:type="dxa"/>
            <w:shd w:val="clear" w:color="auto" w:fill="auto"/>
          </w:tcPr>
          <w:p w14:paraId="6D3194AC" w14:textId="77777777" w:rsidR="005A117E" w:rsidRPr="00E50A6D" w:rsidRDefault="005A117E" w:rsidP="005A117E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176C2" w14:textId="0BC8F8C6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02E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852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341.23</w:t>
            </w:r>
          </w:p>
        </w:tc>
      </w:tr>
      <w:tr w:rsidR="00E366E7" w:rsidRPr="00E50A6D" w14:paraId="3251F7C2" w14:textId="77777777" w:rsidTr="00805DA2">
        <w:tc>
          <w:tcPr>
            <w:tcW w:w="3901" w:type="dxa"/>
            <w:shd w:val="clear" w:color="auto" w:fill="auto"/>
            <w:vAlign w:val="center"/>
          </w:tcPr>
          <w:p w14:paraId="39B73A04" w14:textId="77777777" w:rsidR="005A117E" w:rsidRPr="00E50A6D" w:rsidRDefault="005A117E" w:rsidP="005A117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53984FE" w14:textId="30A0868C" w:rsidR="005A117E" w:rsidRPr="00E50A6D" w:rsidRDefault="00FF7B9D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F7B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357,386.75</w:t>
            </w:r>
          </w:p>
        </w:tc>
        <w:tc>
          <w:tcPr>
            <w:tcW w:w="236" w:type="dxa"/>
          </w:tcPr>
          <w:p w14:paraId="4AAFE06F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5841EC32" w14:textId="11BB0E66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852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341.23</w:t>
            </w:r>
          </w:p>
        </w:tc>
        <w:tc>
          <w:tcPr>
            <w:tcW w:w="236" w:type="dxa"/>
          </w:tcPr>
          <w:p w14:paraId="740F2D40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7F075" w14:textId="29BE8656" w:rsidR="005A117E" w:rsidRPr="00E50A6D" w:rsidRDefault="00FF7B9D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F7B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357,386.75</w:t>
            </w:r>
          </w:p>
        </w:tc>
        <w:tc>
          <w:tcPr>
            <w:tcW w:w="240" w:type="dxa"/>
            <w:shd w:val="clear" w:color="auto" w:fill="auto"/>
          </w:tcPr>
          <w:p w14:paraId="33E063E3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4DBD3" w14:textId="69D9F555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852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341.23</w:t>
            </w:r>
          </w:p>
        </w:tc>
      </w:tr>
      <w:tr w:rsidR="00BC68AF" w:rsidRPr="00E50A6D" w14:paraId="1A07972E" w14:textId="77777777" w:rsidTr="00805DA2">
        <w:tc>
          <w:tcPr>
            <w:tcW w:w="3901" w:type="dxa"/>
            <w:shd w:val="clear" w:color="auto" w:fill="auto"/>
          </w:tcPr>
          <w:p w14:paraId="0D9A999B" w14:textId="77777777" w:rsidR="00E2692E" w:rsidRPr="00E50A6D" w:rsidRDefault="00E2692E" w:rsidP="00E2692E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รายได้บริการอื่นๆ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F0397C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7E2067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451F733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944A0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E956E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BB7734C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CEF7DC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68AF" w:rsidRPr="00E50A6D" w14:paraId="63141A1F" w14:textId="77777777">
        <w:tc>
          <w:tcPr>
            <w:tcW w:w="3901" w:type="dxa"/>
            <w:shd w:val="clear" w:color="auto" w:fill="auto"/>
            <w:vAlign w:val="center"/>
          </w:tcPr>
          <w:p w14:paraId="303F7489" w14:textId="77777777" w:rsidR="007F5F3B" w:rsidRPr="00E50A6D" w:rsidRDefault="007F5F3B" w:rsidP="007F5F3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D6687C9" w14:textId="4F6BB2A9" w:rsidR="007F5F3B" w:rsidRPr="00E50A6D" w:rsidRDefault="007F5F3B" w:rsidP="007F5F3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73DF98" w14:textId="77777777" w:rsidR="007F5F3B" w:rsidRPr="00E50A6D" w:rsidRDefault="007F5F3B" w:rsidP="007F5F3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45559F30" w14:textId="77777777" w:rsidR="007F5F3B" w:rsidRPr="00E50A6D" w:rsidRDefault="007F5F3B" w:rsidP="007F5F3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C8CD88" w14:textId="77777777" w:rsidR="007F5F3B" w:rsidRPr="00E50A6D" w:rsidRDefault="007F5F3B" w:rsidP="007F5F3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32818CC2" w14:textId="542984E5" w:rsidR="007F5F3B" w:rsidRPr="00E50A6D" w:rsidRDefault="007F5F3B" w:rsidP="007F5F3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F01CAB7" w14:textId="77777777" w:rsidR="007F5F3B" w:rsidRPr="00E50A6D" w:rsidRDefault="007F5F3B" w:rsidP="007F5F3B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AA475" w14:textId="2F24E06A" w:rsidR="007F5F3B" w:rsidRPr="00E50A6D" w:rsidRDefault="007F5F3B" w:rsidP="007F5F3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7,400.00</w:t>
            </w:r>
          </w:p>
        </w:tc>
      </w:tr>
      <w:tr w:rsidR="00E366E7" w:rsidRPr="00E50A6D" w14:paraId="1FEF1B5A" w14:textId="77777777">
        <w:tc>
          <w:tcPr>
            <w:tcW w:w="3901" w:type="dxa"/>
            <w:shd w:val="clear" w:color="auto" w:fill="auto"/>
            <w:vAlign w:val="center"/>
          </w:tcPr>
          <w:p w14:paraId="153AF201" w14:textId="77777777" w:rsidR="007F5F3B" w:rsidRPr="00E50A6D" w:rsidRDefault="007F5F3B" w:rsidP="007F5F3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62C292" w14:textId="71B1E7DD" w:rsidR="007F5F3B" w:rsidRPr="00E50A6D" w:rsidRDefault="007F5F3B" w:rsidP="007F5F3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4CF02FB" w14:textId="77777777" w:rsidR="007F5F3B" w:rsidRPr="00E50A6D" w:rsidRDefault="007F5F3B" w:rsidP="007F5F3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64B2038A" w14:textId="77777777" w:rsidR="007F5F3B" w:rsidRPr="00E50A6D" w:rsidRDefault="007F5F3B" w:rsidP="007F5F3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C3EB35B" w14:textId="77777777" w:rsidR="007F5F3B" w:rsidRPr="00E50A6D" w:rsidRDefault="007F5F3B" w:rsidP="007F5F3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364F4" w14:textId="36A17969" w:rsidR="007F5F3B" w:rsidRPr="00FF4E18" w:rsidRDefault="007F5F3B" w:rsidP="007F5F3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1F4B5A3" w14:textId="77777777" w:rsidR="007F5F3B" w:rsidRPr="00E50A6D" w:rsidRDefault="007F5F3B" w:rsidP="007F5F3B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9159F" w14:textId="12873D68" w:rsidR="007F5F3B" w:rsidRPr="00E50A6D" w:rsidRDefault="007F5F3B" w:rsidP="007F5F3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F4E1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7,400.00</w:t>
            </w:r>
          </w:p>
        </w:tc>
      </w:tr>
      <w:tr w:rsidR="00BC68AF" w:rsidRPr="00E50A6D" w14:paraId="0DE76520" w14:textId="77777777" w:rsidTr="00805DA2">
        <w:tc>
          <w:tcPr>
            <w:tcW w:w="3901" w:type="dxa"/>
            <w:shd w:val="clear" w:color="auto" w:fill="auto"/>
          </w:tcPr>
          <w:p w14:paraId="40894A07" w14:textId="77777777" w:rsidR="00E2692E" w:rsidRPr="00E50A6D" w:rsidRDefault="00E2692E" w:rsidP="00E2692E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DE9D066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ECBB7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3DDF7E3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1F91B1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90C31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98B6ED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AE61B7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68AF" w:rsidRPr="00E50A6D" w14:paraId="4BBE92FC" w14:textId="77777777" w:rsidTr="00805DA2">
        <w:tc>
          <w:tcPr>
            <w:tcW w:w="3901" w:type="dxa"/>
            <w:shd w:val="clear" w:color="auto" w:fill="auto"/>
            <w:vAlign w:val="center"/>
          </w:tcPr>
          <w:p w14:paraId="011F4695" w14:textId="77777777" w:rsidR="00B31EBC" w:rsidRPr="00E50A6D" w:rsidRDefault="00B31EBC" w:rsidP="00B31EB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E38052" w14:textId="5B5CC0C4" w:rsidR="00B31EBC" w:rsidRPr="00E50A6D" w:rsidRDefault="00B31EBC" w:rsidP="00B31EBC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DBE9A7D" w14:textId="77777777" w:rsidR="00B31EBC" w:rsidRPr="00E50A6D" w:rsidRDefault="00B31EBC" w:rsidP="00B31EBC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4398470" w14:textId="77777777" w:rsidR="00B31EBC" w:rsidRPr="00E50A6D" w:rsidRDefault="00B31EBC" w:rsidP="00B31EBC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D9AA8BC" w14:textId="77777777" w:rsidR="00B31EBC" w:rsidRPr="00E50A6D" w:rsidRDefault="00B31EBC" w:rsidP="00B31EBC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80B71" w14:textId="6F93009F" w:rsidR="00B31EBC" w:rsidRPr="00E50A6D" w:rsidRDefault="00B31EBC" w:rsidP="00B31EBC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EBC">
              <w:rPr>
                <w:rFonts w:ascii="Angsana New" w:hAnsi="Angsana New"/>
                <w:sz w:val="30"/>
                <w:szCs w:val="30"/>
                <w:lang w:val="en-US"/>
              </w:rPr>
              <w:t>138,999.27</w:t>
            </w:r>
          </w:p>
        </w:tc>
        <w:tc>
          <w:tcPr>
            <w:tcW w:w="240" w:type="dxa"/>
            <w:shd w:val="clear" w:color="auto" w:fill="auto"/>
          </w:tcPr>
          <w:p w14:paraId="13EBAB0C" w14:textId="77777777" w:rsidR="00B31EBC" w:rsidRPr="00E50A6D" w:rsidRDefault="00B31EBC" w:rsidP="00B31EBC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D994A" w14:textId="76A05EDF" w:rsidR="00B31EBC" w:rsidRPr="00E50A6D" w:rsidRDefault="00B31EBC" w:rsidP="00B31EBC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4E18">
              <w:rPr>
                <w:rFonts w:ascii="Angsana New" w:hAnsi="Angsana New"/>
                <w:sz w:val="30"/>
                <w:szCs w:val="30"/>
                <w:cs/>
                <w:lang w:val="en-US"/>
              </w:rPr>
              <w:t>250</w:t>
            </w:r>
            <w:r w:rsidRPr="00FF4E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F4E18">
              <w:rPr>
                <w:rFonts w:ascii="Angsana New" w:hAnsi="Angsana New"/>
                <w:sz w:val="30"/>
                <w:szCs w:val="30"/>
                <w:cs/>
                <w:lang w:val="en-US"/>
              </w:rPr>
              <w:t>185.38</w:t>
            </w:r>
          </w:p>
        </w:tc>
      </w:tr>
      <w:tr w:rsidR="00E366E7" w:rsidRPr="00E50A6D" w14:paraId="4F36D828" w14:textId="77777777" w:rsidTr="00805DA2">
        <w:tc>
          <w:tcPr>
            <w:tcW w:w="3901" w:type="dxa"/>
            <w:shd w:val="clear" w:color="auto" w:fill="auto"/>
            <w:vAlign w:val="center"/>
          </w:tcPr>
          <w:p w14:paraId="6919A4FC" w14:textId="77777777" w:rsidR="00B31EBC" w:rsidRPr="00E50A6D" w:rsidRDefault="00B31EBC" w:rsidP="00B31EB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DB56C7" w14:textId="105BF740" w:rsidR="00B31EBC" w:rsidRPr="00E50A6D" w:rsidRDefault="00B31EBC" w:rsidP="00B31EB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9CD41A" w14:textId="77777777" w:rsidR="00B31EBC" w:rsidRPr="00E50A6D" w:rsidRDefault="00B31EBC" w:rsidP="00B31EB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1F81D20C" w14:textId="77777777" w:rsidR="00B31EBC" w:rsidRPr="00E50A6D" w:rsidRDefault="00B31EBC" w:rsidP="00B31EB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63DFB7" w14:textId="77777777" w:rsidR="00B31EBC" w:rsidRPr="00E50A6D" w:rsidRDefault="00B31EBC" w:rsidP="00B31EB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A42A6" w14:textId="34E43FF8" w:rsidR="00B31EBC" w:rsidRPr="00E50A6D" w:rsidRDefault="00B31EBC" w:rsidP="00B31EB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EBC">
              <w:rPr>
                <w:rFonts w:ascii="Angsana New" w:hAnsi="Angsana New"/>
                <w:b/>
                <w:bCs/>
                <w:sz w:val="30"/>
                <w:szCs w:val="30"/>
              </w:rPr>
              <w:t>138,999.27</w:t>
            </w:r>
          </w:p>
        </w:tc>
        <w:tc>
          <w:tcPr>
            <w:tcW w:w="240" w:type="dxa"/>
            <w:shd w:val="clear" w:color="auto" w:fill="auto"/>
          </w:tcPr>
          <w:p w14:paraId="3F2BCBF9" w14:textId="77777777" w:rsidR="00B31EBC" w:rsidRPr="00E50A6D" w:rsidRDefault="00B31EBC" w:rsidP="00B31EBC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CD7FE" w14:textId="0999C2F0" w:rsidR="00B31EBC" w:rsidRPr="00E50A6D" w:rsidRDefault="00B31EBC" w:rsidP="00B31EB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250</w:t>
            </w:r>
            <w:r w:rsidRPr="00FF4E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185.38</w:t>
            </w:r>
          </w:p>
        </w:tc>
      </w:tr>
      <w:tr w:rsidR="00BC68AF" w:rsidRPr="00E50A6D" w14:paraId="7EDCCE96" w14:textId="77777777" w:rsidTr="00805DA2">
        <w:tc>
          <w:tcPr>
            <w:tcW w:w="3901" w:type="dxa"/>
            <w:shd w:val="clear" w:color="auto" w:fill="auto"/>
            <w:vAlign w:val="center"/>
          </w:tcPr>
          <w:p w14:paraId="060F48CE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368CB4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4A038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507560F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162CFD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C8BB67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CA41ED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4FDCF7" w14:textId="77777777" w:rsidR="00E2692E" w:rsidRPr="00E50A6D" w:rsidRDefault="00E2692E" w:rsidP="00E2692E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68AF" w:rsidRPr="00E50A6D" w14:paraId="159935AE" w14:textId="77777777" w:rsidTr="00805DA2">
        <w:tc>
          <w:tcPr>
            <w:tcW w:w="3901" w:type="dxa"/>
            <w:shd w:val="clear" w:color="auto" w:fill="auto"/>
            <w:vAlign w:val="center"/>
          </w:tcPr>
          <w:p w14:paraId="77EE4F0B" w14:textId="0F259A2F" w:rsidR="005A117E" w:rsidRPr="009879C7" w:rsidRDefault="009879C7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</w:tcPr>
          <w:p w14:paraId="0C5B5142" w14:textId="06D858CE" w:rsidR="005A117E" w:rsidRPr="00E50A6D" w:rsidRDefault="005F306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64918FC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5D504460" w14:textId="2F1CF206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B5C05FE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45EC96D" w14:textId="0B5D12CB" w:rsidR="005A117E" w:rsidRPr="00E50A6D" w:rsidRDefault="005F306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84,956.77</w:t>
            </w:r>
          </w:p>
        </w:tc>
        <w:tc>
          <w:tcPr>
            <w:tcW w:w="240" w:type="dxa"/>
            <w:shd w:val="clear" w:color="auto" w:fill="auto"/>
          </w:tcPr>
          <w:p w14:paraId="036220A9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68BA080" w14:textId="53160920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C68AF" w:rsidRPr="00E50A6D" w14:paraId="74ABDBC7" w14:textId="77777777" w:rsidTr="00805DA2">
        <w:tc>
          <w:tcPr>
            <w:tcW w:w="3901" w:type="dxa"/>
            <w:shd w:val="clear" w:color="auto" w:fill="auto"/>
            <w:vAlign w:val="center"/>
          </w:tcPr>
          <w:p w14:paraId="31AD0C42" w14:textId="77777777" w:rsidR="005A117E" w:rsidRPr="00E50A6D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50A6D">
              <w:rPr>
                <w:rFonts w:ascii="Angsana New" w:hAnsi="Angsana New"/>
                <w:sz w:val="30"/>
                <w:szCs w:val="30"/>
              </w:rPr>
              <w:t>149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BC14B8" w14:textId="42F582ED" w:rsidR="005A117E" w:rsidRPr="00E50A6D" w:rsidRDefault="006D2CD2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CD2">
              <w:rPr>
                <w:rFonts w:ascii="Angsana New" w:hAnsi="Angsana New"/>
                <w:sz w:val="30"/>
                <w:szCs w:val="30"/>
                <w:lang w:val="en-US"/>
              </w:rPr>
              <w:t>4,656,353.60</w:t>
            </w:r>
          </w:p>
        </w:tc>
        <w:tc>
          <w:tcPr>
            <w:tcW w:w="236" w:type="dxa"/>
          </w:tcPr>
          <w:p w14:paraId="0873C165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BCEFE68" w14:textId="6232C788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4BB0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4E4B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4BB0">
              <w:rPr>
                <w:rFonts w:ascii="Angsana New" w:hAnsi="Angsana New"/>
                <w:sz w:val="30"/>
                <w:szCs w:val="30"/>
                <w:cs/>
                <w:lang w:val="en-US"/>
              </w:rPr>
              <w:t>152</w:t>
            </w:r>
            <w:r w:rsidRPr="004E4B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4BB0">
              <w:rPr>
                <w:rFonts w:ascii="Angsana New" w:hAnsi="Angsana New"/>
                <w:sz w:val="30"/>
                <w:szCs w:val="30"/>
                <w:cs/>
                <w:lang w:val="en-US"/>
              </w:rPr>
              <w:t>064.26</w:t>
            </w:r>
          </w:p>
        </w:tc>
        <w:tc>
          <w:tcPr>
            <w:tcW w:w="236" w:type="dxa"/>
          </w:tcPr>
          <w:p w14:paraId="2F02B6E5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F443D" w14:textId="589E5EEA" w:rsidR="005A117E" w:rsidRPr="00E50A6D" w:rsidRDefault="00CB63FF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63FF">
              <w:rPr>
                <w:rFonts w:ascii="Angsana New" w:hAnsi="Angsana New"/>
                <w:sz w:val="30"/>
                <w:szCs w:val="30"/>
                <w:lang w:val="en-US"/>
              </w:rPr>
              <w:t>4,656,353.60</w:t>
            </w:r>
          </w:p>
        </w:tc>
        <w:tc>
          <w:tcPr>
            <w:tcW w:w="240" w:type="dxa"/>
            <w:shd w:val="clear" w:color="auto" w:fill="auto"/>
          </w:tcPr>
          <w:p w14:paraId="2E5991DB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D5327" w14:textId="4A7B606C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4BB0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4E4B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4BB0">
              <w:rPr>
                <w:rFonts w:ascii="Angsana New" w:hAnsi="Angsana New"/>
                <w:sz w:val="30"/>
                <w:szCs w:val="30"/>
                <w:cs/>
                <w:lang w:val="en-US"/>
              </w:rPr>
              <w:t>152</w:t>
            </w:r>
            <w:r w:rsidRPr="004E4B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4BB0">
              <w:rPr>
                <w:rFonts w:ascii="Angsana New" w:hAnsi="Angsana New"/>
                <w:sz w:val="30"/>
                <w:szCs w:val="30"/>
                <w:cs/>
                <w:lang w:val="en-US"/>
              </w:rPr>
              <w:t>064.26</w:t>
            </w:r>
          </w:p>
        </w:tc>
      </w:tr>
      <w:tr w:rsidR="00E366E7" w:rsidRPr="00E50A6D" w14:paraId="7BFCE333" w14:textId="77777777" w:rsidTr="00315AF2">
        <w:tc>
          <w:tcPr>
            <w:tcW w:w="3901" w:type="dxa"/>
            <w:shd w:val="clear" w:color="auto" w:fill="auto"/>
            <w:vAlign w:val="center"/>
          </w:tcPr>
          <w:p w14:paraId="001B4E9E" w14:textId="77777777" w:rsidR="005A117E" w:rsidRPr="00E50A6D" w:rsidRDefault="005A117E" w:rsidP="005A117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2A3B77A" w14:textId="74192B42" w:rsidR="005A117E" w:rsidRPr="00E50A6D" w:rsidRDefault="006D2CD2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2C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4,656,353.60</w:t>
            </w:r>
          </w:p>
        </w:tc>
        <w:tc>
          <w:tcPr>
            <w:tcW w:w="236" w:type="dxa"/>
            <w:vAlign w:val="bottom"/>
          </w:tcPr>
          <w:p w14:paraId="4DC28003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39B5E043" w14:textId="785FE644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4E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152</w:t>
            </w:r>
            <w:r w:rsidRPr="004E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064.26</w:t>
            </w:r>
          </w:p>
        </w:tc>
        <w:tc>
          <w:tcPr>
            <w:tcW w:w="236" w:type="dxa"/>
          </w:tcPr>
          <w:p w14:paraId="116936C5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66E189" w14:textId="14541ACF" w:rsidR="005A117E" w:rsidRPr="00E50A6D" w:rsidRDefault="00CB63FF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63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 w:rsidR="00E500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  <w:r w:rsidRPr="00CB63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500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310.37</w:t>
            </w:r>
          </w:p>
        </w:tc>
        <w:tc>
          <w:tcPr>
            <w:tcW w:w="240" w:type="dxa"/>
            <w:shd w:val="clear" w:color="auto" w:fill="auto"/>
          </w:tcPr>
          <w:p w14:paraId="61E70090" w14:textId="77777777" w:rsidR="005A117E" w:rsidRPr="00E50A6D" w:rsidRDefault="005A117E" w:rsidP="005A117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0D6C33" w14:textId="76C9D763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D3C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7D3C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D3C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152</w:t>
            </w:r>
            <w:r w:rsidRPr="007D3C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D3C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064.26</w:t>
            </w:r>
          </w:p>
        </w:tc>
      </w:tr>
      <w:tr w:rsidR="00BC68AF" w:rsidRPr="00E50A6D" w14:paraId="1EC8104D" w14:textId="77777777" w:rsidTr="00805DA2">
        <w:tc>
          <w:tcPr>
            <w:tcW w:w="3901" w:type="dxa"/>
            <w:shd w:val="clear" w:color="auto" w:fill="auto"/>
            <w:vAlign w:val="center"/>
          </w:tcPr>
          <w:p w14:paraId="2FA51357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AE3B52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A9EDD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5E15319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C05F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41E5AC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B8C7F98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07D01F" w14:textId="77777777" w:rsidR="00E2692E" w:rsidRPr="00E50A6D" w:rsidRDefault="00E2692E" w:rsidP="00E2692E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68AF" w:rsidRPr="00E50A6D" w14:paraId="7B378C00" w14:textId="77777777" w:rsidTr="00805DA2">
        <w:tc>
          <w:tcPr>
            <w:tcW w:w="3901" w:type="dxa"/>
            <w:shd w:val="clear" w:color="auto" w:fill="auto"/>
            <w:vAlign w:val="center"/>
          </w:tcPr>
          <w:p w14:paraId="7C26280B" w14:textId="77777777" w:rsidR="005A117E" w:rsidRPr="00E50A6D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</w:tcPr>
          <w:p w14:paraId="5EDB3889" w14:textId="668491C0" w:rsidR="005A117E" w:rsidRPr="00E50A6D" w:rsidRDefault="005F306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B14DA6E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0A0C6EB4" w14:textId="5D8D2CA4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9FFA079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EBBF475" w14:textId="1EB024E8" w:rsidR="005A117E" w:rsidRPr="00E50A6D" w:rsidRDefault="005F306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3CBE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7D3C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3CBE">
              <w:rPr>
                <w:rFonts w:ascii="Angsana New" w:hAnsi="Angsana New"/>
                <w:sz w:val="30"/>
                <w:szCs w:val="30"/>
                <w:cs/>
                <w:lang w:val="en-US"/>
              </w:rPr>
              <w:t>258</w:t>
            </w:r>
            <w:r w:rsidRPr="007D3C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3CBE">
              <w:rPr>
                <w:rFonts w:ascii="Angsana New" w:hAnsi="Angsana New"/>
                <w:sz w:val="30"/>
                <w:szCs w:val="30"/>
                <w:cs/>
                <w:lang w:val="en-US"/>
              </w:rPr>
              <w:t>850.32</w:t>
            </w:r>
          </w:p>
        </w:tc>
        <w:tc>
          <w:tcPr>
            <w:tcW w:w="240" w:type="dxa"/>
            <w:shd w:val="clear" w:color="auto" w:fill="auto"/>
          </w:tcPr>
          <w:p w14:paraId="0B9E16AE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AD8D386" w14:textId="3717D1DF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3CBE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7D3C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3CBE">
              <w:rPr>
                <w:rFonts w:ascii="Angsana New" w:hAnsi="Angsana New"/>
                <w:sz w:val="30"/>
                <w:szCs w:val="30"/>
                <w:cs/>
                <w:lang w:val="en-US"/>
              </w:rPr>
              <w:t>258</w:t>
            </w:r>
            <w:r w:rsidRPr="007D3C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3CBE">
              <w:rPr>
                <w:rFonts w:ascii="Angsana New" w:hAnsi="Angsana New"/>
                <w:sz w:val="30"/>
                <w:szCs w:val="30"/>
                <w:cs/>
                <w:lang w:val="en-US"/>
              </w:rPr>
              <w:t>850.32</w:t>
            </w:r>
          </w:p>
        </w:tc>
      </w:tr>
      <w:tr w:rsidR="00BC68AF" w:rsidRPr="00E50A6D" w14:paraId="78F096F9" w14:textId="77777777" w:rsidTr="00315AF2">
        <w:tc>
          <w:tcPr>
            <w:tcW w:w="3901" w:type="dxa"/>
            <w:shd w:val="clear" w:color="auto" w:fill="auto"/>
            <w:vAlign w:val="center"/>
          </w:tcPr>
          <w:p w14:paraId="1D02D16A" w14:textId="77777777" w:rsidR="00D50416" w:rsidRPr="00E50A6D" w:rsidRDefault="00D50416" w:rsidP="00D5041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0" w:type="dxa"/>
            <w:vAlign w:val="center"/>
          </w:tcPr>
          <w:p w14:paraId="10289B43" w14:textId="3245E411" w:rsidR="00D50416" w:rsidRPr="00E50A6D" w:rsidRDefault="00D50416" w:rsidP="00D50416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2,661,646.14</w:t>
            </w:r>
          </w:p>
        </w:tc>
        <w:tc>
          <w:tcPr>
            <w:tcW w:w="236" w:type="dxa"/>
            <w:vAlign w:val="center"/>
          </w:tcPr>
          <w:p w14:paraId="00D92552" w14:textId="77777777" w:rsidR="00D50416" w:rsidRPr="00E50A6D" w:rsidRDefault="00D50416" w:rsidP="00D50416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vAlign w:val="center"/>
          </w:tcPr>
          <w:p w14:paraId="2579754F" w14:textId="06E3A34C" w:rsidR="00D50416" w:rsidRPr="00E50A6D" w:rsidRDefault="00D50416" w:rsidP="00D50416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F60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636</w:t>
            </w:r>
            <w:r w:rsidRPr="001F60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603.47</w:t>
            </w:r>
          </w:p>
        </w:tc>
        <w:tc>
          <w:tcPr>
            <w:tcW w:w="236" w:type="dxa"/>
          </w:tcPr>
          <w:p w14:paraId="3F962C38" w14:textId="77777777" w:rsidR="00D50416" w:rsidRPr="00E50A6D" w:rsidRDefault="00D50416" w:rsidP="00D50416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F2B417C" w14:textId="0FDB568C" w:rsidR="00D50416" w:rsidRPr="00E50A6D" w:rsidRDefault="00D50416" w:rsidP="00D50416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2,661,646.14</w:t>
            </w:r>
          </w:p>
        </w:tc>
        <w:tc>
          <w:tcPr>
            <w:tcW w:w="240" w:type="dxa"/>
            <w:shd w:val="clear" w:color="auto" w:fill="auto"/>
          </w:tcPr>
          <w:p w14:paraId="397C322D" w14:textId="77777777" w:rsidR="00D50416" w:rsidRPr="00E50A6D" w:rsidRDefault="00D50416" w:rsidP="00D50416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C9DB333" w14:textId="1F1FC95A" w:rsidR="00D50416" w:rsidRPr="00E50A6D" w:rsidRDefault="00D50416" w:rsidP="00D50416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F60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636</w:t>
            </w:r>
            <w:r w:rsidRPr="001F60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603.47</w:t>
            </w:r>
          </w:p>
        </w:tc>
      </w:tr>
      <w:tr w:rsidR="00BC68AF" w:rsidRPr="00E50A6D" w14:paraId="33CB80C9" w14:textId="77777777" w:rsidTr="00315AF2">
        <w:tc>
          <w:tcPr>
            <w:tcW w:w="3901" w:type="dxa"/>
            <w:shd w:val="clear" w:color="auto" w:fill="auto"/>
            <w:vAlign w:val="center"/>
          </w:tcPr>
          <w:p w14:paraId="40DCBA94" w14:textId="77777777" w:rsidR="00D50416" w:rsidRPr="00E50A6D" w:rsidRDefault="00D50416" w:rsidP="00D5041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EE9DCC" w14:textId="3E4B3F43" w:rsidR="00D50416" w:rsidRPr="00E50A6D" w:rsidRDefault="00D50416" w:rsidP="00D50416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2899BD" w14:textId="77777777" w:rsidR="00D50416" w:rsidRPr="00E50A6D" w:rsidRDefault="00D50416" w:rsidP="00D50416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579EC099" w14:textId="1BE4CCD0" w:rsidR="00D50416" w:rsidRPr="00E50A6D" w:rsidRDefault="00D50416" w:rsidP="00D50416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137</w:t>
            </w:r>
            <w:r w:rsidRPr="001F60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627.40</w:t>
            </w:r>
          </w:p>
        </w:tc>
        <w:tc>
          <w:tcPr>
            <w:tcW w:w="236" w:type="dxa"/>
            <w:shd w:val="clear" w:color="auto" w:fill="auto"/>
          </w:tcPr>
          <w:p w14:paraId="004F9EBA" w14:textId="77777777" w:rsidR="00D50416" w:rsidRPr="00E50A6D" w:rsidRDefault="00D50416" w:rsidP="00D50416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98903B1" w14:textId="66AF7307" w:rsidR="00D50416" w:rsidRPr="00E50A6D" w:rsidRDefault="00D50416" w:rsidP="00D50416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150,000.00</w:t>
            </w:r>
          </w:p>
        </w:tc>
        <w:tc>
          <w:tcPr>
            <w:tcW w:w="240" w:type="dxa"/>
            <w:shd w:val="clear" w:color="auto" w:fill="auto"/>
          </w:tcPr>
          <w:p w14:paraId="685F40AB" w14:textId="77777777" w:rsidR="00D50416" w:rsidRPr="00E50A6D" w:rsidRDefault="00D50416" w:rsidP="00D50416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940BE26" w14:textId="3846C5AB" w:rsidR="00D50416" w:rsidRPr="00E50A6D" w:rsidRDefault="00D50416" w:rsidP="00D50416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137</w:t>
            </w:r>
            <w:r w:rsidRPr="001F60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627.40</w:t>
            </w:r>
          </w:p>
        </w:tc>
      </w:tr>
      <w:tr w:rsidR="00E366E7" w:rsidRPr="00E50A6D" w14:paraId="10F3037B" w14:textId="77777777" w:rsidTr="00315AF2">
        <w:tc>
          <w:tcPr>
            <w:tcW w:w="3901" w:type="dxa"/>
            <w:shd w:val="clear" w:color="auto" w:fill="auto"/>
            <w:vAlign w:val="center"/>
          </w:tcPr>
          <w:p w14:paraId="211875B7" w14:textId="77777777" w:rsidR="005A117E" w:rsidRPr="00E50A6D" w:rsidRDefault="005A117E" w:rsidP="005A117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268A707" w14:textId="159EF360" w:rsidR="005A117E" w:rsidRPr="00E50A6D" w:rsidRDefault="00D50416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04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2,811,646.14</w:t>
            </w:r>
          </w:p>
        </w:tc>
        <w:tc>
          <w:tcPr>
            <w:tcW w:w="236" w:type="dxa"/>
            <w:vAlign w:val="bottom"/>
          </w:tcPr>
          <w:p w14:paraId="43DC7E33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24F61" w14:textId="040A8CC8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7F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774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230.87</w:t>
            </w:r>
          </w:p>
        </w:tc>
        <w:tc>
          <w:tcPr>
            <w:tcW w:w="236" w:type="dxa"/>
          </w:tcPr>
          <w:p w14:paraId="110C28D0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866EAF" w14:textId="1FAF513B" w:rsidR="005A117E" w:rsidRPr="00E50A6D" w:rsidRDefault="00D50416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04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6,070,496.46</w:t>
            </w:r>
          </w:p>
        </w:tc>
        <w:tc>
          <w:tcPr>
            <w:tcW w:w="240" w:type="dxa"/>
            <w:shd w:val="clear" w:color="auto" w:fill="auto"/>
          </w:tcPr>
          <w:p w14:paraId="3250EF1D" w14:textId="77777777" w:rsidR="005A117E" w:rsidRPr="00E50A6D" w:rsidRDefault="005A117E" w:rsidP="005A117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F20692" w14:textId="19AA3F74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7F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033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081.19</w:t>
            </w:r>
          </w:p>
        </w:tc>
      </w:tr>
    </w:tbl>
    <w:p w14:paraId="55D94380" w14:textId="77777777" w:rsidR="00AC2E53" w:rsidRPr="00E50A6D" w:rsidRDefault="00AC2E53"/>
    <w:p w14:paraId="0AFF59B9" w14:textId="77777777" w:rsidR="00AC2E53" w:rsidRDefault="00AC2E53"/>
    <w:p w14:paraId="61FB1D9E" w14:textId="77777777" w:rsidR="00B31EBC" w:rsidRDefault="00B31EBC"/>
    <w:p w14:paraId="5956A190" w14:textId="77777777" w:rsidR="00B31EBC" w:rsidRDefault="00B31EBC"/>
    <w:p w14:paraId="4E596B5A" w14:textId="77777777" w:rsidR="00B31EBC" w:rsidRDefault="00B31EBC"/>
    <w:p w14:paraId="3C8A7956" w14:textId="77777777" w:rsidR="00B31EBC" w:rsidRDefault="00B31EBC"/>
    <w:p w14:paraId="4D94832F" w14:textId="77777777" w:rsidR="00B31EBC" w:rsidRPr="00E50A6D" w:rsidRDefault="00B31EBC"/>
    <w:p w14:paraId="0121C7FB" w14:textId="77777777" w:rsidR="00AC2E53" w:rsidRDefault="00AC2E53"/>
    <w:p w14:paraId="7DF77D06" w14:textId="77777777" w:rsidR="00FF7B9D" w:rsidRDefault="00FF7B9D"/>
    <w:p w14:paraId="601FDD58" w14:textId="77777777" w:rsidR="00FF7B9D" w:rsidRDefault="00FF7B9D"/>
    <w:p w14:paraId="08019D63" w14:textId="77777777" w:rsidR="00FF4E18" w:rsidRPr="00E50A6D" w:rsidRDefault="00FF4E18"/>
    <w:p w14:paraId="40FF9118" w14:textId="77777777" w:rsidR="00AC2E53" w:rsidRPr="00E50A6D" w:rsidRDefault="00AC2E53"/>
    <w:p w14:paraId="276E188E" w14:textId="77777777" w:rsidR="00FA3493" w:rsidRPr="00E50A6D" w:rsidRDefault="00FA3493"/>
    <w:p w14:paraId="45B0BEAD" w14:textId="77777777" w:rsidR="00AC2E53" w:rsidRPr="00E50A6D" w:rsidRDefault="00AC2E53"/>
    <w:p w14:paraId="288FCA71" w14:textId="77777777" w:rsidR="00AC2E53" w:rsidRPr="00E50A6D" w:rsidRDefault="00AC2E53">
      <w:pPr>
        <w:numPr>
          <w:ilvl w:val="0"/>
          <w:numId w:val="24"/>
        </w:numPr>
        <w:tabs>
          <w:tab w:val="left" w:pos="540"/>
          <w:tab w:val="left" w:pos="810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รายการ</w:t>
      </w:r>
      <w:r w:rsidR="00E87023" w:rsidRPr="00E50A6D">
        <w:rPr>
          <w:rFonts w:ascii="Angsana New" w:hAnsi="Angsana New"/>
          <w:b/>
          <w:bCs/>
          <w:sz w:val="30"/>
          <w:szCs w:val="30"/>
          <w:cs/>
        </w:rPr>
        <w:t>บัญชี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กับบุคคลและกิจการที่เกี่ยวข้องกัน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687" w:type="dxa"/>
        <w:tblInd w:w="-318" w:type="dxa"/>
        <w:tblLook w:val="04A0" w:firstRow="1" w:lastRow="0" w:firstColumn="1" w:lastColumn="0" w:noHBand="0" w:noVBand="1"/>
      </w:tblPr>
      <w:tblGrid>
        <w:gridCol w:w="3907"/>
        <w:gridCol w:w="1622"/>
        <w:gridCol w:w="236"/>
        <w:gridCol w:w="1507"/>
        <w:gridCol w:w="222"/>
        <w:gridCol w:w="1416"/>
        <w:gridCol w:w="240"/>
        <w:gridCol w:w="1537"/>
      </w:tblGrid>
      <w:tr w:rsidR="00AB2A24" w:rsidRPr="00E50A6D" w14:paraId="29ABD05A" w14:textId="77777777" w:rsidTr="00732B9F">
        <w:tc>
          <w:tcPr>
            <w:tcW w:w="3907" w:type="dxa"/>
            <w:shd w:val="clear" w:color="auto" w:fill="auto"/>
            <w:vAlign w:val="center"/>
          </w:tcPr>
          <w:p w14:paraId="2F56117E" w14:textId="77777777" w:rsidR="005A78F2" w:rsidRPr="00E50A6D" w:rsidRDefault="005A78F2" w:rsidP="00951D10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</w:tcPr>
          <w:p w14:paraId="13E9CA58" w14:textId="77777777" w:rsidR="005A78F2" w:rsidRPr="00E50A6D" w:rsidRDefault="005A78F2" w:rsidP="005A78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0454F5" w14:textId="77777777" w:rsidR="005A78F2" w:rsidRPr="00E50A6D" w:rsidRDefault="005A78F2" w:rsidP="005A78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shd w:val="clear" w:color="auto" w:fill="auto"/>
          </w:tcPr>
          <w:p w14:paraId="403BFD51" w14:textId="77777777" w:rsidR="005A78F2" w:rsidRPr="00E50A6D" w:rsidRDefault="005A78F2" w:rsidP="005A78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871DCBF" w14:textId="77777777" w:rsidR="005A78F2" w:rsidRPr="00E50A6D" w:rsidRDefault="005A78F2" w:rsidP="005A78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32E80CD" w14:textId="77777777" w:rsidR="005A78F2" w:rsidRPr="00E50A6D" w:rsidRDefault="005A78F2" w:rsidP="005A78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100426" w14:textId="77777777" w:rsidR="005A78F2" w:rsidRPr="00E50A6D" w:rsidRDefault="005A78F2" w:rsidP="00951D10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637C112D" w14:textId="77777777" w:rsidR="005A78F2" w:rsidRPr="00E95BBC" w:rsidRDefault="005A78F2" w:rsidP="00E95BBC">
            <w:pPr>
              <w:spacing w:line="400" w:lineRule="exact"/>
              <w:ind w:right="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5BBC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E95B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95BBC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95B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95BB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01405" w:rsidRPr="00E50A6D" w14:paraId="7055B380" w14:textId="77777777" w:rsidTr="00732B9F">
        <w:tc>
          <w:tcPr>
            <w:tcW w:w="3907" w:type="dxa"/>
            <w:shd w:val="clear" w:color="auto" w:fill="auto"/>
          </w:tcPr>
          <w:p w14:paraId="3F64E0D7" w14:textId="77777777" w:rsidR="005A78F2" w:rsidRPr="00E50A6D" w:rsidRDefault="005A78F2" w:rsidP="00951D1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5" w:type="dxa"/>
            <w:gridSpan w:val="3"/>
            <w:tcBorders>
              <w:bottom w:val="single" w:sz="4" w:space="0" w:color="auto"/>
            </w:tcBorders>
          </w:tcPr>
          <w:p w14:paraId="1C127146" w14:textId="77777777" w:rsidR="005A78F2" w:rsidRPr="00E50A6D" w:rsidRDefault="005A78F2" w:rsidP="00732B9F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0A9043C1" w14:textId="77777777" w:rsidR="005A78F2" w:rsidRPr="00E50A6D" w:rsidRDefault="005A78F2" w:rsidP="00951D1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83F4DD" w14:textId="77777777" w:rsidR="005A78F2" w:rsidRPr="00E50A6D" w:rsidRDefault="005A78F2" w:rsidP="00732B9F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6E7" w:rsidRPr="00E50A6D" w14:paraId="13FF1E7A" w14:textId="77777777" w:rsidTr="00732B9F">
        <w:tc>
          <w:tcPr>
            <w:tcW w:w="3907" w:type="dxa"/>
            <w:shd w:val="clear" w:color="auto" w:fill="auto"/>
          </w:tcPr>
          <w:p w14:paraId="22D420F3" w14:textId="77777777" w:rsidR="005A117E" w:rsidRPr="00E50A6D" w:rsidRDefault="005A117E" w:rsidP="005A117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0D009" w14:textId="76CF628D" w:rsidR="005A117E" w:rsidRPr="00E50A6D" w:rsidRDefault="005A117E" w:rsidP="00B02D0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D39C73B" w14:textId="77777777" w:rsidR="005A117E" w:rsidRPr="00E50A6D" w:rsidRDefault="005A117E" w:rsidP="005A117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CF3BB" w14:textId="78A9AC92" w:rsidR="005A117E" w:rsidRPr="00E50A6D" w:rsidRDefault="005A117E" w:rsidP="00B02D0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22" w:type="dxa"/>
          </w:tcPr>
          <w:p w14:paraId="3C3F29D8" w14:textId="77777777" w:rsidR="005A117E" w:rsidRPr="00E50A6D" w:rsidRDefault="005A117E" w:rsidP="005A117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5264C" w14:textId="0BB9C35B" w:rsidR="005A117E" w:rsidRPr="00E50A6D" w:rsidRDefault="005A117E" w:rsidP="00B02D0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80B21DA" w14:textId="77777777" w:rsidR="005A117E" w:rsidRPr="00E50A6D" w:rsidRDefault="005A117E" w:rsidP="005A117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E85C8" w14:textId="33619147" w:rsidR="005A117E" w:rsidRPr="00E50A6D" w:rsidRDefault="005A117E" w:rsidP="00B02D0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E366E7" w:rsidRPr="00E50A6D" w14:paraId="6F15454A" w14:textId="77777777" w:rsidTr="00B02D0E">
        <w:tc>
          <w:tcPr>
            <w:tcW w:w="3907" w:type="dxa"/>
            <w:shd w:val="clear" w:color="auto" w:fill="auto"/>
          </w:tcPr>
          <w:p w14:paraId="3D40F979" w14:textId="77777777" w:rsidR="00315AF2" w:rsidRPr="00E50A6D" w:rsidRDefault="00315AF2" w:rsidP="00315AF2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center"/>
          </w:tcPr>
          <w:p w14:paraId="00AF77EB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698277E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center"/>
          </w:tcPr>
          <w:p w14:paraId="763004A8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2B2F9E50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93183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34D4F40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17E609DE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BC68AF" w:rsidRPr="00E50A6D" w14:paraId="6CC1C013" w14:textId="77777777" w:rsidTr="000154BF">
        <w:tc>
          <w:tcPr>
            <w:tcW w:w="3907" w:type="dxa"/>
            <w:shd w:val="clear" w:color="auto" w:fill="auto"/>
            <w:vAlign w:val="center"/>
          </w:tcPr>
          <w:p w14:paraId="56283755" w14:textId="77777777" w:rsidR="005A117E" w:rsidRPr="00E50A6D" w:rsidRDefault="005A117E" w:rsidP="005A117E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22" w:type="dxa"/>
          </w:tcPr>
          <w:p w14:paraId="5FDF9876" w14:textId="77777777" w:rsidR="005A117E" w:rsidRPr="00E50A6D" w:rsidRDefault="005A117E" w:rsidP="005A117E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E8C5E1" w14:textId="77777777" w:rsidR="005A117E" w:rsidRPr="00E50A6D" w:rsidRDefault="005A117E" w:rsidP="005A117E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</w:tcPr>
          <w:p w14:paraId="3FFC0881" w14:textId="77777777" w:rsidR="005A117E" w:rsidRPr="00E50A6D" w:rsidRDefault="005A117E" w:rsidP="005A117E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2DF0671" w14:textId="77777777" w:rsidR="005A117E" w:rsidRPr="00E50A6D" w:rsidRDefault="005A117E" w:rsidP="005A117E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1070521" w14:textId="77777777" w:rsidR="005A117E" w:rsidRPr="00E50A6D" w:rsidRDefault="005A117E" w:rsidP="005A117E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55C81EF" w14:textId="77777777" w:rsidR="005A117E" w:rsidRPr="00E50A6D" w:rsidRDefault="005A117E" w:rsidP="005A117E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48F1511E" w14:textId="77777777" w:rsidR="005A117E" w:rsidRPr="00E50A6D" w:rsidRDefault="005A117E" w:rsidP="005A117E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B2A24" w:rsidRPr="00E50A6D" w14:paraId="0E945505" w14:textId="77777777" w:rsidTr="00315AF2">
        <w:tc>
          <w:tcPr>
            <w:tcW w:w="3907" w:type="dxa"/>
            <w:shd w:val="clear" w:color="auto" w:fill="auto"/>
            <w:vAlign w:val="center"/>
          </w:tcPr>
          <w:p w14:paraId="5FF28120" w14:textId="77777777" w:rsidR="005A117E" w:rsidRPr="00E50A6D" w:rsidRDefault="005A117E" w:rsidP="005A11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14:paraId="75509BF0" w14:textId="3B59F8CB" w:rsidR="005A117E" w:rsidRPr="00E50A6D" w:rsidRDefault="00DF6B83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07B34EF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7" w:type="dxa"/>
          </w:tcPr>
          <w:p w14:paraId="01AA7A49" w14:textId="43CBD403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0422049C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28179018" w14:textId="34CB0D05" w:rsidR="005A117E" w:rsidRPr="00E50A6D" w:rsidRDefault="00333357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357">
              <w:rPr>
                <w:rFonts w:ascii="Angsana New" w:hAnsi="Angsana New"/>
                <w:sz w:val="30"/>
                <w:szCs w:val="30"/>
                <w:lang w:val="en-US"/>
              </w:rPr>
              <w:t>251,433.24</w:t>
            </w:r>
          </w:p>
        </w:tc>
        <w:tc>
          <w:tcPr>
            <w:tcW w:w="240" w:type="dxa"/>
            <w:shd w:val="clear" w:color="auto" w:fill="auto"/>
          </w:tcPr>
          <w:p w14:paraId="2AFFB4C3" w14:textId="77777777" w:rsidR="005A117E" w:rsidRPr="00E50A6D" w:rsidRDefault="005A117E" w:rsidP="005A117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EC67572" w14:textId="125ABF73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9EA">
              <w:rPr>
                <w:rFonts w:ascii="Angsana New" w:hAnsi="Angsana New"/>
                <w:sz w:val="30"/>
                <w:szCs w:val="30"/>
                <w:cs/>
                <w:lang w:val="en-US"/>
              </w:rPr>
              <w:t>390</w:t>
            </w:r>
            <w:r w:rsidRPr="004C09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C09EA">
              <w:rPr>
                <w:rFonts w:ascii="Angsana New" w:hAnsi="Angsana New"/>
                <w:sz w:val="30"/>
                <w:szCs w:val="30"/>
                <w:cs/>
                <w:lang w:val="en-US"/>
              </w:rPr>
              <w:t>524.56</w:t>
            </w:r>
          </w:p>
        </w:tc>
      </w:tr>
      <w:tr w:rsidR="00AB2A24" w:rsidRPr="00E50A6D" w14:paraId="7EBC45AD" w14:textId="77777777" w:rsidTr="00D3313D">
        <w:tc>
          <w:tcPr>
            <w:tcW w:w="3907" w:type="dxa"/>
            <w:shd w:val="clear" w:color="auto" w:fill="auto"/>
            <w:vAlign w:val="center"/>
          </w:tcPr>
          <w:p w14:paraId="6B8E5E4B" w14:textId="77777777" w:rsidR="00DF6B83" w:rsidRPr="00E50A6D" w:rsidRDefault="00DF6B83" w:rsidP="00DF6B8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2" w:type="dxa"/>
            <w:vAlign w:val="center"/>
          </w:tcPr>
          <w:p w14:paraId="4FC451A7" w14:textId="4AED7F79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B83">
              <w:rPr>
                <w:rFonts w:ascii="Angsana New" w:hAnsi="Angsana New"/>
                <w:sz w:val="30"/>
                <w:szCs w:val="30"/>
                <w:lang w:val="en-US"/>
              </w:rPr>
              <w:t>363,747.74</w:t>
            </w:r>
          </w:p>
        </w:tc>
        <w:tc>
          <w:tcPr>
            <w:tcW w:w="236" w:type="dxa"/>
            <w:vAlign w:val="center"/>
          </w:tcPr>
          <w:p w14:paraId="397D5334" w14:textId="77777777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7" w:type="dxa"/>
            <w:vAlign w:val="center"/>
          </w:tcPr>
          <w:p w14:paraId="17EDBC13" w14:textId="49481E3D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9EA">
              <w:rPr>
                <w:rFonts w:ascii="Angsana New" w:hAnsi="Angsana New"/>
                <w:sz w:val="30"/>
                <w:szCs w:val="30"/>
                <w:cs/>
                <w:lang w:val="en-US"/>
              </w:rPr>
              <w:t>492</w:t>
            </w:r>
            <w:r w:rsidRPr="004C09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C09EA">
              <w:rPr>
                <w:rFonts w:ascii="Angsana New" w:hAnsi="Angsana New"/>
                <w:sz w:val="30"/>
                <w:szCs w:val="30"/>
                <w:cs/>
                <w:lang w:val="en-US"/>
              </w:rPr>
              <w:t>500.16</w:t>
            </w:r>
          </w:p>
        </w:tc>
        <w:tc>
          <w:tcPr>
            <w:tcW w:w="222" w:type="dxa"/>
          </w:tcPr>
          <w:p w14:paraId="1654D1A3" w14:textId="77777777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4EFB1E8D" w14:textId="7C06C9E2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B83">
              <w:rPr>
                <w:rFonts w:ascii="Angsana New" w:hAnsi="Angsana New"/>
                <w:sz w:val="30"/>
                <w:szCs w:val="30"/>
                <w:lang w:val="en-US"/>
              </w:rPr>
              <w:t>363,747.74</w:t>
            </w:r>
          </w:p>
        </w:tc>
        <w:tc>
          <w:tcPr>
            <w:tcW w:w="240" w:type="dxa"/>
            <w:shd w:val="clear" w:color="auto" w:fill="auto"/>
          </w:tcPr>
          <w:p w14:paraId="12CFD3E1" w14:textId="77777777" w:rsidR="00DF6B83" w:rsidRPr="00E50A6D" w:rsidRDefault="00DF6B83" w:rsidP="00DF6B8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4A000B3F" w14:textId="4FA7D9CD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9EA">
              <w:rPr>
                <w:rFonts w:ascii="Angsana New" w:hAnsi="Angsana New"/>
                <w:sz w:val="30"/>
                <w:szCs w:val="30"/>
                <w:cs/>
                <w:lang w:val="en-US"/>
              </w:rPr>
              <w:t>492</w:t>
            </w:r>
            <w:r w:rsidRPr="004C09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C09EA">
              <w:rPr>
                <w:rFonts w:ascii="Angsana New" w:hAnsi="Angsana New"/>
                <w:sz w:val="30"/>
                <w:szCs w:val="30"/>
                <w:cs/>
                <w:lang w:val="en-US"/>
              </w:rPr>
              <w:t>500.16</w:t>
            </w:r>
          </w:p>
        </w:tc>
      </w:tr>
      <w:tr w:rsidR="00BC68AF" w:rsidRPr="00E50A6D" w14:paraId="2BF5A2D3" w14:textId="77777777">
        <w:tc>
          <w:tcPr>
            <w:tcW w:w="3907" w:type="dxa"/>
            <w:shd w:val="clear" w:color="auto" w:fill="auto"/>
          </w:tcPr>
          <w:p w14:paraId="17C9FD3B" w14:textId="77777777" w:rsidR="00DF6B83" w:rsidRPr="00E50A6D" w:rsidRDefault="00DF6B83" w:rsidP="00DF6B8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3B046BD1" w14:textId="1440192E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A91149" w14:textId="77777777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7808E79F" w14:textId="5FB1A39A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9EA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4C09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09EA">
              <w:rPr>
                <w:rFonts w:ascii="Angsana New" w:hAnsi="Angsana New"/>
                <w:color w:val="000000"/>
                <w:sz w:val="30"/>
                <w:szCs w:val="30"/>
                <w:cs/>
              </w:rPr>
              <w:t>763.34</w:t>
            </w:r>
          </w:p>
        </w:tc>
        <w:tc>
          <w:tcPr>
            <w:tcW w:w="222" w:type="dxa"/>
          </w:tcPr>
          <w:p w14:paraId="08AAB141" w14:textId="77777777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ED312" w14:textId="02A7A99B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D425D1" w14:textId="77777777" w:rsidR="00DF6B83" w:rsidRPr="00E50A6D" w:rsidRDefault="00DF6B83" w:rsidP="00DF6B8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9952" w14:textId="50FE5E0F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9EA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4C09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09EA">
              <w:rPr>
                <w:rFonts w:ascii="Angsana New" w:hAnsi="Angsana New"/>
                <w:color w:val="000000"/>
                <w:sz w:val="30"/>
                <w:szCs w:val="30"/>
                <w:cs/>
              </w:rPr>
              <w:t>763.34</w:t>
            </w:r>
          </w:p>
        </w:tc>
      </w:tr>
      <w:tr w:rsidR="00BB4382" w:rsidRPr="00E50A6D" w14:paraId="088D84D2" w14:textId="77777777" w:rsidTr="004516E9">
        <w:tc>
          <w:tcPr>
            <w:tcW w:w="3907" w:type="dxa"/>
            <w:shd w:val="clear" w:color="auto" w:fill="auto"/>
            <w:vAlign w:val="center"/>
          </w:tcPr>
          <w:p w14:paraId="09744FCC" w14:textId="77777777" w:rsidR="005A117E" w:rsidRPr="00E50A6D" w:rsidRDefault="005A117E" w:rsidP="005A117E">
            <w:pPr>
              <w:spacing w:line="400" w:lineRule="exact"/>
              <w:ind w:left="199"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4E26021A" w14:textId="1F9BE983" w:rsidR="005A117E" w:rsidRPr="00E50A6D" w:rsidRDefault="00DF6B83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F6B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363,747.74</w:t>
            </w:r>
          </w:p>
        </w:tc>
        <w:tc>
          <w:tcPr>
            <w:tcW w:w="236" w:type="dxa"/>
          </w:tcPr>
          <w:p w14:paraId="232B73BE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</w:tcPr>
          <w:p w14:paraId="550400C3" w14:textId="32C87296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497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263.50</w:t>
            </w:r>
          </w:p>
        </w:tc>
        <w:tc>
          <w:tcPr>
            <w:tcW w:w="222" w:type="dxa"/>
          </w:tcPr>
          <w:p w14:paraId="159E1049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37305" w14:textId="56C6E4AB" w:rsidR="005A117E" w:rsidRPr="00E50A6D" w:rsidRDefault="00DF6B83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F6B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615,180.98</w:t>
            </w:r>
          </w:p>
        </w:tc>
        <w:tc>
          <w:tcPr>
            <w:tcW w:w="240" w:type="dxa"/>
            <w:shd w:val="clear" w:color="auto" w:fill="auto"/>
          </w:tcPr>
          <w:p w14:paraId="0FC070FE" w14:textId="77777777" w:rsidR="005A117E" w:rsidRPr="00E50A6D" w:rsidRDefault="005A117E" w:rsidP="005A117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BB8295" w14:textId="3267CB8E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09E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887</w:t>
            </w:r>
            <w:r w:rsidRPr="004C09E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C09E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788.06</w:t>
            </w:r>
          </w:p>
        </w:tc>
      </w:tr>
      <w:tr w:rsidR="00BC68AF" w:rsidRPr="00E50A6D" w14:paraId="681BDBCD" w14:textId="77777777" w:rsidTr="004516E9">
        <w:tc>
          <w:tcPr>
            <w:tcW w:w="3907" w:type="dxa"/>
            <w:shd w:val="clear" w:color="auto" w:fill="auto"/>
            <w:vAlign w:val="center"/>
          </w:tcPr>
          <w:p w14:paraId="382D14FA" w14:textId="77777777" w:rsidR="005A117E" w:rsidRPr="00E50A6D" w:rsidRDefault="005A117E" w:rsidP="005A117E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348A8680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56A182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double" w:sz="4" w:space="0" w:color="auto"/>
            </w:tcBorders>
          </w:tcPr>
          <w:p w14:paraId="337EDD3B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4F9F494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28AAEF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7324C25" w14:textId="77777777" w:rsidR="005A117E" w:rsidRPr="00E50A6D" w:rsidRDefault="005A117E" w:rsidP="005A11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FFF8E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2A24" w:rsidRPr="00E50A6D" w14:paraId="53FB1006" w14:textId="77777777" w:rsidTr="004516E9">
        <w:tc>
          <w:tcPr>
            <w:tcW w:w="3907" w:type="dxa"/>
            <w:shd w:val="clear" w:color="auto" w:fill="auto"/>
          </w:tcPr>
          <w:p w14:paraId="0FCC32FF" w14:textId="77777777" w:rsidR="005A117E" w:rsidRPr="00E50A6D" w:rsidRDefault="005A117E" w:rsidP="005A117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622" w:type="dxa"/>
          </w:tcPr>
          <w:p w14:paraId="27CD2D37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4C62E3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E7A5204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15A93C19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187339FD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7846D83" w14:textId="77777777" w:rsidR="005A117E" w:rsidRPr="00E50A6D" w:rsidRDefault="005A117E" w:rsidP="005A11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4E6A02D2" w14:textId="77777777" w:rsidR="005A117E" w:rsidRPr="00E50A6D" w:rsidRDefault="005A117E" w:rsidP="005A117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366E7" w:rsidRPr="00E50A6D" w14:paraId="7EB76182" w14:textId="77777777">
        <w:tc>
          <w:tcPr>
            <w:tcW w:w="3907" w:type="dxa"/>
            <w:shd w:val="clear" w:color="auto" w:fill="auto"/>
            <w:vAlign w:val="center"/>
          </w:tcPr>
          <w:p w14:paraId="61A298EF" w14:textId="77777777" w:rsidR="00DF6B83" w:rsidRPr="00E50A6D" w:rsidRDefault="00DF6B83" w:rsidP="00DF6B8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2" w:type="dxa"/>
            <w:vAlign w:val="bottom"/>
          </w:tcPr>
          <w:p w14:paraId="35D1F219" w14:textId="32676CF7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6B83">
              <w:rPr>
                <w:rFonts w:ascii="Angsana New" w:hAnsi="Angsana New"/>
                <w:color w:val="000000"/>
                <w:sz w:val="30"/>
                <w:szCs w:val="30"/>
              </w:rPr>
              <w:t>21,528,917.00</w:t>
            </w:r>
          </w:p>
        </w:tc>
        <w:tc>
          <w:tcPr>
            <w:tcW w:w="236" w:type="dxa"/>
          </w:tcPr>
          <w:p w14:paraId="52418ACA" w14:textId="77777777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vAlign w:val="bottom"/>
          </w:tcPr>
          <w:p w14:paraId="37763BD4" w14:textId="1EA7D7EA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20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588.00</w:t>
            </w:r>
          </w:p>
        </w:tc>
        <w:tc>
          <w:tcPr>
            <w:tcW w:w="222" w:type="dxa"/>
          </w:tcPr>
          <w:p w14:paraId="4DE202B1" w14:textId="77777777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28E0F7F" w14:textId="671318C3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6B83">
              <w:rPr>
                <w:rFonts w:ascii="Angsana New" w:hAnsi="Angsana New"/>
                <w:color w:val="000000"/>
                <w:sz w:val="30"/>
                <w:szCs w:val="30"/>
              </w:rPr>
              <w:t>21,528,917.00</w:t>
            </w:r>
          </w:p>
        </w:tc>
        <w:tc>
          <w:tcPr>
            <w:tcW w:w="240" w:type="dxa"/>
            <w:shd w:val="clear" w:color="auto" w:fill="auto"/>
          </w:tcPr>
          <w:p w14:paraId="4EF57B1D" w14:textId="77777777" w:rsidR="00DF6B83" w:rsidRPr="00E50A6D" w:rsidRDefault="00DF6B83" w:rsidP="00DF6B8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3A80EAAA" w14:textId="30B5480C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20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588.00</w:t>
            </w:r>
          </w:p>
        </w:tc>
      </w:tr>
      <w:tr w:rsidR="00BC68AF" w:rsidRPr="00E50A6D" w14:paraId="6A5CA4E5" w14:textId="77777777">
        <w:tc>
          <w:tcPr>
            <w:tcW w:w="3907" w:type="dxa"/>
            <w:shd w:val="clear" w:color="auto" w:fill="auto"/>
            <w:vAlign w:val="center"/>
          </w:tcPr>
          <w:p w14:paraId="5C24ABB1" w14:textId="172A6685" w:rsidR="00DF6B83" w:rsidRPr="00E50A6D" w:rsidRDefault="000B008F" w:rsidP="002F4A13">
            <w:pPr>
              <w:spacing w:line="400" w:lineRule="exact"/>
              <w:ind w:left="457" w:right="-45" w:hanging="25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008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05DB7BB2" w14:textId="44CC0CAF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6B83">
              <w:rPr>
                <w:rFonts w:ascii="Angsana New" w:hAnsi="Angsana New"/>
                <w:color w:val="000000"/>
                <w:sz w:val="30"/>
                <w:szCs w:val="30"/>
              </w:rPr>
              <w:t>979,185.00</w:t>
            </w:r>
          </w:p>
        </w:tc>
        <w:tc>
          <w:tcPr>
            <w:tcW w:w="236" w:type="dxa"/>
          </w:tcPr>
          <w:p w14:paraId="50251FB3" w14:textId="77777777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B3DED2B" w14:textId="7B9235FC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014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735.63</w:t>
            </w:r>
          </w:p>
        </w:tc>
        <w:tc>
          <w:tcPr>
            <w:tcW w:w="222" w:type="dxa"/>
          </w:tcPr>
          <w:p w14:paraId="51C06DFA" w14:textId="77777777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7E41D" w14:textId="124D0722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6B83">
              <w:rPr>
                <w:rFonts w:ascii="Angsana New" w:hAnsi="Angsana New"/>
                <w:color w:val="000000"/>
                <w:sz w:val="30"/>
                <w:szCs w:val="30"/>
              </w:rPr>
              <w:t>979,185.00</w:t>
            </w:r>
          </w:p>
        </w:tc>
        <w:tc>
          <w:tcPr>
            <w:tcW w:w="240" w:type="dxa"/>
            <w:shd w:val="clear" w:color="auto" w:fill="auto"/>
          </w:tcPr>
          <w:p w14:paraId="070713A4" w14:textId="77777777" w:rsidR="00DF6B83" w:rsidRPr="00E50A6D" w:rsidRDefault="00DF6B83" w:rsidP="00DF6B8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92BA8" w14:textId="666BE483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014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735.63</w:t>
            </w:r>
          </w:p>
        </w:tc>
      </w:tr>
      <w:tr w:rsidR="00BC68AF" w:rsidRPr="00E50A6D" w14:paraId="7FCFA895" w14:textId="77777777">
        <w:tc>
          <w:tcPr>
            <w:tcW w:w="3907" w:type="dxa"/>
            <w:shd w:val="clear" w:color="auto" w:fill="auto"/>
            <w:vAlign w:val="center"/>
          </w:tcPr>
          <w:p w14:paraId="7F2ECF5C" w14:textId="77777777" w:rsidR="00DF6B83" w:rsidRPr="00E50A6D" w:rsidRDefault="00DF6B83" w:rsidP="00DF6B83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60B63" w14:textId="630F5DF4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F6B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22,508,102.00</w:t>
            </w:r>
          </w:p>
        </w:tc>
        <w:tc>
          <w:tcPr>
            <w:tcW w:w="236" w:type="dxa"/>
          </w:tcPr>
          <w:p w14:paraId="4B7F9E52" w14:textId="77777777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982F5" w14:textId="0795CA35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21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905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323.63</w:t>
            </w:r>
          </w:p>
        </w:tc>
        <w:tc>
          <w:tcPr>
            <w:tcW w:w="222" w:type="dxa"/>
          </w:tcPr>
          <w:p w14:paraId="0E51E2AC" w14:textId="77777777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1A916" w14:textId="3C5F6B8F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F6B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22,508,102.00</w:t>
            </w:r>
          </w:p>
        </w:tc>
        <w:tc>
          <w:tcPr>
            <w:tcW w:w="240" w:type="dxa"/>
            <w:shd w:val="clear" w:color="auto" w:fill="auto"/>
          </w:tcPr>
          <w:p w14:paraId="0170B193" w14:textId="77777777" w:rsidR="00DF6B83" w:rsidRPr="00E50A6D" w:rsidRDefault="00DF6B83" w:rsidP="00DF6B8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58FC30" w14:textId="77443479" w:rsidR="00DF6B83" w:rsidRPr="00E50A6D" w:rsidRDefault="00DF6B83" w:rsidP="00DF6B8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21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905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323.63</w:t>
            </w:r>
          </w:p>
        </w:tc>
      </w:tr>
    </w:tbl>
    <w:p w14:paraId="5C835E0E" w14:textId="77777777" w:rsidR="00DC03E4" w:rsidRPr="00E50A6D" w:rsidRDefault="00DC03E4"/>
    <w:p w14:paraId="36BC17BA" w14:textId="77777777" w:rsidR="008C31D3" w:rsidRPr="00E50A6D" w:rsidRDefault="008C31D3" w:rsidP="005A78F2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 w:hint="cs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</w:t>
      </w:r>
      <w:r w:rsidR="00D40447"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40447" w:rsidRPr="00E50A6D">
        <w:rPr>
          <w:rFonts w:ascii="Angsana New" w:hAnsi="Angsana New"/>
          <w:sz w:val="30"/>
          <w:szCs w:val="30"/>
          <w:cs/>
        </w:rPr>
        <w:t>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 ประกอบด้วยค่าตอบแทนผู้บริหารที่เป็นตัวเงิน ได้แก่ เงินเดือน ผลประโยชน์ที่เกี่ยวข้อง ซึ่งรวมถึงภาระผูกพันผลประโยชน์โครงการเกษียณอายุ และค่าตอบแทนกรรมการ ได้แก่ ค่าเบี้ยประชุม บำเหน็จกรรมการ</w:t>
      </w:r>
    </w:p>
    <w:p w14:paraId="68E70FD6" w14:textId="77777777" w:rsidR="008C31D3" w:rsidRPr="00E50A6D" w:rsidRDefault="008C31D3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 w:hint="cs"/>
          <w:sz w:val="30"/>
          <w:szCs w:val="30"/>
          <w:cs/>
        </w:rPr>
        <w:t xml:space="preserve">ผลประโยชน์ของกรรมการ หมายถึง ผลประโยชน์ที่จ่ายให้แก่กรรมการบริษัทตาม มาตรา </w:t>
      </w:r>
      <w:r w:rsidRPr="00E50A6D">
        <w:rPr>
          <w:rFonts w:ascii="Angsana New" w:hAnsi="Angsana New"/>
          <w:sz w:val="30"/>
          <w:szCs w:val="30"/>
        </w:rPr>
        <w:t xml:space="preserve">90 </w:t>
      </w:r>
      <w:r w:rsidRPr="00E50A6D">
        <w:rPr>
          <w:rFonts w:ascii="Angsana New" w:hAnsi="Angsana New" w:hint="cs"/>
          <w:sz w:val="30"/>
          <w:szCs w:val="30"/>
          <w:cs/>
        </w:rPr>
        <w:t>ของบริษัทมหาชนจำกัด ซึ่งไม่รวมเงินเดือนและผลประโยชน์ที่เกี่ยวข้องอื่นๆ ที่จ่ายให้แก่กรรมการบริหาร</w:t>
      </w:r>
    </w:p>
    <w:p w14:paraId="035779B6" w14:textId="77777777" w:rsidR="004516E9" w:rsidRDefault="004516E9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DE4DCFC" w14:textId="77777777" w:rsidR="00315AF2" w:rsidRPr="00E50A6D" w:rsidRDefault="00315AF2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FFE8D48" w14:textId="77777777" w:rsidR="004516E9" w:rsidRDefault="004516E9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37EE5E9" w14:textId="77777777" w:rsidR="00874502" w:rsidRDefault="00874502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64704EA" w14:textId="77777777" w:rsidR="00B977C5" w:rsidRDefault="00B977C5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C9949CB" w14:textId="77777777" w:rsidR="001375C3" w:rsidRDefault="001375C3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21B4BD2" w14:textId="77777777" w:rsidR="001375C3" w:rsidRDefault="001375C3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D948D14" w14:textId="77777777" w:rsidR="00B977C5" w:rsidRDefault="00B977C5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6F50CB5" w14:textId="77777777" w:rsidR="00B977C5" w:rsidRPr="00E50A6D" w:rsidRDefault="00B977C5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FF4EAF3" w14:textId="77777777" w:rsidR="004516E9" w:rsidRPr="00315AF2" w:rsidRDefault="00315AF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/>
          <w:b/>
          <w:bCs/>
          <w:sz w:val="30"/>
          <w:szCs w:val="30"/>
          <w:cs/>
        </w:rPr>
        <w:t>สิทธิพิเศษที่ได้รับจากการส่งเสริมการลงทุน</w:t>
      </w:r>
    </w:p>
    <w:p w14:paraId="11E61F88" w14:textId="708205A7" w:rsidR="00315AF2" w:rsidRPr="001C26B9" w:rsidRDefault="00B73CA1" w:rsidP="00315A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2"/>
        <w:jc w:val="thaiDistribute"/>
        <w:rPr>
          <w:rFonts w:ascii="Angsana New" w:hAnsi="Angsana New"/>
          <w:sz w:val="30"/>
          <w:szCs w:val="30"/>
        </w:rPr>
      </w:pPr>
      <w:r w:rsidRPr="00725015">
        <w:rPr>
          <w:rFonts w:ascii="Angsana New" w:hAnsi="Angsana New"/>
          <w:sz w:val="30"/>
          <w:szCs w:val="30"/>
          <w:cs/>
        </w:rPr>
        <w:t xml:space="preserve">บริษัทฯได้รับสิทธิพิเศษบางประการจากการได้รับการส่งเสริมการลงทุนตามพระราชบัญญัติส่งเสริมการลงทุน พ.ศ. </w:t>
      </w:r>
      <w:r w:rsidR="000154BF">
        <w:rPr>
          <w:rFonts w:ascii="Angsana New" w:hAnsi="Angsana New"/>
          <w:sz w:val="30"/>
          <w:szCs w:val="30"/>
        </w:rPr>
        <w:t>2520</w:t>
      </w:r>
      <w:r w:rsidRPr="00725015">
        <w:rPr>
          <w:rFonts w:ascii="Angsana New" w:hAnsi="Angsana New"/>
          <w:sz w:val="30"/>
          <w:szCs w:val="30"/>
          <w:cs/>
        </w:rPr>
        <w:t xml:space="preserve">  มีสิทธิพิเศษทางด้านภาษีโดยสังเขปของการผลิตสินค้าประเภทผง</w:t>
      </w:r>
      <w:r w:rsidRPr="001C26B9">
        <w:rPr>
          <w:rFonts w:ascii="Angsana New" w:hAnsi="Angsana New"/>
          <w:sz w:val="30"/>
          <w:szCs w:val="30"/>
          <w:cs/>
        </w:rPr>
        <w:t>โลหะและสินค้าประเภทชิ้นส่วนโลหะขึ้นรูป ซึ่งเป็นการปรับปรุงประสิทธิภาพการผลิตเพื่อการใช้พลังงานทดแทน และเพื่อการลดผลกระทบต่อสิ่งแวดล้อม ดังนี้</w:t>
      </w:r>
    </w:p>
    <w:p w14:paraId="4454612C" w14:textId="17FA73E3" w:rsidR="00315AF2" w:rsidRPr="00CE7BCB" w:rsidRDefault="00315AF2" w:rsidP="00315AF2">
      <w:pPr>
        <w:tabs>
          <w:tab w:val="left" w:pos="513"/>
          <w:tab w:val="decimal" w:pos="792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C26B9">
        <w:rPr>
          <w:rFonts w:ascii="Angsana New" w:hAnsi="Angsana New"/>
          <w:sz w:val="30"/>
          <w:szCs w:val="30"/>
          <w:cs/>
        </w:rPr>
        <w:t xml:space="preserve">ตามบัตรส่งเสริมการลงทุนลงวันที่ </w:t>
      </w:r>
      <w:r w:rsidRPr="001C26B9">
        <w:rPr>
          <w:rFonts w:ascii="Angsana New" w:hAnsi="Angsana New"/>
          <w:sz w:val="30"/>
          <w:szCs w:val="30"/>
        </w:rPr>
        <w:t xml:space="preserve">1 </w:t>
      </w:r>
      <w:r w:rsidRPr="001C26B9">
        <w:rPr>
          <w:rFonts w:ascii="Angsana New" w:hAnsi="Angsana New" w:hint="cs"/>
          <w:sz w:val="30"/>
          <w:szCs w:val="30"/>
          <w:cs/>
        </w:rPr>
        <w:t>มีนาคม</w:t>
      </w:r>
      <w:r w:rsidRPr="001C26B9">
        <w:rPr>
          <w:rFonts w:ascii="Angsana New" w:hAnsi="Angsana New"/>
          <w:sz w:val="30"/>
          <w:szCs w:val="30"/>
          <w:cs/>
        </w:rPr>
        <w:t xml:space="preserve"> </w:t>
      </w:r>
      <w:r w:rsidR="008148B7" w:rsidRPr="001C26B9">
        <w:rPr>
          <w:rFonts w:ascii="Angsana New" w:hAnsi="Angsana New"/>
          <w:sz w:val="30"/>
          <w:szCs w:val="30"/>
        </w:rPr>
        <w:t xml:space="preserve">2564 </w:t>
      </w:r>
      <w:r w:rsidR="008148B7" w:rsidRPr="001C26B9">
        <w:rPr>
          <w:rFonts w:ascii="Angsana New" w:hAnsi="Angsana New" w:hint="cs"/>
          <w:sz w:val="30"/>
          <w:szCs w:val="30"/>
          <w:cs/>
        </w:rPr>
        <w:t>และ</w:t>
      </w:r>
      <w:r w:rsidR="000154BF">
        <w:rPr>
          <w:rFonts w:ascii="Angsana New" w:hAnsi="Angsana New" w:hint="cs"/>
          <w:sz w:val="30"/>
          <w:szCs w:val="30"/>
          <w:cs/>
        </w:rPr>
        <w:t>วันที่</w:t>
      </w:r>
      <w:r w:rsidR="008148B7" w:rsidRPr="001C26B9">
        <w:rPr>
          <w:rFonts w:ascii="Angsana New" w:hAnsi="Angsana New" w:hint="cs"/>
          <w:sz w:val="30"/>
          <w:szCs w:val="30"/>
          <w:cs/>
        </w:rPr>
        <w:t xml:space="preserve"> </w:t>
      </w:r>
      <w:r w:rsidR="008148B7" w:rsidRPr="001C26B9">
        <w:rPr>
          <w:rFonts w:ascii="Angsana New" w:hAnsi="Angsana New"/>
          <w:sz w:val="30"/>
          <w:szCs w:val="30"/>
          <w:lang w:val="en-US"/>
        </w:rPr>
        <w:t xml:space="preserve">11 </w:t>
      </w:r>
      <w:r w:rsidR="008148B7" w:rsidRPr="001C26B9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8148B7" w:rsidRPr="001C26B9">
        <w:rPr>
          <w:rFonts w:ascii="Angsana New" w:hAnsi="Angsana New"/>
          <w:sz w:val="30"/>
          <w:szCs w:val="30"/>
          <w:lang w:val="en-US"/>
        </w:rPr>
        <w:t>2565</w:t>
      </w:r>
      <w:r w:rsidRPr="001C26B9">
        <w:rPr>
          <w:rFonts w:ascii="Angsana New" w:hAnsi="Angsana New"/>
          <w:sz w:val="30"/>
          <w:szCs w:val="30"/>
        </w:rPr>
        <w:t xml:space="preserve">  </w:t>
      </w:r>
      <w:r w:rsidRPr="001C26B9">
        <w:rPr>
          <w:rFonts w:ascii="Angsana New" w:hAnsi="Angsana New"/>
          <w:sz w:val="30"/>
          <w:szCs w:val="30"/>
          <w:cs/>
        </w:rPr>
        <w:t>ภายใต้เงื่อนไขต่างๆ</w:t>
      </w:r>
      <w:r w:rsidRPr="00315AF2">
        <w:rPr>
          <w:rFonts w:ascii="Angsana New" w:hAnsi="Angsana New"/>
          <w:sz w:val="30"/>
          <w:szCs w:val="30"/>
          <w:cs/>
        </w:rPr>
        <w:t xml:space="preserve"> ที่กำหนดไว้ บริษัทฯ ได้รับสิทธิและ</w:t>
      </w:r>
      <w:r>
        <w:rPr>
          <w:rFonts w:ascii="Angsana New" w:hAnsi="Angsana New"/>
          <w:sz w:val="30"/>
          <w:szCs w:val="30"/>
        </w:rPr>
        <w:t xml:space="preserve"> </w:t>
      </w:r>
      <w:r w:rsidRPr="00315AF2">
        <w:rPr>
          <w:rFonts w:ascii="Angsana New" w:hAnsi="Angsana New"/>
          <w:sz w:val="30"/>
          <w:szCs w:val="30"/>
          <w:cs/>
        </w:rPr>
        <w:t>ประโยชน์  ดังนี้</w:t>
      </w:r>
    </w:p>
    <w:p w14:paraId="7420BABC" w14:textId="77777777" w:rsidR="00315AF2" w:rsidRPr="00CE7BCB" w:rsidRDefault="00315AF2">
      <w:pPr>
        <w:pStyle w:val="ListParagraph"/>
        <w:numPr>
          <w:ilvl w:val="0"/>
          <w:numId w:val="13"/>
        </w:numPr>
        <w:tabs>
          <w:tab w:val="clear" w:pos="907"/>
          <w:tab w:val="left" w:pos="709"/>
          <w:tab w:val="left" w:pos="1134"/>
          <w:tab w:val="decimal" w:pos="7920"/>
        </w:tabs>
        <w:spacing w:after="24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>ได้รับ</w:t>
      </w:r>
      <w:r w:rsidRPr="00CE7BCB">
        <w:rPr>
          <w:rFonts w:ascii="Angsana New" w:hAnsi="Angsana New"/>
          <w:sz w:val="30"/>
          <w:szCs w:val="30"/>
          <w:cs/>
        </w:rPr>
        <w:t>ยกเว้นอากรขาเข้าสำหรับเครื่องจักรตามที่คณะกรรมการพิจารณาอนุมัติ</w:t>
      </w:r>
    </w:p>
    <w:p w14:paraId="26A8B1C3" w14:textId="77777777" w:rsidR="00315AF2" w:rsidRPr="00CE7BCB" w:rsidRDefault="00315AF2">
      <w:pPr>
        <w:pStyle w:val="ListParagraph"/>
        <w:numPr>
          <w:ilvl w:val="0"/>
          <w:numId w:val="13"/>
        </w:numPr>
        <w:tabs>
          <w:tab w:val="clear" w:pos="907"/>
          <w:tab w:val="left" w:pos="709"/>
          <w:tab w:val="left" w:pos="1134"/>
          <w:tab w:val="decimal" w:pos="7920"/>
        </w:tabs>
        <w:spacing w:after="24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Pr="00CE7BCB">
        <w:rPr>
          <w:rFonts w:ascii="Angsana New" w:hAnsi="Angsana New"/>
          <w:sz w:val="30"/>
          <w:szCs w:val="30"/>
        </w:rPr>
        <w:t>50</w:t>
      </w:r>
      <w:r w:rsidRPr="00CE7BCB">
        <w:rPr>
          <w:rFonts w:ascii="Angsana New" w:hAnsi="Angsana New" w:hint="cs"/>
          <w:sz w:val="30"/>
          <w:szCs w:val="30"/>
          <w:cs/>
        </w:rPr>
        <w:t xml:space="preserve"> ของมูลค่าเงินลงทุนเพื่อปรับปรุงประสิทธิภาพการผลิต โดยไม่รวมค่าที่ดินและทุนหมุนเวียน มีกำหนดเวลา </w:t>
      </w:r>
      <w:r w:rsidRPr="00CE7BCB">
        <w:rPr>
          <w:rFonts w:ascii="Angsana New" w:hAnsi="Angsana New"/>
          <w:sz w:val="30"/>
          <w:szCs w:val="30"/>
        </w:rPr>
        <w:t>3</w:t>
      </w:r>
      <w:r w:rsidRPr="00CE7BCB">
        <w:rPr>
          <w:rFonts w:ascii="Angsana New" w:hAnsi="Angsana New" w:hint="cs"/>
          <w:sz w:val="30"/>
          <w:szCs w:val="30"/>
          <w:cs/>
        </w:rPr>
        <w:t xml:space="preserve"> ปี นับจากวันที่มีรายได้ภายหลังจากได้รับบัตรส่งเสริม</w:t>
      </w:r>
    </w:p>
    <w:p w14:paraId="30B85C3C" w14:textId="77777777" w:rsidR="00315AF2" w:rsidRPr="00CE7BCB" w:rsidRDefault="00315AF2">
      <w:pPr>
        <w:pStyle w:val="ListParagraph"/>
        <w:numPr>
          <w:ilvl w:val="0"/>
          <w:numId w:val="13"/>
        </w:numPr>
        <w:tabs>
          <w:tab w:val="clear" w:pos="907"/>
          <w:tab w:val="left" w:pos="709"/>
          <w:tab w:val="left" w:pos="1134"/>
          <w:tab w:val="decimal" w:pos="7920"/>
        </w:tabs>
        <w:spacing w:after="12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</w:t>
      </w:r>
      <w:r w:rsidRPr="00CE7BCB">
        <w:rPr>
          <w:rFonts w:ascii="Angsana New" w:hAnsi="Angsana New"/>
          <w:sz w:val="30"/>
          <w:szCs w:val="30"/>
          <w:cs/>
        </w:rPr>
        <w:br/>
      </w:r>
      <w:r w:rsidRPr="00CE7BCB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CE7BCB">
        <w:rPr>
          <w:rFonts w:ascii="Angsana New" w:hAnsi="Angsana New"/>
          <w:sz w:val="30"/>
          <w:szCs w:val="30"/>
        </w:rPr>
        <w:t xml:space="preserve">31 </w:t>
      </w:r>
      <w:r w:rsidRPr="00CE7BCB">
        <w:rPr>
          <w:rFonts w:ascii="Angsana New" w:hAnsi="Angsana New" w:hint="cs"/>
          <w:sz w:val="30"/>
          <w:szCs w:val="30"/>
          <w:cs/>
        </w:rPr>
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2BB72DD5" w14:textId="77777777" w:rsidR="00315AF2" w:rsidRDefault="00315AF2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/>
          <w:sz w:val="30"/>
          <w:szCs w:val="30"/>
          <w:cs/>
        </w:rPr>
        <w:t>บริษัทฯ จึงต้องปฏิบัติตามเงื่อนไขต่าง ๆ ที่กำหนดไว้ในบัตรส่งเสริม</w:t>
      </w:r>
    </w:p>
    <w:p w14:paraId="2D661B86" w14:textId="1736B6FA" w:rsidR="00315AF2" w:rsidRPr="002C7AB0" w:rsidRDefault="007C0256" w:rsidP="007C0256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  <w:r w:rsidRPr="007C0256">
        <w:rPr>
          <w:rFonts w:ascii="Angsana New" w:hAnsi="Angsana New"/>
          <w:sz w:val="30"/>
          <w:szCs w:val="30"/>
          <w:cs/>
        </w:rPr>
        <w:t>รายได้จากการขาย</w:t>
      </w:r>
      <w:r w:rsidR="00805431">
        <w:rPr>
          <w:rFonts w:ascii="Angsana New" w:hAnsi="Angsana New" w:hint="cs"/>
          <w:sz w:val="30"/>
          <w:szCs w:val="30"/>
          <w:cs/>
        </w:rPr>
        <w:t>และให้บริการ</w:t>
      </w:r>
      <w:r w:rsidRPr="007C0256">
        <w:rPr>
          <w:rFonts w:ascii="Angsana New" w:hAnsi="Angsana New"/>
          <w:sz w:val="30"/>
          <w:szCs w:val="30"/>
          <w:cs/>
        </w:rPr>
        <w:t>ที่ได้รับการส่งเสริมการลงทุน และที่ไม่ได้รับการส่งเสริมการลงทุนที่แสดงในงบกำไรขาดทุน</w:t>
      </w:r>
      <w:r w:rsidR="00C10135">
        <w:rPr>
          <w:rFonts w:ascii="Angsana New" w:hAnsi="Angsana New" w:hint="cs"/>
          <w:sz w:val="30"/>
          <w:szCs w:val="30"/>
          <w:cs/>
        </w:rPr>
        <w:t>เบ็ดเสร็จ</w:t>
      </w:r>
      <w:r w:rsidRPr="007C0256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6F37A2">
        <w:rPr>
          <w:rFonts w:ascii="Angsana New" w:hAnsi="Angsana New"/>
          <w:sz w:val="30"/>
          <w:szCs w:val="30"/>
        </w:rPr>
        <w:t>31</w:t>
      </w:r>
      <w:r w:rsidRPr="007C025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F37A2">
        <w:rPr>
          <w:rFonts w:ascii="Angsana New" w:hAnsi="Angsana New"/>
          <w:sz w:val="30"/>
          <w:szCs w:val="30"/>
        </w:rPr>
        <w:t>256</w:t>
      </w:r>
      <w:r w:rsidR="005A117E">
        <w:rPr>
          <w:rFonts w:ascii="Angsana New" w:hAnsi="Angsana New"/>
          <w:sz w:val="30"/>
          <w:szCs w:val="30"/>
        </w:rPr>
        <w:t>5</w:t>
      </w:r>
      <w:r w:rsidRPr="007C0256">
        <w:rPr>
          <w:rFonts w:ascii="Angsana New" w:hAnsi="Angsana New"/>
          <w:sz w:val="30"/>
          <w:szCs w:val="30"/>
          <w:cs/>
        </w:rPr>
        <w:t xml:space="preserve"> แสดงได้ดังนี้</w:t>
      </w:r>
    </w:p>
    <w:p w14:paraId="413AA0AC" w14:textId="77777777" w:rsidR="00EE7E4C" w:rsidRPr="00EE7E4C" w:rsidRDefault="00EE7E4C" w:rsidP="00EE7E4C">
      <w:pPr>
        <w:ind w:left="540" w:firstLine="22"/>
        <w:jc w:val="thaiDistribute"/>
        <w:rPr>
          <w:rFonts w:ascii="Angsana New" w:hAnsi="Angsana New"/>
          <w:sz w:val="14"/>
          <w:szCs w:val="14"/>
          <w:lang w:val="en-US"/>
        </w:rPr>
      </w:pP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268"/>
        <w:gridCol w:w="2410"/>
        <w:gridCol w:w="1701"/>
      </w:tblGrid>
      <w:tr w:rsidR="00CC6D26" w:rsidRPr="00E50A6D" w14:paraId="193FB258" w14:textId="77777777" w:rsidTr="005D202A">
        <w:tc>
          <w:tcPr>
            <w:tcW w:w="3060" w:type="dxa"/>
          </w:tcPr>
          <w:p w14:paraId="0132BAC8" w14:textId="77777777" w:rsidR="00CC6D26" w:rsidRPr="00E50A6D" w:rsidRDefault="00CC6D26" w:rsidP="007E7C3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</w:tcPr>
          <w:p w14:paraId="12344B66" w14:textId="77777777" w:rsidR="00CC6D26" w:rsidRPr="00E50A6D" w:rsidRDefault="00CC6D26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0" w:type="dxa"/>
          </w:tcPr>
          <w:p w14:paraId="7B3D3921" w14:textId="77777777" w:rsidR="00CC6D26" w:rsidRPr="00E50A6D" w:rsidRDefault="00CC6D26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6C5B1B7" w14:textId="77777777" w:rsidR="00CC6D26" w:rsidRPr="00E50A6D" w:rsidRDefault="00CC6D26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505AE" w:rsidRPr="00E50A6D" w14:paraId="07C94A0B" w14:textId="77777777" w:rsidTr="005D202A">
        <w:tc>
          <w:tcPr>
            <w:tcW w:w="3060" w:type="dxa"/>
          </w:tcPr>
          <w:p w14:paraId="3BA98CFF" w14:textId="77777777" w:rsidR="001505AE" w:rsidRPr="00E50A6D" w:rsidRDefault="001505AE" w:rsidP="007E7C3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14:paraId="7292E0DC" w14:textId="0CE91C08" w:rsidR="001505AE" w:rsidRPr="00DC1503" w:rsidRDefault="005A117E" w:rsidP="001505A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="0094505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="0094505E" w:rsidRPr="007C493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D26" w:rsidRPr="00E50A6D" w14:paraId="50C49F88" w14:textId="77777777" w:rsidTr="00F534AC">
        <w:tc>
          <w:tcPr>
            <w:tcW w:w="3060" w:type="dxa"/>
          </w:tcPr>
          <w:p w14:paraId="502A2DAF" w14:textId="77777777" w:rsidR="00CC6D26" w:rsidRPr="00E50A6D" w:rsidRDefault="00CC6D26" w:rsidP="0092247F">
            <w:pPr>
              <w:spacing w:line="360" w:lineRule="exact"/>
              <w:ind w:left="543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D277A6C" w14:textId="77777777" w:rsidR="00CC6D26" w:rsidRPr="00E50A6D" w:rsidRDefault="007E7C39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ส่วนที่ได้รับการส่งเสริม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E9077FE" w14:textId="77777777" w:rsidR="00CC6D26" w:rsidRPr="00E50A6D" w:rsidRDefault="007E7C39" w:rsidP="007B237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ส่วนที่ไม่ได้รับการส่งเสริม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5847BB" w14:textId="77777777" w:rsidR="00CC6D26" w:rsidRPr="00E50A6D" w:rsidRDefault="005D202A" w:rsidP="007B237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C6D26" w:rsidRPr="00E50A6D" w14:paraId="7D804257" w14:textId="77777777" w:rsidTr="00617901">
        <w:tc>
          <w:tcPr>
            <w:tcW w:w="3060" w:type="dxa"/>
          </w:tcPr>
          <w:p w14:paraId="22291301" w14:textId="3C47498C" w:rsidR="00CC6D26" w:rsidRPr="00E50A6D" w:rsidRDefault="0098008A" w:rsidP="00805431">
            <w:pPr>
              <w:spacing w:line="360" w:lineRule="exact"/>
              <w:ind w:left="401" w:right="36" w:hanging="28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="000B3645" w:rsidRPr="000B364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A117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CCAC4BD" w14:textId="77777777" w:rsidR="00CC6D26" w:rsidRPr="00E50A6D" w:rsidRDefault="00CC6D26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410" w:type="dxa"/>
          </w:tcPr>
          <w:p w14:paraId="29EA430E" w14:textId="77777777" w:rsidR="00CC6D26" w:rsidRPr="00F80AEF" w:rsidRDefault="00CC6D26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B1B3300" w14:textId="77777777" w:rsidR="00CC6D26" w:rsidRPr="00E50A6D" w:rsidRDefault="00CC6D26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CC6D26" w:rsidRPr="00E50A6D" w14:paraId="262D7155" w14:textId="77777777" w:rsidTr="00617901">
        <w:tc>
          <w:tcPr>
            <w:tcW w:w="3060" w:type="dxa"/>
          </w:tcPr>
          <w:p w14:paraId="3C7DFE6A" w14:textId="77777777" w:rsidR="00CC6D26" w:rsidRPr="00E50A6D" w:rsidRDefault="002920F9" w:rsidP="00805431">
            <w:pPr>
              <w:spacing w:line="360" w:lineRule="exact"/>
              <w:ind w:left="543" w:right="36" w:hanging="426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  <w:r w:rsidR="0080543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และให้บริการ</w:t>
            </w:r>
          </w:p>
        </w:tc>
        <w:tc>
          <w:tcPr>
            <w:tcW w:w="2268" w:type="dxa"/>
          </w:tcPr>
          <w:p w14:paraId="4895F742" w14:textId="29210DEC" w:rsidR="00CC6D26" w:rsidRPr="00E50A6D" w:rsidRDefault="00B71190" w:rsidP="0042195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75,117,521.43</w:t>
            </w:r>
          </w:p>
        </w:tc>
        <w:tc>
          <w:tcPr>
            <w:tcW w:w="2410" w:type="dxa"/>
            <w:shd w:val="clear" w:color="auto" w:fill="auto"/>
          </w:tcPr>
          <w:p w14:paraId="3C3B7525" w14:textId="50CF260D" w:rsidR="00CC6D26" w:rsidRPr="00617901" w:rsidRDefault="006759EB" w:rsidP="007B237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59EB">
              <w:rPr>
                <w:rFonts w:ascii="Angsana New" w:hAnsi="Angsana New"/>
                <w:color w:val="000000"/>
                <w:sz w:val="30"/>
                <w:szCs w:val="30"/>
              </w:rPr>
              <w:t>482,564,229.30</w:t>
            </w:r>
          </w:p>
        </w:tc>
        <w:tc>
          <w:tcPr>
            <w:tcW w:w="1701" w:type="dxa"/>
            <w:shd w:val="clear" w:color="auto" w:fill="auto"/>
          </w:tcPr>
          <w:p w14:paraId="5009E1EF" w14:textId="066F8CA0" w:rsidR="00CC6D26" w:rsidRPr="00617901" w:rsidRDefault="0094505E" w:rsidP="007B237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505E">
              <w:rPr>
                <w:rFonts w:ascii="Angsana New" w:hAnsi="Angsana New"/>
                <w:color w:val="000000"/>
                <w:sz w:val="30"/>
                <w:szCs w:val="30"/>
              </w:rPr>
              <w:t>557,681,750.73</w:t>
            </w:r>
          </w:p>
        </w:tc>
      </w:tr>
    </w:tbl>
    <w:p w14:paraId="386185BF" w14:textId="77777777" w:rsidR="00315AF2" w:rsidRDefault="00315AF2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431BC6" w14:textId="77777777" w:rsidR="00595B46" w:rsidRDefault="00595B46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B66D113" w14:textId="77777777" w:rsidR="0094505E" w:rsidRDefault="0094505E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8F4ADA" w14:textId="77777777" w:rsidR="0094505E" w:rsidRDefault="0094505E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150AEC6" w14:textId="77777777" w:rsidR="0094505E" w:rsidRDefault="0094505E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1F01FD8" w14:textId="77777777" w:rsidR="0094505E" w:rsidRDefault="0094505E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08D476E" w14:textId="77777777" w:rsidR="00595B46" w:rsidRDefault="00595B46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6FA3243" w14:textId="77777777" w:rsidR="00595B46" w:rsidRDefault="00595B46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66EC02" w14:textId="77777777" w:rsidR="00595B46" w:rsidRDefault="00595B46" w:rsidP="009E674D">
      <w:pPr>
        <w:spacing w:after="12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79075A" w14:textId="77777777" w:rsidR="00315AF2" w:rsidRPr="00315AF2" w:rsidRDefault="00315AF2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1C06DA" w14:textId="77777777" w:rsidR="00315AF2" w:rsidRPr="00315AF2" w:rsidRDefault="00315AF2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563F961C" w14:textId="77777777" w:rsidR="00342F60" w:rsidRPr="00E50A6D" w:rsidRDefault="00342F60">
      <w:pPr>
        <w:numPr>
          <w:ilvl w:val="0"/>
          <w:numId w:val="3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06EA3DC" w14:textId="0CFCC96C" w:rsidR="00342F60" w:rsidRPr="00E50A6D" w:rsidRDefault="00342F60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ณ วันที่ </w:t>
      </w:r>
      <w:bookmarkStart w:id="4" w:name="_Hlk8492122"/>
      <w:r w:rsidRPr="00E50A6D">
        <w:rPr>
          <w:rFonts w:ascii="Angsana New" w:hAnsi="Angsana New"/>
          <w:sz w:val="30"/>
          <w:szCs w:val="30"/>
        </w:rPr>
        <w:t>3</w:t>
      </w:r>
      <w:r w:rsidRPr="00E50A6D">
        <w:rPr>
          <w:rFonts w:ascii="Angsana New" w:hAnsi="Angsana New" w:hint="cs"/>
          <w:sz w:val="30"/>
          <w:szCs w:val="30"/>
          <w:cs/>
        </w:rPr>
        <w:t>1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ธันวาคม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</w:rPr>
        <w:t>256</w:t>
      </w:r>
      <w:r w:rsidR="005F7583">
        <w:rPr>
          <w:rFonts w:ascii="Angsana New" w:hAnsi="Angsana New"/>
          <w:sz w:val="30"/>
          <w:szCs w:val="30"/>
        </w:rPr>
        <w:t>5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และ</w:t>
      </w:r>
      <w:r w:rsidR="00B37EAA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</w:rPr>
        <w:t>256</w:t>
      </w:r>
      <w:r w:rsidR="005F7583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bookmarkEnd w:id="4"/>
      <w:r w:rsidRPr="00E50A6D">
        <w:rPr>
          <w:rFonts w:ascii="Angsana New" w:hAnsi="Angsana New"/>
          <w:sz w:val="30"/>
          <w:szCs w:val="30"/>
          <w:cs/>
        </w:rPr>
        <w:t>บริษัทฯ</w:t>
      </w:r>
      <w:r w:rsidR="00E95BBC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มีภาระผูกพันจากการให้ธนาคารพาณิชย์ในประเทศแห่งหนึ่ง ออกหนังสือค้ำประกันจากการซื้อสินค้าต่างประเทศ</w:t>
      </w:r>
      <w:r w:rsidR="00E95BBC">
        <w:rPr>
          <w:rFonts w:ascii="Angsana New" w:hAnsi="Angsana New" w:hint="cs"/>
          <w:sz w:val="30"/>
          <w:szCs w:val="30"/>
          <w:cs/>
        </w:rPr>
        <w:t xml:space="preserve"> </w:t>
      </w:r>
      <w:r w:rsidR="00D256B7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จำนวน</w:t>
      </w:r>
      <w:r w:rsidR="00E95BBC">
        <w:rPr>
          <w:rFonts w:ascii="Angsana New" w:hAnsi="Angsana New"/>
          <w:sz w:val="30"/>
          <w:szCs w:val="30"/>
        </w:rPr>
        <w:t xml:space="preserve"> </w:t>
      </w:r>
      <w:bookmarkStart w:id="5" w:name="_Hlk68624995"/>
      <w:r w:rsidR="00BC00CB">
        <w:rPr>
          <w:rFonts w:ascii="Angsana New" w:hAnsi="Angsana New"/>
          <w:sz w:val="30"/>
          <w:szCs w:val="30"/>
        </w:rPr>
        <w:t>390,</w:t>
      </w:r>
      <w:r w:rsidR="0088489A">
        <w:rPr>
          <w:rFonts w:ascii="Angsana New" w:hAnsi="Angsana New"/>
          <w:sz w:val="30"/>
          <w:szCs w:val="30"/>
        </w:rPr>
        <w:t>435.31</w:t>
      </w:r>
      <w:r w:rsidR="00D256B7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</w:rPr>
        <w:t>USD</w:t>
      </w:r>
      <w:bookmarkEnd w:id="5"/>
      <w:r w:rsidR="00E95BBC">
        <w:rPr>
          <w:rFonts w:ascii="Angsana New" w:hAnsi="Angsana New" w:hint="cs"/>
          <w:sz w:val="30"/>
          <w:szCs w:val="30"/>
          <w:cs/>
        </w:rPr>
        <w:t xml:space="preserve"> </w:t>
      </w:r>
      <w:r w:rsidR="00D256B7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และ</w:t>
      </w:r>
      <w:bookmarkStart w:id="6" w:name="_Hlk41902920"/>
      <w:r w:rsidR="00E95BBC">
        <w:rPr>
          <w:rFonts w:ascii="Angsana New" w:hAnsi="Angsana New" w:hint="cs"/>
          <w:sz w:val="30"/>
          <w:szCs w:val="30"/>
          <w:cs/>
        </w:rPr>
        <w:t xml:space="preserve"> </w:t>
      </w:r>
      <w:r w:rsidR="005F7583" w:rsidRPr="005F7583">
        <w:rPr>
          <w:rFonts w:ascii="Angsana New" w:hAnsi="Angsana New"/>
          <w:sz w:val="30"/>
          <w:szCs w:val="30"/>
        </w:rPr>
        <w:t>295,662.37</w:t>
      </w:r>
      <w:r w:rsidRPr="00E50A6D">
        <w:rPr>
          <w:rFonts w:ascii="Angsana New" w:hAnsi="Angsana New"/>
          <w:sz w:val="30"/>
          <w:szCs w:val="30"/>
        </w:rPr>
        <w:t xml:space="preserve"> </w:t>
      </w:r>
      <w:bookmarkEnd w:id="6"/>
      <w:r w:rsidRPr="00E50A6D">
        <w:rPr>
          <w:rFonts w:ascii="Angsana New" w:hAnsi="Angsana New"/>
          <w:sz w:val="30"/>
          <w:szCs w:val="30"/>
        </w:rPr>
        <w:t>USD</w:t>
      </w:r>
      <w:r w:rsidRPr="00E50A6D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F911A26" w14:textId="023A8042" w:rsidR="00342F60" w:rsidRPr="00E50A6D" w:rsidRDefault="00342F60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 xml:space="preserve">ณ </w:t>
      </w:r>
      <w:r w:rsidR="00315AF2" w:rsidRPr="00E50A6D">
        <w:rPr>
          <w:rFonts w:ascii="Angsana New" w:hAnsi="Angsana New"/>
          <w:sz w:val="30"/>
          <w:szCs w:val="30"/>
          <w:cs/>
        </w:rPr>
        <w:t xml:space="preserve">วันที่ </w:t>
      </w:r>
      <w:r w:rsidR="00315AF2" w:rsidRPr="00E50A6D">
        <w:rPr>
          <w:rFonts w:ascii="Angsana New" w:hAnsi="Angsana New"/>
          <w:sz w:val="30"/>
          <w:szCs w:val="30"/>
        </w:rPr>
        <w:t>3</w:t>
      </w:r>
      <w:r w:rsidR="00315AF2" w:rsidRPr="00E50A6D">
        <w:rPr>
          <w:rFonts w:ascii="Angsana New" w:hAnsi="Angsana New" w:hint="cs"/>
          <w:sz w:val="30"/>
          <w:szCs w:val="30"/>
          <w:cs/>
        </w:rPr>
        <w:t>1</w:t>
      </w:r>
      <w:r w:rsidR="00315AF2" w:rsidRPr="00E50A6D">
        <w:rPr>
          <w:rFonts w:ascii="Angsana New" w:hAnsi="Angsana New"/>
          <w:sz w:val="30"/>
          <w:szCs w:val="30"/>
        </w:rPr>
        <w:t xml:space="preserve"> </w:t>
      </w:r>
      <w:r w:rsidR="00315AF2" w:rsidRPr="00E50A6D">
        <w:rPr>
          <w:rFonts w:ascii="Angsana New" w:hAnsi="Angsana New" w:hint="cs"/>
          <w:sz w:val="30"/>
          <w:szCs w:val="30"/>
          <w:cs/>
        </w:rPr>
        <w:t>ธันวาคม</w:t>
      </w:r>
      <w:r w:rsidR="00315AF2" w:rsidRPr="00E50A6D">
        <w:rPr>
          <w:rFonts w:ascii="Angsana New" w:hAnsi="Angsana New"/>
          <w:sz w:val="30"/>
          <w:szCs w:val="30"/>
          <w:cs/>
        </w:rPr>
        <w:t xml:space="preserve"> </w:t>
      </w:r>
      <w:r w:rsidR="00315AF2" w:rsidRPr="00E50A6D">
        <w:rPr>
          <w:rFonts w:ascii="Angsana New" w:hAnsi="Angsana New"/>
          <w:sz w:val="30"/>
          <w:szCs w:val="30"/>
        </w:rPr>
        <w:t>256</w:t>
      </w:r>
      <w:r w:rsidR="005F7583">
        <w:rPr>
          <w:rFonts w:ascii="Angsana New" w:hAnsi="Angsana New"/>
          <w:sz w:val="30"/>
          <w:szCs w:val="30"/>
        </w:rPr>
        <w:t>5</w:t>
      </w:r>
      <w:r w:rsidR="00315AF2" w:rsidRPr="00E50A6D">
        <w:rPr>
          <w:rFonts w:ascii="Angsana New" w:hAnsi="Angsana New"/>
          <w:sz w:val="30"/>
          <w:szCs w:val="30"/>
        </w:rPr>
        <w:t xml:space="preserve"> </w:t>
      </w:r>
      <w:r w:rsidR="00315AF2" w:rsidRPr="00E50A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5AF2" w:rsidRPr="00E50A6D">
        <w:rPr>
          <w:rFonts w:ascii="Angsana New" w:hAnsi="Angsana New"/>
          <w:sz w:val="30"/>
          <w:szCs w:val="30"/>
        </w:rPr>
        <w:t>256</w:t>
      </w:r>
      <w:r w:rsidR="005F7583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50A6D">
        <w:rPr>
          <w:rFonts w:ascii="Angsana New" w:hAnsi="Angsana New"/>
          <w:sz w:val="30"/>
          <w:szCs w:val="30"/>
          <w:cs/>
        </w:rPr>
        <w:t xml:space="preserve">มีวงเงินเบิกเกินบัญชี วงเงินกู้ระยะสั้น วงเงินแอลซี ทีอาร์ และวงเงิน </w:t>
      </w:r>
      <w:r w:rsidRPr="00E50A6D">
        <w:rPr>
          <w:rFonts w:ascii="Angsana New" w:hAnsi="Angsana New"/>
          <w:sz w:val="30"/>
          <w:szCs w:val="30"/>
        </w:rPr>
        <w:t xml:space="preserve">Forward </w:t>
      </w:r>
      <w:r w:rsidRPr="00E50A6D">
        <w:rPr>
          <w:rFonts w:ascii="Angsana New" w:hAnsi="Angsana New"/>
          <w:sz w:val="30"/>
          <w:szCs w:val="30"/>
          <w:cs/>
        </w:rPr>
        <w:t>รวม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14549A">
        <w:rPr>
          <w:rFonts w:ascii="Angsana New" w:hAnsi="Angsana New"/>
          <w:sz w:val="30"/>
          <w:szCs w:val="30"/>
          <w:cs/>
        </w:rPr>
        <w:t xml:space="preserve">จำนวน </w:t>
      </w:r>
      <w:r w:rsidR="003D4EAD" w:rsidRPr="0014549A">
        <w:rPr>
          <w:rFonts w:ascii="Angsana New" w:hAnsi="Angsana New"/>
          <w:sz w:val="30"/>
          <w:szCs w:val="30"/>
        </w:rPr>
        <w:t>187</w:t>
      </w:r>
      <w:r w:rsidRPr="0014549A">
        <w:rPr>
          <w:rFonts w:ascii="Angsana New" w:hAnsi="Angsana New"/>
          <w:sz w:val="30"/>
          <w:szCs w:val="30"/>
          <w:cs/>
        </w:rPr>
        <w:t xml:space="preserve"> ล้านบาท</w:t>
      </w:r>
      <w:r w:rsidR="00344ECA" w:rsidRPr="0014549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F37EA" w:rsidRPr="0014549A">
        <w:rPr>
          <w:rFonts w:ascii="Angsana New" w:hAnsi="Angsana New"/>
          <w:sz w:val="30"/>
          <w:szCs w:val="30"/>
        </w:rPr>
        <w:t>1</w:t>
      </w:r>
      <w:r w:rsidR="005F7583" w:rsidRPr="0014549A">
        <w:rPr>
          <w:rFonts w:ascii="Angsana New" w:hAnsi="Angsana New"/>
          <w:sz w:val="30"/>
          <w:szCs w:val="30"/>
        </w:rPr>
        <w:t xml:space="preserve"> </w:t>
      </w:r>
      <w:r w:rsidR="00344ECA" w:rsidRPr="0014549A">
        <w:rPr>
          <w:rFonts w:ascii="Angsana New" w:hAnsi="Angsana New" w:hint="cs"/>
          <w:sz w:val="30"/>
          <w:szCs w:val="30"/>
          <w:cs/>
        </w:rPr>
        <w:t xml:space="preserve">ล้าน </w:t>
      </w:r>
      <w:r w:rsidR="00344ECA" w:rsidRPr="0014549A">
        <w:rPr>
          <w:rFonts w:ascii="Angsana New" w:hAnsi="Angsana New"/>
          <w:sz w:val="30"/>
          <w:szCs w:val="30"/>
        </w:rPr>
        <w:t>USD</w:t>
      </w:r>
      <w:r w:rsidRPr="0014549A">
        <w:rPr>
          <w:rFonts w:ascii="Angsana New" w:hAnsi="Angsana New"/>
          <w:sz w:val="30"/>
          <w:szCs w:val="30"/>
          <w:cs/>
        </w:rPr>
        <w:t xml:space="preserve"> </w:t>
      </w:r>
      <w:r w:rsidRPr="0014549A">
        <w:rPr>
          <w:rFonts w:ascii="Angsana New" w:hAnsi="Angsana New" w:hint="cs"/>
          <w:sz w:val="30"/>
          <w:szCs w:val="30"/>
          <w:cs/>
        </w:rPr>
        <w:t xml:space="preserve">(เฉพาะบริษัทฯ </w:t>
      </w:r>
      <w:r w:rsidR="004F37EA" w:rsidRPr="0014549A">
        <w:rPr>
          <w:rFonts w:ascii="Angsana New" w:hAnsi="Angsana New"/>
          <w:sz w:val="30"/>
          <w:szCs w:val="30"/>
        </w:rPr>
        <w:t>185</w:t>
      </w:r>
      <w:r w:rsidRPr="0014549A">
        <w:rPr>
          <w:rFonts w:ascii="Angsana New" w:hAnsi="Angsana New"/>
          <w:sz w:val="30"/>
          <w:szCs w:val="30"/>
        </w:rPr>
        <w:t xml:space="preserve"> </w:t>
      </w:r>
      <w:r w:rsidRPr="0014549A">
        <w:rPr>
          <w:rFonts w:ascii="Angsana New" w:hAnsi="Angsana New" w:hint="cs"/>
          <w:sz w:val="30"/>
          <w:szCs w:val="30"/>
          <w:cs/>
        </w:rPr>
        <w:t>ล้านบาท</w:t>
      </w:r>
      <w:r w:rsidR="00344ECA" w:rsidRPr="0014549A">
        <w:rPr>
          <w:rFonts w:ascii="Angsana New" w:hAnsi="Angsana New"/>
          <w:sz w:val="30"/>
          <w:szCs w:val="30"/>
        </w:rPr>
        <w:t xml:space="preserve"> </w:t>
      </w:r>
      <w:r w:rsidR="00344ECA" w:rsidRPr="0014549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F37EA" w:rsidRPr="0014549A">
        <w:rPr>
          <w:rFonts w:ascii="Angsana New" w:hAnsi="Angsana New" w:hint="cs"/>
          <w:sz w:val="30"/>
          <w:szCs w:val="30"/>
          <w:cs/>
        </w:rPr>
        <w:t>1</w:t>
      </w:r>
      <w:r w:rsidR="00344ECA" w:rsidRPr="0014549A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344ECA" w:rsidRPr="00E50A6D">
        <w:rPr>
          <w:rFonts w:ascii="Angsana New" w:hAnsi="Angsana New"/>
          <w:sz w:val="30"/>
          <w:szCs w:val="30"/>
        </w:rPr>
        <w:t xml:space="preserve"> USD</w:t>
      </w:r>
      <w:r w:rsidRPr="00E50A6D">
        <w:rPr>
          <w:rFonts w:ascii="Angsana New" w:hAnsi="Angsana New" w:hint="cs"/>
          <w:sz w:val="30"/>
          <w:szCs w:val="30"/>
          <w:cs/>
        </w:rPr>
        <w:t xml:space="preserve">) </w:t>
      </w:r>
      <w:r w:rsidRPr="00E50A6D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</w:t>
      </w:r>
      <w:r w:rsidRPr="00E50A6D">
        <w:rPr>
          <w:rFonts w:ascii="Angsana New" w:hAnsi="Angsana New" w:hint="cs"/>
          <w:sz w:val="30"/>
          <w:szCs w:val="30"/>
          <w:cs/>
        </w:rPr>
        <w:t xml:space="preserve">เงินฝากออมทรัพย์ </w:t>
      </w:r>
      <w:r w:rsidRPr="00E50A6D">
        <w:rPr>
          <w:rFonts w:ascii="Angsana New" w:hAnsi="Angsana New"/>
          <w:sz w:val="30"/>
          <w:szCs w:val="30"/>
          <w:cs/>
        </w:rPr>
        <w:t>ที่ดินและสิ่งปลูกสร้างกรรมสิทธิ์ของบริษัทฯ และค้ำประกันโดย</w:t>
      </w:r>
      <w:r w:rsidRPr="00E50A6D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</w:p>
    <w:p w14:paraId="4CA4D482" w14:textId="63E6BC0A" w:rsidR="00342F60" w:rsidRPr="00E50A6D" w:rsidRDefault="00342F60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ณ </w:t>
      </w:r>
      <w:r w:rsidR="00315AF2" w:rsidRPr="00E50A6D">
        <w:rPr>
          <w:rFonts w:ascii="Angsana New" w:hAnsi="Angsana New"/>
          <w:sz w:val="30"/>
          <w:szCs w:val="30"/>
          <w:cs/>
        </w:rPr>
        <w:t xml:space="preserve">วันที่ </w:t>
      </w:r>
      <w:r w:rsidR="00315AF2" w:rsidRPr="00E50A6D">
        <w:rPr>
          <w:rFonts w:ascii="Angsana New" w:hAnsi="Angsana New"/>
          <w:sz w:val="30"/>
          <w:szCs w:val="30"/>
        </w:rPr>
        <w:t>3</w:t>
      </w:r>
      <w:r w:rsidR="00315AF2" w:rsidRPr="00E50A6D">
        <w:rPr>
          <w:rFonts w:ascii="Angsana New" w:hAnsi="Angsana New" w:hint="cs"/>
          <w:sz w:val="30"/>
          <w:szCs w:val="30"/>
          <w:cs/>
        </w:rPr>
        <w:t>1</w:t>
      </w:r>
      <w:r w:rsidR="00315AF2" w:rsidRPr="00E50A6D">
        <w:rPr>
          <w:rFonts w:ascii="Angsana New" w:hAnsi="Angsana New"/>
          <w:sz w:val="30"/>
          <w:szCs w:val="30"/>
        </w:rPr>
        <w:t xml:space="preserve"> </w:t>
      </w:r>
      <w:r w:rsidR="00315AF2" w:rsidRPr="00E50A6D">
        <w:rPr>
          <w:rFonts w:ascii="Angsana New" w:hAnsi="Angsana New" w:hint="cs"/>
          <w:sz w:val="30"/>
          <w:szCs w:val="30"/>
          <w:cs/>
        </w:rPr>
        <w:t>ธันวาคม</w:t>
      </w:r>
      <w:r w:rsidR="00315AF2" w:rsidRPr="00E50A6D">
        <w:rPr>
          <w:rFonts w:ascii="Angsana New" w:hAnsi="Angsana New"/>
          <w:sz w:val="30"/>
          <w:szCs w:val="30"/>
          <w:cs/>
        </w:rPr>
        <w:t xml:space="preserve"> </w:t>
      </w:r>
      <w:r w:rsidR="00315AF2" w:rsidRPr="00E50A6D">
        <w:rPr>
          <w:rFonts w:ascii="Angsana New" w:hAnsi="Angsana New"/>
          <w:sz w:val="30"/>
          <w:szCs w:val="30"/>
        </w:rPr>
        <w:t>256</w:t>
      </w:r>
      <w:r w:rsidR="005F7583">
        <w:rPr>
          <w:rFonts w:ascii="Angsana New" w:hAnsi="Angsana New"/>
          <w:sz w:val="30"/>
          <w:szCs w:val="30"/>
        </w:rPr>
        <w:t>5</w:t>
      </w:r>
      <w:r w:rsidR="00315AF2" w:rsidRPr="00E50A6D">
        <w:rPr>
          <w:rFonts w:ascii="Angsana New" w:hAnsi="Angsana New"/>
          <w:sz w:val="30"/>
          <w:szCs w:val="30"/>
        </w:rPr>
        <w:t xml:space="preserve"> </w:t>
      </w:r>
      <w:r w:rsidR="00315AF2" w:rsidRPr="00E50A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5AF2" w:rsidRPr="00E50A6D">
        <w:rPr>
          <w:rFonts w:ascii="Angsana New" w:hAnsi="Angsana New"/>
          <w:sz w:val="30"/>
          <w:szCs w:val="30"/>
        </w:rPr>
        <w:t>256</w:t>
      </w:r>
      <w:r w:rsidR="005F7583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 xml:space="preserve">บริษัทฯ มีภาระผูกพันจากการให้ธนาคารพาณิชย์ในประเทศแห่งหนึ่ง ออกหนังสือค้ำประกันการปฏิบัติงานตามสัญญา เป็นจำนวน </w:t>
      </w:r>
      <w:r w:rsidR="00072130">
        <w:rPr>
          <w:rFonts w:ascii="Angsana New" w:hAnsi="Angsana New"/>
          <w:sz w:val="30"/>
          <w:szCs w:val="30"/>
        </w:rPr>
        <w:t>6.54</w:t>
      </w:r>
      <w:r w:rsidRPr="00E50A6D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50A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5F7583" w:rsidRPr="005F7583">
        <w:rPr>
          <w:rFonts w:ascii="Angsana New" w:hAnsi="Angsana New"/>
          <w:sz w:val="30"/>
          <w:szCs w:val="30"/>
        </w:rPr>
        <w:t>8.30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E50A6D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ภาระผูกพันดังกล่าวค้ำประกันโดยบัญชีเงินฝาก</w:t>
      </w:r>
      <w:r w:rsidRPr="00E50A6D">
        <w:rPr>
          <w:rFonts w:ascii="Angsana New" w:hAnsi="Angsana New" w:hint="cs"/>
          <w:sz w:val="30"/>
          <w:szCs w:val="30"/>
          <w:cs/>
        </w:rPr>
        <w:t>ธนาคาร</w:t>
      </w:r>
    </w:p>
    <w:p w14:paraId="6A795B9C" w14:textId="0E00ADCB" w:rsidR="005B610E" w:rsidRPr="00E50A6D" w:rsidRDefault="0011668A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02094F"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02094F">
        <w:rPr>
          <w:rFonts w:ascii="Angsana New" w:hAnsi="Angsana New" w:hint="cs"/>
          <w:sz w:val="30"/>
          <w:szCs w:val="30"/>
          <w:cs/>
        </w:rPr>
        <w:t xml:space="preserve"> </w:t>
      </w:r>
      <w:r w:rsidRPr="0002094F">
        <w:rPr>
          <w:rFonts w:ascii="Angsana New" w:hAnsi="Angsana New"/>
          <w:sz w:val="30"/>
          <w:szCs w:val="30"/>
        </w:rPr>
        <w:t>31</w:t>
      </w:r>
      <w:r w:rsidRPr="0002094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2094F">
        <w:rPr>
          <w:rFonts w:ascii="Angsana New" w:hAnsi="Angsana New"/>
          <w:sz w:val="30"/>
          <w:szCs w:val="30"/>
        </w:rPr>
        <w:t>256</w:t>
      </w:r>
      <w:r w:rsidR="005F7583">
        <w:rPr>
          <w:rFonts w:ascii="Angsana New" w:hAnsi="Angsana New"/>
          <w:sz w:val="30"/>
          <w:szCs w:val="30"/>
        </w:rPr>
        <w:t>5</w:t>
      </w:r>
      <w:r w:rsidRPr="0002094F">
        <w:rPr>
          <w:rFonts w:ascii="Angsana New" w:hAnsi="Angsana New"/>
          <w:sz w:val="30"/>
          <w:szCs w:val="30"/>
          <w:cs/>
        </w:rPr>
        <w:t xml:space="preserve"> บริษัทฯ มีภาระผูกพันตามสัญญาก่อสร้าง กับบริษัทแห่งหนึ่ง </w:t>
      </w:r>
      <w:r w:rsidR="005F7583" w:rsidRPr="005F7583">
        <w:rPr>
          <w:rFonts w:ascii="Angsana New" w:hAnsi="Angsana New"/>
          <w:sz w:val="30"/>
          <w:szCs w:val="30"/>
          <w:cs/>
        </w:rPr>
        <w:t xml:space="preserve">มูลค่าภาระผูกพันตามสัญญาจำนวน </w:t>
      </w:r>
      <w:r w:rsidR="005F7583">
        <w:rPr>
          <w:rFonts w:ascii="Angsana New" w:hAnsi="Angsana New"/>
          <w:sz w:val="30"/>
          <w:szCs w:val="30"/>
        </w:rPr>
        <w:t>17</w:t>
      </w:r>
      <w:r w:rsidR="0078264D">
        <w:rPr>
          <w:rFonts w:ascii="Angsana New" w:hAnsi="Angsana New"/>
          <w:sz w:val="30"/>
          <w:szCs w:val="30"/>
        </w:rPr>
        <w:t>3</w:t>
      </w:r>
      <w:r w:rsidR="005F7583">
        <w:rPr>
          <w:rFonts w:ascii="Angsana New" w:hAnsi="Angsana New"/>
          <w:sz w:val="30"/>
          <w:szCs w:val="30"/>
        </w:rPr>
        <w:t>.</w:t>
      </w:r>
      <w:r w:rsidR="000C4CF8">
        <w:rPr>
          <w:rFonts w:ascii="Angsana New" w:hAnsi="Angsana New"/>
          <w:sz w:val="30"/>
          <w:szCs w:val="30"/>
        </w:rPr>
        <w:t>27</w:t>
      </w:r>
      <w:r w:rsidR="005F7583" w:rsidRPr="005F7583">
        <w:rPr>
          <w:rFonts w:ascii="Angsana New" w:hAnsi="Angsana New"/>
          <w:sz w:val="30"/>
          <w:szCs w:val="30"/>
          <w:cs/>
        </w:rPr>
        <w:t xml:space="preserve"> ล้านบาท และคงเหลือจำนวน </w:t>
      </w:r>
      <w:r w:rsidR="000C4CF8" w:rsidRPr="007B2510">
        <w:rPr>
          <w:rFonts w:ascii="Angsana New" w:hAnsi="Angsana New"/>
          <w:sz w:val="30"/>
          <w:szCs w:val="30"/>
        </w:rPr>
        <w:t>13.74</w:t>
      </w:r>
      <w:r w:rsidR="005F7583" w:rsidRPr="005F7583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CBC6E73" w14:textId="72E7CC73" w:rsidR="00342F60" w:rsidRPr="00E50A6D" w:rsidRDefault="00342F60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 xml:space="preserve">ณ </w:t>
      </w:r>
      <w:r w:rsidR="00315AF2" w:rsidRPr="00E50A6D">
        <w:rPr>
          <w:rFonts w:ascii="Angsana New" w:hAnsi="Angsana New"/>
          <w:sz w:val="30"/>
          <w:szCs w:val="30"/>
          <w:cs/>
        </w:rPr>
        <w:t xml:space="preserve">วันที่ </w:t>
      </w:r>
      <w:r w:rsidR="00315AF2" w:rsidRPr="00E50A6D">
        <w:rPr>
          <w:rFonts w:ascii="Angsana New" w:hAnsi="Angsana New"/>
          <w:sz w:val="30"/>
          <w:szCs w:val="30"/>
        </w:rPr>
        <w:t>3</w:t>
      </w:r>
      <w:r w:rsidR="00315AF2" w:rsidRPr="00E50A6D">
        <w:rPr>
          <w:rFonts w:ascii="Angsana New" w:hAnsi="Angsana New" w:hint="cs"/>
          <w:sz w:val="30"/>
          <w:szCs w:val="30"/>
          <w:cs/>
        </w:rPr>
        <w:t>1</w:t>
      </w:r>
      <w:r w:rsidR="00315AF2" w:rsidRPr="00E50A6D">
        <w:rPr>
          <w:rFonts w:ascii="Angsana New" w:hAnsi="Angsana New"/>
          <w:sz w:val="30"/>
          <w:szCs w:val="30"/>
        </w:rPr>
        <w:t xml:space="preserve"> </w:t>
      </w:r>
      <w:r w:rsidR="00315AF2" w:rsidRPr="00E50A6D">
        <w:rPr>
          <w:rFonts w:ascii="Angsana New" w:hAnsi="Angsana New" w:hint="cs"/>
          <w:sz w:val="30"/>
          <w:szCs w:val="30"/>
          <w:cs/>
        </w:rPr>
        <w:t>ธันวาคม</w:t>
      </w:r>
      <w:r w:rsidR="00315AF2" w:rsidRPr="00E50A6D">
        <w:rPr>
          <w:rFonts w:ascii="Angsana New" w:hAnsi="Angsana New"/>
          <w:sz w:val="30"/>
          <w:szCs w:val="30"/>
          <w:cs/>
        </w:rPr>
        <w:t xml:space="preserve"> </w:t>
      </w:r>
      <w:r w:rsidR="00315AF2" w:rsidRPr="00E50A6D">
        <w:rPr>
          <w:rFonts w:ascii="Angsana New" w:hAnsi="Angsana New"/>
          <w:sz w:val="30"/>
          <w:szCs w:val="30"/>
        </w:rPr>
        <w:t>256</w:t>
      </w:r>
      <w:r w:rsidR="005F6803">
        <w:rPr>
          <w:rFonts w:ascii="Angsana New" w:hAnsi="Angsana New"/>
          <w:sz w:val="30"/>
          <w:szCs w:val="30"/>
        </w:rPr>
        <w:t>5</w:t>
      </w:r>
      <w:r w:rsidR="00315AF2" w:rsidRPr="00E50A6D">
        <w:rPr>
          <w:rFonts w:ascii="Angsana New" w:hAnsi="Angsana New"/>
          <w:sz w:val="30"/>
          <w:szCs w:val="30"/>
        </w:rPr>
        <w:t xml:space="preserve"> </w:t>
      </w:r>
      <w:r w:rsidR="00315AF2" w:rsidRPr="00E50A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5AF2" w:rsidRPr="00E50A6D">
        <w:rPr>
          <w:rFonts w:ascii="Angsana New" w:hAnsi="Angsana New"/>
          <w:sz w:val="30"/>
          <w:szCs w:val="30"/>
        </w:rPr>
        <w:t>256</w:t>
      </w:r>
      <w:r w:rsidR="005F6803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กลุ่มบริษัทมีภาระผูกพันที่จะต้องจ่ายตามสัญญาเช่าระยะยาว รายละเอียด ดังต่อไปนี้</w:t>
      </w:r>
    </w:p>
    <w:tbl>
      <w:tblPr>
        <w:tblW w:w="9191" w:type="dxa"/>
        <w:tblInd w:w="738" w:type="dxa"/>
        <w:tblLook w:val="04A0" w:firstRow="1" w:lastRow="0" w:firstColumn="1" w:lastColumn="0" w:noHBand="0" w:noVBand="1"/>
      </w:tblPr>
      <w:tblGrid>
        <w:gridCol w:w="2479"/>
        <w:gridCol w:w="1571"/>
        <w:gridCol w:w="284"/>
        <w:gridCol w:w="1516"/>
        <w:gridCol w:w="284"/>
        <w:gridCol w:w="1458"/>
        <w:gridCol w:w="244"/>
        <w:gridCol w:w="1355"/>
      </w:tblGrid>
      <w:tr w:rsidR="00342F60" w:rsidRPr="00E50A6D" w14:paraId="6C074853" w14:textId="77777777" w:rsidTr="00E95BBC">
        <w:tc>
          <w:tcPr>
            <w:tcW w:w="2479" w:type="dxa"/>
            <w:shd w:val="clear" w:color="auto" w:fill="auto"/>
          </w:tcPr>
          <w:p w14:paraId="73E61880" w14:textId="77777777" w:rsidR="00342F60" w:rsidRPr="00E50A6D" w:rsidRDefault="00342F60" w:rsidP="00D3313D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5D46E7D3" w14:textId="77777777" w:rsidR="00342F60" w:rsidRPr="00E50A6D" w:rsidRDefault="00342F60" w:rsidP="00D3313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4387747" w14:textId="77777777" w:rsidR="00342F60" w:rsidRPr="00E50A6D" w:rsidRDefault="00342F60" w:rsidP="00D3313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0544884F" w14:textId="77777777" w:rsidR="00342F60" w:rsidRPr="00E50A6D" w:rsidRDefault="00342F60" w:rsidP="00D3313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12DE3F1" w14:textId="77777777" w:rsidR="00342F60" w:rsidRPr="00E50A6D" w:rsidRDefault="00342F60" w:rsidP="00D3313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488E5297" w14:textId="77777777" w:rsidR="00342F60" w:rsidRPr="00E50A6D" w:rsidRDefault="00342F60" w:rsidP="00D3313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70353FC" w14:textId="77777777" w:rsidR="00342F60" w:rsidRPr="00E50A6D" w:rsidRDefault="00342F60" w:rsidP="00D3313D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</w:tcPr>
          <w:p w14:paraId="75B997F3" w14:textId="77777777" w:rsidR="00342F60" w:rsidRPr="00E50A6D" w:rsidRDefault="00342F60" w:rsidP="00D3313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42F60" w:rsidRPr="00E50A6D" w14:paraId="63191BC8" w14:textId="77777777" w:rsidTr="00E95BBC">
        <w:tc>
          <w:tcPr>
            <w:tcW w:w="2479" w:type="dxa"/>
            <w:shd w:val="clear" w:color="auto" w:fill="auto"/>
          </w:tcPr>
          <w:p w14:paraId="6E6E8C83" w14:textId="77777777" w:rsidR="00342F60" w:rsidRPr="00E50A6D" w:rsidRDefault="00342F60" w:rsidP="00D3313D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11813E" w14:textId="77777777" w:rsidR="00342F60" w:rsidRPr="00E50A6D" w:rsidRDefault="00342F60" w:rsidP="00D3313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1497E08C" w14:textId="77777777" w:rsidR="00342F60" w:rsidRPr="00E50A6D" w:rsidRDefault="00342F60" w:rsidP="00D3313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8E171B" w14:textId="77777777" w:rsidR="00342F60" w:rsidRPr="00E50A6D" w:rsidRDefault="00342F60" w:rsidP="00D3313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6803" w:rsidRPr="00E50A6D" w14:paraId="65A31C4F" w14:textId="77777777" w:rsidTr="00E95BBC">
        <w:tc>
          <w:tcPr>
            <w:tcW w:w="2479" w:type="dxa"/>
            <w:shd w:val="clear" w:color="auto" w:fill="auto"/>
          </w:tcPr>
          <w:p w14:paraId="554BB19B" w14:textId="77777777" w:rsidR="005F6803" w:rsidRPr="00E50A6D" w:rsidRDefault="005F6803" w:rsidP="005F680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95B01" w14:textId="7BF6131B" w:rsidR="005F6803" w:rsidRPr="00E50A6D" w:rsidRDefault="005F6803" w:rsidP="005F680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E50A6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A550B15" w14:textId="77777777" w:rsidR="005F6803" w:rsidRPr="00E50A6D" w:rsidRDefault="005F6803" w:rsidP="005F680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96F6AC" w14:textId="26BB1AF9" w:rsidR="005F6803" w:rsidRPr="00E50A6D" w:rsidRDefault="005F6803" w:rsidP="005F680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E50A6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198220B8" w14:textId="77777777" w:rsidR="005F6803" w:rsidRPr="00E50A6D" w:rsidRDefault="005F6803" w:rsidP="005F680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DEC9D" w14:textId="7099A4BC" w:rsidR="005F6803" w:rsidRPr="00E50A6D" w:rsidRDefault="005F6803" w:rsidP="005F680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E50A6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14:paraId="6CDB1E98" w14:textId="77777777" w:rsidR="005F6803" w:rsidRPr="00E50A6D" w:rsidRDefault="005F6803" w:rsidP="005F680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1AC13" w14:textId="488C3DA9" w:rsidR="005F6803" w:rsidRPr="00E50A6D" w:rsidRDefault="005F6803" w:rsidP="005F680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E50A6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</w:tr>
      <w:tr w:rsidR="00FB08D1" w:rsidRPr="00E50A6D" w14:paraId="1C007A80" w14:textId="77777777" w:rsidTr="00FB08D1">
        <w:tc>
          <w:tcPr>
            <w:tcW w:w="2479" w:type="dxa"/>
            <w:shd w:val="clear" w:color="auto" w:fill="auto"/>
          </w:tcPr>
          <w:p w14:paraId="3D81E083" w14:textId="77777777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3A8EC4F3" w14:textId="7E3BFE43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B8F">
              <w:rPr>
                <w:rFonts w:ascii="Angsana New" w:hAnsi="Angsana New"/>
                <w:sz w:val="30"/>
                <w:szCs w:val="30"/>
                <w:lang w:val="en-US"/>
              </w:rPr>
              <w:t>226,800.00</w:t>
            </w:r>
          </w:p>
        </w:tc>
        <w:tc>
          <w:tcPr>
            <w:tcW w:w="284" w:type="dxa"/>
          </w:tcPr>
          <w:p w14:paraId="1226836F" w14:textId="77777777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6A8CF50A" w14:textId="5145A722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226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800.00</w:t>
            </w:r>
          </w:p>
        </w:tc>
        <w:tc>
          <w:tcPr>
            <w:tcW w:w="284" w:type="dxa"/>
          </w:tcPr>
          <w:p w14:paraId="3CA177EB" w14:textId="77777777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198252CE" w14:textId="3F5108A2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095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7AF79E9" w14:textId="77777777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61E4A7A6" w14:textId="6AED18D5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21B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B08D1" w:rsidRPr="00E50A6D" w14:paraId="7367533B" w14:textId="77777777" w:rsidTr="00FB08D1">
        <w:tc>
          <w:tcPr>
            <w:tcW w:w="2479" w:type="dxa"/>
            <w:shd w:val="clear" w:color="auto" w:fill="auto"/>
          </w:tcPr>
          <w:p w14:paraId="59684941" w14:textId="77777777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71" w:type="dxa"/>
            <w:shd w:val="clear" w:color="auto" w:fill="auto"/>
          </w:tcPr>
          <w:p w14:paraId="10CF2AC4" w14:textId="5E964C58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B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6A8671C" w14:textId="77777777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35888912" w14:textId="782998C4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84" w:type="dxa"/>
          </w:tcPr>
          <w:p w14:paraId="51FF4098" w14:textId="77777777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485DE4E1" w14:textId="7CE83497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095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5226786" w14:textId="77777777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14:paraId="23EA6D14" w14:textId="078D727A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21B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B08D1" w:rsidRPr="00E50A6D" w14:paraId="52F74C9A" w14:textId="77777777" w:rsidTr="00FB08D1">
        <w:tc>
          <w:tcPr>
            <w:tcW w:w="2479" w:type="dxa"/>
            <w:shd w:val="clear" w:color="auto" w:fill="auto"/>
          </w:tcPr>
          <w:p w14:paraId="41028ECF" w14:textId="77777777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D5F3D" w14:textId="41A9EBEA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B8F">
              <w:rPr>
                <w:rFonts w:ascii="Angsana New" w:hAnsi="Angsana New"/>
                <w:sz w:val="30"/>
                <w:szCs w:val="30"/>
                <w:lang w:val="en-US"/>
              </w:rPr>
              <w:t>226,800.00</w:t>
            </w:r>
          </w:p>
        </w:tc>
        <w:tc>
          <w:tcPr>
            <w:tcW w:w="284" w:type="dxa"/>
          </w:tcPr>
          <w:p w14:paraId="59AB57F0" w14:textId="77777777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1D59758B" w14:textId="6ED69A1A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238,800.00</w:t>
            </w:r>
          </w:p>
        </w:tc>
        <w:tc>
          <w:tcPr>
            <w:tcW w:w="284" w:type="dxa"/>
          </w:tcPr>
          <w:p w14:paraId="0BFF29CB" w14:textId="77777777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3117C" w14:textId="0AEF40FB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095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5F2997D" w14:textId="77777777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72947" w14:textId="756BD15C" w:rsidR="00FB08D1" w:rsidRPr="00E50A6D" w:rsidRDefault="00FB08D1" w:rsidP="00FB08D1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21B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7442988B" w14:textId="77777777" w:rsidR="00342F60" w:rsidRDefault="00342F6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9E2FC37" w14:textId="77777777" w:rsidR="001252A0" w:rsidRDefault="001252A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F29D3A" w14:textId="77777777" w:rsidR="001252A0" w:rsidRDefault="001252A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D64D9C" w14:textId="77777777" w:rsidR="006A63D2" w:rsidRDefault="006A63D2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D868C58" w14:textId="77777777" w:rsidR="001252A0" w:rsidRDefault="001252A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C2D061" w14:textId="77777777" w:rsidR="001252A0" w:rsidRDefault="001252A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C0ECDC" w14:textId="77777777" w:rsidR="001252A0" w:rsidRDefault="001252A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4B82AD" w14:textId="77777777" w:rsidR="001252A0" w:rsidRDefault="001252A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E0D6A8" w14:textId="77777777" w:rsidR="0067335D" w:rsidRPr="0067335D" w:rsidRDefault="0067335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979A2A" w14:textId="77777777" w:rsidR="00847976" w:rsidRPr="00E50A6D" w:rsidRDefault="00847976">
      <w:pPr>
        <w:numPr>
          <w:ilvl w:val="0"/>
          <w:numId w:val="2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B01FA66" w14:textId="77777777" w:rsidR="000F674A" w:rsidRPr="0011668A" w:rsidRDefault="000F674A" w:rsidP="00B53EC5">
      <w:pPr>
        <w:spacing w:line="240" w:lineRule="atLeast"/>
        <w:ind w:firstLine="518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วัตถุประสงค์และนโยบายการบริหารความเสี่ยงทางการเงิน</w:t>
      </w:r>
    </w:p>
    <w:p w14:paraId="75EFFD48" w14:textId="77777777" w:rsidR="00847976" w:rsidRDefault="0037491E" w:rsidP="00D44F8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เงินให้กู้ยืมระยะสั้นแก่กิจการที่เกี่ยวข้องกัน เงินลงทุน เงินฝากธนาคารที่ติดภาระค้ำประกัน เจ้าหนี้การค้าและเจ้าหนี้</w:t>
      </w:r>
      <w:r w:rsidR="00E87023" w:rsidRPr="00E50A6D">
        <w:rPr>
          <w:rFonts w:ascii="Angsana New" w:hAnsi="Angsana New" w:hint="cs"/>
          <w:sz w:val="30"/>
          <w:szCs w:val="30"/>
          <w:cs/>
        </w:rPr>
        <w:t>หมุนเวียน</w:t>
      </w:r>
      <w:r w:rsidRPr="00E50A6D">
        <w:rPr>
          <w:rFonts w:ascii="Angsana New" w:hAnsi="Angsana New"/>
          <w:sz w:val="30"/>
          <w:szCs w:val="30"/>
          <w:cs/>
        </w:rPr>
        <w:t>อื่น เงินกู้ยืมระยะยาว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2D4B862" w14:textId="77777777" w:rsidR="0037491E" w:rsidRPr="0011668A" w:rsidRDefault="0037491E" w:rsidP="00B53EC5">
      <w:pPr>
        <w:spacing w:after="120"/>
        <w:ind w:left="54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ความเสี่ยงด้านเครดิต</w:t>
      </w:r>
    </w:p>
    <w:p w14:paraId="05B23995" w14:textId="77777777" w:rsidR="0037491E" w:rsidRPr="00E50A6D" w:rsidRDefault="0037491E" w:rsidP="0037491E">
      <w:pPr>
        <w:spacing w:line="240" w:lineRule="atLeast"/>
        <w:ind w:left="540"/>
        <w:jc w:val="both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มีความเสี่ยงด้านเครดิตที่เกี่ยวเนื่องกับเงินฝากกับธนาคารและลูกหนี้การค้า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</w:t>
      </w:r>
    </w:p>
    <w:p w14:paraId="2157C287" w14:textId="77777777" w:rsidR="00A31438" w:rsidRPr="0011668A" w:rsidRDefault="0037491E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hanging="200"/>
        <w:jc w:val="thaiDistribute"/>
        <w:rPr>
          <w:rFonts w:ascii="Angsana New" w:hAnsi="Angsana New"/>
          <w:sz w:val="30"/>
          <w:szCs w:val="30"/>
          <w:u w:val="single"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A31438" w:rsidRPr="0011668A">
        <w:rPr>
          <w:rFonts w:ascii="Angsana New" w:hAnsi="Angsana New" w:hint="cs"/>
          <w:sz w:val="30"/>
          <w:szCs w:val="30"/>
          <w:u w:val="single"/>
          <w:cs/>
        </w:rPr>
        <w:t xml:space="preserve"> </w:t>
      </w:r>
    </w:p>
    <w:p w14:paraId="3ECE6DC4" w14:textId="77777777" w:rsidR="0037491E" w:rsidRPr="00E50A6D" w:rsidRDefault="0037491E" w:rsidP="0011668A">
      <w:pPr>
        <w:spacing w:before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Pr="00E50A6D">
        <w:rPr>
          <w:rFonts w:ascii="Angsana New" w:hAnsi="Angsana New"/>
          <w:sz w:val="30"/>
          <w:szCs w:val="30"/>
          <w:cs/>
        </w:rPr>
        <w:br/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ทั้งนี้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</w:p>
    <w:p w14:paraId="1055BEF0" w14:textId="77777777" w:rsidR="0037491E" w:rsidRPr="00E50A6D" w:rsidRDefault="0037491E" w:rsidP="0011668A">
      <w:pPr>
        <w:spacing w:before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และคำนวณหาอัตราการตั้งสำรองจะขึ้นอยู่กับอายุหนี้คงค้างโดยนับจากวันที่ถึงกำหนดชำระ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448AC2A5" w14:textId="77777777" w:rsidR="0037491E" w:rsidRPr="0011668A" w:rsidRDefault="0037491E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hanging="200"/>
        <w:jc w:val="thaiDistribute"/>
        <w:rPr>
          <w:rFonts w:ascii="Angsana New" w:hAnsi="Angsana New"/>
          <w:sz w:val="30"/>
          <w:szCs w:val="30"/>
          <w:u w:val="single"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เครื่องมือทางการเงินและเงินฝากธนาคาร</w:t>
      </w:r>
    </w:p>
    <w:p w14:paraId="1A5A1C65" w14:textId="77777777" w:rsidR="0037491E" w:rsidRPr="00E50A6D" w:rsidRDefault="0037491E" w:rsidP="0011668A">
      <w:pPr>
        <w:spacing w:before="120" w:after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ฝ่ายบริหารเงินของ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E000A1D" w14:textId="77777777" w:rsidR="0037491E" w:rsidRPr="0011668A" w:rsidRDefault="0037491E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ความเสี่ยงด้านตลาด</w:t>
      </w:r>
    </w:p>
    <w:p w14:paraId="3290AF96" w14:textId="77777777" w:rsidR="0037491E" w:rsidRPr="00E50A6D" w:rsidRDefault="0037491E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กลุ่มบริษัทมีความเสี่ยงด้านตลาด 2 ประเภท ได้แก่ ความเสี่ยงจากอัตราแลกเปลี่ยน และ ความเสี่ยงจากอัตราดอกเบี้ย </w:t>
      </w:r>
    </w:p>
    <w:p w14:paraId="73ACD80B" w14:textId="77777777" w:rsidR="00237B9D" w:rsidRPr="00E50A6D" w:rsidRDefault="00237B9D" w:rsidP="0011668A">
      <w:pPr>
        <w:spacing w:before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48E913EF" w14:textId="77777777" w:rsidR="00237B9D" w:rsidRPr="00E50A6D" w:rsidRDefault="00237B9D">
      <w:pPr>
        <w:numPr>
          <w:ilvl w:val="0"/>
          <w:numId w:val="67"/>
        </w:numPr>
        <w:spacing w:before="240" w:line="240" w:lineRule="atLeast"/>
        <w:ind w:left="510" w:hanging="51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0AE8E11" w14:textId="77777777" w:rsidR="0037491E" w:rsidRPr="0011668A" w:rsidRDefault="00237B9D" w:rsidP="00B53EC5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14:paraId="338CFEA3" w14:textId="77777777" w:rsidR="00237B9D" w:rsidRPr="00E50A6D" w:rsidRDefault="00237B9D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การขายสินค้าที่เป็นเงินตราต่างประเทศ</w:t>
      </w:r>
    </w:p>
    <w:p w14:paraId="43119299" w14:textId="394AE929" w:rsidR="0037491E" w:rsidRPr="00E50A6D" w:rsidRDefault="00237B9D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50A6D">
        <w:rPr>
          <w:rFonts w:ascii="Angsana New" w:hAnsi="Angsana New"/>
          <w:sz w:val="30"/>
          <w:szCs w:val="30"/>
        </w:rPr>
        <w:t xml:space="preserve">31 </w:t>
      </w:r>
      <w:r w:rsidRPr="00E50A6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 w:rsidR="005F6803">
        <w:rPr>
          <w:rFonts w:ascii="Angsana New" w:hAnsi="Angsana New"/>
          <w:sz w:val="30"/>
          <w:szCs w:val="30"/>
        </w:rPr>
        <w:t>5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 xml:space="preserve">และ </w:t>
      </w:r>
      <w:r w:rsidRPr="00E50A6D">
        <w:rPr>
          <w:rFonts w:ascii="Angsana New" w:hAnsi="Angsana New"/>
          <w:sz w:val="30"/>
          <w:szCs w:val="30"/>
        </w:rPr>
        <w:t>256</w:t>
      </w:r>
      <w:r w:rsidR="005F6803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ที่ยังไม่ได้ทำสัญญาป้องกันความเสี่ยง มีดังนี้</w:t>
      </w:r>
    </w:p>
    <w:tbl>
      <w:tblPr>
        <w:tblW w:w="1069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09"/>
        <w:gridCol w:w="1053"/>
        <w:gridCol w:w="1655"/>
        <w:gridCol w:w="237"/>
        <w:gridCol w:w="1557"/>
        <w:gridCol w:w="270"/>
        <w:gridCol w:w="1525"/>
        <w:gridCol w:w="426"/>
        <w:gridCol w:w="1559"/>
      </w:tblGrid>
      <w:tr w:rsidR="00237B9D" w:rsidRPr="00E50A6D" w14:paraId="2F195F6F" w14:textId="77777777" w:rsidTr="00D21F4F">
        <w:trPr>
          <w:cantSplit/>
          <w:tblHeader/>
        </w:trPr>
        <w:tc>
          <w:tcPr>
            <w:tcW w:w="2409" w:type="dxa"/>
            <w:shd w:val="clear" w:color="auto" w:fill="auto"/>
          </w:tcPr>
          <w:p w14:paraId="1431DA31" w14:textId="77777777" w:rsidR="00237B9D" w:rsidRPr="00E50A6D" w:rsidRDefault="00237B9D" w:rsidP="00584B36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8D4AF0" w14:textId="5A29AA67" w:rsidR="00584B36" w:rsidRDefault="00584B36" w:rsidP="00584B36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578C3EC6" w14:textId="483648A2" w:rsidR="00237B9D" w:rsidRPr="00E50A6D" w:rsidRDefault="00237B9D" w:rsidP="00584B36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3A511BE1" w14:textId="77777777" w:rsidR="00237B9D" w:rsidRPr="00E50A6D" w:rsidRDefault="00237B9D" w:rsidP="00584B36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54A75A6F" w14:textId="31F0FAFA" w:rsidR="00237B9D" w:rsidRPr="00E50A6D" w:rsidRDefault="00237B9D" w:rsidP="00584B3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452A0B" w14:textId="77777777" w:rsidR="00237B9D" w:rsidRPr="00E50A6D" w:rsidRDefault="00237B9D" w:rsidP="00584B3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7F6ABA0A" w14:textId="77777777" w:rsidR="00237B9D" w:rsidRPr="00E50A6D" w:rsidRDefault="00237B9D" w:rsidP="00584B3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14:paraId="3C700DDD" w14:textId="77777777" w:rsidR="00237B9D" w:rsidRPr="00E50A6D" w:rsidRDefault="00237B9D" w:rsidP="00584B3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1D0B76B" w14:textId="77777777" w:rsidR="00237B9D" w:rsidRPr="00E50A6D" w:rsidRDefault="00237B9D" w:rsidP="00584B3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37B9D" w:rsidRPr="00E50A6D" w14:paraId="01904138" w14:textId="77777777" w:rsidTr="00D21F4F">
        <w:trPr>
          <w:cantSplit/>
          <w:tblHeader/>
        </w:trPr>
        <w:tc>
          <w:tcPr>
            <w:tcW w:w="2409" w:type="dxa"/>
            <w:shd w:val="clear" w:color="auto" w:fill="auto"/>
          </w:tcPr>
          <w:p w14:paraId="7B6EFDD0" w14:textId="77777777" w:rsidR="00237B9D" w:rsidRPr="00E50A6D" w:rsidRDefault="00237B9D" w:rsidP="00D9420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E67FB38" w14:textId="77777777" w:rsidR="00584B36" w:rsidRPr="00E50A6D" w:rsidRDefault="00584B36" w:rsidP="00D9420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0C0241" w14:textId="4B8E5537" w:rsidR="00237B9D" w:rsidRPr="00E50A6D" w:rsidRDefault="00237B9D" w:rsidP="00D9420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23BF74D2" w14:textId="77777777" w:rsidR="00237B9D" w:rsidRPr="00E50A6D" w:rsidRDefault="00237B9D" w:rsidP="00D9420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63DA" w14:textId="77777777" w:rsidR="00237B9D" w:rsidRPr="00E50A6D" w:rsidRDefault="00237B9D" w:rsidP="00D9420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2A24" w:rsidRPr="00E50A6D" w14:paraId="04B38F40" w14:textId="77777777" w:rsidTr="00D21F4F">
        <w:trPr>
          <w:cantSplit/>
          <w:tblHeader/>
        </w:trPr>
        <w:tc>
          <w:tcPr>
            <w:tcW w:w="2409" w:type="dxa"/>
            <w:shd w:val="clear" w:color="auto" w:fill="auto"/>
          </w:tcPr>
          <w:p w14:paraId="1622BC78" w14:textId="77777777" w:rsidR="005F6803" w:rsidRPr="00E50A6D" w:rsidRDefault="005F6803" w:rsidP="005F680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FADDBF3" w14:textId="0B7B17B3" w:rsidR="00584B36" w:rsidRDefault="00BC1F28" w:rsidP="00BC1F28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A4F7C4" w14:textId="4F392E31" w:rsidR="005F6803" w:rsidRPr="00E50A6D" w:rsidRDefault="005F6803" w:rsidP="00BC1F28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4CC1FF69" w14:textId="77777777" w:rsidR="005F6803" w:rsidRPr="00E50A6D" w:rsidRDefault="005F6803" w:rsidP="00BC1F28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05010" w14:textId="4D64DB36" w:rsidR="005F6803" w:rsidRPr="00E50A6D" w:rsidRDefault="005F6803" w:rsidP="00BC1F28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4BC4562" w14:textId="77777777" w:rsidR="005F6803" w:rsidRPr="00E50A6D" w:rsidRDefault="005F6803" w:rsidP="00BC1F28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EBD0E" w14:textId="02E9A0A7" w:rsidR="005F6803" w:rsidRPr="00E50A6D" w:rsidRDefault="005F6803" w:rsidP="00BC1F28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2565</w:t>
            </w:r>
          </w:p>
        </w:tc>
        <w:tc>
          <w:tcPr>
            <w:tcW w:w="426" w:type="dxa"/>
            <w:shd w:val="clear" w:color="auto" w:fill="auto"/>
          </w:tcPr>
          <w:p w14:paraId="3167B70D" w14:textId="77777777" w:rsidR="005F6803" w:rsidRPr="00E50A6D" w:rsidRDefault="005F6803" w:rsidP="00BC1F28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63607" w14:textId="34FD3A1C" w:rsidR="005F6803" w:rsidRPr="00E50A6D" w:rsidRDefault="005F6803" w:rsidP="00BC1F28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2564</w:t>
            </w:r>
          </w:p>
        </w:tc>
      </w:tr>
      <w:tr w:rsidR="00AB2A24" w:rsidRPr="00E50A6D" w14:paraId="21BE79C6" w14:textId="77777777" w:rsidTr="007B7B22">
        <w:trPr>
          <w:cantSplit/>
        </w:trPr>
        <w:tc>
          <w:tcPr>
            <w:tcW w:w="2409" w:type="dxa"/>
            <w:shd w:val="clear" w:color="auto" w:fill="auto"/>
          </w:tcPr>
          <w:p w14:paraId="778B4285" w14:textId="77777777" w:rsidR="005F6803" w:rsidRPr="00E50A6D" w:rsidRDefault="005F6803" w:rsidP="005F680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053" w:type="dxa"/>
          </w:tcPr>
          <w:p w14:paraId="51FE2A06" w14:textId="662F23AC" w:rsidR="00584B36" w:rsidRPr="002A125F" w:rsidRDefault="002B53DB" w:rsidP="00865301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U</w:t>
            </w:r>
            <w:r w:rsidR="00F57D6B">
              <w:rPr>
                <w:rFonts w:ascii="Angsana New" w:hAnsi="Angsana New"/>
                <w:sz w:val="30"/>
                <w:szCs w:val="30"/>
                <w:lang w:val="en-US"/>
              </w:rPr>
              <w:t>SD</w:t>
            </w:r>
          </w:p>
        </w:tc>
        <w:tc>
          <w:tcPr>
            <w:tcW w:w="1655" w:type="dxa"/>
            <w:shd w:val="clear" w:color="auto" w:fill="auto"/>
          </w:tcPr>
          <w:p w14:paraId="3483D1F7" w14:textId="2B36022C" w:rsidR="005F6803" w:rsidRPr="00E50A6D" w:rsidRDefault="002A125F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125F">
              <w:rPr>
                <w:rFonts w:ascii="Angsana New" w:hAnsi="Angsana New"/>
                <w:sz w:val="30"/>
                <w:szCs w:val="30"/>
                <w:lang w:val="en-US"/>
              </w:rPr>
              <w:t>171,726.19</w:t>
            </w:r>
          </w:p>
        </w:tc>
        <w:tc>
          <w:tcPr>
            <w:tcW w:w="237" w:type="dxa"/>
            <w:shd w:val="clear" w:color="auto" w:fill="auto"/>
          </w:tcPr>
          <w:p w14:paraId="401ACF11" w14:textId="77777777" w:rsidR="005F6803" w:rsidRPr="00E50A6D" w:rsidRDefault="005F680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5F868CF3" w14:textId="465B2D65" w:rsidR="005F6803" w:rsidRPr="00E50A6D" w:rsidRDefault="005F680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87,796.78</w:t>
            </w:r>
          </w:p>
        </w:tc>
        <w:tc>
          <w:tcPr>
            <w:tcW w:w="270" w:type="dxa"/>
            <w:shd w:val="clear" w:color="auto" w:fill="auto"/>
          </w:tcPr>
          <w:p w14:paraId="47DA34F2" w14:textId="77777777" w:rsidR="005F6803" w:rsidRPr="00E50A6D" w:rsidRDefault="005F680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92E0C9F" w14:textId="141964E3" w:rsidR="005F6803" w:rsidRPr="00E50A6D" w:rsidRDefault="00583F9B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F9B">
              <w:rPr>
                <w:rFonts w:ascii="Angsana New" w:hAnsi="Angsana New"/>
                <w:sz w:val="30"/>
                <w:szCs w:val="30"/>
                <w:lang w:val="en-US"/>
              </w:rPr>
              <w:t>5,905,663.68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16A6E809" w14:textId="77777777" w:rsidR="005F6803" w:rsidRPr="00E50A6D" w:rsidRDefault="005F6803" w:rsidP="005F680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20648F" w14:textId="044F49B8" w:rsidR="005F6803" w:rsidRPr="00E50A6D" w:rsidRDefault="005F680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2,919,242.94</w:t>
            </w:r>
          </w:p>
        </w:tc>
      </w:tr>
      <w:tr w:rsidR="00AB2A24" w:rsidRPr="00E50A6D" w14:paraId="155A5DD0" w14:textId="77777777" w:rsidTr="007B7B22">
        <w:trPr>
          <w:cantSplit/>
        </w:trPr>
        <w:tc>
          <w:tcPr>
            <w:tcW w:w="2409" w:type="dxa"/>
            <w:shd w:val="clear" w:color="auto" w:fill="auto"/>
          </w:tcPr>
          <w:p w14:paraId="3F562BA9" w14:textId="094B7D6C" w:rsidR="00FA663D" w:rsidRPr="00E50A6D" w:rsidRDefault="00FA663D" w:rsidP="005F680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663D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 </w:t>
            </w:r>
          </w:p>
        </w:tc>
        <w:tc>
          <w:tcPr>
            <w:tcW w:w="1053" w:type="dxa"/>
          </w:tcPr>
          <w:p w14:paraId="6143CA1A" w14:textId="3438A1EF" w:rsidR="00584B36" w:rsidRDefault="00346C53" w:rsidP="00865301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USD</w:t>
            </w:r>
          </w:p>
        </w:tc>
        <w:tc>
          <w:tcPr>
            <w:tcW w:w="1655" w:type="dxa"/>
            <w:shd w:val="clear" w:color="auto" w:fill="auto"/>
          </w:tcPr>
          <w:p w14:paraId="67D5DA8B" w14:textId="362269DB" w:rsidR="00FA663D" w:rsidRPr="002A125F" w:rsidRDefault="00412A9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498,585.81</w:t>
            </w:r>
          </w:p>
        </w:tc>
        <w:tc>
          <w:tcPr>
            <w:tcW w:w="237" w:type="dxa"/>
            <w:shd w:val="clear" w:color="auto" w:fill="auto"/>
          </w:tcPr>
          <w:p w14:paraId="122DF2C5" w14:textId="77777777" w:rsidR="00FA663D" w:rsidRPr="00E50A6D" w:rsidRDefault="00FA663D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07C7351B" w14:textId="29E12DB9" w:rsidR="00FA663D" w:rsidRDefault="00412A9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2A93">
              <w:rPr>
                <w:rFonts w:ascii="Angsana New" w:hAnsi="Angsana New"/>
                <w:sz w:val="30"/>
                <w:szCs w:val="30"/>
                <w:lang w:val="en-US"/>
              </w:rPr>
              <w:t>417,387.31</w:t>
            </w:r>
          </w:p>
        </w:tc>
        <w:tc>
          <w:tcPr>
            <w:tcW w:w="270" w:type="dxa"/>
            <w:shd w:val="clear" w:color="auto" w:fill="auto"/>
          </w:tcPr>
          <w:p w14:paraId="004CEF81" w14:textId="77777777" w:rsidR="00FA663D" w:rsidRPr="00E50A6D" w:rsidRDefault="00FA663D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228CDF2A" w14:textId="493C46FE" w:rsidR="00FA663D" w:rsidRPr="00583F9B" w:rsidRDefault="007E27A5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27A5">
              <w:rPr>
                <w:rFonts w:ascii="Angsana New" w:hAnsi="Angsana New"/>
                <w:sz w:val="30"/>
                <w:szCs w:val="30"/>
                <w:lang w:val="en-US"/>
              </w:rPr>
              <w:t>17,146,846.11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115A03B0" w14:textId="77777777" w:rsidR="00FA663D" w:rsidRPr="00E50A6D" w:rsidRDefault="00FA663D" w:rsidP="005F680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54C25FE" w14:textId="556CFA23" w:rsidR="00FA663D" w:rsidRDefault="00412A9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2A93">
              <w:rPr>
                <w:rFonts w:ascii="Angsana New" w:hAnsi="Angsana New"/>
                <w:sz w:val="30"/>
                <w:szCs w:val="30"/>
                <w:lang w:val="en-US"/>
              </w:rPr>
              <w:t>13,876,834.16</w:t>
            </w:r>
          </w:p>
        </w:tc>
      </w:tr>
      <w:tr w:rsidR="00E366E7" w:rsidRPr="00E50A6D" w14:paraId="46B56DB7" w14:textId="77777777" w:rsidTr="007B7B22">
        <w:trPr>
          <w:cantSplit/>
        </w:trPr>
        <w:tc>
          <w:tcPr>
            <w:tcW w:w="2409" w:type="dxa"/>
            <w:shd w:val="clear" w:color="auto" w:fill="auto"/>
          </w:tcPr>
          <w:p w14:paraId="235260C5" w14:textId="1DF3C8E3" w:rsidR="005F6803" w:rsidRPr="00E50A6D" w:rsidRDefault="005F6803" w:rsidP="005F680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7483DC79" w14:textId="6BFCE73B" w:rsidR="00584B36" w:rsidRDefault="00346C53" w:rsidP="00865301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EUR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2A57361E" w14:textId="2E57AC90" w:rsidR="005F6803" w:rsidRPr="00E50A6D" w:rsidRDefault="00412A9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12,000.00</w:t>
            </w:r>
          </w:p>
        </w:tc>
        <w:tc>
          <w:tcPr>
            <w:tcW w:w="237" w:type="dxa"/>
            <w:shd w:val="clear" w:color="auto" w:fill="auto"/>
          </w:tcPr>
          <w:p w14:paraId="6EC3DA7D" w14:textId="77777777" w:rsidR="005F6803" w:rsidRPr="00E50A6D" w:rsidRDefault="005F680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6AA1D316" w14:textId="30DFE2D4" w:rsidR="005F6803" w:rsidRPr="00E50A6D" w:rsidRDefault="00412A9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2BDF90" w14:textId="77777777" w:rsidR="005F6803" w:rsidRPr="00E50A6D" w:rsidRDefault="005F680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C78B7" w14:textId="653DA6DD" w:rsidR="005F6803" w:rsidRPr="00E50A6D" w:rsidRDefault="00601857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1857">
              <w:rPr>
                <w:rFonts w:ascii="Angsana New" w:hAnsi="Angsana New"/>
                <w:sz w:val="30"/>
                <w:szCs w:val="30"/>
                <w:lang w:val="en-US"/>
              </w:rPr>
              <w:t>437,400.00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002009C8" w14:textId="77777777" w:rsidR="005F6803" w:rsidRPr="00E50A6D" w:rsidRDefault="005F6803" w:rsidP="005F680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3F686" w14:textId="2E97CD8D" w:rsidR="005F6803" w:rsidRPr="00E50A6D" w:rsidRDefault="00412A9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4382" w:rsidRPr="00E50A6D" w14:paraId="79B9C093" w14:textId="77777777" w:rsidTr="007B7B22">
        <w:trPr>
          <w:cantSplit/>
        </w:trPr>
        <w:tc>
          <w:tcPr>
            <w:tcW w:w="2409" w:type="dxa"/>
            <w:shd w:val="clear" w:color="auto" w:fill="auto"/>
          </w:tcPr>
          <w:p w14:paraId="393ED115" w14:textId="36849531" w:rsidR="005F6803" w:rsidRPr="00E50A6D" w:rsidRDefault="00326390" w:rsidP="005F6803">
            <w:pPr>
              <w:spacing w:line="400" w:lineRule="exact"/>
              <w:ind w:left="183" w:right="-45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ยอดบัญชีในงบ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แสดงฐานะการเงิน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053" w:type="dxa"/>
          </w:tcPr>
          <w:p w14:paraId="731DC6DD" w14:textId="77777777" w:rsidR="000154BF" w:rsidRDefault="000154BF" w:rsidP="00865301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115ECA5" w14:textId="7E3C8741" w:rsidR="00584B36" w:rsidRPr="00F27BE4" w:rsidRDefault="00346C53" w:rsidP="00865301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USD</w:t>
            </w: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7F709" w14:textId="3349C4AD" w:rsidR="005F6803" w:rsidRPr="00E50A6D" w:rsidRDefault="00DD26B1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670,312.</w:t>
            </w:r>
            <w:r w:rsidR="005128F1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7" w:type="dxa"/>
            <w:shd w:val="clear" w:color="auto" w:fill="auto"/>
          </w:tcPr>
          <w:p w14:paraId="12FCD709" w14:textId="77777777" w:rsidR="005F6803" w:rsidRPr="00E50A6D" w:rsidRDefault="005F680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D221AE" w14:textId="133B790C" w:rsidR="005F6803" w:rsidRPr="00E50A6D" w:rsidRDefault="005F680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505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184.09</w:t>
            </w:r>
          </w:p>
        </w:tc>
        <w:tc>
          <w:tcPr>
            <w:tcW w:w="270" w:type="dxa"/>
            <w:shd w:val="clear" w:color="auto" w:fill="auto"/>
          </w:tcPr>
          <w:p w14:paraId="0062C68A" w14:textId="77777777" w:rsidR="005F6803" w:rsidRPr="00E50A6D" w:rsidRDefault="005F680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743B1" w14:textId="12860935" w:rsidR="005F6803" w:rsidRPr="00E50A6D" w:rsidRDefault="00167CD9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CD9">
              <w:rPr>
                <w:rFonts w:ascii="Angsana New" w:hAnsi="Angsana New"/>
                <w:sz w:val="30"/>
                <w:szCs w:val="30"/>
                <w:lang w:val="en-US"/>
              </w:rPr>
              <w:t>23,052,509.79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5C9CD9E8" w14:textId="77777777" w:rsidR="005F6803" w:rsidRPr="00E50A6D" w:rsidRDefault="005F6803" w:rsidP="005F680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08422" w14:textId="24574B3F" w:rsidR="005F6803" w:rsidRPr="00E50A6D" w:rsidRDefault="005F6803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796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077.10</w:t>
            </w:r>
          </w:p>
        </w:tc>
      </w:tr>
      <w:tr w:rsidR="00E366E7" w:rsidRPr="00E50A6D" w14:paraId="5C2B50F2" w14:textId="77777777" w:rsidTr="007B7B22">
        <w:trPr>
          <w:cantSplit/>
        </w:trPr>
        <w:tc>
          <w:tcPr>
            <w:tcW w:w="2409" w:type="dxa"/>
            <w:shd w:val="clear" w:color="auto" w:fill="auto"/>
          </w:tcPr>
          <w:p w14:paraId="3E913CC9" w14:textId="77777777" w:rsidR="00865301" w:rsidRDefault="00865301" w:rsidP="005F6803">
            <w:pPr>
              <w:spacing w:line="400" w:lineRule="exact"/>
              <w:ind w:left="183" w:right="-45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64D5CBFA" w14:textId="392DA76E" w:rsidR="00865301" w:rsidRPr="00F27BE4" w:rsidRDefault="00346C53" w:rsidP="00865301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EUR</w:t>
            </w:r>
          </w:p>
        </w:tc>
        <w:tc>
          <w:tcPr>
            <w:tcW w:w="16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FF114E" w14:textId="07BC0471" w:rsidR="00865301" w:rsidRPr="00F27BE4" w:rsidRDefault="00316F46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12,000.00</w:t>
            </w:r>
          </w:p>
        </w:tc>
        <w:tc>
          <w:tcPr>
            <w:tcW w:w="237" w:type="dxa"/>
            <w:shd w:val="clear" w:color="auto" w:fill="auto"/>
          </w:tcPr>
          <w:p w14:paraId="6C47D538" w14:textId="77777777" w:rsidR="00865301" w:rsidRPr="00E50A6D" w:rsidRDefault="00865301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CBB72A" w14:textId="25BBDC42" w:rsidR="00865301" w:rsidRPr="00C85F23" w:rsidRDefault="002B53DB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E7671" w14:textId="77777777" w:rsidR="00865301" w:rsidRPr="00E50A6D" w:rsidRDefault="00865301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278A9" w14:textId="0C9DA0CB" w:rsidR="00865301" w:rsidRPr="004F6683" w:rsidRDefault="00167CD9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857">
              <w:rPr>
                <w:rFonts w:ascii="Angsana New" w:hAnsi="Angsana New"/>
                <w:sz w:val="30"/>
                <w:szCs w:val="30"/>
                <w:lang w:val="en-US"/>
              </w:rPr>
              <w:t>437,400.00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65EBBA4B" w14:textId="77777777" w:rsidR="00865301" w:rsidRPr="00E50A6D" w:rsidRDefault="00865301" w:rsidP="005F680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6B35A" w14:textId="13830557" w:rsidR="00865301" w:rsidRPr="00C85F23" w:rsidRDefault="00232F7D" w:rsidP="005F6803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661DB864" w14:textId="51D32C20" w:rsidR="00237B9D" w:rsidRPr="00E50A6D" w:rsidRDefault="00237B9D" w:rsidP="003F4521">
      <w:pPr>
        <w:spacing w:before="12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ตารางต่อไปนี้แสดงให้เห็นถึงผลกระทบต่อกำไรก่อนภาษีของบริษัทย่อยจากการเปลี่ยนแปลงที่อาจเกิดขึ้นอย่างสมเหตุสมผลของอัตราแลกเปลี่ยนสกุลเงินเหรียญสหรัฐ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</w:t>
      </w:r>
      <w:r w:rsidR="00E87023" w:rsidRPr="00E50A6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E50A6D">
        <w:rPr>
          <w:rFonts w:ascii="Angsana New" w:hAnsi="Angsana New"/>
          <w:sz w:val="30"/>
          <w:szCs w:val="30"/>
          <w:cs/>
        </w:rPr>
        <w:t xml:space="preserve">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 ป้องกันความเสี่ยง ณ วันที่ </w:t>
      </w:r>
      <w:r w:rsidR="005F6803">
        <w:rPr>
          <w:rFonts w:ascii="Angsana New" w:hAnsi="Angsana New"/>
          <w:sz w:val="30"/>
          <w:szCs w:val="30"/>
        </w:rPr>
        <w:br/>
      </w:r>
      <w:r w:rsidRPr="00E50A6D">
        <w:rPr>
          <w:rFonts w:ascii="Angsana New" w:hAnsi="Angsana New"/>
          <w:sz w:val="30"/>
          <w:szCs w:val="30"/>
        </w:rPr>
        <w:t xml:space="preserve">31 </w:t>
      </w:r>
      <w:r w:rsidRPr="00E50A6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 w:rsidR="005F6803">
        <w:rPr>
          <w:rFonts w:ascii="Angsana New" w:hAnsi="Angsana New"/>
          <w:sz w:val="30"/>
          <w:szCs w:val="30"/>
        </w:rPr>
        <w:t>5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ทั้งนี้ บริษัทย่อย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3150"/>
        <w:gridCol w:w="2880"/>
      </w:tblGrid>
      <w:tr w:rsidR="00B3498A" w:rsidRPr="00E50A6D" w14:paraId="0148D957" w14:textId="77777777" w:rsidTr="00DE5E1D">
        <w:trPr>
          <w:trHeight w:val="64"/>
        </w:trPr>
        <w:tc>
          <w:tcPr>
            <w:tcW w:w="2700" w:type="dxa"/>
            <w:shd w:val="clear" w:color="auto" w:fill="auto"/>
          </w:tcPr>
          <w:p w14:paraId="1D37D13C" w14:textId="77777777" w:rsidR="00B3498A" w:rsidRPr="00E50A6D" w:rsidRDefault="00B3498A" w:rsidP="00D942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0162BCC6" w14:textId="77777777" w:rsidR="00B3498A" w:rsidRPr="00E50A6D" w:rsidRDefault="00B3498A" w:rsidP="00D942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E50A6D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80" w:type="dxa"/>
            <w:shd w:val="clear" w:color="auto" w:fill="auto"/>
          </w:tcPr>
          <w:p w14:paraId="43F0A077" w14:textId="77777777" w:rsidR="00B3498A" w:rsidRPr="00E50A6D" w:rsidRDefault="00B3498A" w:rsidP="00D942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B3498A" w:rsidRPr="00E50A6D" w14:paraId="19BC9742" w14:textId="77777777" w:rsidTr="00DE5E1D">
        <w:tc>
          <w:tcPr>
            <w:tcW w:w="2700" w:type="dxa"/>
            <w:shd w:val="clear" w:color="auto" w:fill="auto"/>
          </w:tcPr>
          <w:p w14:paraId="62C690F5" w14:textId="77777777" w:rsidR="00B3498A" w:rsidRPr="00E50A6D" w:rsidRDefault="00B3498A" w:rsidP="00D94206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6B3E33D" w14:textId="77777777" w:rsidR="00B3498A" w:rsidRPr="00E50A6D" w:rsidRDefault="00B3498A" w:rsidP="00D94206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E219777" w14:textId="77777777" w:rsidR="00B3498A" w:rsidRPr="00E50A6D" w:rsidRDefault="00B3498A" w:rsidP="00E8702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87023" w:rsidRPr="00E50A6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หน่วย:</w:t>
            </w:r>
            <w:r w:rsidR="00E87023" w:rsidRPr="00E5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50A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F4521" w:rsidRPr="00E50A6D" w14:paraId="0BF46649" w14:textId="77777777" w:rsidTr="00DE5E1D">
        <w:tc>
          <w:tcPr>
            <w:tcW w:w="2700" w:type="dxa"/>
            <w:shd w:val="clear" w:color="auto" w:fill="auto"/>
          </w:tcPr>
          <w:p w14:paraId="73038F86" w14:textId="1F36F6CF" w:rsidR="003F4521" w:rsidRPr="008D010E" w:rsidRDefault="008D010E" w:rsidP="003F452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USD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6AA5EBA2" w14:textId="77777777" w:rsidR="003F4521" w:rsidRPr="00E50A6D" w:rsidRDefault="003F4521" w:rsidP="003F452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+</w:t>
            </w:r>
            <w:r w:rsidRPr="00E50A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A4D8BAD" w14:textId="64347C8A" w:rsidR="003F4521" w:rsidRPr="001B08F6" w:rsidRDefault="008C6804" w:rsidP="008C6804">
            <w:pPr>
              <w:ind w:left="447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8F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B08F6">
              <w:rPr>
                <w:rFonts w:ascii="Angsana New" w:hAnsi="Angsana New"/>
                <w:sz w:val="28"/>
                <w:szCs w:val="28"/>
              </w:rPr>
              <w:t>,</w:t>
            </w:r>
            <w:r w:rsidRPr="001B08F6">
              <w:rPr>
                <w:rFonts w:ascii="Angsana New" w:hAnsi="Angsana New"/>
                <w:sz w:val="28"/>
                <w:szCs w:val="28"/>
                <w:cs/>
              </w:rPr>
              <w:t>152</w:t>
            </w:r>
            <w:r w:rsidRPr="001B08F6">
              <w:rPr>
                <w:rFonts w:ascii="Angsana New" w:hAnsi="Angsana New"/>
                <w:sz w:val="28"/>
                <w:szCs w:val="28"/>
              </w:rPr>
              <w:t>,</w:t>
            </w:r>
            <w:r w:rsidRPr="001B08F6">
              <w:rPr>
                <w:rFonts w:ascii="Angsana New" w:hAnsi="Angsana New"/>
                <w:sz w:val="28"/>
                <w:szCs w:val="28"/>
                <w:cs/>
              </w:rPr>
              <w:t>612.65</w:t>
            </w:r>
          </w:p>
        </w:tc>
      </w:tr>
      <w:tr w:rsidR="003F4521" w:rsidRPr="00E50A6D" w14:paraId="02B1994F" w14:textId="77777777" w:rsidTr="00DE5E1D">
        <w:tc>
          <w:tcPr>
            <w:tcW w:w="2700" w:type="dxa"/>
            <w:shd w:val="clear" w:color="auto" w:fill="auto"/>
          </w:tcPr>
          <w:p w14:paraId="3A04AA81" w14:textId="77777777" w:rsidR="003F4521" w:rsidRPr="00E50A6D" w:rsidRDefault="003F4521" w:rsidP="003F452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600DE23D" w14:textId="77777777" w:rsidR="003F4521" w:rsidRPr="00E50A6D" w:rsidRDefault="003F4521" w:rsidP="003F452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</w:rPr>
              <w:t>-5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FAD3407" w14:textId="52DD4924" w:rsidR="003F4521" w:rsidRPr="001B08F6" w:rsidRDefault="008C6804" w:rsidP="003F4521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08F6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1B08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08F6">
              <w:rPr>
                <w:rFonts w:ascii="Angsana New" w:hAnsi="Angsana New"/>
                <w:sz w:val="28"/>
                <w:szCs w:val="28"/>
                <w:cs/>
                <w:lang w:val="en-US"/>
              </w:rPr>
              <w:t>152</w:t>
            </w:r>
            <w:r w:rsidRPr="001B08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08F6">
              <w:rPr>
                <w:rFonts w:ascii="Angsana New" w:hAnsi="Angsana New"/>
                <w:sz w:val="28"/>
                <w:szCs w:val="28"/>
                <w:cs/>
                <w:lang w:val="en-US"/>
              </w:rPr>
              <w:t>612.65)</w:t>
            </w:r>
          </w:p>
        </w:tc>
      </w:tr>
      <w:tr w:rsidR="008D010E" w:rsidRPr="00E50A6D" w14:paraId="16F8CBEF" w14:textId="77777777" w:rsidTr="00DE5E1D">
        <w:tc>
          <w:tcPr>
            <w:tcW w:w="2700" w:type="dxa"/>
            <w:shd w:val="clear" w:color="auto" w:fill="auto"/>
          </w:tcPr>
          <w:p w14:paraId="609B8E41" w14:textId="5C9EE79D" w:rsidR="008D010E" w:rsidRPr="00E50A6D" w:rsidRDefault="008D010E" w:rsidP="00AA138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EUR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4AAD4415" w14:textId="77777777" w:rsidR="008D010E" w:rsidRPr="00E50A6D" w:rsidRDefault="008D010E" w:rsidP="00AA138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+</w:t>
            </w:r>
            <w:r w:rsidRPr="00E50A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419A5C1" w14:textId="5FAEA298" w:rsidR="008D010E" w:rsidRPr="001B08F6" w:rsidRDefault="008C6804" w:rsidP="008C6804">
            <w:pPr>
              <w:ind w:left="447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8F6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1B08F6">
              <w:rPr>
                <w:rFonts w:ascii="Angsana New" w:hAnsi="Angsana New"/>
                <w:sz w:val="28"/>
                <w:szCs w:val="28"/>
              </w:rPr>
              <w:t>,</w:t>
            </w:r>
            <w:r w:rsidRPr="001B08F6">
              <w:rPr>
                <w:rFonts w:ascii="Angsana New" w:hAnsi="Angsana New"/>
                <w:sz w:val="28"/>
                <w:szCs w:val="28"/>
                <w:cs/>
              </w:rPr>
              <w:t>870.00</w:t>
            </w:r>
          </w:p>
        </w:tc>
      </w:tr>
      <w:tr w:rsidR="008D010E" w:rsidRPr="00E50A6D" w14:paraId="6EB5B76C" w14:textId="77777777" w:rsidTr="00DE5E1D">
        <w:tc>
          <w:tcPr>
            <w:tcW w:w="2700" w:type="dxa"/>
            <w:shd w:val="clear" w:color="auto" w:fill="auto"/>
          </w:tcPr>
          <w:p w14:paraId="61B45C2D" w14:textId="77777777" w:rsidR="008D010E" w:rsidRPr="00E50A6D" w:rsidRDefault="008D010E" w:rsidP="00AA138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5F4107B5" w14:textId="77777777" w:rsidR="008D010E" w:rsidRPr="00E50A6D" w:rsidRDefault="008D010E" w:rsidP="00AA138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</w:rPr>
              <w:t>-5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CD19108" w14:textId="09445992" w:rsidR="008D010E" w:rsidRPr="001B08F6" w:rsidRDefault="008C6804" w:rsidP="00AA1381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08F6">
              <w:rPr>
                <w:rFonts w:ascii="Angsana New" w:hAnsi="Angsana New"/>
                <w:sz w:val="28"/>
                <w:szCs w:val="28"/>
                <w:cs/>
                <w:lang w:val="en-US"/>
              </w:rPr>
              <w:t>(21</w:t>
            </w:r>
            <w:r w:rsidRPr="001B08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08F6">
              <w:rPr>
                <w:rFonts w:ascii="Angsana New" w:hAnsi="Angsana New"/>
                <w:sz w:val="28"/>
                <w:szCs w:val="28"/>
                <w:cs/>
                <w:lang w:val="en-US"/>
              </w:rPr>
              <w:t>870.00)</w:t>
            </w:r>
          </w:p>
        </w:tc>
      </w:tr>
    </w:tbl>
    <w:p w14:paraId="20B6EE61" w14:textId="77777777" w:rsidR="008D010E" w:rsidRDefault="008D010E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28CA854" w14:textId="77777777" w:rsidR="002B0E37" w:rsidRDefault="002B0E37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BD19CD3" w14:textId="77777777" w:rsidR="002B0E37" w:rsidRDefault="002B0E37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E8C3652" w14:textId="77777777" w:rsidR="002B0E37" w:rsidRPr="00E50A6D" w:rsidRDefault="002B0E37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17164442" w14:textId="77777777" w:rsidR="00A92F60" w:rsidRPr="00E50A6D" w:rsidRDefault="00A92F60">
      <w:pPr>
        <w:numPr>
          <w:ilvl w:val="0"/>
          <w:numId w:val="68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9582CAF" w14:textId="77777777" w:rsidR="008D010E" w:rsidRPr="0011668A" w:rsidRDefault="008D010E" w:rsidP="008D010E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14:paraId="06B6FA10" w14:textId="77777777" w:rsidR="008D010E" w:rsidRPr="00E50A6D" w:rsidRDefault="008D010E" w:rsidP="008D010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กลุ่มบริษัทมีความเสี่ยงจากอัตราดอกเบี้ยที่สำคัญอันเกี่ยวเนื่องกับเงินสดและเงินฝากธนาคาร เงินให้กู้ยืมระยะสั้น</w:t>
      </w:r>
      <w:r>
        <w:rPr>
          <w:rFonts w:ascii="Angsana New" w:hAnsi="Angsana New" w:hint="cs"/>
          <w:sz w:val="30"/>
          <w:szCs w:val="30"/>
          <w:cs/>
        </w:rPr>
        <w:t>แก่</w:t>
      </w:r>
      <w:r w:rsidRPr="00E50A6D">
        <w:rPr>
          <w:rFonts w:ascii="Angsana New" w:hAnsi="Angsana New"/>
          <w:sz w:val="30"/>
          <w:szCs w:val="30"/>
          <w:cs/>
        </w:rPr>
        <w:t>กิจการที่เกี่ยวข้องกัน สินทรัพย์ทางการเงินหมุนเวียนอื่น เงินฝากติดภาระค้ำประกัน สินทรัพย์ทางการเงินไม่หมุนเวียน เงินเบิกเกินบัญชีและกู้ยืมระยะสั้นจากสถาบันการเงิน เงินกู้ยืมระยะยาวจากสถาบันการเงิน 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C88AEFE" w14:textId="76E553AD" w:rsidR="00A92F60" w:rsidRPr="00E50A6D" w:rsidRDefault="00A92F60" w:rsidP="00A92F60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1668A">
        <w:rPr>
          <w:rFonts w:ascii="Angsana New" w:hAnsi="Angsana New"/>
          <w:sz w:val="30"/>
          <w:szCs w:val="30"/>
        </w:rPr>
        <w:t>31</w:t>
      </w:r>
      <w:r w:rsidRPr="00E50A6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1668A">
        <w:rPr>
          <w:rFonts w:ascii="Angsana New" w:hAnsi="Angsana New"/>
          <w:sz w:val="30"/>
          <w:szCs w:val="30"/>
        </w:rPr>
        <w:t>256</w:t>
      </w:r>
      <w:r w:rsidR="005F6803">
        <w:rPr>
          <w:rFonts w:ascii="Angsana New" w:hAnsi="Angsana New"/>
          <w:sz w:val="30"/>
          <w:szCs w:val="30"/>
        </w:rPr>
        <w:t>5</w:t>
      </w:r>
      <w:r w:rsidRPr="00E50A6D">
        <w:rPr>
          <w:rFonts w:ascii="Angsana New" w:hAnsi="Angsana New"/>
          <w:sz w:val="30"/>
          <w:szCs w:val="30"/>
          <w:cs/>
        </w:rPr>
        <w:t xml:space="preserve"> และ </w:t>
      </w:r>
      <w:r w:rsidR="0011668A">
        <w:rPr>
          <w:rFonts w:ascii="Angsana New" w:hAnsi="Angsana New"/>
          <w:sz w:val="30"/>
          <w:szCs w:val="30"/>
        </w:rPr>
        <w:t>256</w:t>
      </w:r>
      <w:r w:rsidR="005F6803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2AE02AA" w14:textId="77777777" w:rsidR="00704A02" w:rsidRPr="00E50A6D" w:rsidRDefault="00704A02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  <w:r w:rsidRPr="00E50A6D">
        <w:rPr>
          <w:rFonts w:ascii="Angsana New" w:hAnsi="Angsana New"/>
          <w:sz w:val="26"/>
          <w:szCs w:val="26"/>
          <w:cs/>
        </w:rPr>
        <w:t>(หน่วย: บาท)</w:t>
      </w:r>
    </w:p>
    <w:tbl>
      <w:tblPr>
        <w:tblW w:w="938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25"/>
        <w:gridCol w:w="1044"/>
        <w:gridCol w:w="1134"/>
        <w:gridCol w:w="942"/>
        <w:gridCol w:w="8"/>
        <w:gridCol w:w="1105"/>
        <w:gridCol w:w="8"/>
        <w:gridCol w:w="1087"/>
        <w:gridCol w:w="8"/>
        <w:gridCol w:w="1111"/>
        <w:gridCol w:w="8"/>
      </w:tblGrid>
      <w:tr w:rsidR="00E103DD" w:rsidRPr="00E50A6D" w14:paraId="706A647A" w14:textId="77777777" w:rsidTr="00460CE5">
        <w:trPr>
          <w:cantSplit/>
        </w:trPr>
        <w:tc>
          <w:tcPr>
            <w:tcW w:w="2925" w:type="dxa"/>
            <w:shd w:val="clear" w:color="auto" w:fill="auto"/>
            <w:vAlign w:val="bottom"/>
          </w:tcPr>
          <w:p w14:paraId="28A91D09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55" w:type="dxa"/>
            <w:gridSpan w:val="10"/>
            <w:shd w:val="clear" w:color="auto" w:fill="auto"/>
            <w:vAlign w:val="bottom"/>
          </w:tcPr>
          <w:p w14:paraId="7ACB9D9C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103DD" w:rsidRPr="00E50A6D" w14:paraId="6F6B0822" w14:textId="77777777" w:rsidTr="00460CE5">
        <w:trPr>
          <w:cantSplit/>
        </w:trPr>
        <w:tc>
          <w:tcPr>
            <w:tcW w:w="2925" w:type="dxa"/>
            <w:shd w:val="clear" w:color="auto" w:fill="auto"/>
            <w:vAlign w:val="bottom"/>
          </w:tcPr>
          <w:p w14:paraId="3C9D916F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55" w:type="dxa"/>
            <w:gridSpan w:val="10"/>
            <w:shd w:val="clear" w:color="auto" w:fill="auto"/>
            <w:vAlign w:val="bottom"/>
          </w:tcPr>
          <w:p w14:paraId="03E12592" w14:textId="55C15C5E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</w:rPr>
              <w:t xml:space="preserve">31 </w:t>
            </w:r>
            <w:r w:rsidRPr="00E50A6D">
              <w:rPr>
                <w:rFonts w:ascii="Angsana New" w:hAnsi="Angsana New"/>
                <w:cs/>
              </w:rPr>
              <w:t xml:space="preserve">ธันวาคม </w:t>
            </w:r>
            <w:r w:rsidRPr="00E50A6D">
              <w:rPr>
                <w:rFonts w:ascii="Angsana New" w:hAnsi="Angsana New"/>
              </w:rPr>
              <w:t>256</w:t>
            </w:r>
            <w:r w:rsidR="005F6803">
              <w:rPr>
                <w:rFonts w:ascii="Angsana New" w:hAnsi="Angsana New"/>
              </w:rPr>
              <w:t>5</w:t>
            </w:r>
          </w:p>
        </w:tc>
      </w:tr>
      <w:tr w:rsidR="00E103DD" w:rsidRPr="00E50A6D" w14:paraId="6D193F1D" w14:textId="77777777" w:rsidTr="00460CE5">
        <w:trPr>
          <w:cantSplit/>
        </w:trPr>
        <w:tc>
          <w:tcPr>
            <w:tcW w:w="2925" w:type="dxa"/>
            <w:shd w:val="clear" w:color="auto" w:fill="auto"/>
            <w:vAlign w:val="bottom"/>
          </w:tcPr>
          <w:p w14:paraId="78240618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28" w:type="dxa"/>
            <w:gridSpan w:val="4"/>
            <w:shd w:val="clear" w:color="auto" w:fill="auto"/>
            <w:vAlign w:val="bottom"/>
          </w:tcPr>
          <w:p w14:paraId="190ACFC4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4ED14E38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4EB2A724" w14:textId="77777777" w:rsidR="00E103DD" w:rsidRPr="00E50A6D" w:rsidRDefault="00E103DD" w:rsidP="00D9420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6C2E007" w14:textId="77777777" w:rsidR="00E103DD" w:rsidRPr="00E50A6D" w:rsidRDefault="00E103DD" w:rsidP="00D9420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103DD" w:rsidRPr="00E50A6D" w14:paraId="2AF312C5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7C971BD1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C130A80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86A7CB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5DFE1AC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28E175E7" w14:textId="77777777" w:rsidR="00E103DD" w:rsidRPr="00E50A6D" w:rsidRDefault="00E103DD" w:rsidP="00D94206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6C74E07A" w14:textId="77777777" w:rsidR="00E103DD" w:rsidRPr="00E50A6D" w:rsidRDefault="00E103DD" w:rsidP="00D9420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5AD4A60C" w14:textId="77777777" w:rsidR="00E103DD" w:rsidRPr="00E50A6D" w:rsidRDefault="00E103DD" w:rsidP="00D9420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103DD" w:rsidRPr="00E50A6D" w14:paraId="55AA9E03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4A23E56F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E25B34E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5CAB53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ถึง </w:t>
            </w: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9256FE2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5C421E0C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6F87903E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EB58B37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รวม</w:t>
            </w:r>
          </w:p>
        </w:tc>
      </w:tr>
      <w:tr w:rsidR="00E103DD" w:rsidRPr="00E50A6D" w14:paraId="3D6FDB08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0D7CBB8D" w14:textId="77777777" w:rsidR="00E103DD" w:rsidRPr="003C79E6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533B744" w14:textId="77777777" w:rsidR="00E103DD" w:rsidRPr="003C79E6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A512B" w14:textId="77777777" w:rsidR="00E103DD" w:rsidRPr="003C79E6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2D8B192" w14:textId="77777777" w:rsidR="00E103DD" w:rsidRPr="003C79E6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6E20E46F" w14:textId="77777777" w:rsidR="00E103DD" w:rsidRPr="003C79E6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7EE87194" w14:textId="77777777" w:rsidR="00E103DD" w:rsidRPr="003C79E6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65A3353" w14:textId="77777777" w:rsidR="00E103DD" w:rsidRPr="003C79E6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E103DD" w:rsidRPr="00E50A6D" w14:paraId="14A1CD3A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0732A09F" w14:textId="77777777" w:rsidR="00E103DD" w:rsidRPr="003C79E6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3C79E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4897A7" w14:textId="77777777" w:rsidR="00E103DD" w:rsidRPr="003C79E6" w:rsidRDefault="00E103DD" w:rsidP="00D9420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EEBBBB" w14:textId="77777777" w:rsidR="00E103DD" w:rsidRPr="003C79E6" w:rsidRDefault="00E103DD" w:rsidP="00D9420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CA4DB83" w14:textId="77777777" w:rsidR="00E103DD" w:rsidRPr="003C79E6" w:rsidRDefault="00E103DD" w:rsidP="00D9420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4B85FD9E" w14:textId="77777777" w:rsidR="00E103DD" w:rsidRPr="003C79E6" w:rsidRDefault="00E103DD" w:rsidP="00D94206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6E5F65BF" w14:textId="77777777" w:rsidR="00E103DD" w:rsidRPr="003C79E6" w:rsidRDefault="00E103DD" w:rsidP="00D94206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5CCF37F0" w14:textId="77777777" w:rsidR="00E103DD" w:rsidRPr="003C79E6" w:rsidRDefault="00E103DD" w:rsidP="00D94206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2107" w:rsidRPr="00E50A6D" w14:paraId="392F5998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1E4AF826" w14:textId="77777777" w:rsidR="001E2107" w:rsidRPr="003C79E6" w:rsidRDefault="001E2107" w:rsidP="001E210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</w:rPr>
            </w:pPr>
            <w:r w:rsidRPr="003C79E6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1E879F" w14:textId="07EB1142" w:rsidR="001E2107" w:rsidRPr="003C79E6" w:rsidRDefault="001E2107" w:rsidP="001E210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5B2FB" w14:textId="6001C4FA" w:rsidR="001E2107" w:rsidRPr="003C79E6" w:rsidRDefault="001E2107" w:rsidP="001E210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7F02752" w14:textId="3EEE86E8" w:rsidR="001E2107" w:rsidRPr="003C79E6" w:rsidRDefault="001E2107" w:rsidP="001E210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432129FD" w14:textId="73D9970A" w:rsidR="001E2107" w:rsidRPr="003C79E6" w:rsidRDefault="001E2107" w:rsidP="001E210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184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531.05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6A54A766" w14:textId="095DB38B" w:rsidR="001E2107" w:rsidRPr="003C79E6" w:rsidRDefault="001E2107" w:rsidP="001E210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052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850.57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CA6E1C0" w14:textId="7921BF19" w:rsidR="001E2107" w:rsidRPr="003C79E6" w:rsidRDefault="001E2107" w:rsidP="001E210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26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237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381.62</w:t>
            </w:r>
          </w:p>
        </w:tc>
      </w:tr>
      <w:tr w:rsidR="001E2107" w:rsidRPr="00E50A6D" w14:paraId="5E2F8487" w14:textId="77777777" w:rsidTr="003C79E6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688CE3B3" w14:textId="13130BE3" w:rsidR="001E2107" w:rsidRPr="003C79E6" w:rsidRDefault="001E2107" w:rsidP="001E210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3C79E6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="005F7692" w:rsidRPr="003C79E6">
              <w:rPr>
                <w:rFonts w:ascii="Angsana New" w:hAnsi="Angsana New" w:hint="cs"/>
                <w:sz w:val="24"/>
                <w:szCs w:val="24"/>
                <w:cs/>
              </w:rPr>
              <w:t>และลูกหนี้หมุนเวียนอื่น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0082ECF" w14:textId="5FBA552F" w:rsidR="001E2107" w:rsidRPr="003C79E6" w:rsidRDefault="001E2107" w:rsidP="001E210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F87A70" w14:textId="0A62E34A" w:rsidR="001E2107" w:rsidRPr="003C79E6" w:rsidRDefault="001E2107" w:rsidP="001E210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B7E0037" w14:textId="0EB640FD" w:rsidR="001E2107" w:rsidRPr="003C79E6" w:rsidRDefault="001E2107" w:rsidP="001E210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0BDB2A2E" w14:textId="430B8D94" w:rsidR="001E2107" w:rsidRPr="003C79E6" w:rsidRDefault="00DD5519" w:rsidP="001E210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71EDE546" w14:textId="391EA9C2" w:rsidR="001E2107" w:rsidRPr="003C79E6" w:rsidRDefault="005F7692" w:rsidP="001E210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158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159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835.54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E81A1F8" w14:textId="705230EE" w:rsidR="001E2107" w:rsidRPr="003C79E6" w:rsidRDefault="005F7692" w:rsidP="001E210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158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159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835.54</w:t>
            </w:r>
          </w:p>
        </w:tc>
      </w:tr>
      <w:tr w:rsidR="001E2107" w:rsidRPr="00E50A6D" w14:paraId="14369908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5FFC1C49" w14:textId="77777777" w:rsidR="001E2107" w:rsidRPr="003C79E6" w:rsidRDefault="001E2107" w:rsidP="001E210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3C79E6">
              <w:rPr>
                <w:rFonts w:ascii="Angsana New" w:hAnsi="Angsana New"/>
                <w:sz w:val="24"/>
                <w:szCs w:val="24"/>
                <w:cs/>
              </w:rPr>
              <w:t>เงินฝาก</w:t>
            </w:r>
            <w:r w:rsidRPr="003C79E6">
              <w:rPr>
                <w:rFonts w:ascii="Angsana New" w:hAnsi="Angsana New" w:hint="cs"/>
                <w:sz w:val="24"/>
                <w:szCs w:val="24"/>
                <w:cs/>
              </w:rPr>
              <w:t>ติด</w:t>
            </w:r>
            <w:r w:rsidRPr="003C79E6">
              <w:rPr>
                <w:rFonts w:ascii="Angsana New" w:hAnsi="Angsana New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5D61647" w14:textId="00E7D8BF" w:rsidR="001E2107" w:rsidRPr="003C79E6" w:rsidRDefault="001E2107" w:rsidP="001E210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218200" w14:textId="5972B8A7" w:rsidR="001E2107" w:rsidRPr="003C79E6" w:rsidRDefault="001E2107" w:rsidP="001E210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D851C87" w14:textId="2122D163" w:rsidR="001E2107" w:rsidRPr="003C79E6" w:rsidRDefault="001E2107" w:rsidP="001E210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56A461C6" w14:textId="4105D606" w:rsidR="001E2107" w:rsidRPr="003C79E6" w:rsidRDefault="005D0ABC" w:rsidP="001E210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344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522.50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7B47D6FF" w14:textId="39DDFCEE" w:rsidR="001E2107" w:rsidRPr="003C79E6" w:rsidRDefault="0032499B" w:rsidP="000154BF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E0FEE53" w14:textId="7901170B" w:rsidR="001E2107" w:rsidRPr="003C79E6" w:rsidRDefault="0032499B" w:rsidP="001E210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344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522.50</w:t>
            </w:r>
          </w:p>
        </w:tc>
      </w:tr>
      <w:tr w:rsidR="001E2107" w:rsidRPr="00E50A6D" w14:paraId="608743AB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0D998833" w14:textId="77777777" w:rsidR="001E2107" w:rsidRPr="003C79E6" w:rsidRDefault="001E2107" w:rsidP="001E210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3C79E6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60ABA28" w14:textId="4FC7856D" w:rsidR="001E2107" w:rsidRPr="003C79E6" w:rsidRDefault="001E2107" w:rsidP="001E210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94821F" w14:textId="345684DC" w:rsidR="001E2107" w:rsidRPr="003C79E6" w:rsidRDefault="001E2107" w:rsidP="001E210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050C731" w14:textId="7633B2BA" w:rsidR="001E2107" w:rsidRPr="003C79E6" w:rsidRDefault="001E2107" w:rsidP="001E210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35F653E1" w14:textId="2D434075" w:rsidR="001E2107" w:rsidRPr="003C79E6" w:rsidRDefault="00DD5519" w:rsidP="001E210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45FCB79B" w14:textId="55252B32" w:rsidR="001E2107" w:rsidRPr="003C79E6" w:rsidRDefault="00DB1B5C" w:rsidP="001E2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20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204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359.18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B1C8782" w14:textId="3D851ED1" w:rsidR="001E2107" w:rsidRPr="003C79E6" w:rsidRDefault="00DB1B5C" w:rsidP="001E2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20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204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359.18</w:t>
            </w:r>
          </w:p>
        </w:tc>
      </w:tr>
      <w:tr w:rsidR="001E2107" w:rsidRPr="00E50A6D" w14:paraId="3F9D51BD" w14:textId="77777777" w:rsidTr="003C79E6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403BCEDD" w14:textId="77777777" w:rsidR="001E2107" w:rsidRPr="003C79E6" w:rsidRDefault="001E2107" w:rsidP="001E2107">
            <w:pPr>
              <w:spacing w:line="300" w:lineRule="exact"/>
              <w:ind w:left="1220" w:hanging="240"/>
              <w:rPr>
                <w:rFonts w:ascii="Angsana New" w:hAnsi="Angsana New"/>
                <w:cs/>
              </w:rPr>
            </w:pPr>
            <w:r w:rsidRPr="003C79E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17BC2A9" w14:textId="385C7C5C" w:rsidR="001E2107" w:rsidRPr="003C79E6" w:rsidRDefault="001E2107" w:rsidP="001E2107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E7A716" w14:textId="4F1BB9C0" w:rsidR="001E2107" w:rsidRPr="003C79E6" w:rsidRDefault="001E2107" w:rsidP="001E2107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901BABA" w14:textId="75B1DCE7" w:rsidR="001E2107" w:rsidRPr="003C79E6" w:rsidRDefault="001E2107" w:rsidP="001E2107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12655334" w14:textId="2BBC215C" w:rsidR="001E2107" w:rsidRPr="003C79E6" w:rsidRDefault="00DB1B5C" w:rsidP="001E2107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529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053.55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5435BF5E" w14:textId="215CE695" w:rsidR="001E2107" w:rsidRPr="003C79E6" w:rsidRDefault="00725B77" w:rsidP="001E210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195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417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045.29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2CFB4BF2" w14:textId="78B2660B" w:rsidR="001E2107" w:rsidRPr="003C79E6" w:rsidRDefault="00F234A9" w:rsidP="001E210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204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946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098.84</w:t>
            </w:r>
          </w:p>
        </w:tc>
      </w:tr>
      <w:tr w:rsidR="007D7CF1" w:rsidRPr="00E50A6D" w14:paraId="5705FD85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11559CCD" w14:textId="77777777" w:rsidR="007D7CF1" w:rsidRPr="003C79E6" w:rsidRDefault="007D7CF1" w:rsidP="007D7CF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C79E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C6D0F7C" w14:textId="77777777" w:rsidR="007D7CF1" w:rsidRPr="003C79E6" w:rsidRDefault="007D7CF1" w:rsidP="007D7CF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F7C591" w14:textId="77777777" w:rsidR="007D7CF1" w:rsidRPr="003C79E6" w:rsidRDefault="007D7CF1" w:rsidP="007D7CF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2630406" w14:textId="77777777" w:rsidR="007D7CF1" w:rsidRPr="003C79E6" w:rsidRDefault="007D7CF1" w:rsidP="007D7CF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4B9E246F" w14:textId="77777777" w:rsidR="007D7CF1" w:rsidRPr="003C79E6" w:rsidRDefault="007D7CF1" w:rsidP="007D7CF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0CE89064" w14:textId="77777777" w:rsidR="007D7CF1" w:rsidRPr="003C79E6" w:rsidRDefault="007D7CF1" w:rsidP="007D7CF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50F80C8A" w14:textId="77777777" w:rsidR="007D7CF1" w:rsidRPr="003C79E6" w:rsidRDefault="007D7CF1" w:rsidP="007D7CF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C5E4F" w:rsidRPr="00E50A6D" w14:paraId="7D685514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</w:tcPr>
          <w:p w14:paraId="1BDBCD08" w14:textId="37112117" w:rsidR="006C5E4F" w:rsidRPr="003C79E6" w:rsidRDefault="00C2305B" w:rsidP="006C5E4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3C79E6">
              <w:rPr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A556D18" w14:textId="36697DD4" w:rsidR="006C5E4F" w:rsidRPr="003C79E6" w:rsidRDefault="006C5E4F" w:rsidP="006C5E4F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470C9C" w14:textId="080CF32E" w:rsidR="006C5E4F" w:rsidRPr="003C79E6" w:rsidRDefault="006C5E4F" w:rsidP="006C5E4F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2BB7CD0" w14:textId="73D9D1EC" w:rsidR="006C5E4F" w:rsidRPr="003C79E6" w:rsidRDefault="006C5E4F" w:rsidP="006C5E4F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5DAFFD9E" w14:textId="474C2B47" w:rsidR="006C5E4F" w:rsidRPr="003C79E6" w:rsidRDefault="00230190" w:rsidP="006C5E4F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122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689.26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43A1903B" w14:textId="7E9EBA36" w:rsidR="006C5E4F" w:rsidRPr="003C79E6" w:rsidRDefault="00230190" w:rsidP="006C5E4F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28270E9D" w14:textId="7F6E8ECA" w:rsidR="006C5E4F" w:rsidRPr="003C79E6" w:rsidRDefault="00230190" w:rsidP="006C5E4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122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689.26</w:t>
            </w:r>
          </w:p>
        </w:tc>
      </w:tr>
      <w:tr w:rsidR="00C2305B" w:rsidRPr="00E50A6D" w14:paraId="43D61FD5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</w:tcPr>
          <w:p w14:paraId="560229B0" w14:textId="26F8D572" w:rsidR="00C2305B" w:rsidRPr="003C79E6" w:rsidRDefault="00C2305B" w:rsidP="00C2305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sz w:val="24"/>
                <w:szCs w:val="24"/>
                <w:cs/>
              </w:rPr>
            </w:pPr>
            <w:r w:rsidRPr="003C79E6">
              <w:rPr>
                <w:sz w:val="24"/>
                <w:szCs w:val="24"/>
                <w:cs/>
              </w:rPr>
              <w:t>เจ้าหนี้การค้าและเจ้าหนี้</w:t>
            </w:r>
            <w:r w:rsidRPr="003C79E6">
              <w:rPr>
                <w:rFonts w:hint="cs"/>
                <w:sz w:val="24"/>
                <w:szCs w:val="24"/>
                <w:cs/>
              </w:rPr>
              <w:t>หมุนเวียน</w:t>
            </w:r>
            <w:r w:rsidRPr="003C79E6">
              <w:rPr>
                <w:sz w:val="24"/>
                <w:szCs w:val="24"/>
                <w:cs/>
              </w:rPr>
              <w:t>อื่น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C063149" w14:textId="33212FBC" w:rsidR="00C2305B" w:rsidRPr="003C79E6" w:rsidRDefault="00C2305B" w:rsidP="00C2305B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9D8A06" w14:textId="1B31176A" w:rsidR="00C2305B" w:rsidRPr="003C79E6" w:rsidRDefault="00C2305B" w:rsidP="00C2305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AC4CD1E" w14:textId="455C085C" w:rsidR="00C2305B" w:rsidRPr="003C79E6" w:rsidRDefault="00C2305B" w:rsidP="00C2305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5AFDAF92" w14:textId="76B99CDE" w:rsidR="00C2305B" w:rsidRPr="003C79E6" w:rsidRDefault="00C2305B" w:rsidP="00C2305B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51454C4E" w14:textId="49C3DC9F" w:rsidR="00C2305B" w:rsidRPr="003C79E6" w:rsidRDefault="00C2305B" w:rsidP="00C2305B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88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484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304.59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6A8D2520" w14:textId="79F38FDB" w:rsidR="00C2305B" w:rsidRPr="003C79E6" w:rsidRDefault="00C2305B" w:rsidP="00C2305B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88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484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304.59</w:t>
            </w:r>
          </w:p>
        </w:tc>
      </w:tr>
      <w:tr w:rsidR="007D7CF1" w:rsidRPr="00E50A6D" w14:paraId="745670A1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</w:tcPr>
          <w:p w14:paraId="2694DB60" w14:textId="77777777" w:rsidR="007D7CF1" w:rsidRPr="003C79E6" w:rsidRDefault="007D7CF1" w:rsidP="007D7CF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3C79E6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7B0B623" w14:textId="1E48B0C7" w:rsidR="007D7CF1" w:rsidRPr="003C79E6" w:rsidRDefault="003513B6" w:rsidP="00255EC9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124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998</w:t>
            </w:r>
            <w:r w:rsidRPr="003C79E6">
              <w:rPr>
                <w:rFonts w:ascii="Angsana New" w:hAnsi="Angsana New"/>
                <w:sz w:val="20"/>
                <w:szCs w:val="20"/>
                <w:lang w:val="en-US"/>
              </w:rPr>
              <w:t>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482267" w14:textId="5719C294" w:rsidR="007D7CF1" w:rsidRPr="003C79E6" w:rsidRDefault="006555DF" w:rsidP="00C11E04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</w:rPr>
              <w:t>36,562,502.00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75C7A0D" w14:textId="515CC20A" w:rsidR="007D7CF1" w:rsidRPr="003C79E6" w:rsidRDefault="00C11E04" w:rsidP="00255EC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51C2F3C7" w14:textId="1887FCA0" w:rsidR="007D7CF1" w:rsidRPr="003C79E6" w:rsidRDefault="00FE009D" w:rsidP="00255EC9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174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907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098.59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3F0EF5D4" w14:textId="6E8CDDD0" w:rsidR="007D7CF1" w:rsidRPr="003C79E6" w:rsidRDefault="00C11E04" w:rsidP="00255EC9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BF9AC5E" w14:textId="05285A1A" w:rsidR="007D7CF1" w:rsidRPr="003C79E6" w:rsidRDefault="0084521A" w:rsidP="007D7CF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217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594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598.59</w:t>
            </w:r>
          </w:p>
        </w:tc>
      </w:tr>
      <w:tr w:rsidR="00836030" w:rsidRPr="00E50A6D" w14:paraId="17F6CE01" w14:textId="77777777" w:rsidTr="003C79E6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332BD291" w14:textId="77777777" w:rsidR="00836030" w:rsidRPr="003C79E6" w:rsidRDefault="00836030" w:rsidP="00836030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3C79E6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339C4BE" w14:textId="73F70FED" w:rsidR="00836030" w:rsidRPr="003C79E6" w:rsidRDefault="009D34E3" w:rsidP="00836030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722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010.25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3D6C1D" w14:textId="229A41FD" w:rsidR="00836030" w:rsidRPr="003C79E6" w:rsidRDefault="00B92C3C" w:rsidP="00836030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8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297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101.90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1696C21" w14:textId="6D04109B" w:rsidR="00836030" w:rsidRPr="003C79E6" w:rsidRDefault="00B92C3C" w:rsidP="0083603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518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993.54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3465EE6D" w14:textId="41F0B312" w:rsidR="00836030" w:rsidRPr="003C79E6" w:rsidRDefault="00836030" w:rsidP="008360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4578AD87" w14:textId="4A129DA5" w:rsidR="00836030" w:rsidRPr="003C79E6" w:rsidRDefault="00836030" w:rsidP="008360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1A5FD64" w14:textId="733BEAE1" w:rsidR="00836030" w:rsidRPr="003C79E6" w:rsidRDefault="00B92C3C" w:rsidP="008360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13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538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105.69</w:t>
            </w:r>
          </w:p>
        </w:tc>
      </w:tr>
      <w:tr w:rsidR="007D7CF1" w:rsidRPr="00E50A6D" w14:paraId="7CB84557" w14:textId="77777777" w:rsidTr="003C79E6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7249CCAF" w14:textId="77777777" w:rsidR="007D7CF1" w:rsidRPr="003C79E6" w:rsidRDefault="007D7CF1" w:rsidP="007D7CF1">
            <w:pPr>
              <w:spacing w:line="300" w:lineRule="exact"/>
              <w:ind w:left="1220" w:right="-110" w:hanging="240"/>
              <w:rPr>
                <w:rFonts w:ascii="Angsana New" w:hAnsi="Angsana New"/>
                <w:cs/>
              </w:rPr>
            </w:pPr>
            <w:r w:rsidRPr="003C79E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43E4AFD" w14:textId="74EAE0CA" w:rsidR="007D7CF1" w:rsidRPr="003C79E6" w:rsidRDefault="00975C5F" w:rsidP="00255EC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847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008.25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CF97AA" w14:textId="54E15C11" w:rsidR="007D7CF1" w:rsidRPr="003C79E6" w:rsidRDefault="009A0CB9" w:rsidP="00460CE5">
            <w:pPr>
              <w:pBdr>
                <w:bottom w:val="double" w:sz="4" w:space="1" w:color="auto"/>
              </w:pBd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44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859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603.90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AFA20BD" w14:textId="36A81A17" w:rsidR="007D7CF1" w:rsidRPr="003C79E6" w:rsidRDefault="009A0CB9" w:rsidP="00255EC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518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993.54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08C6AD2F" w14:textId="47397B8B" w:rsidR="007D7CF1" w:rsidRPr="003C79E6" w:rsidRDefault="00B93D59" w:rsidP="00255EC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194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029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787.85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48EE923B" w14:textId="1C5588A5" w:rsidR="007D7CF1" w:rsidRPr="003C79E6" w:rsidRDefault="00B8383A" w:rsidP="00255EC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88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484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304.59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36CB715" w14:textId="28A07D8D" w:rsidR="007D7CF1" w:rsidRPr="003C79E6" w:rsidRDefault="009A0CB9" w:rsidP="00601EA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79E6">
              <w:rPr>
                <w:rFonts w:ascii="Angsana New" w:hAnsi="Angsana New"/>
                <w:sz w:val="20"/>
                <w:szCs w:val="20"/>
                <w:cs/>
              </w:rPr>
              <w:t>338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739</w:t>
            </w:r>
            <w:r w:rsidRPr="003C79E6">
              <w:rPr>
                <w:rFonts w:ascii="Angsana New" w:hAnsi="Angsana New"/>
                <w:sz w:val="20"/>
                <w:szCs w:val="20"/>
              </w:rPr>
              <w:t>,</w:t>
            </w:r>
            <w:r w:rsidRPr="003C79E6">
              <w:rPr>
                <w:rFonts w:ascii="Angsana New" w:hAnsi="Angsana New"/>
                <w:sz w:val="20"/>
                <w:szCs w:val="20"/>
                <w:cs/>
              </w:rPr>
              <w:t>698.13</w:t>
            </w:r>
          </w:p>
        </w:tc>
      </w:tr>
    </w:tbl>
    <w:p w14:paraId="44491AF5" w14:textId="77777777" w:rsidR="00466CE0" w:rsidRPr="00E50A6D" w:rsidRDefault="00466CE0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439C08B0" w14:textId="77777777" w:rsidR="00466CE0" w:rsidRPr="00E50A6D" w:rsidRDefault="00466CE0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5406200D" w14:textId="77777777" w:rsidR="00466CE0" w:rsidRPr="00E50A6D" w:rsidRDefault="00466CE0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0A0883F1" w14:textId="77777777" w:rsidR="00466CE0" w:rsidRPr="00E50A6D" w:rsidRDefault="00466CE0" w:rsidP="003D721A">
      <w:pPr>
        <w:spacing w:before="120" w:after="240" w:line="240" w:lineRule="atLeast"/>
        <w:rPr>
          <w:rFonts w:ascii="Angsana New" w:hAnsi="Angsana New"/>
          <w:sz w:val="26"/>
          <w:szCs w:val="26"/>
        </w:rPr>
      </w:pPr>
    </w:p>
    <w:p w14:paraId="26F4D280" w14:textId="77777777" w:rsidR="009C5473" w:rsidRPr="00E50A6D" w:rsidRDefault="009C5473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193C454E" w14:textId="77777777" w:rsidR="00B53EC5" w:rsidRPr="00E50A6D" w:rsidRDefault="00B53EC5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5D087535" w14:textId="77777777" w:rsidR="003D11F8" w:rsidRPr="00E50A6D" w:rsidRDefault="003D11F8">
      <w:pPr>
        <w:numPr>
          <w:ilvl w:val="0"/>
          <w:numId w:val="69"/>
        </w:numPr>
        <w:spacing w:before="100" w:beforeAutospacing="1" w:line="240" w:lineRule="atLeast"/>
        <w:ind w:left="510" w:hanging="51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854C05" w14:textId="224C25B4" w:rsidR="006C7ACC" w:rsidRDefault="003D11F8" w:rsidP="008C593A">
      <w:pPr>
        <w:spacing w:line="240" w:lineRule="atLeast"/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  <w:r w:rsidRPr="006C7ACC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  <w:r w:rsidRPr="006C7ACC">
        <w:rPr>
          <w:rFonts w:ascii="Angsana New" w:hAnsi="Angsana New" w:hint="cs"/>
          <w:sz w:val="30"/>
          <w:szCs w:val="30"/>
          <w:u w:val="single"/>
          <w:cs/>
        </w:rPr>
        <w:t xml:space="preserve"> (ต่อ)</w:t>
      </w:r>
      <w:r w:rsidR="003D721A" w:rsidRPr="00E50A6D">
        <w:rPr>
          <w:rFonts w:ascii="Angsana New" w:hAnsi="Angsana New"/>
          <w:b/>
          <w:bCs/>
          <w:sz w:val="30"/>
          <w:szCs w:val="30"/>
        </w:rPr>
        <w:tab/>
      </w:r>
      <w:r w:rsidR="003D721A" w:rsidRPr="00E50A6D">
        <w:rPr>
          <w:rFonts w:ascii="Angsana New" w:hAnsi="Angsana New"/>
          <w:b/>
          <w:bCs/>
          <w:sz w:val="30"/>
          <w:szCs w:val="30"/>
        </w:rPr>
        <w:tab/>
      </w:r>
      <w:r w:rsidR="003D721A" w:rsidRPr="00E50A6D">
        <w:rPr>
          <w:rFonts w:ascii="Angsana New" w:hAnsi="Angsana New"/>
          <w:b/>
          <w:bCs/>
          <w:sz w:val="30"/>
          <w:szCs w:val="30"/>
        </w:rPr>
        <w:tab/>
      </w:r>
      <w:r w:rsidR="003D721A" w:rsidRPr="00E50A6D">
        <w:rPr>
          <w:rFonts w:ascii="Angsana New" w:hAnsi="Angsana New"/>
          <w:b/>
          <w:bCs/>
          <w:sz w:val="30"/>
          <w:szCs w:val="30"/>
        </w:rPr>
        <w:tab/>
      </w:r>
    </w:p>
    <w:p w14:paraId="1CC22686" w14:textId="77777777" w:rsidR="00704A02" w:rsidRPr="00E50A6D" w:rsidRDefault="003D721A" w:rsidP="006C7ACC">
      <w:pPr>
        <w:spacing w:line="240" w:lineRule="atLeast"/>
        <w:ind w:left="518"/>
        <w:jc w:val="right"/>
        <w:rPr>
          <w:rFonts w:ascii="Angsana New" w:hAnsi="Angsana New"/>
          <w:sz w:val="26"/>
          <w:szCs w:val="26"/>
        </w:rPr>
      </w:pPr>
      <w:r w:rsidRPr="00E50A6D">
        <w:rPr>
          <w:rFonts w:ascii="Angsana New" w:hAnsi="Angsana New"/>
          <w:b/>
          <w:bCs/>
          <w:sz w:val="30"/>
          <w:szCs w:val="30"/>
        </w:rPr>
        <w:tab/>
      </w:r>
      <w:r w:rsidRPr="00E50A6D">
        <w:rPr>
          <w:rFonts w:ascii="Angsana New" w:hAnsi="Angsana New"/>
          <w:b/>
          <w:bCs/>
          <w:sz w:val="30"/>
          <w:szCs w:val="30"/>
        </w:rPr>
        <w:tab/>
      </w:r>
      <w:r w:rsidRPr="00E50A6D">
        <w:rPr>
          <w:rFonts w:ascii="Angsana New" w:hAnsi="Angsana New"/>
          <w:b/>
          <w:bCs/>
          <w:sz w:val="30"/>
          <w:szCs w:val="30"/>
        </w:rPr>
        <w:tab/>
      </w:r>
      <w:r w:rsidRPr="00E50A6D">
        <w:rPr>
          <w:rFonts w:ascii="Angsana New" w:hAnsi="Angsana New"/>
          <w:b/>
          <w:bCs/>
          <w:sz w:val="30"/>
          <w:szCs w:val="30"/>
        </w:rPr>
        <w:tab/>
      </w:r>
      <w:r w:rsidRPr="00E50A6D">
        <w:rPr>
          <w:rFonts w:ascii="Angsana New" w:hAnsi="Angsana New"/>
          <w:b/>
          <w:bCs/>
          <w:sz w:val="30"/>
          <w:szCs w:val="30"/>
        </w:rPr>
        <w:tab/>
      </w:r>
      <w:r w:rsidR="00704A02" w:rsidRPr="00E50A6D">
        <w:rPr>
          <w:rFonts w:ascii="Angsana New" w:hAnsi="Angsana New"/>
          <w:sz w:val="26"/>
          <w:szCs w:val="26"/>
          <w:cs/>
        </w:rPr>
        <w:t>(หน่วย:</w:t>
      </w:r>
      <w:r w:rsidR="008C593A" w:rsidRPr="00E50A6D">
        <w:rPr>
          <w:rFonts w:ascii="Angsana New" w:hAnsi="Angsana New" w:hint="cs"/>
          <w:sz w:val="26"/>
          <w:szCs w:val="26"/>
          <w:cs/>
        </w:rPr>
        <w:t xml:space="preserve"> </w:t>
      </w:r>
      <w:r w:rsidR="00704A02" w:rsidRPr="00E50A6D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53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54"/>
        <w:gridCol w:w="960"/>
        <w:gridCol w:w="1020"/>
        <w:gridCol w:w="942"/>
        <w:gridCol w:w="1113"/>
        <w:gridCol w:w="1095"/>
        <w:gridCol w:w="1050"/>
      </w:tblGrid>
      <w:tr w:rsidR="0011668A" w:rsidRPr="00E50A6D" w14:paraId="1F243EED" w14:textId="77777777" w:rsidTr="005F6803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5F4C99D3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80" w:type="dxa"/>
            <w:gridSpan w:val="6"/>
            <w:shd w:val="clear" w:color="auto" w:fill="auto"/>
            <w:vAlign w:val="bottom"/>
          </w:tcPr>
          <w:p w14:paraId="18B627DE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1668A" w:rsidRPr="00E50A6D" w14:paraId="684B2673" w14:textId="77777777" w:rsidTr="005F6803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4C8EC451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80" w:type="dxa"/>
            <w:gridSpan w:val="6"/>
            <w:shd w:val="clear" w:color="auto" w:fill="auto"/>
            <w:vAlign w:val="bottom"/>
          </w:tcPr>
          <w:p w14:paraId="1C0E3670" w14:textId="2D2FEAB6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</w:rPr>
              <w:t xml:space="preserve">31 </w:t>
            </w:r>
            <w:r w:rsidRPr="00E50A6D">
              <w:rPr>
                <w:rFonts w:ascii="Angsana New" w:hAnsi="Angsana New"/>
                <w:cs/>
              </w:rPr>
              <w:t xml:space="preserve">ธันวาคม </w:t>
            </w:r>
            <w:r w:rsidRPr="00E50A6D">
              <w:rPr>
                <w:rFonts w:ascii="Angsana New" w:hAnsi="Angsana New"/>
              </w:rPr>
              <w:t>256</w:t>
            </w:r>
            <w:r w:rsidR="005F6803">
              <w:rPr>
                <w:rFonts w:ascii="Angsana New" w:hAnsi="Angsana New"/>
              </w:rPr>
              <w:t>4</w:t>
            </w:r>
          </w:p>
        </w:tc>
      </w:tr>
      <w:tr w:rsidR="0011668A" w:rsidRPr="00E50A6D" w14:paraId="4987CFAE" w14:textId="77777777" w:rsidTr="005F6803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260EF9B9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278EEFEC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3196EFAD" w14:textId="77777777" w:rsidR="0011668A" w:rsidRPr="00E50A6D" w:rsidRDefault="0011668A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6758982" w14:textId="77777777" w:rsidR="0011668A" w:rsidRPr="00E50A6D" w:rsidRDefault="0011668A" w:rsidP="007B237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628E28B" w14:textId="77777777" w:rsidR="0011668A" w:rsidRPr="00E50A6D" w:rsidRDefault="0011668A" w:rsidP="007B237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1668A" w:rsidRPr="00E50A6D" w14:paraId="69548DAD" w14:textId="77777777" w:rsidTr="005F6803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7A37103D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76DFAF" w14:textId="77777777" w:rsidR="0011668A" w:rsidRPr="00E50A6D" w:rsidRDefault="0011668A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470093A" w14:textId="77777777" w:rsidR="0011668A" w:rsidRPr="00E50A6D" w:rsidRDefault="0011668A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91EC8F2" w14:textId="77777777" w:rsidR="0011668A" w:rsidRPr="00E50A6D" w:rsidRDefault="0011668A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4D0F9B58" w14:textId="77777777" w:rsidR="0011668A" w:rsidRPr="00E50A6D" w:rsidRDefault="0011668A" w:rsidP="007B237F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C757FB" w14:textId="77777777" w:rsidR="0011668A" w:rsidRPr="00E50A6D" w:rsidRDefault="0011668A" w:rsidP="007B237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87304A" w14:textId="77777777" w:rsidR="0011668A" w:rsidRPr="00E50A6D" w:rsidRDefault="0011668A" w:rsidP="007B237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1668A" w:rsidRPr="00E50A6D" w14:paraId="5A9F7A47" w14:textId="77777777" w:rsidTr="005F6803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6BCC1D5B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08F2166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E010AEA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ถึง </w:t>
            </w: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90C8A13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2119D74B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650A4C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A48EC55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รวม</w:t>
            </w:r>
          </w:p>
        </w:tc>
      </w:tr>
      <w:tr w:rsidR="0011668A" w:rsidRPr="00E50A6D" w14:paraId="6EAAAC51" w14:textId="77777777" w:rsidTr="005F6803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3322EA4F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839D7B" w14:textId="77777777" w:rsidR="0011668A" w:rsidRPr="00E50A6D" w:rsidRDefault="0011668A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D3D6E26" w14:textId="77777777" w:rsidR="0011668A" w:rsidRPr="00E50A6D" w:rsidRDefault="0011668A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8B761F3" w14:textId="77777777" w:rsidR="0011668A" w:rsidRPr="00E50A6D" w:rsidRDefault="0011668A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E357F52" w14:textId="77777777" w:rsidR="0011668A" w:rsidRPr="00E50A6D" w:rsidRDefault="0011668A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56230AD" w14:textId="77777777" w:rsidR="0011668A" w:rsidRPr="00E50A6D" w:rsidRDefault="0011668A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2F2260E" w14:textId="77777777" w:rsidR="0011668A" w:rsidRPr="00E50A6D" w:rsidRDefault="0011668A" w:rsidP="007B237F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11668A" w:rsidRPr="00E50A6D" w14:paraId="3231476E" w14:textId="77777777" w:rsidTr="005F6803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24A19956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6844019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A9BE056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8FA3A9A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2A70D6C" w14:textId="77777777" w:rsidR="0011668A" w:rsidRPr="00E50A6D" w:rsidRDefault="0011668A" w:rsidP="007B237F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DBABC28" w14:textId="77777777" w:rsidR="0011668A" w:rsidRPr="00E50A6D" w:rsidRDefault="0011668A" w:rsidP="007B237F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FD10ECB" w14:textId="77777777" w:rsidR="0011668A" w:rsidRPr="00E50A6D" w:rsidRDefault="0011668A" w:rsidP="007B237F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154BF" w:rsidRPr="00E50A6D" w14:paraId="127D16A1" w14:textId="77777777" w:rsidTr="005F6803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278E1DF4" w14:textId="77777777" w:rsidR="000154BF" w:rsidRPr="00703137" w:rsidRDefault="000154BF" w:rsidP="000154B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21FEF10" w14:textId="094ECB12" w:rsidR="000154BF" w:rsidRPr="00E50A6D" w:rsidRDefault="000154BF" w:rsidP="000154BF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E22EEFC" w14:textId="78512C3C" w:rsidR="000154BF" w:rsidRPr="00E50A6D" w:rsidRDefault="000154BF" w:rsidP="000154BF">
            <w:pPr>
              <w:tabs>
                <w:tab w:val="decimal" w:pos="640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D371FE6" w14:textId="4F1457E6" w:rsidR="000154BF" w:rsidRPr="00E50A6D" w:rsidRDefault="000154BF" w:rsidP="000154B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56CF9930" w14:textId="4B98B366" w:rsidR="000154BF" w:rsidRPr="00E50A6D" w:rsidRDefault="000154BF" w:rsidP="000154BF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F466E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AF466E">
              <w:rPr>
                <w:rFonts w:ascii="Angsana New" w:hAnsi="Angsana New"/>
                <w:sz w:val="20"/>
                <w:szCs w:val="20"/>
              </w:rPr>
              <w:t>,</w:t>
            </w:r>
            <w:r w:rsidRPr="00AF466E">
              <w:rPr>
                <w:rFonts w:ascii="Angsana New" w:hAnsi="Angsana New"/>
                <w:sz w:val="20"/>
                <w:szCs w:val="20"/>
                <w:cs/>
              </w:rPr>
              <w:t>450</w:t>
            </w:r>
            <w:r w:rsidRPr="00AF466E">
              <w:rPr>
                <w:rFonts w:ascii="Angsana New" w:hAnsi="Angsana New"/>
                <w:sz w:val="20"/>
                <w:szCs w:val="20"/>
              </w:rPr>
              <w:t>,</w:t>
            </w:r>
            <w:r w:rsidRPr="00AF466E">
              <w:rPr>
                <w:rFonts w:ascii="Angsana New" w:hAnsi="Angsana New"/>
                <w:sz w:val="20"/>
                <w:szCs w:val="20"/>
                <w:cs/>
              </w:rPr>
              <w:t>486.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534B015" w14:textId="48000B06" w:rsidR="000154BF" w:rsidRPr="00E50A6D" w:rsidRDefault="000154BF" w:rsidP="000154BF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4356">
              <w:rPr>
                <w:rFonts w:ascii="Angsana New" w:hAnsi="Angsana New"/>
                <w:sz w:val="20"/>
                <w:szCs w:val="20"/>
                <w:cs/>
              </w:rPr>
              <w:t>24</w:t>
            </w:r>
            <w:r w:rsidRPr="00714356">
              <w:rPr>
                <w:rFonts w:ascii="Angsana New" w:hAnsi="Angsana New"/>
                <w:sz w:val="20"/>
                <w:szCs w:val="20"/>
              </w:rPr>
              <w:t>,</w:t>
            </w:r>
            <w:r w:rsidRPr="00714356">
              <w:rPr>
                <w:rFonts w:ascii="Angsana New" w:hAnsi="Angsana New"/>
                <w:sz w:val="20"/>
                <w:szCs w:val="20"/>
                <w:cs/>
              </w:rPr>
              <w:t>855</w:t>
            </w:r>
            <w:r w:rsidRPr="00714356">
              <w:rPr>
                <w:rFonts w:ascii="Angsana New" w:hAnsi="Angsana New"/>
                <w:sz w:val="20"/>
                <w:szCs w:val="20"/>
              </w:rPr>
              <w:t>,</w:t>
            </w:r>
            <w:r w:rsidRPr="00714356">
              <w:rPr>
                <w:rFonts w:ascii="Angsana New" w:hAnsi="Angsana New"/>
                <w:sz w:val="20"/>
                <w:szCs w:val="20"/>
                <w:cs/>
              </w:rPr>
              <w:t>680.78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1541A2E" w14:textId="3EE4D24A" w:rsidR="000154BF" w:rsidRPr="00E50A6D" w:rsidRDefault="000154BF" w:rsidP="000154B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14356">
              <w:rPr>
                <w:rFonts w:ascii="Angsana New" w:hAnsi="Angsana New"/>
                <w:sz w:val="20"/>
                <w:szCs w:val="20"/>
                <w:cs/>
              </w:rPr>
              <w:t>30</w:t>
            </w:r>
            <w:r w:rsidRPr="00714356">
              <w:rPr>
                <w:rFonts w:ascii="Angsana New" w:hAnsi="Angsana New"/>
                <w:sz w:val="20"/>
                <w:szCs w:val="20"/>
              </w:rPr>
              <w:t>,</w:t>
            </w:r>
            <w:r w:rsidRPr="00714356">
              <w:rPr>
                <w:rFonts w:ascii="Angsana New" w:hAnsi="Angsana New"/>
                <w:sz w:val="20"/>
                <w:szCs w:val="20"/>
                <w:cs/>
              </w:rPr>
              <w:t>306</w:t>
            </w:r>
            <w:r w:rsidRPr="00714356">
              <w:rPr>
                <w:rFonts w:ascii="Angsana New" w:hAnsi="Angsana New"/>
                <w:sz w:val="20"/>
                <w:szCs w:val="20"/>
              </w:rPr>
              <w:t>,</w:t>
            </w:r>
            <w:r w:rsidRPr="00714356">
              <w:rPr>
                <w:rFonts w:ascii="Angsana New" w:hAnsi="Angsana New"/>
                <w:sz w:val="20"/>
                <w:szCs w:val="20"/>
                <w:cs/>
              </w:rPr>
              <w:t>166.89</w:t>
            </w:r>
          </w:p>
        </w:tc>
      </w:tr>
      <w:tr w:rsidR="000154BF" w:rsidRPr="00E50A6D" w14:paraId="7EB879DC" w14:textId="77777777" w:rsidTr="003C79E6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773FF4CD" w14:textId="784AF2F8" w:rsidR="000154BF" w:rsidRPr="00703137" w:rsidRDefault="000154BF" w:rsidP="000154B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3619F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B9F5FF8" w14:textId="2A612A35" w:rsidR="000154BF" w:rsidRPr="00E50A6D" w:rsidRDefault="000154BF" w:rsidP="000154BF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C31A4E7" w14:textId="6FECD89F" w:rsidR="000154BF" w:rsidRPr="00E50A6D" w:rsidRDefault="000154BF" w:rsidP="000154BF">
            <w:pPr>
              <w:tabs>
                <w:tab w:val="decimal" w:pos="640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7901CD6" w14:textId="07181E43" w:rsidR="000154BF" w:rsidRPr="00E50A6D" w:rsidRDefault="000154BF" w:rsidP="000154B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6EAF45A9" w14:textId="2C7F900A" w:rsidR="000154BF" w:rsidRPr="00E50A6D" w:rsidRDefault="000154BF" w:rsidP="000154BF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510516A" w14:textId="107993EA" w:rsidR="000154BF" w:rsidRPr="00E50A6D" w:rsidRDefault="000154BF" w:rsidP="000154BF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66B47">
              <w:rPr>
                <w:rFonts w:ascii="Angsana New" w:hAnsi="Angsana New"/>
                <w:sz w:val="20"/>
                <w:szCs w:val="20"/>
                <w:cs/>
              </w:rPr>
              <w:t>148</w:t>
            </w:r>
            <w:r w:rsidRPr="00666B47">
              <w:rPr>
                <w:rFonts w:ascii="Angsana New" w:hAnsi="Angsana New"/>
                <w:sz w:val="20"/>
                <w:szCs w:val="20"/>
              </w:rPr>
              <w:t>,</w:t>
            </w:r>
            <w:r w:rsidRPr="00666B47">
              <w:rPr>
                <w:rFonts w:ascii="Angsana New" w:hAnsi="Angsana New"/>
                <w:sz w:val="20"/>
                <w:szCs w:val="20"/>
                <w:cs/>
              </w:rPr>
              <w:t>461</w:t>
            </w:r>
            <w:r w:rsidRPr="00666B47">
              <w:rPr>
                <w:rFonts w:ascii="Angsana New" w:hAnsi="Angsana New"/>
                <w:sz w:val="20"/>
                <w:szCs w:val="20"/>
              </w:rPr>
              <w:t>,</w:t>
            </w:r>
            <w:r w:rsidRPr="00666B47">
              <w:rPr>
                <w:rFonts w:ascii="Angsana New" w:hAnsi="Angsana New"/>
                <w:sz w:val="20"/>
                <w:szCs w:val="20"/>
                <w:cs/>
              </w:rPr>
              <w:t>492.63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E10346F" w14:textId="46A8651A" w:rsidR="000154BF" w:rsidRPr="00E50A6D" w:rsidRDefault="000154BF" w:rsidP="000154B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6B47">
              <w:rPr>
                <w:rFonts w:ascii="Angsana New" w:hAnsi="Angsana New"/>
                <w:sz w:val="20"/>
                <w:szCs w:val="20"/>
                <w:cs/>
              </w:rPr>
              <w:t>148</w:t>
            </w:r>
            <w:r w:rsidRPr="00666B47">
              <w:rPr>
                <w:rFonts w:ascii="Angsana New" w:hAnsi="Angsana New"/>
                <w:sz w:val="20"/>
                <w:szCs w:val="20"/>
              </w:rPr>
              <w:t>,</w:t>
            </w:r>
            <w:r w:rsidRPr="00666B47">
              <w:rPr>
                <w:rFonts w:ascii="Angsana New" w:hAnsi="Angsana New"/>
                <w:sz w:val="20"/>
                <w:szCs w:val="20"/>
                <w:cs/>
              </w:rPr>
              <w:t>461</w:t>
            </w:r>
            <w:r w:rsidRPr="00666B47">
              <w:rPr>
                <w:rFonts w:ascii="Angsana New" w:hAnsi="Angsana New"/>
                <w:sz w:val="20"/>
                <w:szCs w:val="20"/>
              </w:rPr>
              <w:t>,</w:t>
            </w:r>
            <w:r w:rsidRPr="00666B47">
              <w:rPr>
                <w:rFonts w:ascii="Angsana New" w:hAnsi="Angsana New"/>
                <w:sz w:val="20"/>
                <w:szCs w:val="20"/>
                <w:cs/>
              </w:rPr>
              <w:t>492.63</w:t>
            </w:r>
          </w:p>
        </w:tc>
      </w:tr>
      <w:tr w:rsidR="000154BF" w:rsidRPr="00E50A6D" w14:paraId="6B68AD7E" w14:textId="77777777" w:rsidTr="005F6803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0627F0B9" w14:textId="77777777" w:rsidR="000154BF" w:rsidRPr="00703137" w:rsidRDefault="000154BF" w:rsidP="000154B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เงินฝาก</w:t>
            </w:r>
            <w:r w:rsidRPr="00703137">
              <w:rPr>
                <w:rFonts w:ascii="Angsana New" w:hAnsi="Angsana New" w:hint="cs"/>
                <w:sz w:val="24"/>
                <w:szCs w:val="24"/>
                <w:cs/>
              </w:rPr>
              <w:t>ติด</w:t>
            </w:r>
            <w:r w:rsidRPr="00703137">
              <w:rPr>
                <w:rFonts w:ascii="Angsana New" w:hAnsi="Angsana New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54AB02A" w14:textId="08553B7E" w:rsidR="000154BF" w:rsidRPr="00E50A6D" w:rsidRDefault="000154BF" w:rsidP="000154BF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D55159F" w14:textId="52ED78EE" w:rsidR="000154BF" w:rsidRPr="00E50A6D" w:rsidRDefault="000154BF" w:rsidP="000154BF">
            <w:pPr>
              <w:tabs>
                <w:tab w:val="decimal" w:pos="640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42B50DA" w14:textId="14479DF7" w:rsidR="000154BF" w:rsidRPr="00E50A6D" w:rsidRDefault="000154BF" w:rsidP="000154B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2CC977BD" w14:textId="30254907" w:rsidR="000154BF" w:rsidRPr="00E50A6D" w:rsidRDefault="000154BF" w:rsidP="000154BF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30A7">
              <w:rPr>
                <w:rFonts w:ascii="Angsana New" w:hAnsi="Angsana New"/>
                <w:sz w:val="20"/>
                <w:szCs w:val="20"/>
                <w:cs/>
              </w:rPr>
              <w:t>802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472.14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8035E82" w14:textId="4A9CBE98" w:rsidR="000154BF" w:rsidRPr="00E50A6D" w:rsidRDefault="000154BF" w:rsidP="000154BF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B30A7">
              <w:rPr>
                <w:rFonts w:ascii="Angsana New" w:hAnsi="Angsana New"/>
                <w:sz w:val="20"/>
                <w:szCs w:val="20"/>
                <w:cs/>
              </w:rPr>
              <w:t>380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631.66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4D7AB1" w14:textId="4DE4F726" w:rsidR="000154BF" w:rsidRPr="00E50A6D" w:rsidRDefault="000154BF" w:rsidP="000154B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30A7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183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103.80</w:t>
            </w:r>
          </w:p>
        </w:tc>
      </w:tr>
      <w:tr w:rsidR="000154BF" w:rsidRPr="00E50A6D" w14:paraId="3881D5CE" w14:textId="77777777" w:rsidTr="005F6803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29D4A8C5" w14:textId="77777777" w:rsidR="000154BF" w:rsidRPr="00703137" w:rsidRDefault="000154BF" w:rsidP="000154B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E5B59EB" w14:textId="7806248B" w:rsidR="000154BF" w:rsidRPr="00E50A6D" w:rsidRDefault="000154BF" w:rsidP="000154BF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19569BB" w14:textId="23EB9833" w:rsidR="000154BF" w:rsidRPr="00E50A6D" w:rsidRDefault="000154BF" w:rsidP="000154BF">
            <w:pPr>
              <w:pBdr>
                <w:bottom w:val="single" w:sz="4" w:space="1" w:color="auto"/>
              </w:pBdr>
              <w:tabs>
                <w:tab w:val="decimal" w:pos="640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C061137" w14:textId="4A2F9169" w:rsidR="000154BF" w:rsidRPr="00E50A6D" w:rsidRDefault="000154BF" w:rsidP="000154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5FCF1C35" w14:textId="5B4B8C90" w:rsidR="000154BF" w:rsidRPr="00E50A6D" w:rsidRDefault="000154BF" w:rsidP="000154B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77A040F" w14:textId="7B564EAF" w:rsidR="000154BF" w:rsidRPr="00E50A6D" w:rsidRDefault="000154BF" w:rsidP="000154B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015D4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153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392.92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EFA6F05" w14:textId="077F41FB" w:rsidR="000154BF" w:rsidRPr="00E50A6D" w:rsidRDefault="000154BF" w:rsidP="000154B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015D4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153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392.92</w:t>
            </w:r>
          </w:p>
        </w:tc>
      </w:tr>
      <w:tr w:rsidR="000154BF" w:rsidRPr="00E50A6D" w14:paraId="35C13239" w14:textId="77777777" w:rsidTr="003C79E6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67F40225" w14:textId="77777777" w:rsidR="000154BF" w:rsidRPr="00E50A6D" w:rsidRDefault="000154BF" w:rsidP="000154BF">
            <w:pPr>
              <w:spacing w:line="300" w:lineRule="exact"/>
              <w:ind w:left="122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7033C21" w14:textId="22AC9713" w:rsidR="000154BF" w:rsidRPr="00E50A6D" w:rsidRDefault="000154BF" w:rsidP="000154BF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2268D09" w14:textId="45E61EC9" w:rsidR="000154BF" w:rsidRPr="00E50A6D" w:rsidRDefault="000154BF" w:rsidP="000154BF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BFD844F" w14:textId="3F354DED" w:rsidR="000154BF" w:rsidRPr="00E50A6D" w:rsidRDefault="000154BF" w:rsidP="000154B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57C9B638" w14:textId="20AD3C97" w:rsidR="000154BF" w:rsidRPr="00E50A6D" w:rsidRDefault="000154BF" w:rsidP="000154B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A1544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DA1544">
              <w:rPr>
                <w:rFonts w:ascii="Angsana New" w:hAnsi="Angsana New"/>
                <w:sz w:val="20"/>
                <w:szCs w:val="20"/>
              </w:rPr>
              <w:t>,</w:t>
            </w:r>
            <w:r w:rsidRPr="00DA1544">
              <w:rPr>
                <w:rFonts w:ascii="Angsana New" w:hAnsi="Angsana New"/>
                <w:sz w:val="20"/>
                <w:szCs w:val="20"/>
                <w:cs/>
              </w:rPr>
              <w:t>252</w:t>
            </w:r>
            <w:r w:rsidRPr="00DA1544">
              <w:rPr>
                <w:rFonts w:ascii="Angsana New" w:hAnsi="Angsana New"/>
                <w:sz w:val="20"/>
                <w:szCs w:val="20"/>
              </w:rPr>
              <w:t>,</w:t>
            </w:r>
            <w:r w:rsidRPr="00DA1544">
              <w:rPr>
                <w:rFonts w:ascii="Angsana New" w:hAnsi="Angsana New"/>
                <w:sz w:val="20"/>
                <w:szCs w:val="20"/>
                <w:cs/>
              </w:rPr>
              <w:t>958.25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607548" w14:textId="3F29D9BF" w:rsidR="000154BF" w:rsidRPr="00E50A6D" w:rsidRDefault="000154BF" w:rsidP="000154B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5751">
              <w:rPr>
                <w:rFonts w:ascii="Angsana New" w:hAnsi="Angsana New"/>
                <w:sz w:val="20"/>
                <w:szCs w:val="20"/>
                <w:cs/>
              </w:rPr>
              <w:t>198</w:t>
            </w:r>
            <w:r w:rsidRPr="001B5751">
              <w:rPr>
                <w:rFonts w:ascii="Angsana New" w:hAnsi="Angsana New"/>
                <w:sz w:val="20"/>
                <w:szCs w:val="20"/>
              </w:rPr>
              <w:t>,</w:t>
            </w:r>
            <w:r w:rsidRPr="001B5751">
              <w:rPr>
                <w:rFonts w:ascii="Angsana New" w:hAnsi="Angsana New"/>
                <w:sz w:val="20"/>
                <w:szCs w:val="20"/>
                <w:cs/>
              </w:rPr>
              <w:t>851</w:t>
            </w:r>
            <w:r w:rsidRPr="001B5751">
              <w:rPr>
                <w:rFonts w:ascii="Angsana New" w:hAnsi="Angsana New"/>
                <w:sz w:val="20"/>
                <w:szCs w:val="20"/>
              </w:rPr>
              <w:t>,</w:t>
            </w:r>
            <w:r w:rsidRPr="001B5751">
              <w:rPr>
                <w:rFonts w:ascii="Angsana New" w:hAnsi="Angsana New"/>
                <w:sz w:val="20"/>
                <w:szCs w:val="20"/>
                <w:cs/>
              </w:rPr>
              <w:t>197.99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803D6C" w14:textId="20475C69" w:rsidR="000154BF" w:rsidRPr="00E50A6D" w:rsidRDefault="000154BF" w:rsidP="000154B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751">
              <w:rPr>
                <w:rFonts w:ascii="Angsana New" w:hAnsi="Angsana New"/>
                <w:sz w:val="20"/>
                <w:szCs w:val="20"/>
                <w:cs/>
              </w:rPr>
              <w:t>205</w:t>
            </w:r>
            <w:r w:rsidRPr="001B5751">
              <w:rPr>
                <w:rFonts w:ascii="Angsana New" w:hAnsi="Angsana New"/>
                <w:sz w:val="20"/>
                <w:szCs w:val="20"/>
              </w:rPr>
              <w:t>,</w:t>
            </w:r>
            <w:r w:rsidRPr="001B5751">
              <w:rPr>
                <w:rFonts w:ascii="Angsana New" w:hAnsi="Angsana New"/>
                <w:sz w:val="20"/>
                <w:szCs w:val="20"/>
                <w:cs/>
              </w:rPr>
              <w:t>104</w:t>
            </w:r>
            <w:r w:rsidRPr="001B5751">
              <w:rPr>
                <w:rFonts w:ascii="Angsana New" w:hAnsi="Angsana New"/>
                <w:sz w:val="20"/>
                <w:szCs w:val="20"/>
              </w:rPr>
              <w:t>,</w:t>
            </w:r>
            <w:r w:rsidRPr="001B5751">
              <w:rPr>
                <w:rFonts w:ascii="Angsana New" w:hAnsi="Angsana New"/>
                <w:sz w:val="20"/>
                <w:szCs w:val="20"/>
                <w:cs/>
              </w:rPr>
              <w:t>156.24</w:t>
            </w:r>
          </w:p>
        </w:tc>
      </w:tr>
      <w:tr w:rsidR="0011668A" w:rsidRPr="00E50A6D" w14:paraId="6396D225" w14:textId="77777777" w:rsidTr="005F6803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4FB09451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436B893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253AE61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F5583F2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EB3CA68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268F36B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F4EF843" w14:textId="77777777" w:rsidR="0011668A" w:rsidRPr="00E50A6D" w:rsidRDefault="0011668A" w:rsidP="007B237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F6803" w:rsidRPr="00E50A6D" w14:paraId="52FCF82A" w14:textId="77777777" w:rsidTr="005F6803">
        <w:trPr>
          <w:cantSplit/>
        </w:trPr>
        <w:tc>
          <w:tcPr>
            <w:tcW w:w="3354" w:type="dxa"/>
            <w:shd w:val="clear" w:color="auto" w:fill="auto"/>
          </w:tcPr>
          <w:p w14:paraId="2C08C1F0" w14:textId="77777777" w:rsidR="005F6803" w:rsidRPr="00703137" w:rsidRDefault="005F6803" w:rsidP="005F680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เจ้าหนี้การค้าและเจ้าหนี้</w:t>
            </w:r>
            <w:r w:rsidRPr="00703137">
              <w:rPr>
                <w:rFonts w:hint="cs"/>
                <w:sz w:val="24"/>
                <w:szCs w:val="24"/>
                <w:cs/>
              </w:rPr>
              <w:t>หมุนเวียน</w:t>
            </w:r>
            <w:r w:rsidRPr="00703137">
              <w:rPr>
                <w:sz w:val="24"/>
                <w:szCs w:val="24"/>
                <w:cs/>
              </w:rPr>
              <w:t>อื่น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04EEA0" w14:textId="6AF14B3A" w:rsidR="005F6803" w:rsidRPr="00E50A6D" w:rsidRDefault="005F6803" w:rsidP="005F6803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343532E" w14:textId="36B6315B" w:rsidR="005F6803" w:rsidRPr="00E50A6D" w:rsidRDefault="005F6803" w:rsidP="000154BF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8DAEA80" w14:textId="6792782F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5162DB5C" w14:textId="63583D7A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8862E5D" w14:textId="40CA0702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1395D">
              <w:rPr>
                <w:rFonts w:ascii="Angsana New" w:hAnsi="Angsana New"/>
                <w:sz w:val="20"/>
                <w:szCs w:val="20"/>
                <w:cs/>
              </w:rPr>
              <w:t>43</w:t>
            </w:r>
            <w:r w:rsidRPr="0031395D">
              <w:rPr>
                <w:rFonts w:ascii="Angsana New" w:hAnsi="Angsana New"/>
                <w:sz w:val="20"/>
                <w:szCs w:val="20"/>
              </w:rPr>
              <w:t>,</w:t>
            </w:r>
            <w:r w:rsidRPr="0031395D">
              <w:rPr>
                <w:rFonts w:ascii="Angsana New" w:hAnsi="Angsana New"/>
                <w:sz w:val="20"/>
                <w:szCs w:val="20"/>
                <w:cs/>
              </w:rPr>
              <w:t>940</w:t>
            </w:r>
            <w:r w:rsidRPr="0031395D">
              <w:rPr>
                <w:rFonts w:ascii="Angsana New" w:hAnsi="Angsana New"/>
                <w:sz w:val="20"/>
                <w:szCs w:val="20"/>
              </w:rPr>
              <w:t>,</w:t>
            </w:r>
            <w:r w:rsidRPr="0031395D">
              <w:rPr>
                <w:rFonts w:ascii="Angsana New" w:hAnsi="Angsana New"/>
                <w:sz w:val="20"/>
                <w:szCs w:val="20"/>
                <w:cs/>
              </w:rPr>
              <w:t>193.22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AD8CBD" w14:textId="23298466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1395D">
              <w:rPr>
                <w:rFonts w:ascii="Angsana New" w:hAnsi="Angsana New"/>
                <w:sz w:val="20"/>
                <w:szCs w:val="20"/>
                <w:cs/>
              </w:rPr>
              <w:t>43</w:t>
            </w:r>
            <w:r w:rsidRPr="0031395D">
              <w:rPr>
                <w:rFonts w:ascii="Angsana New" w:hAnsi="Angsana New"/>
                <w:sz w:val="20"/>
                <w:szCs w:val="20"/>
              </w:rPr>
              <w:t>,</w:t>
            </w:r>
            <w:r w:rsidRPr="0031395D">
              <w:rPr>
                <w:rFonts w:ascii="Angsana New" w:hAnsi="Angsana New"/>
                <w:sz w:val="20"/>
                <w:szCs w:val="20"/>
                <w:cs/>
              </w:rPr>
              <w:t>940</w:t>
            </w:r>
            <w:r w:rsidRPr="0031395D">
              <w:rPr>
                <w:rFonts w:ascii="Angsana New" w:hAnsi="Angsana New"/>
                <w:sz w:val="20"/>
                <w:szCs w:val="20"/>
              </w:rPr>
              <w:t>,</w:t>
            </w:r>
            <w:r w:rsidRPr="0031395D">
              <w:rPr>
                <w:rFonts w:ascii="Angsana New" w:hAnsi="Angsana New"/>
                <w:sz w:val="20"/>
                <w:szCs w:val="20"/>
                <w:cs/>
              </w:rPr>
              <w:t>193.22</w:t>
            </w:r>
          </w:p>
        </w:tc>
      </w:tr>
      <w:tr w:rsidR="005F6803" w:rsidRPr="00E50A6D" w14:paraId="53BD6D26" w14:textId="77777777" w:rsidTr="005F6803">
        <w:trPr>
          <w:cantSplit/>
        </w:trPr>
        <w:tc>
          <w:tcPr>
            <w:tcW w:w="3354" w:type="dxa"/>
            <w:shd w:val="clear" w:color="auto" w:fill="auto"/>
          </w:tcPr>
          <w:p w14:paraId="4DC9445D" w14:textId="77777777" w:rsidR="005F6803" w:rsidRPr="00703137" w:rsidRDefault="005F6803" w:rsidP="005F680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D508D36" w14:textId="5D1EBC47" w:rsidR="005F6803" w:rsidRPr="00E50A6D" w:rsidRDefault="005F6803" w:rsidP="005F6803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64619E5" w14:textId="058A2B17" w:rsidR="005F6803" w:rsidRPr="00E50A6D" w:rsidRDefault="005F6803" w:rsidP="000154BF">
            <w:pPr>
              <w:spacing w:line="300" w:lineRule="exact"/>
              <w:ind w:left="-7" w:right="-6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24,000,000.00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A5C58C1" w14:textId="464CEAD8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23C5D9E7" w14:textId="4104857E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C2AA4">
              <w:rPr>
                <w:rFonts w:ascii="Angsana New" w:hAnsi="Angsana New"/>
                <w:sz w:val="20"/>
                <w:szCs w:val="20"/>
              </w:rPr>
              <w:t>68,003,624.92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453B12" w14:textId="4A7825B4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2F81EAC" w14:textId="2B8D7A30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3127">
              <w:rPr>
                <w:rFonts w:ascii="Angsana New" w:hAnsi="Angsana New"/>
                <w:sz w:val="20"/>
                <w:szCs w:val="20"/>
              </w:rPr>
              <w:t>92,003,624.92</w:t>
            </w:r>
          </w:p>
        </w:tc>
      </w:tr>
      <w:tr w:rsidR="005F6803" w:rsidRPr="00E50A6D" w14:paraId="47828A6C" w14:textId="77777777" w:rsidTr="003C79E6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25111B48" w14:textId="77777777" w:rsidR="005F6803" w:rsidRPr="00703137" w:rsidRDefault="005F6803" w:rsidP="005F6803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C504FC8" w14:textId="465E8FB0" w:rsidR="005F6803" w:rsidRPr="00E50A6D" w:rsidRDefault="00B7131F" w:rsidP="005F6803">
            <w:pPr>
              <w:pBdr>
                <w:bottom w:val="single" w:sz="4" w:space="1" w:color="auto"/>
              </w:pBdr>
              <w:tabs>
                <w:tab w:val="decimal" w:pos="226"/>
              </w:tabs>
              <w:spacing w:line="300" w:lineRule="exact"/>
              <w:ind w:left="-7"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31F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B7131F">
              <w:rPr>
                <w:rFonts w:ascii="Angsana New" w:hAnsi="Angsana New"/>
                <w:sz w:val="20"/>
                <w:szCs w:val="20"/>
              </w:rPr>
              <w:t>,</w:t>
            </w:r>
            <w:r w:rsidRPr="00B7131F">
              <w:rPr>
                <w:rFonts w:ascii="Angsana New" w:hAnsi="Angsana New"/>
                <w:sz w:val="20"/>
                <w:szCs w:val="20"/>
                <w:cs/>
              </w:rPr>
              <w:t>674</w:t>
            </w:r>
            <w:r w:rsidRPr="00B7131F">
              <w:rPr>
                <w:rFonts w:ascii="Angsana New" w:hAnsi="Angsana New"/>
                <w:sz w:val="20"/>
                <w:szCs w:val="20"/>
              </w:rPr>
              <w:t>,</w:t>
            </w:r>
            <w:r w:rsidRPr="00B7131F">
              <w:rPr>
                <w:rFonts w:ascii="Angsana New" w:hAnsi="Angsana New"/>
                <w:sz w:val="20"/>
                <w:szCs w:val="20"/>
                <w:cs/>
              </w:rPr>
              <w:t>797.81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0116F17" w14:textId="7BA1065A" w:rsidR="005F6803" w:rsidRPr="00E50A6D" w:rsidRDefault="00FC7378" w:rsidP="000154BF">
            <w:pPr>
              <w:pBdr>
                <w:bottom w:val="single" w:sz="4" w:space="1" w:color="auto"/>
              </w:pBdr>
              <w:spacing w:line="300" w:lineRule="exact"/>
              <w:ind w:left="-7" w:right="-6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C7378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FC7378">
              <w:rPr>
                <w:rFonts w:ascii="Angsana New" w:hAnsi="Angsana New"/>
                <w:sz w:val="20"/>
                <w:szCs w:val="20"/>
              </w:rPr>
              <w:t>,</w:t>
            </w:r>
            <w:r w:rsidRPr="00FC7378">
              <w:rPr>
                <w:rFonts w:ascii="Angsana New" w:hAnsi="Angsana New"/>
                <w:sz w:val="20"/>
                <w:szCs w:val="20"/>
                <w:cs/>
              </w:rPr>
              <w:t>814</w:t>
            </w:r>
            <w:r w:rsidRPr="00FC7378">
              <w:rPr>
                <w:rFonts w:ascii="Angsana New" w:hAnsi="Angsana New"/>
                <w:sz w:val="20"/>
                <w:szCs w:val="20"/>
              </w:rPr>
              <w:t>,</w:t>
            </w:r>
            <w:r w:rsidRPr="00FC7378">
              <w:rPr>
                <w:rFonts w:ascii="Angsana New" w:hAnsi="Angsana New"/>
                <w:sz w:val="20"/>
                <w:szCs w:val="20"/>
                <w:cs/>
              </w:rPr>
              <w:t>031.77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7DFB17A" w14:textId="015F96B3" w:rsidR="005F6803" w:rsidRPr="00E50A6D" w:rsidRDefault="00FC7378" w:rsidP="005F68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C7378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FC7378">
              <w:rPr>
                <w:rFonts w:ascii="Angsana New" w:hAnsi="Angsana New"/>
                <w:sz w:val="20"/>
                <w:szCs w:val="20"/>
              </w:rPr>
              <w:t>,</w:t>
            </w:r>
            <w:r w:rsidRPr="00FC7378">
              <w:rPr>
                <w:rFonts w:ascii="Angsana New" w:hAnsi="Angsana New"/>
                <w:sz w:val="20"/>
                <w:szCs w:val="20"/>
                <w:cs/>
              </w:rPr>
              <w:t>301</w:t>
            </w:r>
            <w:r w:rsidRPr="00FC7378">
              <w:rPr>
                <w:rFonts w:ascii="Angsana New" w:hAnsi="Angsana New"/>
                <w:sz w:val="20"/>
                <w:szCs w:val="20"/>
              </w:rPr>
              <w:t>,</w:t>
            </w:r>
            <w:r w:rsidRPr="00FC7378">
              <w:rPr>
                <w:rFonts w:ascii="Angsana New" w:hAnsi="Angsana New"/>
                <w:sz w:val="20"/>
                <w:szCs w:val="20"/>
                <w:cs/>
              </w:rPr>
              <w:t>171.00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6BA87347" w14:textId="29C8DBA9" w:rsidR="005F6803" w:rsidRPr="00E50A6D" w:rsidRDefault="005F6803" w:rsidP="005F68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5B6274" w14:textId="1D02BE21" w:rsidR="005F6803" w:rsidRPr="00E50A6D" w:rsidRDefault="005F6803" w:rsidP="005F68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DCD921" w14:textId="03635872" w:rsidR="005F6803" w:rsidRPr="00E50A6D" w:rsidRDefault="00FC7378" w:rsidP="005F68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C7378">
              <w:rPr>
                <w:rFonts w:ascii="Angsana New" w:hAnsi="Angsana New"/>
                <w:sz w:val="20"/>
                <w:szCs w:val="20"/>
                <w:cs/>
              </w:rPr>
              <w:t>16</w:t>
            </w:r>
            <w:r w:rsidRPr="00FC7378">
              <w:rPr>
                <w:rFonts w:ascii="Angsana New" w:hAnsi="Angsana New"/>
                <w:sz w:val="20"/>
                <w:szCs w:val="20"/>
              </w:rPr>
              <w:t>,</w:t>
            </w:r>
            <w:r w:rsidRPr="00FC7378">
              <w:rPr>
                <w:rFonts w:ascii="Angsana New" w:hAnsi="Angsana New"/>
                <w:sz w:val="20"/>
                <w:szCs w:val="20"/>
                <w:cs/>
              </w:rPr>
              <w:t>790</w:t>
            </w:r>
            <w:r w:rsidRPr="00FC7378">
              <w:rPr>
                <w:rFonts w:ascii="Angsana New" w:hAnsi="Angsana New"/>
                <w:sz w:val="20"/>
                <w:szCs w:val="20"/>
              </w:rPr>
              <w:t>,</w:t>
            </w:r>
            <w:r w:rsidRPr="00FC7378">
              <w:rPr>
                <w:rFonts w:ascii="Angsana New" w:hAnsi="Angsana New"/>
                <w:sz w:val="20"/>
                <w:szCs w:val="20"/>
                <w:cs/>
              </w:rPr>
              <w:t>000.58</w:t>
            </w:r>
          </w:p>
        </w:tc>
      </w:tr>
      <w:tr w:rsidR="005F6803" w:rsidRPr="00E50A6D" w14:paraId="57834A29" w14:textId="77777777" w:rsidTr="003C79E6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76053D5A" w14:textId="77777777" w:rsidR="005F6803" w:rsidRPr="00E50A6D" w:rsidRDefault="005F6803" w:rsidP="005F6803">
            <w:pPr>
              <w:spacing w:line="300" w:lineRule="exact"/>
              <w:ind w:left="1220" w:right="-11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20FAA05" w14:textId="406C7787" w:rsidR="005F6803" w:rsidRPr="00E50A6D" w:rsidRDefault="00B375A2" w:rsidP="005F6803">
            <w:pPr>
              <w:pBdr>
                <w:bottom w:val="double" w:sz="4" w:space="1" w:color="auto"/>
              </w:pBdr>
              <w:spacing w:line="300" w:lineRule="exact"/>
              <w:ind w:left="-7"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375A2">
              <w:rPr>
                <w:rFonts w:ascii="Angsana New" w:hAnsi="Angsana New"/>
                <w:sz w:val="20"/>
                <w:szCs w:val="20"/>
              </w:rPr>
              <w:t>3,674,797.81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DFA5343" w14:textId="65B35217" w:rsidR="005F6803" w:rsidRPr="00E50A6D" w:rsidRDefault="00B375A2" w:rsidP="000154BF">
            <w:pPr>
              <w:pBdr>
                <w:bottom w:val="double" w:sz="4" w:space="1" w:color="auto"/>
              </w:pBdr>
              <w:spacing w:line="300" w:lineRule="exact"/>
              <w:ind w:left="-7" w:right="-5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375A2">
              <w:rPr>
                <w:rFonts w:ascii="Angsana New" w:hAnsi="Angsana New"/>
                <w:sz w:val="20"/>
                <w:szCs w:val="20"/>
              </w:rPr>
              <w:t>33,814,031.77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7591C30" w14:textId="11F552C4" w:rsidR="005F6803" w:rsidRPr="00E50A6D" w:rsidRDefault="00B375A2" w:rsidP="005F680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375A2">
              <w:rPr>
                <w:rFonts w:ascii="Angsana New" w:hAnsi="Angsana New"/>
                <w:sz w:val="20"/>
                <w:szCs w:val="20"/>
              </w:rPr>
              <w:t>3,301,171.00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709B382C" w14:textId="24899AFF" w:rsidR="005F6803" w:rsidRPr="00E50A6D" w:rsidRDefault="005F6803" w:rsidP="005F680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01EA2">
              <w:rPr>
                <w:rFonts w:ascii="Angsana New" w:hAnsi="Angsana New"/>
                <w:sz w:val="20"/>
                <w:szCs w:val="20"/>
              </w:rPr>
              <w:t>68,003,624.92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DC6EEEB" w14:textId="3B9FECD3" w:rsidR="005F6803" w:rsidRPr="00E50A6D" w:rsidRDefault="005F6803" w:rsidP="005F680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01EA2">
              <w:rPr>
                <w:rFonts w:ascii="Angsana New" w:hAnsi="Angsana New"/>
                <w:sz w:val="20"/>
                <w:szCs w:val="20"/>
              </w:rPr>
              <w:t>43,940,193.22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3C85576" w14:textId="66382E88" w:rsidR="005F6803" w:rsidRPr="00E50A6D" w:rsidRDefault="00F85CDC" w:rsidP="005F680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85CDC">
              <w:rPr>
                <w:rFonts w:ascii="Angsana New" w:hAnsi="Angsana New"/>
                <w:sz w:val="20"/>
                <w:szCs w:val="20"/>
              </w:rPr>
              <w:t>152,733,818.72</w:t>
            </w:r>
          </w:p>
        </w:tc>
      </w:tr>
    </w:tbl>
    <w:p w14:paraId="62C0ECDF" w14:textId="77777777" w:rsidR="0011668A" w:rsidRDefault="0011668A" w:rsidP="003D11F8">
      <w:pPr>
        <w:spacing w:line="240" w:lineRule="atLeast"/>
        <w:ind w:left="518"/>
        <w:jc w:val="right"/>
        <w:rPr>
          <w:rFonts w:ascii="Angsana New" w:hAnsi="Angsana New"/>
          <w:sz w:val="24"/>
          <w:szCs w:val="24"/>
        </w:rPr>
      </w:pPr>
    </w:p>
    <w:p w14:paraId="1E4C0905" w14:textId="77777777" w:rsidR="00A92F60" w:rsidRPr="00E50A6D" w:rsidRDefault="0011668A" w:rsidP="003D11F8">
      <w:pPr>
        <w:spacing w:line="240" w:lineRule="atLeast"/>
        <w:ind w:left="518"/>
        <w:jc w:val="right"/>
        <w:rPr>
          <w:rFonts w:ascii="Angsana New" w:hAnsi="Angsana New"/>
          <w:sz w:val="28"/>
          <w:szCs w:val="28"/>
        </w:rPr>
      </w:pPr>
      <w:r w:rsidRPr="00E50A6D">
        <w:rPr>
          <w:rFonts w:ascii="Angsana New" w:hAnsi="Angsana New"/>
          <w:sz w:val="24"/>
          <w:szCs w:val="24"/>
          <w:cs/>
        </w:rPr>
        <w:t xml:space="preserve"> </w:t>
      </w:r>
      <w:r w:rsidR="008A560D" w:rsidRPr="00E50A6D">
        <w:rPr>
          <w:rFonts w:ascii="Angsana New" w:hAnsi="Angsana New"/>
          <w:sz w:val="24"/>
          <w:szCs w:val="24"/>
          <w:cs/>
        </w:rPr>
        <w:t>(หน่วย: บาท)</w:t>
      </w:r>
    </w:p>
    <w:tbl>
      <w:tblPr>
        <w:tblW w:w="96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92"/>
        <w:gridCol w:w="990"/>
        <w:gridCol w:w="990"/>
        <w:gridCol w:w="900"/>
        <w:gridCol w:w="1080"/>
        <w:gridCol w:w="1080"/>
        <w:gridCol w:w="1084"/>
      </w:tblGrid>
      <w:tr w:rsidR="00E103DD" w:rsidRPr="00E50A6D" w14:paraId="217FB5F6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602CEC5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4" w:type="dxa"/>
            <w:gridSpan w:val="6"/>
            <w:shd w:val="clear" w:color="auto" w:fill="auto"/>
            <w:vAlign w:val="bottom"/>
          </w:tcPr>
          <w:p w14:paraId="14C34020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งบการเงิน</w:t>
            </w:r>
            <w:r w:rsidRPr="00E50A6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E103DD" w:rsidRPr="00E50A6D" w14:paraId="73080E5E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3B7469E5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4" w:type="dxa"/>
            <w:gridSpan w:val="6"/>
            <w:shd w:val="clear" w:color="auto" w:fill="auto"/>
            <w:vAlign w:val="bottom"/>
          </w:tcPr>
          <w:p w14:paraId="7C0F53A0" w14:textId="4C8694C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</w:rPr>
              <w:t xml:space="preserve">31 </w:t>
            </w:r>
            <w:r w:rsidRPr="00E50A6D">
              <w:rPr>
                <w:rFonts w:ascii="Angsana New" w:hAnsi="Angsana New"/>
                <w:cs/>
              </w:rPr>
              <w:t xml:space="preserve">ธันวาคม </w:t>
            </w:r>
            <w:r w:rsidRPr="00E50A6D">
              <w:rPr>
                <w:rFonts w:ascii="Angsana New" w:hAnsi="Angsana New"/>
              </w:rPr>
              <w:t>256</w:t>
            </w:r>
            <w:r w:rsidR="005F6803">
              <w:rPr>
                <w:rFonts w:ascii="Angsana New" w:hAnsi="Angsana New" w:hint="cs"/>
                <w:cs/>
              </w:rPr>
              <w:t>5</w:t>
            </w:r>
          </w:p>
        </w:tc>
      </w:tr>
      <w:tr w:rsidR="00E103DD" w:rsidRPr="00E50A6D" w14:paraId="3744DF80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71C260F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2DECD54F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BFF297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CA8237" w14:textId="77777777" w:rsidR="00E103DD" w:rsidRPr="00E50A6D" w:rsidRDefault="00E103DD" w:rsidP="00D9420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2F25F75" w14:textId="77777777" w:rsidR="00E103DD" w:rsidRPr="00E50A6D" w:rsidRDefault="00E103DD" w:rsidP="00D9420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103DD" w:rsidRPr="00E50A6D" w14:paraId="492B3C8A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83EFCBA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72537F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FA0680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D854C3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884C5" w14:textId="77777777" w:rsidR="00E103DD" w:rsidRPr="00E50A6D" w:rsidRDefault="00E103DD" w:rsidP="00D94206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4A61CA" w14:textId="77777777" w:rsidR="00E103DD" w:rsidRPr="00E50A6D" w:rsidRDefault="00E103DD" w:rsidP="00D9420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A9675A0" w14:textId="77777777" w:rsidR="00E103DD" w:rsidRPr="00E50A6D" w:rsidRDefault="00E103DD" w:rsidP="00D9420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103DD" w:rsidRPr="00E50A6D" w14:paraId="6E8DF9AB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ABE4391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32C574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CDBA54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ถึง </w:t>
            </w: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71CB0F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7CE2D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FD5204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E4029BD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รวม</w:t>
            </w:r>
          </w:p>
        </w:tc>
      </w:tr>
      <w:tr w:rsidR="00E103DD" w:rsidRPr="00E50A6D" w14:paraId="26426938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7B0164C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544125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53F29F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8F90DC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50C43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A40CA2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5854F5C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E103DD" w:rsidRPr="00E50A6D" w14:paraId="1DE1CE58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CCB594A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2D64D2" w14:textId="77777777" w:rsidR="00E103DD" w:rsidRPr="00E50A6D" w:rsidRDefault="00E103DD" w:rsidP="00D9420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818635" w14:textId="77777777" w:rsidR="00E103DD" w:rsidRPr="00E50A6D" w:rsidRDefault="00E103DD" w:rsidP="00D9420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0688C1" w14:textId="77777777" w:rsidR="00E103DD" w:rsidRPr="00E50A6D" w:rsidRDefault="00E103DD" w:rsidP="00D9420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B932C0" w14:textId="77777777" w:rsidR="00E103DD" w:rsidRPr="00E50A6D" w:rsidRDefault="00E103DD" w:rsidP="00D94206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DCB30A" w14:textId="77777777" w:rsidR="00E103DD" w:rsidRPr="00E50A6D" w:rsidRDefault="00E103DD" w:rsidP="00D94206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5CD3E75" w14:textId="77777777" w:rsidR="00E103DD" w:rsidRPr="00E50A6D" w:rsidRDefault="00E103DD" w:rsidP="00D94206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31A6" w:rsidRPr="00E50A6D" w14:paraId="4EA12DBC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AB5D683" w14:textId="77777777" w:rsidR="005031A6" w:rsidRPr="00E50A6D" w:rsidRDefault="005031A6" w:rsidP="005031A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E50A6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F369E9" w14:textId="7B66E13C" w:rsidR="005031A6" w:rsidRPr="00E50A6D" w:rsidRDefault="005031A6" w:rsidP="005031A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32CF1D" w14:textId="34DBBE26" w:rsidR="005031A6" w:rsidRPr="00E50A6D" w:rsidRDefault="005031A6" w:rsidP="005031A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40393D" w14:textId="6D1A7B50" w:rsidR="005031A6" w:rsidRPr="00E50A6D" w:rsidRDefault="005031A6" w:rsidP="005031A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0D1B8" w14:textId="07B5BD4C" w:rsidR="005031A6" w:rsidRPr="00E50A6D" w:rsidRDefault="004D670F" w:rsidP="005031A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D670F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4D670F">
              <w:rPr>
                <w:rFonts w:ascii="Angsana New" w:hAnsi="Angsana New"/>
                <w:sz w:val="20"/>
                <w:szCs w:val="20"/>
              </w:rPr>
              <w:t>,</w:t>
            </w:r>
            <w:r w:rsidRPr="004D670F">
              <w:rPr>
                <w:rFonts w:ascii="Angsana New" w:hAnsi="Angsana New"/>
                <w:sz w:val="20"/>
                <w:szCs w:val="20"/>
                <w:cs/>
              </w:rPr>
              <w:t>184</w:t>
            </w:r>
            <w:r w:rsidRPr="004D670F">
              <w:rPr>
                <w:rFonts w:ascii="Angsana New" w:hAnsi="Angsana New"/>
                <w:sz w:val="20"/>
                <w:szCs w:val="20"/>
              </w:rPr>
              <w:t>,</w:t>
            </w:r>
            <w:r w:rsidRPr="004D670F">
              <w:rPr>
                <w:rFonts w:ascii="Angsana New" w:hAnsi="Angsana New"/>
                <w:sz w:val="20"/>
                <w:szCs w:val="20"/>
                <w:cs/>
              </w:rPr>
              <w:t>531.03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DA63A6" w14:textId="093B6097" w:rsidR="005031A6" w:rsidRPr="00E50A6D" w:rsidRDefault="004D670F" w:rsidP="005031A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D670F">
              <w:rPr>
                <w:rFonts w:ascii="Angsana New" w:hAnsi="Angsana New"/>
                <w:sz w:val="20"/>
                <w:szCs w:val="20"/>
                <w:cs/>
              </w:rPr>
              <w:t>16</w:t>
            </w:r>
            <w:r w:rsidRPr="004D670F">
              <w:rPr>
                <w:rFonts w:ascii="Angsana New" w:hAnsi="Angsana New"/>
                <w:sz w:val="20"/>
                <w:szCs w:val="20"/>
              </w:rPr>
              <w:t>,</w:t>
            </w:r>
            <w:r w:rsidRPr="004D670F">
              <w:rPr>
                <w:rFonts w:ascii="Angsana New" w:hAnsi="Angsana New"/>
                <w:sz w:val="20"/>
                <w:szCs w:val="20"/>
                <w:cs/>
              </w:rPr>
              <w:t>618</w:t>
            </w:r>
            <w:r w:rsidRPr="004D670F">
              <w:rPr>
                <w:rFonts w:ascii="Angsana New" w:hAnsi="Angsana New"/>
                <w:sz w:val="20"/>
                <w:szCs w:val="20"/>
              </w:rPr>
              <w:t>,</w:t>
            </w:r>
            <w:r w:rsidRPr="004D670F">
              <w:rPr>
                <w:rFonts w:ascii="Angsana New" w:hAnsi="Angsana New"/>
                <w:sz w:val="20"/>
                <w:szCs w:val="20"/>
                <w:cs/>
              </w:rPr>
              <w:t>692.51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72DAF0C" w14:textId="0E9A1803" w:rsidR="005031A6" w:rsidRPr="00E50A6D" w:rsidRDefault="004D670F" w:rsidP="005031A6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D670F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4D670F">
              <w:rPr>
                <w:rFonts w:ascii="Angsana New" w:hAnsi="Angsana New"/>
                <w:sz w:val="20"/>
                <w:szCs w:val="20"/>
              </w:rPr>
              <w:t>,</w:t>
            </w:r>
            <w:r w:rsidRPr="004D670F">
              <w:rPr>
                <w:rFonts w:ascii="Angsana New" w:hAnsi="Angsana New"/>
                <w:sz w:val="20"/>
                <w:szCs w:val="20"/>
                <w:cs/>
              </w:rPr>
              <w:t>803</w:t>
            </w:r>
            <w:r w:rsidRPr="004D670F">
              <w:rPr>
                <w:rFonts w:ascii="Angsana New" w:hAnsi="Angsana New"/>
                <w:sz w:val="20"/>
                <w:szCs w:val="20"/>
              </w:rPr>
              <w:t>,</w:t>
            </w:r>
            <w:r w:rsidRPr="004D670F">
              <w:rPr>
                <w:rFonts w:ascii="Angsana New" w:hAnsi="Angsana New"/>
                <w:sz w:val="20"/>
                <w:szCs w:val="20"/>
                <w:cs/>
              </w:rPr>
              <w:t>223.54</w:t>
            </w:r>
          </w:p>
        </w:tc>
      </w:tr>
      <w:tr w:rsidR="005031A6" w:rsidRPr="00E50A6D" w14:paraId="69E86E6E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8645EFD" w14:textId="77777777" w:rsidR="005031A6" w:rsidRPr="00703137" w:rsidRDefault="005031A6" w:rsidP="005031A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9CD3A5" w14:textId="2BF99F27" w:rsidR="005031A6" w:rsidRPr="00E50A6D" w:rsidRDefault="005031A6" w:rsidP="005031A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704292" w14:textId="225B7502" w:rsidR="005031A6" w:rsidRPr="00E50A6D" w:rsidRDefault="005031A6" w:rsidP="005031A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B6CEE1" w14:textId="29A49F66" w:rsidR="005031A6" w:rsidRPr="00E50A6D" w:rsidRDefault="005031A6" w:rsidP="005031A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2B6089" w14:textId="76EECCBE" w:rsidR="005031A6" w:rsidRPr="00E50A6D" w:rsidRDefault="0062440F" w:rsidP="005031A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2440F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62440F">
              <w:rPr>
                <w:rFonts w:ascii="Angsana New" w:hAnsi="Angsana New"/>
                <w:sz w:val="20"/>
                <w:szCs w:val="20"/>
              </w:rPr>
              <w:t>,</w:t>
            </w:r>
            <w:r w:rsidRPr="0062440F">
              <w:rPr>
                <w:rFonts w:ascii="Angsana New" w:hAnsi="Angsana New"/>
                <w:sz w:val="20"/>
                <w:szCs w:val="20"/>
                <w:cs/>
              </w:rPr>
              <w:t>587</w:t>
            </w:r>
            <w:r w:rsidRPr="0062440F">
              <w:rPr>
                <w:rFonts w:ascii="Angsana New" w:hAnsi="Angsana New"/>
                <w:sz w:val="20"/>
                <w:szCs w:val="20"/>
              </w:rPr>
              <w:t>,</w:t>
            </w:r>
            <w:r w:rsidRPr="0062440F">
              <w:rPr>
                <w:rFonts w:ascii="Angsana New" w:hAnsi="Angsana New"/>
                <w:sz w:val="20"/>
                <w:szCs w:val="20"/>
                <w:cs/>
              </w:rPr>
              <w:t>474.76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233699" w14:textId="42318F9B" w:rsidR="005031A6" w:rsidRPr="00E50A6D" w:rsidRDefault="0062440F" w:rsidP="005031A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5F2425A" w14:textId="0129F6B2" w:rsidR="005031A6" w:rsidRPr="00E50A6D" w:rsidRDefault="0062440F" w:rsidP="005031A6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2440F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62440F">
              <w:rPr>
                <w:rFonts w:ascii="Angsana New" w:hAnsi="Angsana New"/>
                <w:sz w:val="20"/>
                <w:szCs w:val="20"/>
              </w:rPr>
              <w:t>,</w:t>
            </w:r>
            <w:r w:rsidRPr="0062440F">
              <w:rPr>
                <w:rFonts w:ascii="Angsana New" w:hAnsi="Angsana New"/>
                <w:sz w:val="20"/>
                <w:szCs w:val="20"/>
                <w:cs/>
              </w:rPr>
              <w:t>587</w:t>
            </w:r>
            <w:r w:rsidRPr="0062440F">
              <w:rPr>
                <w:rFonts w:ascii="Angsana New" w:hAnsi="Angsana New"/>
                <w:sz w:val="20"/>
                <w:szCs w:val="20"/>
              </w:rPr>
              <w:t>,</w:t>
            </w:r>
            <w:r w:rsidRPr="0062440F">
              <w:rPr>
                <w:rFonts w:ascii="Angsana New" w:hAnsi="Angsana New"/>
                <w:sz w:val="20"/>
                <w:szCs w:val="20"/>
                <w:cs/>
              </w:rPr>
              <w:t>474.76</w:t>
            </w:r>
          </w:p>
        </w:tc>
      </w:tr>
      <w:tr w:rsidR="005031A6" w:rsidRPr="00E50A6D" w14:paraId="32A94582" w14:textId="77777777" w:rsidTr="003C79E6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4E155FE" w14:textId="6117B886" w:rsidR="005031A6" w:rsidRPr="00E50A6D" w:rsidRDefault="001B5751" w:rsidP="005031A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1B5751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ACB78F" w14:textId="2B83E572" w:rsidR="005031A6" w:rsidRPr="00E50A6D" w:rsidRDefault="005031A6" w:rsidP="005031A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0AAAF6" w14:textId="7E0614A3" w:rsidR="005031A6" w:rsidRPr="00E50A6D" w:rsidRDefault="005031A6" w:rsidP="005031A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4D7A2F" w14:textId="4A52A355" w:rsidR="005031A6" w:rsidRPr="00E50A6D" w:rsidRDefault="005031A6" w:rsidP="005031A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55163E" w14:textId="5EE1AC29" w:rsidR="005031A6" w:rsidRPr="00E50A6D" w:rsidRDefault="0062440F" w:rsidP="005031A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433911" w14:textId="4D703A03" w:rsidR="005031A6" w:rsidRPr="00E50A6D" w:rsidRDefault="00325447" w:rsidP="005031A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25447">
              <w:rPr>
                <w:rFonts w:ascii="Angsana New" w:hAnsi="Angsana New"/>
                <w:sz w:val="20"/>
                <w:szCs w:val="20"/>
                <w:cs/>
              </w:rPr>
              <w:t>157</w:t>
            </w:r>
            <w:r w:rsidRPr="00325447">
              <w:rPr>
                <w:rFonts w:ascii="Angsana New" w:hAnsi="Angsana New"/>
                <w:sz w:val="20"/>
                <w:szCs w:val="20"/>
              </w:rPr>
              <w:t>,</w:t>
            </w:r>
            <w:r w:rsidRPr="00325447">
              <w:rPr>
                <w:rFonts w:ascii="Angsana New" w:hAnsi="Angsana New"/>
                <w:sz w:val="20"/>
                <w:szCs w:val="20"/>
                <w:cs/>
              </w:rPr>
              <w:t>671</w:t>
            </w:r>
            <w:r w:rsidRPr="00325447">
              <w:rPr>
                <w:rFonts w:ascii="Angsana New" w:hAnsi="Angsana New"/>
                <w:sz w:val="20"/>
                <w:szCs w:val="20"/>
              </w:rPr>
              <w:t>,</w:t>
            </w:r>
            <w:r w:rsidRPr="00325447">
              <w:rPr>
                <w:rFonts w:ascii="Angsana New" w:hAnsi="Angsana New"/>
                <w:sz w:val="20"/>
                <w:szCs w:val="20"/>
                <w:cs/>
              </w:rPr>
              <w:t>713.07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3F1146B" w14:textId="6466C7CB" w:rsidR="005031A6" w:rsidRPr="00E50A6D" w:rsidRDefault="00325447" w:rsidP="005031A6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25447">
              <w:rPr>
                <w:rFonts w:ascii="Angsana New" w:hAnsi="Angsana New"/>
                <w:sz w:val="20"/>
                <w:szCs w:val="20"/>
                <w:cs/>
              </w:rPr>
              <w:t>157</w:t>
            </w:r>
            <w:r w:rsidRPr="00325447">
              <w:rPr>
                <w:rFonts w:ascii="Angsana New" w:hAnsi="Angsana New"/>
                <w:sz w:val="20"/>
                <w:szCs w:val="20"/>
              </w:rPr>
              <w:t>,</w:t>
            </w:r>
            <w:r w:rsidRPr="00325447">
              <w:rPr>
                <w:rFonts w:ascii="Angsana New" w:hAnsi="Angsana New"/>
                <w:sz w:val="20"/>
                <w:szCs w:val="20"/>
                <w:cs/>
              </w:rPr>
              <w:t>671</w:t>
            </w:r>
            <w:r w:rsidRPr="00325447">
              <w:rPr>
                <w:rFonts w:ascii="Angsana New" w:hAnsi="Angsana New"/>
                <w:sz w:val="20"/>
                <w:szCs w:val="20"/>
              </w:rPr>
              <w:t>,</w:t>
            </w:r>
            <w:r w:rsidRPr="00325447">
              <w:rPr>
                <w:rFonts w:ascii="Angsana New" w:hAnsi="Angsana New"/>
                <w:sz w:val="20"/>
                <w:szCs w:val="20"/>
                <w:cs/>
              </w:rPr>
              <w:t>713.07</w:t>
            </w:r>
          </w:p>
        </w:tc>
      </w:tr>
      <w:tr w:rsidR="005031A6" w:rsidRPr="00E50A6D" w14:paraId="02AE46F2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22DC50A3" w14:textId="77777777" w:rsidR="005031A6" w:rsidRPr="00E50A6D" w:rsidRDefault="005031A6" w:rsidP="005031A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E50A6D">
              <w:rPr>
                <w:rFonts w:ascii="Angsana New" w:hAnsi="Angsana New"/>
                <w:szCs w:val="24"/>
                <w:cs/>
              </w:rPr>
              <w:t>เงินฝาก</w:t>
            </w:r>
            <w:r w:rsidRPr="00E50A6D">
              <w:rPr>
                <w:rFonts w:ascii="Angsana New" w:hAnsi="Angsana New" w:hint="cs"/>
                <w:szCs w:val="24"/>
                <w:cs/>
              </w:rPr>
              <w:t>ติด</w:t>
            </w:r>
            <w:r w:rsidRPr="00E50A6D">
              <w:rPr>
                <w:rFonts w:ascii="Angsana New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0E50D5" w14:textId="5F50BFEE" w:rsidR="005031A6" w:rsidRPr="00E50A6D" w:rsidRDefault="005031A6" w:rsidP="005031A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3FF07E" w14:textId="37DFF550" w:rsidR="005031A6" w:rsidRPr="00E50A6D" w:rsidRDefault="005031A6" w:rsidP="005031A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F9E803" w14:textId="25D2CE76" w:rsidR="005031A6" w:rsidRPr="00E50A6D" w:rsidRDefault="005031A6" w:rsidP="005031A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46BDEA" w14:textId="3B0E7C10" w:rsidR="005031A6" w:rsidRPr="00E50A6D" w:rsidRDefault="003E3DFA" w:rsidP="005031A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0ABC">
              <w:rPr>
                <w:rFonts w:ascii="Angsana New" w:hAnsi="Angsana New"/>
                <w:sz w:val="20"/>
                <w:szCs w:val="20"/>
                <w:cs/>
              </w:rPr>
              <w:t>344</w:t>
            </w:r>
            <w:r w:rsidRPr="005D0ABC">
              <w:rPr>
                <w:rFonts w:ascii="Angsana New" w:hAnsi="Angsana New"/>
                <w:sz w:val="20"/>
                <w:szCs w:val="20"/>
              </w:rPr>
              <w:t>,</w:t>
            </w:r>
            <w:r w:rsidRPr="005D0ABC">
              <w:rPr>
                <w:rFonts w:ascii="Angsana New" w:hAnsi="Angsana New"/>
                <w:sz w:val="20"/>
                <w:szCs w:val="20"/>
                <w:cs/>
              </w:rPr>
              <w:t>522.50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F0998B" w14:textId="46348001" w:rsidR="005031A6" w:rsidRPr="00E50A6D" w:rsidRDefault="003E3DFA" w:rsidP="005031A6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B3F33AD" w14:textId="35BA46A2" w:rsidR="005031A6" w:rsidRPr="00E50A6D" w:rsidRDefault="003E3DFA" w:rsidP="005031A6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0ABC">
              <w:rPr>
                <w:rFonts w:ascii="Angsana New" w:hAnsi="Angsana New"/>
                <w:sz w:val="20"/>
                <w:szCs w:val="20"/>
                <w:cs/>
              </w:rPr>
              <w:t>344</w:t>
            </w:r>
            <w:r w:rsidRPr="005D0ABC">
              <w:rPr>
                <w:rFonts w:ascii="Angsana New" w:hAnsi="Angsana New"/>
                <w:sz w:val="20"/>
                <w:szCs w:val="20"/>
              </w:rPr>
              <w:t>,</w:t>
            </w:r>
            <w:r w:rsidRPr="005D0ABC">
              <w:rPr>
                <w:rFonts w:ascii="Angsana New" w:hAnsi="Angsana New"/>
                <w:sz w:val="20"/>
                <w:szCs w:val="20"/>
                <w:cs/>
              </w:rPr>
              <w:t>522.50</w:t>
            </w:r>
          </w:p>
        </w:tc>
      </w:tr>
      <w:tr w:rsidR="003E3DFA" w:rsidRPr="00E50A6D" w14:paraId="435F9296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2E4763F" w14:textId="77777777" w:rsidR="003E3DFA" w:rsidRPr="00703137" w:rsidRDefault="003E3DFA" w:rsidP="003E3DF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9941E7" w14:textId="23475AE3" w:rsidR="003E3DFA" w:rsidRPr="00E50A6D" w:rsidRDefault="003E3DFA" w:rsidP="003E3DF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8224CB" w14:textId="03767E06" w:rsidR="003E3DFA" w:rsidRPr="00E50A6D" w:rsidRDefault="003E3DFA" w:rsidP="003E3DF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CA4C79" w14:textId="73CD718F" w:rsidR="003E3DFA" w:rsidRPr="00E50A6D" w:rsidRDefault="003E3DFA" w:rsidP="003E3DF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E497CC" w14:textId="159E5004" w:rsidR="003E3DFA" w:rsidRPr="00E50A6D" w:rsidRDefault="003E3DFA" w:rsidP="003E3D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03EC8" w14:textId="4BB7FF6F" w:rsidR="003E3DFA" w:rsidRPr="00E50A6D" w:rsidRDefault="003E3DFA" w:rsidP="003E3D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B1B5C">
              <w:rPr>
                <w:rFonts w:ascii="Angsana New" w:hAnsi="Angsana New"/>
                <w:sz w:val="20"/>
                <w:szCs w:val="20"/>
                <w:cs/>
              </w:rPr>
              <w:t>20</w:t>
            </w:r>
            <w:r w:rsidRPr="00DB1B5C">
              <w:rPr>
                <w:rFonts w:ascii="Angsana New" w:hAnsi="Angsana New"/>
                <w:sz w:val="20"/>
                <w:szCs w:val="20"/>
              </w:rPr>
              <w:t>,</w:t>
            </w:r>
            <w:r w:rsidRPr="00DB1B5C">
              <w:rPr>
                <w:rFonts w:ascii="Angsana New" w:hAnsi="Angsana New"/>
                <w:sz w:val="20"/>
                <w:szCs w:val="20"/>
                <w:cs/>
              </w:rPr>
              <w:t>204</w:t>
            </w:r>
            <w:r w:rsidRPr="00DB1B5C">
              <w:rPr>
                <w:rFonts w:ascii="Angsana New" w:hAnsi="Angsana New"/>
                <w:sz w:val="20"/>
                <w:szCs w:val="20"/>
              </w:rPr>
              <w:t>,</w:t>
            </w:r>
            <w:r w:rsidRPr="00DB1B5C">
              <w:rPr>
                <w:rFonts w:ascii="Angsana New" w:hAnsi="Angsana New"/>
                <w:sz w:val="20"/>
                <w:szCs w:val="20"/>
                <w:cs/>
              </w:rPr>
              <w:t>359.18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395580B" w14:textId="6CCF1B1D" w:rsidR="003E3DFA" w:rsidRPr="00E50A6D" w:rsidRDefault="003E3DFA" w:rsidP="003E3DFA">
            <w:pPr>
              <w:pBdr>
                <w:bottom w:val="single" w:sz="4" w:space="1" w:color="auto"/>
              </w:pBd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B1B5C">
              <w:rPr>
                <w:rFonts w:ascii="Angsana New" w:hAnsi="Angsana New"/>
                <w:sz w:val="20"/>
                <w:szCs w:val="20"/>
                <w:cs/>
              </w:rPr>
              <w:t>20</w:t>
            </w:r>
            <w:r w:rsidRPr="00DB1B5C">
              <w:rPr>
                <w:rFonts w:ascii="Angsana New" w:hAnsi="Angsana New"/>
                <w:sz w:val="20"/>
                <w:szCs w:val="20"/>
              </w:rPr>
              <w:t>,</w:t>
            </w:r>
            <w:r w:rsidRPr="00DB1B5C">
              <w:rPr>
                <w:rFonts w:ascii="Angsana New" w:hAnsi="Angsana New"/>
                <w:sz w:val="20"/>
                <w:szCs w:val="20"/>
                <w:cs/>
              </w:rPr>
              <w:t>204</w:t>
            </w:r>
            <w:r w:rsidRPr="00DB1B5C">
              <w:rPr>
                <w:rFonts w:ascii="Angsana New" w:hAnsi="Angsana New"/>
                <w:sz w:val="20"/>
                <w:szCs w:val="20"/>
              </w:rPr>
              <w:t>,</w:t>
            </w:r>
            <w:r w:rsidRPr="00DB1B5C">
              <w:rPr>
                <w:rFonts w:ascii="Angsana New" w:hAnsi="Angsana New"/>
                <w:sz w:val="20"/>
                <w:szCs w:val="20"/>
                <w:cs/>
              </w:rPr>
              <w:t>359.18</w:t>
            </w:r>
          </w:p>
        </w:tc>
      </w:tr>
      <w:tr w:rsidR="00E103DD" w:rsidRPr="00E50A6D" w14:paraId="672427D5" w14:textId="77777777" w:rsidTr="003C79E6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487503F" w14:textId="77777777" w:rsidR="00E103DD" w:rsidRPr="00E50A6D" w:rsidRDefault="00E103DD" w:rsidP="00ED0179">
            <w:pPr>
              <w:spacing w:line="300" w:lineRule="exact"/>
              <w:ind w:left="122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1E4CDE" w14:textId="3E3ABA1A" w:rsidR="00E103DD" w:rsidRPr="00E50A6D" w:rsidRDefault="005031A6" w:rsidP="00596F27">
            <w:pPr>
              <w:pBdr>
                <w:bottom w:val="double" w:sz="4" w:space="1" w:color="auto"/>
              </w:pBdr>
              <w:spacing w:line="300" w:lineRule="exact"/>
              <w:ind w:left="-7" w:right="-29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779B2B" w14:textId="6E024D63" w:rsidR="00E103DD" w:rsidRPr="00E50A6D" w:rsidRDefault="005031A6" w:rsidP="00596F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889524" w14:textId="695FB5EA" w:rsidR="00E103DD" w:rsidRPr="00E50A6D" w:rsidRDefault="005031A6" w:rsidP="00596F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CE5BB9" w14:textId="6DE4B9A9" w:rsidR="00E103DD" w:rsidRPr="00E50A6D" w:rsidRDefault="00D75EF0" w:rsidP="00596F2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5EF0">
              <w:rPr>
                <w:rFonts w:ascii="Angsana New" w:hAnsi="Angsana New"/>
                <w:sz w:val="20"/>
                <w:szCs w:val="20"/>
                <w:cs/>
              </w:rPr>
              <w:t>12</w:t>
            </w:r>
            <w:r w:rsidRPr="00D75EF0">
              <w:rPr>
                <w:rFonts w:ascii="Angsana New" w:hAnsi="Angsana New"/>
                <w:sz w:val="20"/>
                <w:szCs w:val="20"/>
              </w:rPr>
              <w:t>,</w:t>
            </w:r>
            <w:r w:rsidRPr="00D75EF0">
              <w:rPr>
                <w:rFonts w:ascii="Angsana New" w:hAnsi="Angsana New"/>
                <w:sz w:val="20"/>
                <w:szCs w:val="20"/>
                <w:cs/>
              </w:rPr>
              <w:t>116</w:t>
            </w:r>
            <w:r w:rsidRPr="00D75EF0">
              <w:rPr>
                <w:rFonts w:ascii="Angsana New" w:hAnsi="Angsana New"/>
                <w:sz w:val="20"/>
                <w:szCs w:val="20"/>
              </w:rPr>
              <w:t>,</w:t>
            </w:r>
            <w:r w:rsidRPr="00D75EF0">
              <w:rPr>
                <w:rFonts w:ascii="Angsana New" w:hAnsi="Angsana New"/>
                <w:sz w:val="20"/>
                <w:szCs w:val="20"/>
                <w:cs/>
              </w:rPr>
              <w:t>528.29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A19349" w14:textId="6A212524" w:rsidR="00E103DD" w:rsidRPr="00E50A6D" w:rsidRDefault="006658DC" w:rsidP="00596F2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658DC">
              <w:rPr>
                <w:rFonts w:ascii="Angsana New" w:hAnsi="Angsana New"/>
                <w:sz w:val="20"/>
                <w:szCs w:val="20"/>
                <w:cs/>
              </w:rPr>
              <w:t>194</w:t>
            </w:r>
            <w:r w:rsidRPr="006658DC">
              <w:rPr>
                <w:rFonts w:ascii="Angsana New" w:hAnsi="Angsana New"/>
                <w:sz w:val="20"/>
                <w:szCs w:val="20"/>
              </w:rPr>
              <w:t>,</w:t>
            </w:r>
            <w:r w:rsidRPr="006658DC">
              <w:rPr>
                <w:rFonts w:ascii="Angsana New" w:hAnsi="Angsana New"/>
                <w:sz w:val="20"/>
                <w:szCs w:val="20"/>
                <w:cs/>
              </w:rPr>
              <w:t>494</w:t>
            </w:r>
            <w:r w:rsidRPr="006658DC">
              <w:rPr>
                <w:rFonts w:ascii="Angsana New" w:hAnsi="Angsana New"/>
                <w:sz w:val="20"/>
                <w:szCs w:val="20"/>
              </w:rPr>
              <w:t>,</w:t>
            </w:r>
            <w:r w:rsidRPr="006658DC">
              <w:rPr>
                <w:rFonts w:ascii="Angsana New" w:hAnsi="Angsana New"/>
                <w:sz w:val="20"/>
                <w:szCs w:val="20"/>
                <w:cs/>
              </w:rPr>
              <w:t>764.76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49C3182" w14:textId="28F95957" w:rsidR="00E103DD" w:rsidRPr="00E50A6D" w:rsidRDefault="006658DC" w:rsidP="00596F27">
            <w:pPr>
              <w:pBdr>
                <w:bottom w:val="double" w:sz="4" w:space="1" w:color="auto"/>
              </w:pBd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658DC">
              <w:rPr>
                <w:rFonts w:ascii="Angsana New" w:hAnsi="Angsana New"/>
                <w:sz w:val="20"/>
                <w:szCs w:val="20"/>
                <w:cs/>
              </w:rPr>
              <w:t>206</w:t>
            </w:r>
            <w:r w:rsidRPr="006658DC">
              <w:rPr>
                <w:rFonts w:ascii="Angsana New" w:hAnsi="Angsana New"/>
                <w:sz w:val="20"/>
                <w:szCs w:val="20"/>
              </w:rPr>
              <w:t>,</w:t>
            </w:r>
            <w:r w:rsidRPr="006658DC">
              <w:rPr>
                <w:rFonts w:ascii="Angsana New" w:hAnsi="Angsana New"/>
                <w:sz w:val="20"/>
                <w:szCs w:val="20"/>
                <w:cs/>
              </w:rPr>
              <w:t>611</w:t>
            </w:r>
            <w:r w:rsidRPr="006658DC">
              <w:rPr>
                <w:rFonts w:ascii="Angsana New" w:hAnsi="Angsana New"/>
                <w:sz w:val="20"/>
                <w:szCs w:val="20"/>
              </w:rPr>
              <w:t>,</w:t>
            </w:r>
            <w:r w:rsidRPr="006658DC">
              <w:rPr>
                <w:rFonts w:ascii="Angsana New" w:hAnsi="Angsana New"/>
                <w:sz w:val="20"/>
                <w:szCs w:val="20"/>
                <w:cs/>
              </w:rPr>
              <w:t>293.05</w:t>
            </w:r>
          </w:p>
        </w:tc>
      </w:tr>
      <w:tr w:rsidR="00E103DD" w:rsidRPr="00E50A6D" w14:paraId="1AC78D83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1190DE3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36B2CD" w14:textId="77777777" w:rsidR="00E103DD" w:rsidRPr="00E50A6D" w:rsidRDefault="00E103DD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764DB1" w14:textId="77777777" w:rsidR="00E103DD" w:rsidRPr="00E50A6D" w:rsidRDefault="00E103DD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8F7CBB" w14:textId="77777777" w:rsidR="00E103DD" w:rsidRPr="00E50A6D" w:rsidRDefault="00E103DD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B0EE77" w14:textId="77777777" w:rsidR="00E103DD" w:rsidRPr="00E50A6D" w:rsidRDefault="00E103DD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957F2" w14:textId="77777777" w:rsidR="00E103DD" w:rsidRPr="00E50A6D" w:rsidRDefault="00E103DD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56FBD8D" w14:textId="77777777" w:rsidR="00E103DD" w:rsidRPr="00E50A6D" w:rsidRDefault="00E103DD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054C" w:rsidRPr="00E50A6D" w14:paraId="12F4E1C0" w14:textId="77777777" w:rsidTr="0011668A">
        <w:trPr>
          <w:cantSplit/>
        </w:trPr>
        <w:tc>
          <w:tcPr>
            <w:tcW w:w="3492" w:type="dxa"/>
            <w:shd w:val="clear" w:color="auto" w:fill="auto"/>
          </w:tcPr>
          <w:p w14:paraId="748C9269" w14:textId="1259D865" w:rsidR="000F054C" w:rsidRPr="00703137" w:rsidRDefault="000F054C" w:rsidP="000F054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2305B">
              <w:rPr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D9AC59" w14:textId="0584901E" w:rsidR="000F054C" w:rsidRPr="00E50A6D" w:rsidRDefault="000F054C" w:rsidP="000F054C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B5A2E1" w14:textId="4999922F" w:rsidR="000F054C" w:rsidRPr="00E50A6D" w:rsidRDefault="000F054C" w:rsidP="000F054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3675B2" w14:textId="2389F343" w:rsidR="000F054C" w:rsidRPr="00E50A6D" w:rsidRDefault="000F054C" w:rsidP="000F054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4DED21" w14:textId="7E46112D" w:rsidR="000F054C" w:rsidRPr="00E50A6D" w:rsidRDefault="000F054C" w:rsidP="000F054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0190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230190">
              <w:rPr>
                <w:rFonts w:ascii="Angsana New" w:hAnsi="Angsana New"/>
                <w:sz w:val="20"/>
                <w:szCs w:val="20"/>
              </w:rPr>
              <w:t>,</w:t>
            </w:r>
            <w:r w:rsidRPr="00230190">
              <w:rPr>
                <w:rFonts w:ascii="Angsana New" w:hAnsi="Angsana New"/>
                <w:sz w:val="20"/>
                <w:szCs w:val="20"/>
                <w:cs/>
              </w:rPr>
              <w:t>122</w:t>
            </w:r>
            <w:r w:rsidRPr="00230190">
              <w:rPr>
                <w:rFonts w:ascii="Angsana New" w:hAnsi="Angsana New"/>
                <w:sz w:val="20"/>
                <w:szCs w:val="20"/>
              </w:rPr>
              <w:t>,</w:t>
            </w:r>
            <w:r w:rsidRPr="00230190">
              <w:rPr>
                <w:rFonts w:ascii="Angsana New" w:hAnsi="Angsana New"/>
                <w:sz w:val="20"/>
                <w:szCs w:val="20"/>
                <w:cs/>
              </w:rPr>
              <w:t>689.26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8EDF0F" w14:textId="610DE242" w:rsidR="000F054C" w:rsidRPr="00E50A6D" w:rsidRDefault="000F054C" w:rsidP="000F054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B1014A5" w14:textId="6CADE201" w:rsidR="000F054C" w:rsidRPr="00E50A6D" w:rsidRDefault="000F054C" w:rsidP="000F054C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0190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230190">
              <w:rPr>
                <w:rFonts w:ascii="Angsana New" w:hAnsi="Angsana New"/>
                <w:sz w:val="20"/>
                <w:szCs w:val="20"/>
              </w:rPr>
              <w:t>,</w:t>
            </w:r>
            <w:r w:rsidRPr="00230190">
              <w:rPr>
                <w:rFonts w:ascii="Angsana New" w:hAnsi="Angsana New"/>
                <w:sz w:val="20"/>
                <w:szCs w:val="20"/>
                <w:cs/>
              </w:rPr>
              <w:t>122</w:t>
            </w:r>
            <w:r w:rsidRPr="00230190">
              <w:rPr>
                <w:rFonts w:ascii="Angsana New" w:hAnsi="Angsana New"/>
                <w:sz w:val="20"/>
                <w:szCs w:val="20"/>
              </w:rPr>
              <w:t>,</w:t>
            </w:r>
            <w:r w:rsidRPr="00230190">
              <w:rPr>
                <w:rFonts w:ascii="Angsana New" w:hAnsi="Angsana New"/>
                <w:sz w:val="20"/>
                <w:szCs w:val="20"/>
                <w:cs/>
              </w:rPr>
              <w:t>689.26</w:t>
            </w:r>
          </w:p>
        </w:tc>
      </w:tr>
      <w:tr w:rsidR="000F054C" w:rsidRPr="00E50A6D" w14:paraId="47E14FAD" w14:textId="77777777" w:rsidTr="0011668A">
        <w:trPr>
          <w:cantSplit/>
        </w:trPr>
        <w:tc>
          <w:tcPr>
            <w:tcW w:w="3492" w:type="dxa"/>
            <w:shd w:val="clear" w:color="auto" w:fill="auto"/>
          </w:tcPr>
          <w:p w14:paraId="68E3160B" w14:textId="5D26D037" w:rsidR="000F054C" w:rsidRPr="00703137" w:rsidRDefault="000F054C" w:rsidP="000F054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เจ้าหนี้การค้าและเจ้าหนี้</w:t>
            </w:r>
            <w:r w:rsidRPr="00703137">
              <w:rPr>
                <w:rFonts w:hint="cs"/>
                <w:sz w:val="24"/>
                <w:szCs w:val="24"/>
                <w:cs/>
              </w:rPr>
              <w:t>หมุนเวียน</w:t>
            </w:r>
            <w:r w:rsidRPr="00703137">
              <w:rPr>
                <w:sz w:val="24"/>
                <w:szCs w:val="24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D1828E" w14:textId="423D89FC" w:rsidR="000F054C" w:rsidRPr="00E50A6D" w:rsidRDefault="00C33F56" w:rsidP="000F054C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8A6445" w14:textId="4DE35CFE" w:rsidR="000F054C" w:rsidRPr="00E50A6D" w:rsidRDefault="00C33F56" w:rsidP="000F054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356716" w14:textId="26734AF3" w:rsidR="000F054C" w:rsidRPr="00E50A6D" w:rsidRDefault="00C33F56" w:rsidP="000F054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C07D6E" w14:textId="300F1B7A" w:rsidR="000F054C" w:rsidRPr="00E50A6D" w:rsidRDefault="00C33F56" w:rsidP="000F054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98A58C" w14:textId="32B5E92B" w:rsidR="000F054C" w:rsidRPr="00E50A6D" w:rsidRDefault="00DD26E0" w:rsidP="000F054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D26E0">
              <w:rPr>
                <w:rFonts w:ascii="Angsana New" w:hAnsi="Angsana New"/>
                <w:sz w:val="20"/>
                <w:szCs w:val="20"/>
                <w:cs/>
              </w:rPr>
              <w:t>88</w:t>
            </w:r>
            <w:r w:rsidRPr="00DD26E0">
              <w:rPr>
                <w:rFonts w:ascii="Angsana New" w:hAnsi="Angsana New"/>
                <w:sz w:val="20"/>
                <w:szCs w:val="20"/>
              </w:rPr>
              <w:t>,</w:t>
            </w:r>
            <w:r w:rsidRPr="00DD26E0">
              <w:rPr>
                <w:rFonts w:ascii="Angsana New" w:hAnsi="Angsana New"/>
                <w:sz w:val="20"/>
                <w:szCs w:val="20"/>
                <w:cs/>
              </w:rPr>
              <w:t>786</w:t>
            </w:r>
            <w:r w:rsidRPr="00DD26E0">
              <w:rPr>
                <w:rFonts w:ascii="Angsana New" w:hAnsi="Angsana New"/>
                <w:sz w:val="20"/>
                <w:szCs w:val="20"/>
              </w:rPr>
              <w:t>,</w:t>
            </w:r>
            <w:r w:rsidRPr="00DD26E0">
              <w:rPr>
                <w:rFonts w:ascii="Angsana New" w:hAnsi="Angsana New"/>
                <w:sz w:val="20"/>
                <w:szCs w:val="20"/>
                <w:cs/>
              </w:rPr>
              <w:t>281.86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F13DBBA" w14:textId="233642DB" w:rsidR="000F054C" w:rsidRPr="00E50A6D" w:rsidRDefault="00DD26E0" w:rsidP="000F054C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D26E0">
              <w:rPr>
                <w:rFonts w:ascii="Angsana New" w:hAnsi="Angsana New"/>
                <w:sz w:val="20"/>
                <w:szCs w:val="20"/>
                <w:cs/>
              </w:rPr>
              <w:t>88</w:t>
            </w:r>
            <w:r w:rsidRPr="00DD26E0">
              <w:rPr>
                <w:rFonts w:ascii="Angsana New" w:hAnsi="Angsana New"/>
                <w:sz w:val="20"/>
                <w:szCs w:val="20"/>
              </w:rPr>
              <w:t>,</w:t>
            </w:r>
            <w:r w:rsidRPr="00DD26E0">
              <w:rPr>
                <w:rFonts w:ascii="Angsana New" w:hAnsi="Angsana New"/>
                <w:sz w:val="20"/>
                <w:szCs w:val="20"/>
                <w:cs/>
              </w:rPr>
              <w:t>786</w:t>
            </w:r>
            <w:r w:rsidRPr="00DD26E0">
              <w:rPr>
                <w:rFonts w:ascii="Angsana New" w:hAnsi="Angsana New"/>
                <w:sz w:val="20"/>
                <w:szCs w:val="20"/>
              </w:rPr>
              <w:t>,</w:t>
            </w:r>
            <w:r w:rsidRPr="00DD26E0">
              <w:rPr>
                <w:rFonts w:ascii="Angsana New" w:hAnsi="Angsana New"/>
                <w:sz w:val="20"/>
                <w:szCs w:val="20"/>
                <w:cs/>
              </w:rPr>
              <w:t>281.86</w:t>
            </w:r>
          </w:p>
        </w:tc>
      </w:tr>
      <w:tr w:rsidR="000F054C" w:rsidRPr="00E50A6D" w14:paraId="54E29C51" w14:textId="77777777" w:rsidTr="0011668A">
        <w:trPr>
          <w:cantSplit/>
        </w:trPr>
        <w:tc>
          <w:tcPr>
            <w:tcW w:w="3492" w:type="dxa"/>
            <w:shd w:val="clear" w:color="auto" w:fill="auto"/>
          </w:tcPr>
          <w:p w14:paraId="57853420" w14:textId="77777777" w:rsidR="000F054C" w:rsidRPr="00703137" w:rsidRDefault="000F054C" w:rsidP="000F054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2DA45D" w14:textId="384824E4" w:rsidR="000F054C" w:rsidRPr="00E50A6D" w:rsidRDefault="000F054C" w:rsidP="000F054C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513B6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3513B6">
              <w:rPr>
                <w:rFonts w:ascii="Angsana New" w:hAnsi="Angsana New"/>
                <w:sz w:val="20"/>
                <w:szCs w:val="20"/>
              </w:rPr>
              <w:t>,</w:t>
            </w:r>
            <w:r w:rsidRPr="003513B6">
              <w:rPr>
                <w:rFonts w:ascii="Angsana New" w:hAnsi="Angsana New"/>
                <w:sz w:val="20"/>
                <w:szCs w:val="20"/>
                <w:cs/>
              </w:rPr>
              <w:t>124</w:t>
            </w:r>
            <w:r w:rsidRPr="003513B6">
              <w:rPr>
                <w:rFonts w:ascii="Angsana New" w:hAnsi="Angsana New"/>
                <w:sz w:val="20"/>
                <w:szCs w:val="20"/>
              </w:rPr>
              <w:t>,</w:t>
            </w:r>
            <w:r w:rsidRPr="003513B6">
              <w:rPr>
                <w:rFonts w:ascii="Angsana New" w:hAnsi="Angsana New"/>
                <w:sz w:val="20"/>
                <w:szCs w:val="20"/>
                <w:cs/>
              </w:rPr>
              <w:t>998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075D79" w14:textId="42BC136C" w:rsidR="000F054C" w:rsidRPr="00E50A6D" w:rsidRDefault="000F054C" w:rsidP="000F054C">
            <w:pPr>
              <w:spacing w:line="300" w:lineRule="exact"/>
              <w:ind w:left="-7" w:right="-6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36,562,502.00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99D50F" w14:textId="4441F2D9" w:rsidR="000F054C" w:rsidRPr="00E50A6D" w:rsidRDefault="000F054C" w:rsidP="000F054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8F5BB8" w14:textId="310E35CA" w:rsidR="000F054C" w:rsidRPr="00E50A6D" w:rsidRDefault="000F054C" w:rsidP="000F054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E009D">
              <w:rPr>
                <w:rFonts w:ascii="Angsana New" w:hAnsi="Angsana New"/>
                <w:sz w:val="20"/>
                <w:szCs w:val="20"/>
                <w:cs/>
              </w:rPr>
              <w:t>174</w:t>
            </w:r>
            <w:r w:rsidRPr="00FE009D">
              <w:rPr>
                <w:rFonts w:ascii="Angsana New" w:hAnsi="Angsana New"/>
                <w:sz w:val="20"/>
                <w:szCs w:val="20"/>
              </w:rPr>
              <w:t>,</w:t>
            </w:r>
            <w:r w:rsidRPr="00FE009D">
              <w:rPr>
                <w:rFonts w:ascii="Angsana New" w:hAnsi="Angsana New"/>
                <w:sz w:val="20"/>
                <w:szCs w:val="20"/>
                <w:cs/>
              </w:rPr>
              <w:t>907</w:t>
            </w:r>
            <w:r w:rsidRPr="00FE009D">
              <w:rPr>
                <w:rFonts w:ascii="Angsana New" w:hAnsi="Angsana New"/>
                <w:sz w:val="20"/>
                <w:szCs w:val="20"/>
              </w:rPr>
              <w:t>,</w:t>
            </w:r>
            <w:r w:rsidRPr="00FE009D">
              <w:rPr>
                <w:rFonts w:ascii="Angsana New" w:hAnsi="Angsana New"/>
                <w:sz w:val="20"/>
                <w:szCs w:val="20"/>
                <w:cs/>
              </w:rPr>
              <w:t>098.59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BE6F51" w14:textId="093260C0" w:rsidR="000F054C" w:rsidRPr="00E50A6D" w:rsidRDefault="000F054C" w:rsidP="000F054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1C16F95" w14:textId="6CB65B79" w:rsidR="000F054C" w:rsidRPr="00E50A6D" w:rsidRDefault="000F054C" w:rsidP="000F054C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521A">
              <w:rPr>
                <w:rFonts w:ascii="Angsana New" w:hAnsi="Angsana New"/>
                <w:sz w:val="20"/>
                <w:szCs w:val="20"/>
                <w:cs/>
              </w:rPr>
              <w:t>217</w:t>
            </w:r>
            <w:r w:rsidRPr="0084521A">
              <w:rPr>
                <w:rFonts w:ascii="Angsana New" w:hAnsi="Angsana New"/>
                <w:sz w:val="20"/>
                <w:szCs w:val="20"/>
              </w:rPr>
              <w:t>,</w:t>
            </w:r>
            <w:r w:rsidRPr="0084521A">
              <w:rPr>
                <w:rFonts w:ascii="Angsana New" w:hAnsi="Angsana New"/>
                <w:sz w:val="20"/>
                <w:szCs w:val="20"/>
                <w:cs/>
              </w:rPr>
              <w:t>594</w:t>
            </w:r>
            <w:r w:rsidRPr="0084521A">
              <w:rPr>
                <w:rFonts w:ascii="Angsana New" w:hAnsi="Angsana New"/>
                <w:sz w:val="20"/>
                <w:szCs w:val="20"/>
              </w:rPr>
              <w:t>,</w:t>
            </w:r>
            <w:r w:rsidRPr="0084521A">
              <w:rPr>
                <w:rFonts w:ascii="Angsana New" w:hAnsi="Angsana New"/>
                <w:sz w:val="20"/>
                <w:szCs w:val="20"/>
                <w:cs/>
              </w:rPr>
              <w:t>598.59</w:t>
            </w:r>
          </w:p>
        </w:tc>
      </w:tr>
      <w:tr w:rsidR="00E65F4D" w:rsidRPr="00E50A6D" w14:paraId="7BF571F3" w14:textId="77777777" w:rsidTr="003C79E6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493AC91" w14:textId="77777777" w:rsidR="00E65F4D" w:rsidRPr="00E50A6D" w:rsidRDefault="00E65F4D" w:rsidP="00E65F4D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ascii="Angsana New" w:hAnsi="Angsana New"/>
                <w:szCs w:val="24"/>
                <w:cs/>
              </w:rPr>
            </w:pPr>
            <w:r w:rsidRPr="00E50A6D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004FE1B0" w14:textId="7A98305E" w:rsidR="00E65F4D" w:rsidRPr="00E50A6D" w:rsidRDefault="002234F9" w:rsidP="00E65F4D">
            <w:pPr>
              <w:pBdr>
                <w:bottom w:val="single" w:sz="4" w:space="1" w:color="auto"/>
              </w:pBd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34F9">
              <w:rPr>
                <w:rFonts w:ascii="Angsana New" w:hAnsi="Angsana New"/>
                <w:sz w:val="20"/>
                <w:szCs w:val="20"/>
              </w:rPr>
              <w:t>7,215,696.23</w:t>
            </w:r>
          </w:p>
        </w:tc>
        <w:tc>
          <w:tcPr>
            <w:tcW w:w="990" w:type="dxa"/>
            <w:shd w:val="clear" w:color="auto" w:fill="auto"/>
          </w:tcPr>
          <w:p w14:paraId="1391DA75" w14:textId="79B17D26" w:rsidR="00E65F4D" w:rsidRPr="00E50A6D" w:rsidRDefault="00AE6E2A" w:rsidP="00E65F4D">
            <w:pPr>
              <w:pBdr>
                <w:bottom w:val="single" w:sz="4" w:space="1" w:color="auto"/>
              </w:pBd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E6E2A">
              <w:rPr>
                <w:rFonts w:ascii="Angsana New" w:hAnsi="Angsana New"/>
                <w:sz w:val="20"/>
                <w:szCs w:val="20"/>
              </w:rPr>
              <w:t>8,893,929.41</w:t>
            </w:r>
          </w:p>
        </w:tc>
        <w:tc>
          <w:tcPr>
            <w:tcW w:w="900" w:type="dxa"/>
            <w:shd w:val="clear" w:color="auto" w:fill="auto"/>
          </w:tcPr>
          <w:p w14:paraId="5D7672DA" w14:textId="7A1F305C" w:rsidR="00E65F4D" w:rsidRPr="00E50A6D" w:rsidRDefault="00AE6E2A" w:rsidP="00E65F4D">
            <w:pPr>
              <w:pBdr>
                <w:bottom w:val="single" w:sz="4" w:space="1" w:color="auto"/>
              </w:pBd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E6E2A">
              <w:rPr>
                <w:rFonts w:ascii="Angsana New" w:hAnsi="Angsana New"/>
                <w:sz w:val="20"/>
                <w:szCs w:val="20"/>
              </w:rPr>
              <w:t>1,518,993.54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20EDD2" w14:textId="4D75D13D" w:rsidR="00E65F4D" w:rsidRPr="00E50A6D" w:rsidRDefault="00E65F4D" w:rsidP="00E65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504810" w14:textId="3BE8F7E3" w:rsidR="00E65F4D" w:rsidRPr="00E50A6D" w:rsidRDefault="00E65F4D" w:rsidP="00E65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8E95F30" w14:textId="05D3FBD5" w:rsidR="00E65F4D" w:rsidRPr="00E50A6D" w:rsidRDefault="00AE6E2A" w:rsidP="00E65F4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E6E2A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AE6E2A">
              <w:rPr>
                <w:rFonts w:ascii="Angsana New" w:hAnsi="Angsana New"/>
                <w:sz w:val="20"/>
                <w:szCs w:val="20"/>
              </w:rPr>
              <w:t>,</w:t>
            </w:r>
            <w:r w:rsidRPr="00AE6E2A">
              <w:rPr>
                <w:rFonts w:ascii="Angsana New" w:hAnsi="Angsana New"/>
                <w:sz w:val="20"/>
                <w:szCs w:val="20"/>
                <w:cs/>
              </w:rPr>
              <w:t>628</w:t>
            </w:r>
            <w:r w:rsidRPr="00AE6E2A">
              <w:rPr>
                <w:rFonts w:ascii="Angsana New" w:hAnsi="Angsana New"/>
                <w:sz w:val="20"/>
                <w:szCs w:val="20"/>
              </w:rPr>
              <w:t>,</w:t>
            </w:r>
            <w:r w:rsidRPr="00AE6E2A">
              <w:rPr>
                <w:rFonts w:ascii="Angsana New" w:hAnsi="Angsana New"/>
                <w:sz w:val="20"/>
                <w:szCs w:val="20"/>
                <w:cs/>
              </w:rPr>
              <w:t>619.18</w:t>
            </w:r>
          </w:p>
        </w:tc>
      </w:tr>
      <w:tr w:rsidR="000F054C" w:rsidRPr="00E50A6D" w14:paraId="2A08D780" w14:textId="77777777" w:rsidTr="003C79E6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2217C5A" w14:textId="77777777" w:rsidR="000F054C" w:rsidRPr="00E50A6D" w:rsidRDefault="000F054C" w:rsidP="000F054C">
            <w:pPr>
              <w:spacing w:line="300" w:lineRule="exact"/>
              <w:ind w:left="122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AC52F3" w14:textId="5B60C790" w:rsidR="000F054C" w:rsidRPr="00E50A6D" w:rsidRDefault="005D1534" w:rsidP="000F054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534">
              <w:rPr>
                <w:rFonts w:ascii="Angsana New" w:hAnsi="Angsana New"/>
                <w:sz w:val="20"/>
                <w:szCs w:val="20"/>
                <w:cs/>
              </w:rPr>
              <w:t>13</w:t>
            </w:r>
            <w:r w:rsidRPr="005D1534">
              <w:rPr>
                <w:rFonts w:ascii="Angsana New" w:hAnsi="Angsana New"/>
                <w:sz w:val="20"/>
                <w:szCs w:val="20"/>
              </w:rPr>
              <w:t>,</w:t>
            </w:r>
            <w:r w:rsidRPr="005D1534">
              <w:rPr>
                <w:rFonts w:ascii="Angsana New" w:hAnsi="Angsana New"/>
                <w:sz w:val="20"/>
                <w:szCs w:val="20"/>
                <w:cs/>
              </w:rPr>
              <w:t>340</w:t>
            </w:r>
            <w:r w:rsidRPr="005D1534">
              <w:rPr>
                <w:rFonts w:ascii="Angsana New" w:hAnsi="Angsana New"/>
                <w:sz w:val="20"/>
                <w:szCs w:val="20"/>
              </w:rPr>
              <w:t>,</w:t>
            </w:r>
            <w:r w:rsidRPr="005D1534">
              <w:rPr>
                <w:rFonts w:ascii="Angsana New" w:hAnsi="Angsana New"/>
                <w:sz w:val="20"/>
                <w:szCs w:val="20"/>
                <w:cs/>
              </w:rPr>
              <w:t>694.23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70E57" w14:textId="0A5C74DC" w:rsidR="000F054C" w:rsidRPr="00E50A6D" w:rsidRDefault="005D1534" w:rsidP="000F054C">
            <w:pPr>
              <w:pBdr>
                <w:bottom w:val="double" w:sz="4" w:space="1" w:color="auto"/>
              </w:pBdr>
              <w:spacing w:line="300" w:lineRule="exact"/>
              <w:ind w:left="-7" w:right="-5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534">
              <w:rPr>
                <w:rFonts w:ascii="Angsana New" w:hAnsi="Angsana New"/>
                <w:sz w:val="20"/>
                <w:szCs w:val="20"/>
                <w:cs/>
              </w:rPr>
              <w:t>45</w:t>
            </w:r>
            <w:r w:rsidRPr="005D1534">
              <w:rPr>
                <w:rFonts w:ascii="Angsana New" w:hAnsi="Angsana New"/>
                <w:sz w:val="20"/>
                <w:szCs w:val="20"/>
              </w:rPr>
              <w:t>,</w:t>
            </w:r>
            <w:r w:rsidRPr="005D1534">
              <w:rPr>
                <w:rFonts w:ascii="Angsana New" w:hAnsi="Angsana New"/>
                <w:sz w:val="20"/>
                <w:szCs w:val="20"/>
                <w:cs/>
              </w:rPr>
              <w:t>456</w:t>
            </w:r>
            <w:r w:rsidRPr="005D1534">
              <w:rPr>
                <w:rFonts w:ascii="Angsana New" w:hAnsi="Angsana New"/>
                <w:sz w:val="20"/>
                <w:szCs w:val="20"/>
              </w:rPr>
              <w:t>,</w:t>
            </w:r>
            <w:r w:rsidRPr="005D1534">
              <w:rPr>
                <w:rFonts w:ascii="Angsana New" w:hAnsi="Angsana New"/>
                <w:sz w:val="20"/>
                <w:szCs w:val="20"/>
                <w:cs/>
              </w:rPr>
              <w:t>431.41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EE062E" w14:textId="40A3967D" w:rsidR="000F054C" w:rsidRPr="00E50A6D" w:rsidRDefault="005D1534" w:rsidP="000F054C">
            <w:pPr>
              <w:pBdr>
                <w:bottom w:val="double" w:sz="4" w:space="1" w:color="auto"/>
              </w:pBdr>
              <w:spacing w:line="300" w:lineRule="exact"/>
              <w:ind w:left="-7" w:right="-1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D1534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5D1534">
              <w:rPr>
                <w:rFonts w:ascii="Angsana New" w:hAnsi="Angsana New"/>
                <w:sz w:val="20"/>
                <w:szCs w:val="20"/>
              </w:rPr>
              <w:t>,</w:t>
            </w:r>
            <w:r w:rsidRPr="005D1534">
              <w:rPr>
                <w:rFonts w:ascii="Angsana New" w:hAnsi="Angsana New"/>
                <w:sz w:val="20"/>
                <w:szCs w:val="20"/>
                <w:cs/>
              </w:rPr>
              <w:t>518</w:t>
            </w:r>
            <w:r w:rsidRPr="005D1534">
              <w:rPr>
                <w:rFonts w:ascii="Angsana New" w:hAnsi="Angsana New"/>
                <w:sz w:val="20"/>
                <w:szCs w:val="20"/>
              </w:rPr>
              <w:t>,</w:t>
            </w:r>
            <w:r w:rsidRPr="005D1534">
              <w:rPr>
                <w:rFonts w:ascii="Angsana New" w:hAnsi="Angsana New"/>
                <w:sz w:val="20"/>
                <w:szCs w:val="20"/>
                <w:cs/>
              </w:rPr>
              <w:t>993.54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70061A" w14:textId="78CE658C" w:rsidR="000F054C" w:rsidRPr="00E50A6D" w:rsidRDefault="00DD26E0" w:rsidP="000F054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93D59">
              <w:rPr>
                <w:rFonts w:ascii="Angsana New" w:hAnsi="Angsana New"/>
                <w:sz w:val="20"/>
                <w:szCs w:val="20"/>
                <w:cs/>
              </w:rPr>
              <w:t>194</w:t>
            </w:r>
            <w:r w:rsidRPr="00B93D59">
              <w:rPr>
                <w:rFonts w:ascii="Angsana New" w:hAnsi="Angsana New"/>
                <w:sz w:val="20"/>
                <w:szCs w:val="20"/>
              </w:rPr>
              <w:t>,</w:t>
            </w:r>
            <w:r w:rsidRPr="00B93D59">
              <w:rPr>
                <w:rFonts w:ascii="Angsana New" w:hAnsi="Angsana New"/>
                <w:sz w:val="20"/>
                <w:szCs w:val="20"/>
                <w:cs/>
              </w:rPr>
              <w:t>029</w:t>
            </w:r>
            <w:r w:rsidRPr="00B93D59">
              <w:rPr>
                <w:rFonts w:ascii="Angsana New" w:hAnsi="Angsana New"/>
                <w:sz w:val="20"/>
                <w:szCs w:val="20"/>
              </w:rPr>
              <w:t>,</w:t>
            </w:r>
            <w:r w:rsidRPr="00B93D59">
              <w:rPr>
                <w:rFonts w:ascii="Angsana New" w:hAnsi="Angsana New"/>
                <w:sz w:val="20"/>
                <w:szCs w:val="20"/>
                <w:cs/>
              </w:rPr>
              <w:t>787.85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6E2CC" w14:textId="0E14027E" w:rsidR="000F054C" w:rsidRPr="00E50A6D" w:rsidRDefault="00DD26E0" w:rsidP="000F054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D26E0">
              <w:rPr>
                <w:rFonts w:ascii="Angsana New" w:hAnsi="Angsana New"/>
                <w:sz w:val="20"/>
                <w:szCs w:val="20"/>
                <w:cs/>
              </w:rPr>
              <w:t>88</w:t>
            </w:r>
            <w:r w:rsidRPr="00DD26E0">
              <w:rPr>
                <w:rFonts w:ascii="Angsana New" w:hAnsi="Angsana New"/>
                <w:sz w:val="20"/>
                <w:szCs w:val="20"/>
              </w:rPr>
              <w:t>,</w:t>
            </w:r>
            <w:r w:rsidRPr="00DD26E0">
              <w:rPr>
                <w:rFonts w:ascii="Angsana New" w:hAnsi="Angsana New"/>
                <w:sz w:val="20"/>
                <w:szCs w:val="20"/>
                <w:cs/>
              </w:rPr>
              <w:t>786</w:t>
            </w:r>
            <w:r w:rsidRPr="00DD26E0">
              <w:rPr>
                <w:rFonts w:ascii="Angsana New" w:hAnsi="Angsana New"/>
                <w:sz w:val="20"/>
                <w:szCs w:val="20"/>
              </w:rPr>
              <w:t>,</w:t>
            </w:r>
            <w:r w:rsidRPr="00DD26E0">
              <w:rPr>
                <w:rFonts w:ascii="Angsana New" w:hAnsi="Angsana New"/>
                <w:sz w:val="20"/>
                <w:szCs w:val="20"/>
                <w:cs/>
              </w:rPr>
              <w:t>281.86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9576D4B" w14:textId="6C8CCC36" w:rsidR="000F054C" w:rsidRPr="00E50A6D" w:rsidRDefault="00684A67" w:rsidP="000F054C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A67">
              <w:rPr>
                <w:rFonts w:ascii="Angsana New" w:hAnsi="Angsana New"/>
                <w:sz w:val="20"/>
                <w:szCs w:val="20"/>
                <w:cs/>
              </w:rPr>
              <w:t>343</w:t>
            </w:r>
            <w:r w:rsidRPr="00684A67">
              <w:rPr>
                <w:rFonts w:ascii="Angsana New" w:hAnsi="Angsana New"/>
                <w:sz w:val="20"/>
                <w:szCs w:val="20"/>
              </w:rPr>
              <w:t>,</w:t>
            </w:r>
            <w:r w:rsidRPr="00684A67">
              <w:rPr>
                <w:rFonts w:ascii="Angsana New" w:hAnsi="Angsana New"/>
                <w:sz w:val="20"/>
                <w:szCs w:val="20"/>
                <w:cs/>
              </w:rPr>
              <w:t>132</w:t>
            </w:r>
            <w:r w:rsidRPr="00684A67">
              <w:rPr>
                <w:rFonts w:ascii="Angsana New" w:hAnsi="Angsana New"/>
                <w:sz w:val="20"/>
                <w:szCs w:val="20"/>
              </w:rPr>
              <w:t>,</w:t>
            </w:r>
            <w:r w:rsidRPr="00684A67">
              <w:rPr>
                <w:rFonts w:ascii="Angsana New" w:hAnsi="Angsana New"/>
                <w:sz w:val="20"/>
                <w:szCs w:val="20"/>
                <w:cs/>
              </w:rPr>
              <w:t>188.89</w:t>
            </w:r>
          </w:p>
        </w:tc>
      </w:tr>
    </w:tbl>
    <w:p w14:paraId="304009B7" w14:textId="77777777" w:rsidR="00ED0179" w:rsidRPr="00E50A6D" w:rsidRDefault="00ED0179" w:rsidP="00ED0179">
      <w:pPr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3C17E82" w14:textId="77777777" w:rsidR="001F7A49" w:rsidRPr="00E50A6D" w:rsidRDefault="001F7A49">
      <w:pPr>
        <w:numPr>
          <w:ilvl w:val="0"/>
          <w:numId w:val="70"/>
        </w:numPr>
        <w:spacing w:before="240" w:line="240" w:lineRule="atLeast"/>
        <w:ind w:left="510" w:hanging="51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11F1093" w14:textId="77777777" w:rsidR="001F7A49" w:rsidRPr="006C7ACC" w:rsidRDefault="001F7A49" w:rsidP="00B53EC5">
      <w:pPr>
        <w:spacing w:line="240" w:lineRule="atLeast"/>
        <w:ind w:left="518"/>
        <w:rPr>
          <w:rFonts w:ascii="Angsana New" w:hAnsi="Angsana New"/>
          <w:sz w:val="26"/>
          <w:szCs w:val="26"/>
          <w:u w:val="single"/>
        </w:rPr>
      </w:pPr>
      <w:r w:rsidRPr="006C7ACC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  <w:r w:rsidRPr="006C7ACC">
        <w:rPr>
          <w:rFonts w:ascii="Angsana New" w:hAnsi="Angsana New" w:hint="cs"/>
          <w:sz w:val="30"/>
          <w:szCs w:val="30"/>
          <w:u w:val="single"/>
          <w:cs/>
        </w:rPr>
        <w:t xml:space="preserve"> (ต่อ)</w:t>
      </w:r>
    </w:p>
    <w:p w14:paraId="2FCBBEF4" w14:textId="77777777" w:rsidR="003D11F8" w:rsidRPr="00E50A6D" w:rsidRDefault="003D11F8" w:rsidP="00B53EC5">
      <w:pPr>
        <w:spacing w:line="240" w:lineRule="atLeast"/>
        <w:ind w:left="518"/>
        <w:jc w:val="right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26"/>
          <w:szCs w:val="26"/>
          <w:cs/>
        </w:rPr>
        <w:t>(หน่วย: บาท)</w:t>
      </w:r>
    </w:p>
    <w:tbl>
      <w:tblPr>
        <w:tblW w:w="96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92"/>
        <w:gridCol w:w="990"/>
        <w:gridCol w:w="990"/>
        <w:gridCol w:w="900"/>
        <w:gridCol w:w="1080"/>
        <w:gridCol w:w="1080"/>
        <w:gridCol w:w="1084"/>
      </w:tblGrid>
      <w:tr w:rsidR="006C7ACC" w:rsidRPr="00E50A6D" w14:paraId="414776EB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36697188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4" w:type="dxa"/>
            <w:gridSpan w:val="6"/>
            <w:shd w:val="clear" w:color="auto" w:fill="auto"/>
            <w:vAlign w:val="bottom"/>
          </w:tcPr>
          <w:p w14:paraId="06352E8C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งบการเงิน</w:t>
            </w:r>
            <w:r w:rsidRPr="00E50A6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6C7ACC" w:rsidRPr="00E50A6D" w14:paraId="4FC513A4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DA9E8D7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4" w:type="dxa"/>
            <w:gridSpan w:val="6"/>
            <w:shd w:val="clear" w:color="auto" w:fill="auto"/>
            <w:vAlign w:val="bottom"/>
          </w:tcPr>
          <w:p w14:paraId="2A566749" w14:textId="26A85C66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</w:rPr>
              <w:t xml:space="preserve">31 </w:t>
            </w:r>
            <w:r w:rsidRPr="00E50A6D">
              <w:rPr>
                <w:rFonts w:ascii="Angsana New" w:hAnsi="Angsana New"/>
                <w:cs/>
              </w:rPr>
              <w:t xml:space="preserve">ธันวาคม </w:t>
            </w:r>
            <w:r w:rsidRPr="00E50A6D">
              <w:rPr>
                <w:rFonts w:ascii="Angsana New" w:hAnsi="Angsana New"/>
              </w:rPr>
              <w:t>256</w:t>
            </w:r>
            <w:r w:rsidR="005F6803">
              <w:rPr>
                <w:rFonts w:ascii="Angsana New" w:hAnsi="Angsana New" w:hint="cs"/>
                <w:cs/>
              </w:rPr>
              <w:t>4</w:t>
            </w:r>
          </w:p>
        </w:tc>
      </w:tr>
      <w:tr w:rsidR="006C7ACC" w:rsidRPr="00E50A6D" w14:paraId="5FC518AB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68F564A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53EE3B4F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62B26" w14:textId="77777777" w:rsidR="006C7ACC" w:rsidRPr="00E50A6D" w:rsidRDefault="006C7ACC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924EC2" w14:textId="77777777" w:rsidR="006C7ACC" w:rsidRPr="00E50A6D" w:rsidRDefault="006C7ACC" w:rsidP="007B237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6E44F5A" w14:textId="77777777" w:rsidR="006C7ACC" w:rsidRPr="00E50A6D" w:rsidRDefault="006C7ACC" w:rsidP="007B237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C7ACC" w:rsidRPr="00E50A6D" w14:paraId="09EFAEC0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27504452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9BC5B" w14:textId="77777777" w:rsidR="006C7ACC" w:rsidRPr="00E50A6D" w:rsidRDefault="006C7ACC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9BBC3D" w14:textId="77777777" w:rsidR="006C7ACC" w:rsidRPr="00E50A6D" w:rsidRDefault="006C7ACC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912716" w14:textId="77777777" w:rsidR="006C7ACC" w:rsidRPr="00E50A6D" w:rsidRDefault="006C7ACC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952FF1" w14:textId="77777777" w:rsidR="006C7ACC" w:rsidRPr="00E50A6D" w:rsidRDefault="006C7ACC" w:rsidP="007B237F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CE5D3" w14:textId="77777777" w:rsidR="006C7ACC" w:rsidRPr="00E50A6D" w:rsidRDefault="006C7ACC" w:rsidP="007B237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2E9AF1C" w14:textId="77777777" w:rsidR="006C7ACC" w:rsidRPr="00E50A6D" w:rsidRDefault="006C7ACC" w:rsidP="007B237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C7ACC" w:rsidRPr="00E50A6D" w14:paraId="48377BC7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B0FACAE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05A24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6EE322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ถึง </w:t>
            </w: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0C50D7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861881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66E2E2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71ABFA9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รวม</w:t>
            </w:r>
          </w:p>
        </w:tc>
      </w:tr>
      <w:tr w:rsidR="006C7ACC" w:rsidRPr="00E50A6D" w14:paraId="287A0B5A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39462C7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E2BD5" w14:textId="77777777" w:rsidR="006C7ACC" w:rsidRPr="00E50A6D" w:rsidRDefault="006C7ACC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04656A" w14:textId="77777777" w:rsidR="006C7ACC" w:rsidRPr="00E50A6D" w:rsidRDefault="006C7ACC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387F3" w14:textId="77777777" w:rsidR="006C7ACC" w:rsidRPr="00E50A6D" w:rsidRDefault="006C7ACC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733319" w14:textId="77777777" w:rsidR="006C7ACC" w:rsidRPr="00E50A6D" w:rsidRDefault="006C7ACC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BF3F0" w14:textId="77777777" w:rsidR="006C7ACC" w:rsidRPr="00E50A6D" w:rsidRDefault="006C7ACC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A4A1E53" w14:textId="77777777" w:rsidR="006C7ACC" w:rsidRPr="00E50A6D" w:rsidRDefault="006C7ACC" w:rsidP="007B237F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6C7ACC" w:rsidRPr="00E50A6D" w14:paraId="4669FB2E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D12542F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347CC4" w14:textId="77777777" w:rsidR="006C7ACC" w:rsidRPr="00E50A6D" w:rsidRDefault="006C7ACC" w:rsidP="007B237F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A36869" w14:textId="77777777" w:rsidR="006C7ACC" w:rsidRPr="00E50A6D" w:rsidRDefault="006C7ACC" w:rsidP="007B237F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E94BB3" w14:textId="77777777" w:rsidR="006C7ACC" w:rsidRPr="00E50A6D" w:rsidRDefault="006C7ACC" w:rsidP="007B237F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09FDC6" w14:textId="77777777" w:rsidR="006C7ACC" w:rsidRPr="00E50A6D" w:rsidRDefault="006C7ACC" w:rsidP="007B237F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597690" w14:textId="77777777" w:rsidR="006C7ACC" w:rsidRPr="00E50A6D" w:rsidRDefault="006C7ACC" w:rsidP="007B237F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263FCA" w14:textId="77777777" w:rsidR="006C7ACC" w:rsidRPr="00E50A6D" w:rsidRDefault="006C7ACC" w:rsidP="007B237F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F6803" w:rsidRPr="00E50A6D" w14:paraId="2BB1242F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AD5E289" w14:textId="77777777" w:rsidR="005F6803" w:rsidRPr="00703137" w:rsidRDefault="005F6803" w:rsidP="005F680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607EE8" w14:textId="309317D3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15BBA" w14:textId="767B925E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58D96C" w14:textId="2838D78D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9B876" w14:textId="73D1CED4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621B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B0621B">
              <w:rPr>
                <w:rFonts w:ascii="Angsana New" w:hAnsi="Angsana New"/>
                <w:sz w:val="20"/>
                <w:szCs w:val="20"/>
              </w:rPr>
              <w:t>,</w:t>
            </w:r>
            <w:r w:rsidRPr="00B0621B">
              <w:rPr>
                <w:rFonts w:ascii="Angsana New" w:hAnsi="Angsana New"/>
                <w:sz w:val="20"/>
                <w:szCs w:val="20"/>
                <w:cs/>
              </w:rPr>
              <w:t>450</w:t>
            </w:r>
            <w:r w:rsidRPr="00B0621B">
              <w:rPr>
                <w:rFonts w:ascii="Angsana New" w:hAnsi="Angsana New"/>
                <w:sz w:val="20"/>
                <w:szCs w:val="20"/>
              </w:rPr>
              <w:t>,</w:t>
            </w:r>
            <w:r w:rsidRPr="00B0621B">
              <w:rPr>
                <w:rFonts w:ascii="Angsana New" w:hAnsi="Angsana New"/>
                <w:sz w:val="20"/>
                <w:szCs w:val="20"/>
                <w:cs/>
              </w:rPr>
              <w:t>486.09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465180" w14:textId="26A6C23F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621B">
              <w:rPr>
                <w:rFonts w:ascii="Angsana New" w:hAnsi="Angsana New"/>
                <w:sz w:val="20"/>
                <w:szCs w:val="20"/>
                <w:cs/>
              </w:rPr>
              <w:t>24</w:t>
            </w:r>
            <w:r w:rsidRPr="00B0621B">
              <w:rPr>
                <w:rFonts w:ascii="Angsana New" w:hAnsi="Angsana New"/>
                <w:sz w:val="20"/>
                <w:szCs w:val="20"/>
              </w:rPr>
              <w:t>,</w:t>
            </w:r>
            <w:r w:rsidRPr="00B0621B">
              <w:rPr>
                <w:rFonts w:ascii="Angsana New" w:hAnsi="Angsana New"/>
                <w:sz w:val="20"/>
                <w:szCs w:val="20"/>
                <w:cs/>
              </w:rPr>
              <w:t>502</w:t>
            </w:r>
            <w:r w:rsidRPr="00B0621B">
              <w:rPr>
                <w:rFonts w:ascii="Angsana New" w:hAnsi="Angsana New"/>
                <w:sz w:val="20"/>
                <w:szCs w:val="20"/>
              </w:rPr>
              <w:t>,</w:t>
            </w:r>
            <w:r w:rsidRPr="00B0621B">
              <w:rPr>
                <w:rFonts w:ascii="Angsana New" w:hAnsi="Angsana New"/>
                <w:sz w:val="20"/>
                <w:szCs w:val="20"/>
                <w:cs/>
              </w:rPr>
              <w:t>788.06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BB14BAF" w14:textId="7449520B" w:rsidR="005F6803" w:rsidRPr="00E50A6D" w:rsidRDefault="005F6803" w:rsidP="005F6803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372A">
              <w:rPr>
                <w:rFonts w:ascii="Angsana New" w:hAnsi="Angsana New"/>
                <w:sz w:val="20"/>
                <w:szCs w:val="20"/>
                <w:cs/>
              </w:rPr>
              <w:t>29</w:t>
            </w:r>
            <w:r w:rsidRPr="00D0372A">
              <w:rPr>
                <w:rFonts w:ascii="Angsana New" w:hAnsi="Angsana New"/>
                <w:sz w:val="20"/>
                <w:szCs w:val="20"/>
              </w:rPr>
              <w:t>,</w:t>
            </w:r>
            <w:r w:rsidRPr="00D0372A">
              <w:rPr>
                <w:rFonts w:ascii="Angsana New" w:hAnsi="Angsana New"/>
                <w:sz w:val="20"/>
                <w:szCs w:val="20"/>
                <w:cs/>
              </w:rPr>
              <w:t>953</w:t>
            </w:r>
            <w:r w:rsidRPr="00D0372A">
              <w:rPr>
                <w:rFonts w:ascii="Angsana New" w:hAnsi="Angsana New"/>
                <w:sz w:val="20"/>
                <w:szCs w:val="20"/>
              </w:rPr>
              <w:t>,</w:t>
            </w:r>
            <w:r w:rsidRPr="00D0372A">
              <w:rPr>
                <w:rFonts w:ascii="Angsana New" w:hAnsi="Angsana New"/>
                <w:sz w:val="20"/>
                <w:szCs w:val="20"/>
                <w:cs/>
              </w:rPr>
              <w:t>274.15</w:t>
            </w:r>
          </w:p>
        </w:tc>
      </w:tr>
      <w:tr w:rsidR="005F6803" w:rsidRPr="00E50A6D" w14:paraId="4B0D2FD4" w14:textId="77777777" w:rsidTr="002E16DC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5C5EDF9" w14:textId="77777777" w:rsidR="005F6803" w:rsidRPr="00703137" w:rsidRDefault="005F6803" w:rsidP="005F680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474D8F" w14:textId="03FD113A" w:rsidR="005F6803" w:rsidRPr="00E50A6D" w:rsidRDefault="002E16DC" w:rsidP="005F6803">
            <w:pPr>
              <w:tabs>
                <w:tab w:val="decimal" w:pos="84"/>
              </w:tabs>
              <w:spacing w:line="300" w:lineRule="exact"/>
              <w:ind w:left="-7" w:right="-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111EB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9111EB">
              <w:rPr>
                <w:rFonts w:ascii="Angsana New" w:hAnsi="Angsana New"/>
                <w:sz w:val="20"/>
                <w:szCs w:val="20"/>
              </w:rPr>
              <w:t>,</w:t>
            </w:r>
            <w:r w:rsidRPr="009111EB">
              <w:rPr>
                <w:rFonts w:ascii="Angsana New" w:hAnsi="Angsana New"/>
                <w:sz w:val="20"/>
                <w:szCs w:val="20"/>
                <w:cs/>
              </w:rPr>
              <w:t>350</w:t>
            </w:r>
            <w:r w:rsidRPr="009111EB">
              <w:rPr>
                <w:rFonts w:ascii="Angsana New" w:hAnsi="Angsana New"/>
                <w:sz w:val="20"/>
                <w:szCs w:val="20"/>
              </w:rPr>
              <w:t>,</w:t>
            </w:r>
            <w:r w:rsidRPr="009111EB">
              <w:rPr>
                <w:rFonts w:ascii="Angsana New" w:hAnsi="Angsana New"/>
                <w:sz w:val="20"/>
                <w:szCs w:val="20"/>
                <w:cs/>
              </w:rPr>
              <w:t>185.38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775A91" w14:textId="3F35A13E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DA2A92" w14:textId="15958604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9FD7DC" w14:textId="0B7B28CB" w:rsidR="005F6803" w:rsidRPr="00E50A6D" w:rsidRDefault="002E16DC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29154D" w14:textId="5F52096B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E22E08B" w14:textId="5F9EC780" w:rsidR="005F6803" w:rsidRPr="00E50A6D" w:rsidRDefault="005F6803" w:rsidP="005F6803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111EB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9111EB">
              <w:rPr>
                <w:rFonts w:ascii="Angsana New" w:hAnsi="Angsana New"/>
                <w:sz w:val="20"/>
                <w:szCs w:val="20"/>
              </w:rPr>
              <w:t>,</w:t>
            </w:r>
            <w:r w:rsidRPr="009111EB">
              <w:rPr>
                <w:rFonts w:ascii="Angsana New" w:hAnsi="Angsana New"/>
                <w:sz w:val="20"/>
                <w:szCs w:val="20"/>
                <w:cs/>
              </w:rPr>
              <w:t>350</w:t>
            </w:r>
            <w:r w:rsidRPr="009111EB">
              <w:rPr>
                <w:rFonts w:ascii="Angsana New" w:hAnsi="Angsana New"/>
                <w:sz w:val="20"/>
                <w:szCs w:val="20"/>
              </w:rPr>
              <w:t>,</w:t>
            </w:r>
            <w:r w:rsidRPr="009111EB">
              <w:rPr>
                <w:rFonts w:ascii="Angsana New" w:hAnsi="Angsana New"/>
                <w:sz w:val="20"/>
                <w:szCs w:val="20"/>
                <w:cs/>
              </w:rPr>
              <w:t>185.38</w:t>
            </w:r>
          </w:p>
        </w:tc>
      </w:tr>
      <w:tr w:rsidR="005F6803" w:rsidRPr="00E50A6D" w14:paraId="00C294F9" w14:textId="77777777" w:rsidTr="003C79E6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2440C8E" w14:textId="0ABD6E02" w:rsidR="005F6803" w:rsidRPr="00703137" w:rsidRDefault="00E411EC" w:rsidP="005F680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E411EC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A27CB7" w14:textId="7E5C4CEF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974176" w14:textId="4AE785E8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B72290" w14:textId="03ECF3E5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B5A7DC" w14:textId="48C2FF98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F56995" w14:textId="07E20F29" w:rsidR="005F6803" w:rsidRPr="00E50A6D" w:rsidRDefault="0035387B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5387B">
              <w:rPr>
                <w:rFonts w:ascii="Angsana New" w:hAnsi="Angsana New"/>
                <w:sz w:val="20"/>
                <w:szCs w:val="20"/>
                <w:cs/>
              </w:rPr>
              <w:t>148</w:t>
            </w:r>
            <w:r w:rsidRPr="0035387B">
              <w:rPr>
                <w:rFonts w:ascii="Angsana New" w:hAnsi="Angsana New"/>
                <w:sz w:val="20"/>
                <w:szCs w:val="20"/>
              </w:rPr>
              <w:t>,</w:t>
            </w:r>
            <w:r w:rsidRPr="0035387B">
              <w:rPr>
                <w:rFonts w:ascii="Angsana New" w:hAnsi="Angsana New"/>
                <w:sz w:val="20"/>
                <w:szCs w:val="20"/>
                <w:cs/>
              </w:rPr>
              <w:t>080</w:t>
            </w:r>
            <w:r w:rsidRPr="0035387B">
              <w:rPr>
                <w:rFonts w:ascii="Angsana New" w:hAnsi="Angsana New"/>
                <w:sz w:val="20"/>
                <w:szCs w:val="20"/>
              </w:rPr>
              <w:t>,</w:t>
            </w:r>
            <w:r w:rsidRPr="0035387B">
              <w:rPr>
                <w:rFonts w:ascii="Angsana New" w:hAnsi="Angsana New"/>
                <w:sz w:val="20"/>
                <w:szCs w:val="20"/>
                <w:cs/>
              </w:rPr>
              <w:t>018.92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CE0379F" w14:textId="428130F6" w:rsidR="005F6803" w:rsidRPr="00E50A6D" w:rsidRDefault="0035387B" w:rsidP="005F6803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5387B">
              <w:rPr>
                <w:rFonts w:ascii="Angsana New" w:hAnsi="Angsana New"/>
                <w:sz w:val="20"/>
                <w:szCs w:val="20"/>
                <w:cs/>
              </w:rPr>
              <w:t>148</w:t>
            </w:r>
            <w:r w:rsidRPr="0035387B">
              <w:rPr>
                <w:rFonts w:ascii="Angsana New" w:hAnsi="Angsana New"/>
                <w:sz w:val="20"/>
                <w:szCs w:val="20"/>
              </w:rPr>
              <w:t>,</w:t>
            </w:r>
            <w:r w:rsidRPr="0035387B">
              <w:rPr>
                <w:rFonts w:ascii="Angsana New" w:hAnsi="Angsana New"/>
                <w:sz w:val="20"/>
                <w:szCs w:val="20"/>
                <w:cs/>
              </w:rPr>
              <w:t>080</w:t>
            </w:r>
            <w:r w:rsidRPr="0035387B">
              <w:rPr>
                <w:rFonts w:ascii="Angsana New" w:hAnsi="Angsana New"/>
                <w:sz w:val="20"/>
                <w:szCs w:val="20"/>
              </w:rPr>
              <w:t>,</w:t>
            </w:r>
            <w:r w:rsidRPr="0035387B">
              <w:rPr>
                <w:rFonts w:ascii="Angsana New" w:hAnsi="Angsana New"/>
                <w:sz w:val="20"/>
                <w:szCs w:val="20"/>
                <w:cs/>
              </w:rPr>
              <w:t>018.92</w:t>
            </w:r>
          </w:p>
        </w:tc>
      </w:tr>
      <w:tr w:rsidR="005F6803" w:rsidRPr="00E50A6D" w14:paraId="404D8AEE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3D9CF80" w14:textId="77777777" w:rsidR="005F6803" w:rsidRPr="00703137" w:rsidRDefault="005F6803" w:rsidP="005F680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เงินฝาก</w:t>
            </w:r>
            <w:r w:rsidRPr="00703137">
              <w:rPr>
                <w:rFonts w:ascii="Angsana New" w:hAnsi="Angsana New" w:hint="cs"/>
                <w:sz w:val="24"/>
                <w:szCs w:val="24"/>
                <w:cs/>
              </w:rPr>
              <w:t>ติด</w:t>
            </w:r>
            <w:r w:rsidRPr="00703137">
              <w:rPr>
                <w:rFonts w:ascii="Angsana New" w:hAnsi="Angsana New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FA4070" w14:textId="323A4E69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6CCF3" w14:textId="5DE24D4E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714BF7" w14:textId="58C40730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7BF35D" w14:textId="1043C5E4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30A7">
              <w:rPr>
                <w:rFonts w:ascii="Angsana New" w:hAnsi="Angsana New"/>
                <w:sz w:val="20"/>
                <w:szCs w:val="20"/>
                <w:cs/>
              </w:rPr>
              <w:t>802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472.14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33E5D7" w14:textId="37106826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B30A7">
              <w:rPr>
                <w:rFonts w:ascii="Angsana New" w:hAnsi="Angsana New"/>
                <w:sz w:val="20"/>
                <w:szCs w:val="20"/>
                <w:cs/>
              </w:rPr>
              <w:t>380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631.66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70545A5" w14:textId="2186FA1E" w:rsidR="005F6803" w:rsidRPr="00E50A6D" w:rsidRDefault="005F6803" w:rsidP="005F6803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30A7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183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103.80</w:t>
            </w:r>
          </w:p>
        </w:tc>
      </w:tr>
      <w:tr w:rsidR="005F6803" w:rsidRPr="00E50A6D" w14:paraId="14D7165D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9D7AAF1" w14:textId="77777777" w:rsidR="005F6803" w:rsidRPr="00703137" w:rsidRDefault="005F6803" w:rsidP="005F680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C5E1A0" w14:textId="7E949A0F" w:rsidR="005F6803" w:rsidRPr="00E50A6D" w:rsidRDefault="005F6803" w:rsidP="005F68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6D9D8C" w14:textId="31296843" w:rsidR="005F6803" w:rsidRPr="00E50A6D" w:rsidRDefault="005F6803" w:rsidP="005F68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420FAD" w14:textId="18D8314B" w:rsidR="005F6803" w:rsidRPr="00E50A6D" w:rsidRDefault="005F6803" w:rsidP="005F68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603797" w14:textId="3134A80A" w:rsidR="005F6803" w:rsidRPr="00E50A6D" w:rsidRDefault="005F6803" w:rsidP="005F68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416A3B" w14:textId="6875ACF3" w:rsidR="005F6803" w:rsidRPr="00E50A6D" w:rsidRDefault="005F6803" w:rsidP="005F68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015D4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153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392.92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6953320" w14:textId="07630E90" w:rsidR="005F6803" w:rsidRPr="00E50A6D" w:rsidRDefault="005F6803" w:rsidP="005F6803">
            <w:pPr>
              <w:pBdr>
                <w:bottom w:val="single" w:sz="4" w:space="1" w:color="auto"/>
              </w:pBd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015D4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153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392.92</w:t>
            </w:r>
          </w:p>
        </w:tc>
      </w:tr>
      <w:tr w:rsidR="005F6803" w:rsidRPr="00E50A6D" w14:paraId="68D52C46" w14:textId="77777777" w:rsidTr="003C79E6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A81A90E" w14:textId="77777777" w:rsidR="005F6803" w:rsidRPr="00E50A6D" w:rsidRDefault="005F6803" w:rsidP="005F6803">
            <w:pPr>
              <w:spacing w:line="300" w:lineRule="exact"/>
              <w:ind w:left="122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3F4B8F" w14:textId="44690042" w:rsidR="005F6803" w:rsidRPr="00E50A6D" w:rsidRDefault="002E16DC" w:rsidP="005F6803">
            <w:pPr>
              <w:pBdr>
                <w:bottom w:val="double" w:sz="4" w:space="1" w:color="auto"/>
              </w:pBdr>
              <w:spacing w:line="300" w:lineRule="exact"/>
              <w:ind w:left="-7" w:right="-2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111EB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9111EB">
              <w:rPr>
                <w:rFonts w:ascii="Angsana New" w:hAnsi="Angsana New"/>
                <w:sz w:val="20"/>
                <w:szCs w:val="20"/>
              </w:rPr>
              <w:t>,</w:t>
            </w:r>
            <w:r w:rsidRPr="009111EB">
              <w:rPr>
                <w:rFonts w:ascii="Angsana New" w:hAnsi="Angsana New"/>
                <w:sz w:val="20"/>
                <w:szCs w:val="20"/>
                <w:cs/>
              </w:rPr>
              <w:t>350</w:t>
            </w:r>
            <w:r w:rsidRPr="009111EB">
              <w:rPr>
                <w:rFonts w:ascii="Angsana New" w:hAnsi="Angsana New"/>
                <w:sz w:val="20"/>
                <w:szCs w:val="20"/>
              </w:rPr>
              <w:t>,</w:t>
            </w:r>
            <w:r w:rsidRPr="009111EB">
              <w:rPr>
                <w:rFonts w:ascii="Angsana New" w:hAnsi="Angsana New"/>
                <w:sz w:val="20"/>
                <w:szCs w:val="20"/>
                <w:cs/>
              </w:rPr>
              <w:t>185.38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42A61C" w14:textId="2EB1751E" w:rsidR="005F6803" w:rsidRPr="00E50A6D" w:rsidRDefault="005F6803" w:rsidP="005F680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EB4F13" w14:textId="7BCE92BC" w:rsidR="005F6803" w:rsidRPr="00E50A6D" w:rsidRDefault="005F6803" w:rsidP="005F680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4549A5" w14:textId="50E69BFE" w:rsidR="005F6803" w:rsidRPr="00E50A6D" w:rsidRDefault="00621906" w:rsidP="005F680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21906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21906">
              <w:rPr>
                <w:rFonts w:ascii="Angsana New" w:hAnsi="Angsana New"/>
                <w:sz w:val="20"/>
                <w:szCs w:val="20"/>
              </w:rPr>
              <w:t>,</w:t>
            </w:r>
            <w:r w:rsidRPr="00621906">
              <w:rPr>
                <w:rFonts w:ascii="Angsana New" w:hAnsi="Angsana New"/>
                <w:sz w:val="20"/>
                <w:szCs w:val="20"/>
                <w:cs/>
              </w:rPr>
              <w:t>252</w:t>
            </w:r>
            <w:r w:rsidRPr="00621906">
              <w:rPr>
                <w:rFonts w:ascii="Angsana New" w:hAnsi="Angsana New"/>
                <w:sz w:val="20"/>
                <w:szCs w:val="20"/>
              </w:rPr>
              <w:t>,</w:t>
            </w:r>
            <w:r w:rsidRPr="00621906">
              <w:rPr>
                <w:rFonts w:ascii="Angsana New" w:hAnsi="Angsana New"/>
                <w:sz w:val="20"/>
                <w:szCs w:val="20"/>
                <w:cs/>
              </w:rPr>
              <w:t>958.23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270C32" w14:textId="44BAC71D" w:rsidR="005F6803" w:rsidRPr="00E50A6D" w:rsidRDefault="002F0B17" w:rsidP="005F680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F0B17">
              <w:rPr>
                <w:rFonts w:ascii="Angsana New" w:hAnsi="Angsana New"/>
                <w:sz w:val="20"/>
                <w:szCs w:val="20"/>
                <w:cs/>
              </w:rPr>
              <w:t>198</w:t>
            </w:r>
            <w:r w:rsidRPr="002F0B17">
              <w:rPr>
                <w:rFonts w:ascii="Angsana New" w:hAnsi="Angsana New"/>
                <w:sz w:val="20"/>
                <w:szCs w:val="20"/>
              </w:rPr>
              <w:t>,</w:t>
            </w:r>
            <w:r w:rsidRPr="002F0B17">
              <w:rPr>
                <w:rFonts w:ascii="Angsana New" w:hAnsi="Angsana New"/>
                <w:sz w:val="20"/>
                <w:szCs w:val="20"/>
                <w:cs/>
              </w:rPr>
              <w:t>116</w:t>
            </w:r>
            <w:r w:rsidRPr="002F0B17">
              <w:rPr>
                <w:rFonts w:ascii="Angsana New" w:hAnsi="Angsana New"/>
                <w:sz w:val="20"/>
                <w:szCs w:val="20"/>
              </w:rPr>
              <w:t>,</w:t>
            </w:r>
            <w:r w:rsidRPr="002F0B17">
              <w:rPr>
                <w:rFonts w:ascii="Angsana New" w:hAnsi="Angsana New"/>
                <w:sz w:val="20"/>
                <w:szCs w:val="20"/>
                <w:cs/>
              </w:rPr>
              <w:t>831.56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50B980E" w14:textId="1898F7E4" w:rsidR="005F6803" w:rsidRPr="00E50A6D" w:rsidRDefault="00543BD6" w:rsidP="005F6803">
            <w:pPr>
              <w:pBdr>
                <w:bottom w:val="double" w:sz="4" w:space="1" w:color="auto"/>
              </w:pBd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3BD6">
              <w:rPr>
                <w:rFonts w:ascii="Angsana New" w:hAnsi="Angsana New"/>
                <w:sz w:val="20"/>
                <w:szCs w:val="20"/>
                <w:cs/>
              </w:rPr>
              <w:t>209</w:t>
            </w:r>
            <w:r w:rsidRPr="00543BD6">
              <w:rPr>
                <w:rFonts w:ascii="Angsana New" w:hAnsi="Angsana New"/>
                <w:sz w:val="20"/>
                <w:szCs w:val="20"/>
              </w:rPr>
              <w:t>,</w:t>
            </w:r>
            <w:r w:rsidRPr="00543BD6">
              <w:rPr>
                <w:rFonts w:ascii="Angsana New" w:hAnsi="Angsana New"/>
                <w:sz w:val="20"/>
                <w:szCs w:val="20"/>
                <w:cs/>
              </w:rPr>
              <w:t>719</w:t>
            </w:r>
            <w:r w:rsidRPr="00543BD6">
              <w:rPr>
                <w:rFonts w:ascii="Angsana New" w:hAnsi="Angsana New"/>
                <w:sz w:val="20"/>
                <w:szCs w:val="20"/>
              </w:rPr>
              <w:t>,</w:t>
            </w:r>
            <w:r w:rsidRPr="00543BD6">
              <w:rPr>
                <w:rFonts w:ascii="Angsana New" w:hAnsi="Angsana New"/>
                <w:sz w:val="20"/>
                <w:szCs w:val="20"/>
                <w:cs/>
              </w:rPr>
              <w:t>975.17</w:t>
            </w:r>
          </w:p>
        </w:tc>
      </w:tr>
      <w:tr w:rsidR="005F6803" w:rsidRPr="00E50A6D" w14:paraId="780E665A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5105571" w14:textId="77777777" w:rsidR="005F6803" w:rsidRPr="00E50A6D" w:rsidRDefault="005F6803" w:rsidP="005F680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AAABFC" w14:textId="77777777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94DDE1" w14:textId="77777777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10D9F9" w14:textId="77777777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873278" w14:textId="77777777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8201A" w14:textId="77777777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4E45E9B" w14:textId="77777777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F6803" w:rsidRPr="00E50A6D" w14:paraId="0A0E440E" w14:textId="77777777" w:rsidTr="007B237F">
        <w:trPr>
          <w:cantSplit/>
        </w:trPr>
        <w:tc>
          <w:tcPr>
            <w:tcW w:w="3492" w:type="dxa"/>
            <w:shd w:val="clear" w:color="auto" w:fill="auto"/>
          </w:tcPr>
          <w:p w14:paraId="5B79893F" w14:textId="77777777" w:rsidR="005F6803" w:rsidRPr="00703137" w:rsidRDefault="005F6803" w:rsidP="005F680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เจ้าหนี้การค้าและเจ้าหนี้</w:t>
            </w:r>
            <w:r w:rsidRPr="00703137">
              <w:rPr>
                <w:rFonts w:hint="cs"/>
                <w:sz w:val="24"/>
                <w:szCs w:val="24"/>
                <w:cs/>
              </w:rPr>
              <w:t>หมุนเวียน</w:t>
            </w:r>
            <w:r w:rsidRPr="00703137">
              <w:rPr>
                <w:sz w:val="24"/>
                <w:szCs w:val="24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932E25" w14:textId="5AC79A35" w:rsidR="005F6803" w:rsidRPr="00E50A6D" w:rsidRDefault="005F6803" w:rsidP="005F6803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5E2FBD" w14:textId="10F375DA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5A2785" w14:textId="0E48B938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AB0C8F" w14:textId="0418AD01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0D8B82" w14:textId="5A9F42D6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F229B">
              <w:rPr>
                <w:rFonts w:ascii="Angsana New" w:hAnsi="Angsana New"/>
                <w:sz w:val="20"/>
                <w:szCs w:val="20"/>
                <w:cs/>
              </w:rPr>
              <w:t>44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167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768.64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1ADF7F6" w14:textId="1D9FBC5D" w:rsidR="005F6803" w:rsidRPr="00E50A6D" w:rsidRDefault="005F6803" w:rsidP="005F6803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F229B">
              <w:rPr>
                <w:rFonts w:ascii="Angsana New" w:hAnsi="Angsana New"/>
                <w:sz w:val="20"/>
                <w:szCs w:val="20"/>
                <w:cs/>
              </w:rPr>
              <w:t>44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167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768.64</w:t>
            </w:r>
          </w:p>
        </w:tc>
      </w:tr>
      <w:tr w:rsidR="005F6803" w:rsidRPr="00E50A6D" w14:paraId="7F2BD72F" w14:textId="77777777" w:rsidTr="007B237F">
        <w:trPr>
          <w:cantSplit/>
        </w:trPr>
        <w:tc>
          <w:tcPr>
            <w:tcW w:w="3492" w:type="dxa"/>
            <w:shd w:val="clear" w:color="auto" w:fill="auto"/>
          </w:tcPr>
          <w:p w14:paraId="60557C97" w14:textId="77777777" w:rsidR="005F6803" w:rsidRPr="00703137" w:rsidRDefault="005F6803" w:rsidP="005F680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99A3D5" w14:textId="5FAAA6CA" w:rsidR="005F6803" w:rsidRPr="00E50A6D" w:rsidRDefault="005F6803" w:rsidP="005F6803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2EFE05" w14:textId="5739AEF8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24,000,000.00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D3BEEA" w14:textId="4D08F1EF" w:rsidR="005F6803" w:rsidRPr="00E50A6D" w:rsidRDefault="005F6803" w:rsidP="005F680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4FDA39" w14:textId="1C218DFD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C2AA4">
              <w:rPr>
                <w:rFonts w:ascii="Angsana New" w:hAnsi="Angsana New"/>
                <w:sz w:val="20"/>
                <w:szCs w:val="20"/>
              </w:rPr>
              <w:t>68,003,624.92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738490" w14:textId="1231381E" w:rsidR="005F6803" w:rsidRPr="00E50A6D" w:rsidRDefault="005F6803" w:rsidP="005F680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6B16992" w14:textId="65C60AE8" w:rsidR="005F6803" w:rsidRPr="00E50A6D" w:rsidRDefault="005F6803" w:rsidP="005F6803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3127">
              <w:rPr>
                <w:rFonts w:ascii="Angsana New" w:hAnsi="Angsana New"/>
                <w:sz w:val="20"/>
                <w:szCs w:val="20"/>
              </w:rPr>
              <w:t>92,003,624.92</w:t>
            </w:r>
          </w:p>
        </w:tc>
      </w:tr>
      <w:tr w:rsidR="006B1180" w:rsidRPr="00E50A6D" w14:paraId="6DD2C8B0" w14:textId="77777777" w:rsidTr="003C79E6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FEB1B69" w14:textId="77777777" w:rsidR="006B1180" w:rsidRPr="00703137" w:rsidRDefault="006B1180" w:rsidP="006B1180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0987765F" w14:textId="2B049B7D" w:rsidR="006B1180" w:rsidRPr="00E50A6D" w:rsidRDefault="006B1180" w:rsidP="006B1180">
            <w:pPr>
              <w:pBdr>
                <w:bottom w:val="single" w:sz="4" w:space="1" w:color="auto"/>
              </w:pBd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1180">
              <w:rPr>
                <w:rFonts w:ascii="Angsana New" w:hAnsi="Angsana New"/>
                <w:sz w:val="20"/>
                <w:szCs w:val="20"/>
              </w:rPr>
              <w:t xml:space="preserve">7,023,364.56 </w:t>
            </w:r>
          </w:p>
        </w:tc>
        <w:tc>
          <w:tcPr>
            <w:tcW w:w="990" w:type="dxa"/>
            <w:shd w:val="clear" w:color="auto" w:fill="auto"/>
          </w:tcPr>
          <w:p w14:paraId="2CD4CB37" w14:textId="74B4FFB5" w:rsidR="006B1180" w:rsidRPr="00E50A6D" w:rsidRDefault="006B1180" w:rsidP="006B1180">
            <w:pPr>
              <w:pBdr>
                <w:bottom w:val="single" w:sz="4" w:space="1" w:color="auto"/>
              </w:pBd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1180">
              <w:rPr>
                <w:rFonts w:ascii="Angsana New" w:hAnsi="Angsana New"/>
                <w:sz w:val="20"/>
                <w:szCs w:val="20"/>
              </w:rPr>
              <w:t xml:space="preserve">13,904,545.27 </w:t>
            </w:r>
          </w:p>
        </w:tc>
        <w:tc>
          <w:tcPr>
            <w:tcW w:w="900" w:type="dxa"/>
            <w:shd w:val="clear" w:color="auto" w:fill="auto"/>
          </w:tcPr>
          <w:p w14:paraId="7A84D95D" w14:textId="70174A40" w:rsidR="006B1180" w:rsidRPr="00E50A6D" w:rsidRDefault="006B1180" w:rsidP="006B1180">
            <w:pPr>
              <w:pBdr>
                <w:bottom w:val="single" w:sz="4" w:space="1" w:color="auto"/>
              </w:pBd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1180">
              <w:rPr>
                <w:rFonts w:ascii="Angsana New" w:hAnsi="Angsana New"/>
                <w:sz w:val="20"/>
                <w:szCs w:val="20"/>
              </w:rPr>
              <w:t xml:space="preserve">3,301,171.00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3C390" w14:textId="46684A96" w:rsidR="006B1180" w:rsidRPr="00E50A6D" w:rsidRDefault="006B1180" w:rsidP="006B118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C2520B" w14:textId="2F5EA9E9" w:rsidR="006B1180" w:rsidRPr="00E50A6D" w:rsidRDefault="006B1180" w:rsidP="006B118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9D22498" w14:textId="0EE42101" w:rsidR="006B1180" w:rsidRPr="00E50A6D" w:rsidRDefault="00A66BE1" w:rsidP="006B1180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BE1">
              <w:rPr>
                <w:rFonts w:ascii="Angsana New" w:hAnsi="Angsana New"/>
                <w:sz w:val="20"/>
                <w:szCs w:val="20"/>
                <w:cs/>
              </w:rPr>
              <w:t>24</w:t>
            </w:r>
            <w:r w:rsidRPr="00A66BE1">
              <w:rPr>
                <w:rFonts w:ascii="Angsana New" w:hAnsi="Angsana New"/>
                <w:sz w:val="20"/>
                <w:szCs w:val="20"/>
              </w:rPr>
              <w:t>,</w:t>
            </w:r>
            <w:r w:rsidRPr="00A66BE1">
              <w:rPr>
                <w:rFonts w:ascii="Angsana New" w:hAnsi="Angsana New"/>
                <w:sz w:val="20"/>
                <w:szCs w:val="20"/>
                <w:cs/>
              </w:rPr>
              <w:t>229</w:t>
            </w:r>
            <w:r w:rsidRPr="00A66BE1">
              <w:rPr>
                <w:rFonts w:ascii="Angsana New" w:hAnsi="Angsana New"/>
                <w:sz w:val="20"/>
                <w:szCs w:val="20"/>
              </w:rPr>
              <w:t>,</w:t>
            </w:r>
            <w:r w:rsidRPr="00A66BE1">
              <w:rPr>
                <w:rFonts w:ascii="Angsana New" w:hAnsi="Angsana New"/>
                <w:sz w:val="20"/>
                <w:szCs w:val="20"/>
                <w:cs/>
              </w:rPr>
              <w:t>080.83</w:t>
            </w:r>
          </w:p>
        </w:tc>
      </w:tr>
      <w:tr w:rsidR="00F625DA" w:rsidRPr="00E50A6D" w14:paraId="7A9D79E3" w14:textId="77777777" w:rsidTr="003C79E6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A69F03D" w14:textId="77777777" w:rsidR="00F625DA" w:rsidRPr="00E50A6D" w:rsidRDefault="00F625DA" w:rsidP="00F625DA">
            <w:pPr>
              <w:spacing w:line="300" w:lineRule="exact"/>
              <w:ind w:left="122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D322801" w14:textId="23BF8006" w:rsidR="00F625DA" w:rsidRPr="00E50A6D" w:rsidRDefault="00F625DA" w:rsidP="00F625DA">
            <w:pPr>
              <w:pBdr>
                <w:bottom w:val="double" w:sz="4" w:space="1" w:color="auto"/>
              </w:pBd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625DA">
              <w:rPr>
                <w:rFonts w:ascii="Angsana New" w:hAnsi="Angsana New"/>
                <w:sz w:val="20"/>
                <w:szCs w:val="20"/>
              </w:rPr>
              <w:t xml:space="preserve">7,023,364.56 </w:t>
            </w:r>
          </w:p>
        </w:tc>
        <w:tc>
          <w:tcPr>
            <w:tcW w:w="990" w:type="dxa"/>
            <w:shd w:val="clear" w:color="auto" w:fill="auto"/>
          </w:tcPr>
          <w:p w14:paraId="68359204" w14:textId="6A5CA906" w:rsidR="00F625DA" w:rsidRPr="00E50A6D" w:rsidRDefault="00F625DA" w:rsidP="00F625DA">
            <w:pPr>
              <w:pBdr>
                <w:bottom w:val="double" w:sz="4" w:space="1" w:color="auto"/>
              </w:pBd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625DA">
              <w:rPr>
                <w:rFonts w:ascii="Angsana New" w:hAnsi="Angsana New"/>
                <w:sz w:val="20"/>
                <w:szCs w:val="20"/>
              </w:rPr>
              <w:t xml:space="preserve">37,904,545.27 </w:t>
            </w:r>
          </w:p>
        </w:tc>
        <w:tc>
          <w:tcPr>
            <w:tcW w:w="900" w:type="dxa"/>
            <w:shd w:val="clear" w:color="auto" w:fill="auto"/>
          </w:tcPr>
          <w:p w14:paraId="6A2F939E" w14:textId="7F2B5ECA" w:rsidR="00F625DA" w:rsidRPr="00E50A6D" w:rsidRDefault="00F625DA" w:rsidP="00F625DA">
            <w:pPr>
              <w:pBdr>
                <w:bottom w:val="double" w:sz="4" w:space="1" w:color="auto"/>
              </w:pBd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625DA">
              <w:rPr>
                <w:rFonts w:ascii="Angsana New" w:hAnsi="Angsana New"/>
                <w:sz w:val="20"/>
                <w:szCs w:val="20"/>
              </w:rPr>
              <w:t xml:space="preserve">3,301,171.00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F1161" w14:textId="6511D19D" w:rsidR="00F625DA" w:rsidRPr="00E50A6D" w:rsidRDefault="00F625DA" w:rsidP="00F625D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403E">
              <w:rPr>
                <w:rFonts w:ascii="Angsana New" w:hAnsi="Angsana New"/>
                <w:sz w:val="20"/>
                <w:szCs w:val="20"/>
              </w:rPr>
              <w:t>68,003,624.92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8A8F2E" w14:textId="52D1EF4D" w:rsidR="00F625DA" w:rsidRPr="00E50A6D" w:rsidRDefault="00F625DA" w:rsidP="00F625D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403E">
              <w:rPr>
                <w:rFonts w:ascii="Angsana New" w:hAnsi="Angsana New"/>
                <w:sz w:val="20"/>
                <w:szCs w:val="20"/>
              </w:rPr>
              <w:t>44,167,768.64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2A3A27E" w14:textId="532E978C" w:rsidR="00F625DA" w:rsidRPr="00E50A6D" w:rsidRDefault="00F776DF" w:rsidP="00F625DA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776DF">
              <w:rPr>
                <w:rFonts w:ascii="Angsana New" w:hAnsi="Angsana New"/>
                <w:sz w:val="20"/>
                <w:szCs w:val="20"/>
              </w:rPr>
              <w:t>160,400,474.39</w:t>
            </w:r>
          </w:p>
        </w:tc>
      </w:tr>
    </w:tbl>
    <w:p w14:paraId="0659E990" w14:textId="77777777" w:rsidR="00A92F60" w:rsidRPr="00E50A6D" w:rsidRDefault="00A92F60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24"/>
          <w:szCs w:val="24"/>
        </w:rPr>
      </w:pPr>
    </w:p>
    <w:p w14:paraId="4261E299" w14:textId="77777777" w:rsidR="00D94206" w:rsidRPr="00E50A6D" w:rsidRDefault="00D94206" w:rsidP="0037684B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การวิเคราะห์ผลกระทบของการเปลี่ยนแปลงอัตราดอกเบี้ย</w:t>
      </w:r>
    </w:p>
    <w:p w14:paraId="403EE4A5" w14:textId="69D50CC7" w:rsidR="009E5FFC" w:rsidRPr="00E50A6D" w:rsidRDefault="00D94206" w:rsidP="00D94206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ผลกระทบต่อกำไรก่อนภาษีและส่วนของผู้ถือหุ้น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31 ธันวาคม 25</w:t>
      </w:r>
      <w:r w:rsidRPr="003D09C5">
        <w:rPr>
          <w:rFonts w:ascii="Angsana New" w:hAnsi="Angsana New"/>
          <w:sz w:val="30"/>
          <w:szCs w:val="30"/>
          <w:cs/>
        </w:rPr>
        <w:t>6</w:t>
      </w:r>
      <w:r w:rsidR="005F6803">
        <w:rPr>
          <w:rFonts w:ascii="Angsana New" w:hAnsi="Angsana New" w:hint="cs"/>
          <w:sz w:val="30"/>
          <w:szCs w:val="30"/>
          <w:cs/>
        </w:rPr>
        <w:t>5</w:t>
      </w:r>
      <w:r w:rsidRPr="00E50A6D">
        <w:rPr>
          <w:rFonts w:ascii="Angsana New" w:hAnsi="Angsana New"/>
          <w:sz w:val="30"/>
          <w:szCs w:val="30"/>
          <w:cs/>
        </w:rPr>
        <w:t xml:space="preserve"> แสดงได้ดังนี้</w:t>
      </w:r>
    </w:p>
    <w:tbl>
      <w:tblPr>
        <w:tblW w:w="933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940"/>
        <w:gridCol w:w="1980"/>
        <w:gridCol w:w="2142"/>
        <w:gridCol w:w="2268"/>
      </w:tblGrid>
      <w:tr w:rsidR="00D94206" w:rsidRPr="00FF7C86" w14:paraId="00E0F8BE" w14:textId="77777777" w:rsidTr="005F6803">
        <w:trPr>
          <w:trHeight w:val="198"/>
        </w:trPr>
        <w:tc>
          <w:tcPr>
            <w:tcW w:w="2940" w:type="dxa"/>
            <w:shd w:val="clear" w:color="auto" w:fill="auto"/>
          </w:tcPr>
          <w:p w14:paraId="47D65858" w14:textId="77777777" w:rsidR="00D94206" w:rsidRPr="00FF7C86" w:rsidRDefault="00D94206" w:rsidP="00D94206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5080FF9" w14:textId="77777777" w:rsidR="00D94206" w:rsidRPr="00FF7C86" w:rsidRDefault="00D94206" w:rsidP="00D9420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2"/>
            <w:shd w:val="clear" w:color="auto" w:fill="auto"/>
            <w:vAlign w:val="bottom"/>
          </w:tcPr>
          <w:p w14:paraId="21597B6E" w14:textId="77777777" w:rsidR="00D94206" w:rsidRPr="00FF7C86" w:rsidRDefault="00D94206" w:rsidP="00D94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7C8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94206" w:rsidRPr="00FF7C86" w14:paraId="00C32693" w14:textId="77777777" w:rsidTr="005F6803">
        <w:trPr>
          <w:trHeight w:val="589"/>
        </w:trPr>
        <w:tc>
          <w:tcPr>
            <w:tcW w:w="2940" w:type="dxa"/>
            <w:shd w:val="clear" w:color="auto" w:fill="auto"/>
          </w:tcPr>
          <w:p w14:paraId="51B332F7" w14:textId="77777777" w:rsidR="00D94206" w:rsidRPr="00FF7C86" w:rsidRDefault="00D94206" w:rsidP="00D94206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244B166D" w14:textId="5A8C5B06" w:rsidR="00D94206" w:rsidRPr="00FF7C86" w:rsidRDefault="00D94206" w:rsidP="005F6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7C8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FF7C86">
              <w:rPr>
                <w:rFonts w:ascii="Angsana New" w:hAnsi="Angsana New"/>
                <w:sz w:val="26"/>
                <w:szCs w:val="26"/>
              </w:rPr>
              <w:t>/</w:t>
            </w:r>
            <w:r w:rsidRPr="00FF7C8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142" w:type="dxa"/>
            <w:shd w:val="clear" w:color="auto" w:fill="auto"/>
            <w:vAlign w:val="bottom"/>
            <w:hideMark/>
          </w:tcPr>
          <w:p w14:paraId="6FA80EDD" w14:textId="77777777" w:rsidR="00D94206" w:rsidRPr="00FF7C86" w:rsidRDefault="00D94206" w:rsidP="00D94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7C86">
              <w:rPr>
                <w:rFonts w:ascii="Angsana New" w:hAnsi="Angsana New"/>
                <w:sz w:val="26"/>
                <w:szCs w:val="26"/>
                <w:cs/>
              </w:rPr>
              <w:t>กำไรก่อนภาษี</w:t>
            </w:r>
            <w:r w:rsidRPr="00FF7C8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7C86">
              <w:rPr>
                <w:rFonts w:ascii="Angsana New" w:hAnsi="Angsana New"/>
                <w:sz w:val="26"/>
                <w:szCs w:val="26"/>
                <w:cs/>
              </w:rPr>
              <w:t>เพิ่มขึ้น(ลดลง)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1D4F2820" w14:textId="77777777" w:rsidR="00D94206" w:rsidRPr="00FF7C86" w:rsidRDefault="00D94206" w:rsidP="00D94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7C86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ส่วนของผู้ถือหุ้นเพิ่มขึ้น(ลดลง)</w:t>
            </w:r>
          </w:p>
        </w:tc>
      </w:tr>
      <w:tr w:rsidR="00D94206" w:rsidRPr="00FF7C86" w14:paraId="68A7AE0D" w14:textId="77777777" w:rsidTr="005F6803">
        <w:trPr>
          <w:trHeight w:val="275"/>
        </w:trPr>
        <w:tc>
          <w:tcPr>
            <w:tcW w:w="2940" w:type="dxa"/>
            <w:shd w:val="clear" w:color="auto" w:fill="auto"/>
            <w:hideMark/>
          </w:tcPr>
          <w:p w14:paraId="59AB8BCD" w14:textId="77777777" w:rsidR="00D94206" w:rsidRPr="00FF7C86" w:rsidRDefault="00D94206" w:rsidP="00D9420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14:paraId="251F0C5F" w14:textId="77777777" w:rsidR="00D94206" w:rsidRPr="00FF7C86" w:rsidRDefault="00D94206" w:rsidP="00D94206">
            <w:pPr>
              <w:ind w:left="-200" w:right="-2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7C86">
              <w:rPr>
                <w:rFonts w:ascii="Angsana New" w:hAnsi="Angsana New"/>
                <w:sz w:val="26"/>
                <w:szCs w:val="26"/>
              </w:rPr>
              <w:t>(</w:t>
            </w:r>
            <w:r w:rsidRPr="00FF7C86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142" w:type="dxa"/>
            <w:shd w:val="clear" w:color="auto" w:fill="auto"/>
            <w:vAlign w:val="bottom"/>
            <w:hideMark/>
          </w:tcPr>
          <w:p w14:paraId="332A4FBC" w14:textId="77777777" w:rsidR="00D94206" w:rsidRPr="00FF7C86" w:rsidRDefault="00D94206" w:rsidP="00D94206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7C86">
              <w:rPr>
                <w:rFonts w:ascii="Angsana New" w:hAnsi="Angsana New"/>
                <w:sz w:val="26"/>
                <w:szCs w:val="26"/>
              </w:rPr>
              <w:t>(</w:t>
            </w:r>
            <w:r w:rsidRPr="00FF7C8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F7C8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7941B41D" w14:textId="77777777" w:rsidR="00D94206" w:rsidRPr="00FF7C86" w:rsidRDefault="00D94206" w:rsidP="00D9420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7C86">
              <w:rPr>
                <w:rFonts w:ascii="Angsana New" w:hAnsi="Angsana New"/>
                <w:sz w:val="26"/>
                <w:szCs w:val="26"/>
              </w:rPr>
              <w:t>(</w:t>
            </w:r>
            <w:r w:rsidRPr="00FF7C8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F7C8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94206" w:rsidRPr="00FF7C86" w14:paraId="4D0EF98E" w14:textId="77777777" w:rsidTr="005F6803">
        <w:trPr>
          <w:trHeight w:val="252"/>
        </w:trPr>
        <w:tc>
          <w:tcPr>
            <w:tcW w:w="2940" w:type="dxa"/>
            <w:shd w:val="clear" w:color="auto" w:fill="auto"/>
            <w:hideMark/>
          </w:tcPr>
          <w:p w14:paraId="03CD09C2" w14:textId="77777777" w:rsidR="00D94206" w:rsidRPr="00FF7C86" w:rsidRDefault="00D94206" w:rsidP="00D94206">
            <w:pPr>
              <w:ind w:left="48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7C86">
              <w:rPr>
                <w:rFonts w:ascii="Angsana New" w:hAnsi="Angsana New"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6BFC1391" w14:textId="77777777" w:rsidR="00D94206" w:rsidRPr="00FF7C86" w:rsidRDefault="00D94206" w:rsidP="00D94206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7C86">
              <w:rPr>
                <w:rFonts w:ascii="Angsana New" w:hAnsi="Angsana New"/>
                <w:sz w:val="26"/>
                <w:szCs w:val="26"/>
              </w:rPr>
              <w:t>+0.5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40879571" w14:textId="759EC0C2" w:rsidR="00D94206" w:rsidRPr="00FF7C86" w:rsidRDefault="006E2F81" w:rsidP="006E2F81">
            <w:pPr>
              <w:tabs>
                <w:tab w:val="decimal" w:pos="1583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F7C86">
              <w:rPr>
                <w:rFonts w:ascii="Angsana New" w:hAnsi="Angsana New"/>
                <w:sz w:val="26"/>
                <w:szCs w:val="26"/>
                <w:cs/>
              </w:rPr>
              <w:t>874</w:t>
            </w:r>
            <w:r w:rsidRPr="00FF7C86">
              <w:rPr>
                <w:rFonts w:ascii="Angsana New" w:hAnsi="Angsana New"/>
                <w:sz w:val="26"/>
                <w:szCs w:val="26"/>
              </w:rPr>
              <w:t>,</w:t>
            </w:r>
            <w:r w:rsidRPr="00FF7C86">
              <w:rPr>
                <w:rFonts w:ascii="Angsana New" w:hAnsi="Angsana New"/>
                <w:sz w:val="26"/>
                <w:szCs w:val="26"/>
                <w:cs/>
              </w:rPr>
              <w:t>535.49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C7CDBF4" w14:textId="1E00633D" w:rsidR="00D94206" w:rsidRPr="00FF7C86" w:rsidRDefault="006E2F81" w:rsidP="006E2F81">
            <w:pPr>
              <w:tabs>
                <w:tab w:val="decimal" w:pos="1583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F7C86">
              <w:rPr>
                <w:rFonts w:ascii="Angsana New" w:hAnsi="Angsana New"/>
                <w:sz w:val="26"/>
                <w:szCs w:val="26"/>
                <w:cs/>
              </w:rPr>
              <w:t>699</w:t>
            </w:r>
            <w:r w:rsidRPr="00FF7C86">
              <w:rPr>
                <w:rFonts w:ascii="Angsana New" w:hAnsi="Angsana New"/>
                <w:sz w:val="26"/>
                <w:szCs w:val="26"/>
              </w:rPr>
              <w:t>,</w:t>
            </w:r>
            <w:r w:rsidRPr="00FF7C86">
              <w:rPr>
                <w:rFonts w:ascii="Angsana New" w:hAnsi="Angsana New"/>
                <w:sz w:val="26"/>
                <w:szCs w:val="26"/>
                <w:cs/>
              </w:rPr>
              <w:t>628.39</w:t>
            </w:r>
          </w:p>
        </w:tc>
      </w:tr>
      <w:tr w:rsidR="00D94206" w:rsidRPr="00FF7C86" w14:paraId="486F82C8" w14:textId="77777777" w:rsidTr="005F6803">
        <w:trPr>
          <w:trHeight w:val="288"/>
        </w:trPr>
        <w:tc>
          <w:tcPr>
            <w:tcW w:w="2940" w:type="dxa"/>
            <w:shd w:val="clear" w:color="auto" w:fill="auto"/>
          </w:tcPr>
          <w:p w14:paraId="5288953A" w14:textId="77777777" w:rsidR="00D94206" w:rsidRPr="00FF7C86" w:rsidRDefault="00D94206" w:rsidP="00D94206">
            <w:pPr>
              <w:ind w:left="48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5CD1A756" w14:textId="77777777" w:rsidR="00D94206" w:rsidRPr="00FF7C86" w:rsidRDefault="00D94206" w:rsidP="00D94206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7C86">
              <w:rPr>
                <w:rFonts w:ascii="Angsana New" w:hAnsi="Angsana New"/>
                <w:sz w:val="26"/>
                <w:szCs w:val="26"/>
              </w:rPr>
              <w:t>-0.5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720D8334" w14:textId="315B942C" w:rsidR="00D94206" w:rsidRPr="00FF7C86" w:rsidRDefault="006E2F81" w:rsidP="006E2F81">
            <w:pPr>
              <w:tabs>
                <w:tab w:val="decimal" w:pos="1583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F7C86">
              <w:rPr>
                <w:rFonts w:ascii="Angsana New" w:hAnsi="Angsana New"/>
                <w:sz w:val="26"/>
                <w:szCs w:val="26"/>
                <w:cs/>
              </w:rPr>
              <w:t>(874</w:t>
            </w:r>
            <w:r w:rsidRPr="00FF7C86">
              <w:rPr>
                <w:rFonts w:ascii="Angsana New" w:hAnsi="Angsana New"/>
                <w:sz w:val="26"/>
                <w:szCs w:val="26"/>
              </w:rPr>
              <w:t>,</w:t>
            </w:r>
            <w:r w:rsidRPr="00FF7C86">
              <w:rPr>
                <w:rFonts w:ascii="Angsana New" w:hAnsi="Angsana New"/>
                <w:sz w:val="26"/>
                <w:szCs w:val="26"/>
                <w:cs/>
              </w:rPr>
              <w:t>535.49)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B6F507D" w14:textId="4D2761AD" w:rsidR="00D94206" w:rsidRPr="00FF7C86" w:rsidRDefault="006E2F81" w:rsidP="006E2F81">
            <w:pPr>
              <w:tabs>
                <w:tab w:val="decimal" w:pos="1583"/>
              </w:tabs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F7C86">
              <w:rPr>
                <w:rFonts w:ascii="Angsana New" w:hAnsi="Angsana New"/>
                <w:sz w:val="26"/>
                <w:szCs w:val="26"/>
                <w:cs/>
                <w:lang w:val="en-US"/>
              </w:rPr>
              <w:t>(699</w:t>
            </w:r>
            <w:r w:rsidRPr="00FF7C8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F7C86">
              <w:rPr>
                <w:rFonts w:ascii="Angsana New" w:hAnsi="Angsana New"/>
                <w:sz w:val="26"/>
                <w:szCs w:val="26"/>
                <w:cs/>
                <w:lang w:val="en-US"/>
              </w:rPr>
              <w:t>628.39)</w:t>
            </w:r>
          </w:p>
        </w:tc>
      </w:tr>
      <w:tr w:rsidR="00D94206" w:rsidRPr="00FF7C86" w14:paraId="5219222F" w14:textId="77777777" w:rsidTr="005F6803">
        <w:trPr>
          <w:trHeight w:val="288"/>
        </w:trPr>
        <w:tc>
          <w:tcPr>
            <w:tcW w:w="2940" w:type="dxa"/>
            <w:shd w:val="clear" w:color="auto" w:fill="auto"/>
          </w:tcPr>
          <w:p w14:paraId="78F91569" w14:textId="77777777" w:rsidR="00D94206" w:rsidRPr="00FF7C86" w:rsidRDefault="00D94206" w:rsidP="00D94206">
            <w:pPr>
              <w:ind w:left="48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6B7466C" w14:textId="77777777" w:rsidR="00D94206" w:rsidRPr="00FF7C86" w:rsidRDefault="00D94206" w:rsidP="00D9420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401558A7" w14:textId="77777777" w:rsidR="00D94206" w:rsidRPr="00FF7C86" w:rsidRDefault="00D94206" w:rsidP="00D94206">
            <w:pPr>
              <w:tabs>
                <w:tab w:val="decimal" w:pos="106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DF6DA15" w14:textId="77777777" w:rsidR="00D94206" w:rsidRPr="00FF7C86" w:rsidRDefault="00D94206" w:rsidP="00D94206">
            <w:pPr>
              <w:tabs>
                <w:tab w:val="decimal" w:pos="106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94134A6" w14:textId="77777777" w:rsidR="00D94206" w:rsidRPr="00E50A6D" w:rsidRDefault="00D94206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58D9A66" w14:textId="77777777" w:rsidR="00D94206" w:rsidRPr="00E50A6D" w:rsidRDefault="00D94206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4690994" w14:textId="77777777" w:rsidR="00B53EC5" w:rsidRDefault="00B53EC5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CA15A65" w14:textId="0A0D7AEC" w:rsidR="002F25BD" w:rsidRDefault="002F25BD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231635C" w14:textId="77777777" w:rsidR="005F6803" w:rsidRDefault="005F6803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515902F" w14:textId="77777777" w:rsidR="00D94206" w:rsidRPr="00E50A6D" w:rsidRDefault="00D94206">
      <w:pPr>
        <w:numPr>
          <w:ilvl w:val="0"/>
          <w:numId w:val="71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67493D74" w14:textId="77777777" w:rsidR="00D94206" w:rsidRPr="00E50A6D" w:rsidRDefault="00D94206" w:rsidP="0037684B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การวิเคราะห์ผลกระทบของการเปลี่ยนแปลงอัตราดอกเบี้ย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FC777EF" w14:textId="77777777" w:rsidR="00D94206" w:rsidRPr="00E50A6D" w:rsidRDefault="00D94206" w:rsidP="007760CB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วิเคราะห์ผลกระทบข้างต้นจัดทำโดยใช้สมมติฐานว่าจำนวนเงินกู้ยืมที่มีอัตราดอกเบี้ยที่ปรับขึ้นลงตามอัตราตลาดและตัวแปรอื่นทั้งหมดคงที่ตลอด 1 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12 เดือนเต็ม ทั้งนี้ ข้อมูลดังกล่าวข้างต้นไม่ใช่การคาดการณ์หรือพยากรณ์สภาวะตลาดในอนาคต</w:t>
      </w:r>
    </w:p>
    <w:p w14:paraId="22510223" w14:textId="77777777" w:rsidR="00D94206" w:rsidRPr="00341116" w:rsidRDefault="00D94206" w:rsidP="007760CB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6C7ACC">
        <w:rPr>
          <w:rFonts w:asciiTheme="majorBidi" w:hAnsiTheme="majorBidi" w:cstheme="majorBidi"/>
          <w:sz w:val="30"/>
          <w:szCs w:val="30"/>
          <w:u w:val="single"/>
          <w:cs/>
        </w:rPr>
        <w:t>ความเสี่ยงด้านสภาพคล่อง</w:t>
      </w:r>
    </w:p>
    <w:p w14:paraId="18CBCB5D" w14:textId="38F42F25" w:rsidR="00D94206" w:rsidRPr="00355907" w:rsidRDefault="00734B21" w:rsidP="007760CB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55907">
        <w:rPr>
          <w:rFonts w:ascii="Angsana New" w:hAnsi="Angsana New"/>
          <w:sz w:val="30"/>
          <w:szCs w:val="30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เงินกู้ยืมจากสถาบันการเงิน สัญญาเช่า</w:t>
      </w:r>
      <w:r w:rsidR="00B5233A" w:rsidRPr="00355907">
        <w:rPr>
          <w:rFonts w:ascii="Angsana New" w:hAnsi="Angsana New"/>
          <w:sz w:val="30"/>
          <w:szCs w:val="30"/>
          <w:cs/>
        </w:rPr>
        <w:t xml:space="preserve"> และหนี้สินทางการเงิน</w:t>
      </w:r>
      <w:r w:rsidRPr="00355907">
        <w:rPr>
          <w:rFonts w:ascii="Angsana New" w:hAnsi="Angsana New"/>
          <w:sz w:val="30"/>
          <w:szCs w:val="30"/>
          <w:cs/>
        </w:rPr>
        <w:t xml:space="preserve"> ทั้งนี้ ณ วันที่ </w:t>
      </w:r>
      <w:r w:rsidR="00732894" w:rsidRPr="00355907">
        <w:rPr>
          <w:rFonts w:ascii="Angsana New" w:hAnsi="Angsana New"/>
          <w:sz w:val="30"/>
          <w:szCs w:val="30"/>
        </w:rPr>
        <w:t>31</w:t>
      </w:r>
      <w:r w:rsidRPr="0035590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C7ACC" w:rsidRPr="00355907">
        <w:rPr>
          <w:rFonts w:ascii="Angsana New" w:hAnsi="Angsana New"/>
          <w:sz w:val="30"/>
          <w:szCs w:val="30"/>
        </w:rPr>
        <w:t>256</w:t>
      </w:r>
      <w:r w:rsidR="005F6803">
        <w:rPr>
          <w:rFonts w:ascii="Angsana New" w:hAnsi="Angsana New"/>
          <w:sz w:val="30"/>
          <w:szCs w:val="30"/>
          <w:lang w:val="en-US"/>
        </w:rPr>
        <w:t>5</w:t>
      </w:r>
      <w:r w:rsidRPr="00355907">
        <w:rPr>
          <w:rFonts w:ascii="Angsana New" w:hAnsi="Angsana New"/>
          <w:sz w:val="30"/>
          <w:szCs w:val="30"/>
          <w:cs/>
        </w:rPr>
        <w:t xml:space="preserve"> กลุ่มบริษัทมีหนี้สินประมาณร้อยละ </w:t>
      </w:r>
      <w:r w:rsidR="007E4111">
        <w:rPr>
          <w:rFonts w:ascii="Angsana New" w:hAnsi="Angsana New"/>
          <w:sz w:val="30"/>
          <w:szCs w:val="30"/>
          <w:lang w:val="en-US"/>
        </w:rPr>
        <w:t>44</w:t>
      </w:r>
      <w:r w:rsidRPr="00355907">
        <w:rPr>
          <w:rFonts w:ascii="Angsana New" w:hAnsi="Angsana New"/>
          <w:sz w:val="30"/>
          <w:szCs w:val="30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</w:t>
      </w:r>
      <w:r w:rsidR="006C7ACC" w:rsidRPr="00355907">
        <w:rPr>
          <w:rFonts w:ascii="Angsana New" w:hAnsi="Angsana New"/>
          <w:sz w:val="30"/>
          <w:szCs w:val="30"/>
        </w:rPr>
        <w:t>256</w:t>
      </w:r>
      <w:r w:rsidR="00171523">
        <w:rPr>
          <w:rFonts w:ascii="Angsana New" w:hAnsi="Angsana New"/>
          <w:sz w:val="30"/>
          <w:szCs w:val="30"/>
        </w:rPr>
        <w:t>4</w:t>
      </w:r>
      <w:r w:rsidRPr="00355907">
        <w:rPr>
          <w:rFonts w:ascii="Angsana New" w:hAnsi="Angsana New"/>
          <w:sz w:val="30"/>
          <w:szCs w:val="30"/>
          <w:cs/>
        </w:rPr>
        <w:t xml:space="preserve">: ร้อยละ </w:t>
      </w:r>
      <w:r w:rsidR="005F6803" w:rsidRPr="00355907">
        <w:rPr>
          <w:rFonts w:ascii="Angsana New" w:hAnsi="Angsana New"/>
          <w:sz w:val="30"/>
          <w:szCs w:val="30"/>
        </w:rPr>
        <w:t>4</w:t>
      </w:r>
      <w:r w:rsidR="00171523">
        <w:rPr>
          <w:rFonts w:ascii="Angsana New" w:hAnsi="Angsana New"/>
          <w:sz w:val="30"/>
          <w:szCs w:val="30"/>
        </w:rPr>
        <w:t>1</w:t>
      </w:r>
      <w:r w:rsidRPr="00355907">
        <w:rPr>
          <w:rFonts w:ascii="Angsana New" w:hAnsi="Angsana New"/>
          <w:sz w:val="30"/>
          <w:szCs w:val="30"/>
          <w:cs/>
        </w:rPr>
        <w:t xml:space="preserve">) (เฉพาะบริษัทฯ: ร้อยละ </w:t>
      </w:r>
      <w:r w:rsidR="00387411">
        <w:rPr>
          <w:rFonts w:ascii="Angsana New" w:hAnsi="Angsana New"/>
          <w:sz w:val="30"/>
          <w:szCs w:val="30"/>
        </w:rPr>
        <w:t>45</w:t>
      </w:r>
      <w:r w:rsidRPr="00355907">
        <w:rPr>
          <w:rFonts w:ascii="Angsana New" w:hAnsi="Angsana New"/>
          <w:sz w:val="30"/>
          <w:szCs w:val="30"/>
          <w:cs/>
        </w:rPr>
        <w:t xml:space="preserve"> </w:t>
      </w:r>
      <w:r w:rsidR="006C7ACC" w:rsidRPr="00355907">
        <w:rPr>
          <w:rFonts w:ascii="Angsana New" w:hAnsi="Angsana New"/>
          <w:sz w:val="30"/>
          <w:szCs w:val="30"/>
        </w:rPr>
        <w:t>256</w:t>
      </w:r>
      <w:r w:rsidR="005F6803">
        <w:rPr>
          <w:rFonts w:ascii="Angsana New" w:hAnsi="Angsana New"/>
          <w:sz w:val="30"/>
          <w:szCs w:val="30"/>
        </w:rPr>
        <w:t>4</w:t>
      </w:r>
      <w:r w:rsidRPr="00355907">
        <w:rPr>
          <w:rFonts w:ascii="Angsana New" w:hAnsi="Angsana New"/>
          <w:sz w:val="30"/>
          <w:szCs w:val="30"/>
          <w:cs/>
        </w:rPr>
        <w:t xml:space="preserve">: ร้อยละ </w:t>
      </w:r>
      <w:r w:rsidR="006C7ACC" w:rsidRPr="00355907">
        <w:rPr>
          <w:rFonts w:ascii="Angsana New" w:hAnsi="Angsana New"/>
          <w:sz w:val="30"/>
          <w:szCs w:val="30"/>
        </w:rPr>
        <w:t>4</w:t>
      </w:r>
      <w:r w:rsidR="00387411">
        <w:rPr>
          <w:rFonts w:ascii="Angsana New" w:hAnsi="Angsana New"/>
          <w:sz w:val="30"/>
          <w:szCs w:val="30"/>
        </w:rPr>
        <w:t>1</w:t>
      </w:r>
      <w:r w:rsidRPr="00355907">
        <w:rPr>
          <w:rFonts w:ascii="Angsana New" w:hAnsi="Angsana New"/>
          <w:sz w:val="30"/>
          <w:szCs w:val="30"/>
          <w:cs/>
        </w:rPr>
        <w:t>)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5D456FAC" w14:textId="3D16E52E" w:rsidR="00734B21" w:rsidRPr="00355907" w:rsidRDefault="00734B21" w:rsidP="007760CB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55907">
        <w:rPr>
          <w:rFonts w:ascii="Angsana New" w:hAnsi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 ของกลุ่มบริษัท ณ วันที่ </w:t>
      </w:r>
      <w:r w:rsidR="00732894" w:rsidRPr="00355907">
        <w:rPr>
          <w:rFonts w:ascii="Angsana New" w:hAnsi="Angsana New"/>
          <w:sz w:val="30"/>
          <w:szCs w:val="30"/>
        </w:rPr>
        <w:t>31</w:t>
      </w:r>
      <w:r w:rsidRPr="0035590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2894" w:rsidRPr="00355907">
        <w:rPr>
          <w:rFonts w:ascii="Angsana New" w:hAnsi="Angsana New"/>
          <w:sz w:val="30"/>
          <w:szCs w:val="30"/>
        </w:rPr>
        <w:t>256</w:t>
      </w:r>
      <w:r w:rsidR="005F6803">
        <w:rPr>
          <w:rFonts w:ascii="Angsana New" w:hAnsi="Angsana New"/>
          <w:sz w:val="30"/>
          <w:szCs w:val="30"/>
        </w:rPr>
        <w:t>5</w:t>
      </w:r>
      <w:r w:rsidR="006D410F">
        <w:rPr>
          <w:rFonts w:ascii="Angsana New" w:hAnsi="Angsana New"/>
          <w:sz w:val="30"/>
          <w:szCs w:val="30"/>
        </w:rPr>
        <w:t xml:space="preserve"> </w:t>
      </w:r>
      <w:r w:rsidR="006D41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6D410F">
        <w:rPr>
          <w:rFonts w:ascii="Angsana New" w:hAnsi="Angsana New"/>
          <w:sz w:val="30"/>
          <w:szCs w:val="30"/>
        </w:rPr>
        <w:br/>
      </w:r>
      <w:r w:rsidR="006D410F">
        <w:rPr>
          <w:rFonts w:ascii="Angsana New" w:hAnsi="Angsana New"/>
          <w:sz w:val="30"/>
          <w:szCs w:val="30"/>
          <w:lang w:val="en-US"/>
        </w:rPr>
        <w:t>31</w:t>
      </w:r>
      <w:r w:rsidR="006D410F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6D410F">
        <w:rPr>
          <w:rFonts w:ascii="Angsana New" w:hAnsi="Angsana New"/>
          <w:sz w:val="30"/>
          <w:szCs w:val="30"/>
          <w:lang w:val="en-US"/>
        </w:rPr>
        <w:t>2564</w:t>
      </w:r>
      <w:r w:rsidRPr="00355907">
        <w:rPr>
          <w:rFonts w:ascii="Angsana New" w:hAnsi="Angsana New"/>
          <w:sz w:val="30"/>
          <w:szCs w:val="30"/>
          <w:cs/>
        </w:rPr>
        <w:t xml:space="preserve"> ซึ่งพิจารณาจากกระแสเงินสดตามสัญญา  ที่ยังไม่คิดลดเป็นมูลค่าปัจจุบัน สามารถแสดงได้ดังนี้</w:t>
      </w:r>
    </w:p>
    <w:tbl>
      <w:tblPr>
        <w:tblW w:w="91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544"/>
      </w:tblGrid>
      <w:tr w:rsidR="007760CB" w:rsidRPr="00E50A6D" w14:paraId="4CE19334" w14:textId="77777777" w:rsidTr="0014072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BD9FEDD" w14:textId="77777777" w:rsidR="007760CB" w:rsidRPr="00E50A6D" w:rsidRDefault="007760CB" w:rsidP="00C95691">
            <w:pPr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Hlk64380516"/>
          </w:p>
        </w:tc>
        <w:tc>
          <w:tcPr>
            <w:tcW w:w="5594" w:type="dxa"/>
            <w:gridSpan w:val="4"/>
            <w:noWrap/>
            <w:vAlign w:val="center"/>
            <w:hideMark/>
          </w:tcPr>
          <w:p w14:paraId="051334E9" w14:textId="77777777" w:rsidR="007760CB" w:rsidRPr="00E50A6D" w:rsidRDefault="007760CB" w:rsidP="00C956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50A6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50A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760CB" w:rsidRPr="00E50A6D" w14:paraId="27C16C70" w14:textId="77777777" w:rsidTr="0014072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4D91374" w14:textId="77777777" w:rsidR="007760CB" w:rsidRPr="00E50A6D" w:rsidRDefault="007760CB" w:rsidP="00C9569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4" w:type="dxa"/>
            <w:gridSpan w:val="4"/>
            <w:noWrap/>
            <w:vAlign w:val="center"/>
            <w:hideMark/>
          </w:tcPr>
          <w:p w14:paraId="16CBE94A" w14:textId="77777777" w:rsidR="007760CB" w:rsidRPr="00E50A6D" w:rsidRDefault="007760CB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9731FD" w:rsidRPr="00E50A6D" w14:paraId="10876FB3" w14:textId="77777777" w:rsidTr="00140727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25FABF93" w14:textId="77777777" w:rsidR="009731FD" w:rsidRPr="00E50A6D" w:rsidRDefault="009731FD" w:rsidP="00C9569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4" w:type="dxa"/>
            <w:gridSpan w:val="4"/>
            <w:noWrap/>
            <w:vAlign w:val="center"/>
          </w:tcPr>
          <w:p w14:paraId="1F941F74" w14:textId="5ADC83BB" w:rsidR="009731FD" w:rsidRPr="009731FD" w:rsidRDefault="009731FD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1F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31F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731F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731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760CB" w:rsidRPr="00E50A6D" w14:paraId="111ACC1A" w14:textId="77777777" w:rsidTr="0014072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269D323" w14:textId="77777777" w:rsidR="007760CB" w:rsidRPr="00E50A6D" w:rsidRDefault="007760CB" w:rsidP="00C95691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70D5C65F" w14:textId="77777777" w:rsidR="007760CB" w:rsidRPr="00E50A6D" w:rsidRDefault="007760CB" w:rsidP="007760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428107D" w14:textId="77777777" w:rsidR="007760CB" w:rsidRPr="00E50A6D" w:rsidRDefault="007760CB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00D6D7E" w14:textId="77777777" w:rsidR="007760CB" w:rsidRPr="00E50A6D" w:rsidRDefault="007760CB" w:rsidP="007760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44" w:type="dxa"/>
            <w:noWrap/>
            <w:vAlign w:val="bottom"/>
            <w:hideMark/>
          </w:tcPr>
          <w:p w14:paraId="3E2E4BB2" w14:textId="77777777" w:rsidR="007760CB" w:rsidRPr="00E50A6D" w:rsidRDefault="007760CB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760CB" w:rsidRPr="00E50A6D" w14:paraId="4F102F6F" w14:textId="77777777" w:rsidTr="00140727">
        <w:trPr>
          <w:trHeight w:val="64"/>
        </w:trPr>
        <w:tc>
          <w:tcPr>
            <w:tcW w:w="3510" w:type="dxa"/>
            <w:noWrap/>
            <w:vAlign w:val="center"/>
          </w:tcPr>
          <w:p w14:paraId="4C14AC27" w14:textId="77777777" w:rsidR="007760CB" w:rsidRPr="00E50A6D" w:rsidRDefault="007760CB" w:rsidP="00C95691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noWrap/>
            <w:vAlign w:val="bottom"/>
          </w:tcPr>
          <w:p w14:paraId="501D4289" w14:textId="77777777" w:rsidR="007760CB" w:rsidRPr="00E50A6D" w:rsidRDefault="007760CB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D8E70F7" w14:textId="77777777" w:rsidR="007760CB" w:rsidRPr="00E50A6D" w:rsidRDefault="007760CB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C907C7D" w14:textId="77777777" w:rsidR="007760CB" w:rsidRPr="00E50A6D" w:rsidRDefault="007760CB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4" w:type="dxa"/>
            <w:noWrap/>
            <w:vAlign w:val="bottom"/>
          </w:tcPr>
          <w:p w14:paraId="3E048933" w14:textId="77777777" w:rsidR="007760CB" w:rsidRPr="00E50A6D" w:rsidRDefault="007760CB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760CB" w:rsidRPr="00E50A6D" w14:paraId="7BF9271E" w14:textId="77777777" w:rsidTr="00140727">
        <w:trPr>
          <w:trHeight w:val="64"/>
        </w:trPr>
        <w:tc>
          <w:tcPr>
            <w:tcW w:w="3510" w:type="dxa"/>
            <w:noWrap/>
            <w:vAlign w:val="center"/>
          </w:tcPr>
          <w:p w14:paraId="3AF8A139" w14:textId="0B130B47" w:rsidR="007760CB" w:rsidRPr="003908AA" w:rsidRDefault="003908AA" w:rsidP="003908AA">
            <w:pPr>
              <w:ind w:left="349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08AA">
              <w:rPr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6F4DD0C2" w14:textId="5D7A26EE" w:rsidR="007760CB" w:rsidRPr="00E50A6D" w:rsidRDefault="00D03E27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03E2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19</w:t>
            </w:r>
            <w:r w:rsidRPr="00D03E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03E2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122</w:t>
            </w:r>
            <w:r w:rsidRPr="00D03E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03E2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689.26</w:t>
            </w:r>
          </w:p>
        </w:tc>
        <w:tc>
          <w:tcPr>
            <w:tcW w:w="1350" w:type="dxa"/>
            <w:noWrap/>
            <w:vAlign w:val="bottom"/>
          </w:tcPr>
          <w:p w14:paraId="174EA681" w14:textId="1D18D28A" w:rsidR="007760CB" w:rsidRPr="00E50A6D" w:rsidRDefault="00D03E27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F565870" w14:textId="5C51C2FC" w:rsidR="007760CB" w:rsidRPr="00E50A6D" w:rsidRDefault="00D03E27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noWrap/>
            <w:vAlign w:val="bottom"/>
          </w:tcPr>
          <w:p w14:paraId="6E8B95A7" w14:textId="6991E55B" w:rsidR="007760CB" w:rsidRPr="00E50A6D" w:rsidRDefault="00D03E27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03E2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19</w:t>
            </w:r>
            <w:r w:rsidRPr="00D03E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03E2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122</w:t>
            </w:r>
            <w:r w:rsidRPr="00D03E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03E2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689.26</w:t>
            </w:r>
          </w:p>
        </w:tc>
      </w:tr>
      <w:tr w:rsidR="003908AA" w:rsidRPr="00E50A6D" w14:paraId="182A13EE" w14:textId="77777777" w:rsidTr="00140727">
        <w:trPr>
          <w:trHeight w:val="64"/>
        </w:trPr>
        <w:tc>
          <w:tcPr>
            <w:tcW w:w="3510" w:type="dxa"/>
            <w:noWrap/>
            <w:vAlign w:val="center"/>
          </w:tcPr>
          <w:p w14:paraId="55C39601" w14:textId="5F0DAECE" w:rsidR="003908AA" w:rsidRPr="003908AA" w:rsidRDefault="003908AA" w:rsidP="00C95691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</w:t>
            </w:r>
            <w:r w:rsidRPr="003908A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หมุนเวียน</w:t>
            </w:r>
            <w:r w:rsidRPr="003908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noWrap/>
            <w:vAlign w:val="bottom"/>
          </w:tcPr>
          <w:p w14:paraId="4B5E98BA" w14:textId="513A1326" w:rsidR="003908AA" w:rsidRPr="00E50A6D" w:rsidRDefault="00620789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2078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88</w:t>
            </w:r>
            <w:r w:rsidRPr="0062078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2078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484</w:t>
            </w:r>
            <w:r w:rsidRPr="0062078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2078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304.59</w:t>
            </w:r>
          </w:p>
        </w:tc>
        <w:tc>
          <w:tcPr>
            <w:tcW w:w="1350" w:type="dxa"/>
            <w:noWrap/>
            <w:vAlign w:val="bottom"/>
          </w:tcPr>
          <w:p w14:paraId="0715F4C9" w14:textId="57D885FD" w:rsidR="003908AA" w:rsidRPr="00E50A6D" w:rsidRDefault="00620789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05C74FE" w14:textId="289925AF" w:rsidR="003908AA" w:rsidRPr="00E50A6D" w:rsidRDefault="00620789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noWrap/>
            <w:vAlign w:val="bottom"/>
          </w:tcPr>
          <w:p w14:paraId="26013A66" w14:textId="25D0D718" w:rsidR="003908AA" w:rsidRPr="00E50A6D" w:rsidRDefault="00620789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2078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88</w:t>
            </w:r>
            <w:r w:rsidRPr="0062078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2078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484</w:t>
            </w:r>
            <w:r w:rsidRPr="0062078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2078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304.59</w:t>
            </w:r>
          </w:p>
        </w:tc>
      </w:tr>
      <w:tr w:rsidR="0062191E" w:rsidRPr="00E50A6D" w14:paraId="229FB5C2" w14:textId="77777777" w:rsidTr="003C79E6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05EA90E" w14:textId="77777777" w:rsidR="0062191E" w:rsidRPr="003908AA" w:rsidRDefault="0062191E" w:rsidP="0062191E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A883B00" w14:textId="2DF4C8DE" w:rsidR="0062191E" w:rsidRPr="00E50A6D" w:rsidRDefault="001E2AA8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E2AA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3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722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010.25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74C62B1" w14:textId="1E1BD1E0" w:rsidR="0062191E" w:rsidRPr="00E50A6D" w:rsidRDefault="001E2AA8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E2AA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297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101.90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872E52A" w14:textId="2F7AEE7F" w:rsidR="0062191E" w:rsidRPr="00E50A6D" w:rsidRDefault="001E2AA8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E2AA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518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993.54</w:t>
            </w:r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0ACE2CF7" w14:textId="60A4650E" w:rsidR="0062191E" w:rsidRPr="00E50A6D" w:rsidRDefault="001E2AA8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E2AA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13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538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105.69</w:t>
            </w:r>
          </w:p>
        </w:tc>
      </w:tr>
      <w:tr w:rsidR="00E42B24" w:rsidRPr="00E50A6D" w14:paraId="7E511DAC" w14:textId="77777777" w:rsidTr="0014072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40C8587" w14:textId="77777777" w:rsidR="00E42B24" w:rsidRPr="003908AA" w:rsidRDefault="00E42B24" w:rsidP="00E42B24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4F6B72C5" w14:textId="5A797D65" w:rsidR="00E42B24" w:rsidRPr="00E50A6D" w:rsidRDefault="00E42B24" w:rsidP="00E42B2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85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41</w:t>
            </w:r>
            <w:r w:rsidRPr="00DB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B685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670</w:t>
            </w:r>
            <w:r w:rsidRPr="00DB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B685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533.74</w:t>
            </w:r>
          </w:p>
        </w:tc>
        <w:tc>
          <w:tcPr>
            <w:tcW w:w="1350" w:type="dxa"/>
            <w:noWrap/>
            <w:vAlign w:val="bottom"/>
          </w:tcPr>
          <w:p w14:paraId="681ECA87" w14:textId="4F9B08C1" w:rsidR="00E42B24" w:rsidRPr="00E50A6D" w:rsidRDefault="00E42B24" w:rsidP="00E42B2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695AF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="00695AF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="00695AF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548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="00695AF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47</w:t>
            </w:r>
          </w:p>
        </w:tc>
        <w:tc>
          <w:tcPr>
            <w:tcW w:w="1350" w:type="dxa"/>
            <w:noWrap/>
            <w:vAlign w:val="bottom"/>
          </w:tcPr>
          <w:p w14:paraId="004C8A84" w14:textId="4BA5CDF8" w:rsidR="00E42B24" w:rsidRPr="00E50A6D" w:rsidRDefault="00F82884" w:rsidP="00E42B2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28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4,128,516.38</w:t>
            </w:r>
          </w:p>
        </w:tc>
        <w:tc>
          <w:tcPr>
            <w:tcW w:w="1544" w:type="dxa"/>
            <w:noWrap/>
            <w:vAlign w:val="bottom"/>
          </w:tcPr>
          <w:p w14:paraId="136AABE5" w14:textId="52FAC969" w:rsidR="00E42B24" w:rsidRPr="00E50A6D" w:rsidRDefault="00E42B24" w:rsidP="00E42B2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C615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217</w:t>
            </w:r>
            <w:r w:rsidRPr="008C61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C615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594</w:t>
            </w:r>
            <w:r w:rsidRPr="008C61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C615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598.59</w:t>
            </w:r>
          </w:p>
        </w:tc>
      </w:tr>
      <w:tr w:rsidR="00E42B24" w:rsidRPr="00E50A6D" w14:paraId="06F7121D" w14:textId="77777777" w:rsidTr="00140727">
        <w:trPr>
          <w:trHeight w:val="54"/>
        </w:trPr>
        <w:tc>
          <w:tcPr>
            <w:tcW w:w="3510" w:type="dxa"/>
            <w:vAlign w:val="center"/>
          </w:tcPr>
          <w:p w14:paraId="08EC4183" w14:textId="77777777" w:rsidR="00E42B24" w:rsidRPr="00E50A6D" w:rsidRDefault="00E42B24" w:rsidP="00E42B24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E50A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noWrap/>
            <w:vAlign w:val="bottom"/>
          </w:tcPr>
          <w:p w14:paraId="6A99E52D" w14:textId="69B84BFE" w:rsidR="00E42B24" w:rsidRPr="00E42B24" w:rsidRDefault="00E12C9D" w:rsidP="00E42B2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E12C9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152</w:t>
            </w:r>
            <w:r w:rsidRPr="00E12C9D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E12C9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999</w:t>
            </w:r>
            <w:r w:rsidRPr="00E12C9D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E12C9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537.84</w:t>
            </w:r>
          </w:p>
        </w:tc>
        <w:tc>
          <w:tcPr>
            <w:tcW w:w="1350" w:type="dxa"/>
            <w:noWrap/>
            <w:vAlign w:val="bottom"/>
          </w:tcPr>
          <w:p w14:paraId="2CF9DE18" w14:textId="30A21C73" w:rsidR="00E42B24" w:rsidRPr="00E42B24" w:rsidRDefault="00C82DF5" w:rsidP="00E42B2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C82DF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180</w:t>
            </w:r>
            <w:r w:rsidRPr="00C82DF5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C82DF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092</w:t>
            </w:r>
            <w:r w:rsidRPr="00C82DF5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C82DF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650.37</w:t>
            </w:r>
          </w:p>
        </w:tc>
        <w:tc>
          <w:tcPr>
            <w:tcW w:w="1350" w:type="dxa"/>
            <w:noWrap/>
            <w:vAlign w:val="bottom"/>
          </w:tcPr>
          <w:p w14:paraId="08CA0408" w14:textId="132E1C4B" w:rsidR="00E42B24" w:rsidRPr="00E42B24" w:rsidRDefault="00C82DF5" w:rsidP="00E42B2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C82DF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</w:t>
            </w:r>
            <w:r w:rsidRPr="00C82DF5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C82DF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647</w:t>
            </w:r>
            <w:r w:rsidRPr="00C82DF5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C82DF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509.92</w:t>
            </w:r>
          </w:p>
        </w:tc>
        <w:tc>
          <w:tcPr>
            <w:tcW w:w="1544" w:type="dxa"/>
            <w:noWrap/>
            <w:vAlign w:val="bottom"/>
          </w:tcPr>
          <w:p w14:paraId="49095B0E" w14:textId="6E2D16A1" w:rsidR="00E42B24" w:rsidRPr="00E42B24" w:rsidRDefault="00C82DF5" w:rsidP="00E42B2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C82DF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338</w:t>
            </w:r>
            <w:r w:rsidRPr="00C82DF5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C82DF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739</w:t>
            </w:r>
            <w:r w:rsidRPr="00C82DF5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C82DF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698.13</w:t>
            </w:r>
          </w:p>
        </w:tc>
      </w:tr>
      <w:bookmarkEnd w:id="7"/>
    </w:tbl>
    <w:p w14:paraId="4F7E96D6" w14:textId="77777777" w:rsidR="00734B21" w:rsidRPr="00E50A6D" w:rsidRDefault="00734B21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66D6157" w14:textId="77777777" w:rsidR="00D94206" w:rsidRPr="00E50A6D" w:rsidRDefault="00D94206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D3C1906" w14:textId="77777777" w:rsidR="001A1B24" w:rsidRPr="00E50A6D" w:rsidRDefault="001A1B24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598F3E4" w14:textId="77777777" w:rsidR="0062191E" w:rsidRPr="00E50A6D" w:rsidRDefault="0062191E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7D13D48" w14:textId="77777777" w:rsidR="00B53EC5" w:rsidRDefault="00B53EC5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128C9A0" w14:textId="77777777" w:rsidR="00D478AE" w:rsidRPr="00E50A6D" w:rsidRDefault="00D478AE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1E35B75" w14:textId="77777777" w:rsidR="007760CB" w:rsidRPr="00E50A6D" w:rsidRDefault="007760CB">
      <w:pPr>
        <w:numPr>
          <w:ilvl w:val="0"/>
          <w:numId w:val="72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A386847" w14:textId="77777777" w:rsidR="001A1B24" w:rsidRDefault="007760CB" w:rsidP="008B50C4">
      <w:pPr>
        <w:spacing w:line="240" w:lineRule="atLeast"/>
        <w:ind w:left="567"/>
        <w:rPr>
          <w:rFonts w:asciiTheme="majorBidi" w:hAnsiTheme="majorBidi" w:cstheme="majorBidi"/>
          <w:sz w:val="30"/>
          <w:szCs w:val="30"/>
          <w:u w:val="single"/>
        </w:rPr>
      </w:pPr>
      <w:r w:rsidRPr="00732894">
        <w:rPr>
          <w:rFonts w:asciiTheme="majorBidi" w:hAnsiTheme="majorBidi" w:cstheme="majorBidi"/>
          <w:sz w:val="30"/>
          <w:szCs w:val="30"/>
          <w:u w:val="single"/>
          <w:cs/>
        </w:rPr>
        <w:t>ความเสี่ยงด้านสภาพคล่อง</w:t>
      </w:r>
      <w:r w:rsidRPr="00732894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 (ต่อ)</w:t>
      </w:r>
    </w:p>
    <w:tbl>
      <w:tblPr>
        <w:tblW w:w="91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544"/>
      </w:tblGrid>
      <w:tr w:rsidR="009731FD" w:rsidRPr="00E50A6D" w14:paraId="6BC0E2C9" w14:textId="77777777" w:rsidTr="00A3723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1BA904A" w14:textId="77777777" w:rsidR="009731FD" w:rsidRPr="00E50A6D" w:rsidRDefault="009731FD" w:rsidP="00A372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4" w:type="dxa"/>
            <w:gridSpan w:val="4"/>
            <w:noWrap/>
            <w:vAlign w:val="center"/>
            <w:hideMark/>
          </w:tcPr>
          <w:p w14:paraId="4D3E57F3" w14:textId="77777777" w:rsidR="009731FD" w:rsidRPr="00E50A6D" w:rsidRDefault="009731FD" w:rsidP="00A372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50A6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50A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31FD" w:rsidRPr="00E50A6D" w14:paraId="0E9940FF" w14:textId="77777777" w:rsidTr="00A3723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1C92D3B" w14:textId="77777777" w:rsidR="009731FD" w:rsidRPr="00E50A6D" w:rsidRDefault="009731FD" w:rsidP="00A372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4" w:type="dxa"/>
            <w:gridSpan w:val="4"/>
            <w:noWrap/>
            <w:vAlign w:val="center"/>
            <w:hideMark/>
          </w:tcPr>
          <w:p w14:paraId="7DD92624" w14:textId="77777777" w:rsidR="009731FD" w:rsidRPr="00E50A6D" w:rsidRDefault="009731FD" w:rsidP="00A37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9731FD" w:rsidRPr="00E50A6D" w14:paraId="2BADA4E5" w14:textId="77777777" w:rsidTr="00A3723B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285F2B50" w14:textId="77777777" w:rsidR="009731FD" w:rsidRPr="00E50A6D" w:rsidRDefault="009731FD" w:rsidP="00A372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4" w:type="dxa"/>
            <w:gridSpan w:val="4"/>
            <w:noWrap/>
            <w:vAlign w:val="center"/>
          </w:tcPr>
          <w:p w14:paraId="660D6A23" w14:textId="07E5E3E3" w:rsidR="009731FD" w:rsidRPr="009731FD" w:rsidRDefault="009731FD" w:rsidP="00A37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1F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31F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731F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731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731FD" w:rsidRPr="00E50A6D" w14:paraId="4A50156D" w14:textId="77777777" w:rsidTr="00A3723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F9BB969" w14:textId="77777777" w:rsidR="009731FD" w:rsidRPr="00E50A6D" w:rsidRDefault="009731FD" w:rsidP="00A3723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5424D147" w14:textId="77777777" w:rsidR="009731FD" w:rsidRPr="00E50A6D" w:rsidRDefault="009731FD" w:rsidP="00A37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37D6C5B" w14:textId="77777777" w:rsidR="009731FD" w:rsidRPr="00E50A6D" w:rsidRDefault="009731FD" w:rsidP="00A37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DB2B78D" w14:textId="77777777" w:rsidR="009731FD" w:rsidRPr="00E50A6D" w:rsidRDefault="009731FD" w:rsidP="00A37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44" w:type="dxa"/>
            <w:noWrap/>
            <w:vAlign w:val="bottom"/>
            <w:hideMark/>
          </w:tcPr>
          <w:p w14:paraId="6C38638D" w14:textId="77777777" w:rsidR="009731FD" w:rsidRPr="00E50A6D" w:rsidRDefault="009731FD" w:rsidP="00A37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731FD" w:rsidRPr="00E50A6D" w14:paraId="10264211" w14:textId="77777777" w:rsidTr="00A3723B">
        <w:trPr>
          <w:trHeight w:val="64"/>
        </w:trPr>
        <w:tc>
          <w:tcPr>
            <w:tcW w:w="3510" w:type="dxa"/>
            <w:noWrap/>
            <w:vAlign w:val="center"/>
          </w:tcPr>
          <w:p w14:paraId="7D52E484" w14:textId="77777777" w:rsidR="009731FD" w:rsidRPr="00E50A6D" w:rsidRDefault="009731FD" w:rsidP="00A3723B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noWrap/>
            <w:vAlign w:val="bottom"/>
          </w:tcPr>
          <w:p w14:paraId="701587B3" w14:textId="77777777" w:rsidR="009731FD" w:rsidRPr="00E50A6D" w:rsidRDefault="009731FD" w:rsidP="00A3723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503BFAA" w14:textId="77777777" w:rsidR="009731FD" w:rsidRPr="00E50A6D" w:rsidRDefault="009731FD" w:rsidP="00A3723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BDC83F1" w14:textId="77777777" w:rsidR="009731FD" w:rsidRPr="00E50A6D" w:rsidRDefault="009731FD" w:rsidP="00A3723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4" w:type="dxa"/>
            <w:noWrap/>
            <w:vAlign w:val="bottom"/>
          </w:tcPr>
          <w:p w14:paraId="55BEB4AD" w14:textId="77777777" w:rsidR="009731FD" w:rsidRPr="00E50A6D" w:rsidRDefault="009731FD" w:rsidP="00A3723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B49A1" w:rsidRPr="00E50A6D" w14:paraId="02BBFBAB" w14:textId="77777777" w:rsidTr="00A3723B">
        <w:trPr>
          <w:trHeight w:val="64"/>
        </w:trPr>
        <w:tc>
          <w:tcPr>
            <w:tcW w:w="3510" w:type="dxa"/>
            <w:noWrap/>
            <w:vAlign w:val="center"/>
          </w:tcPr>
          <w:p w14:paraId="65A2079C" w14:textId="77777777" w:rsidR="00EB49A1" w:rsidRPr="003908AA" w:rsidRDefault="00EB49A1" w:rsidP="00EB49A1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</w:t>
            </w:r>
            <w:r w:rsidRPr="003908A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หมุนเวียน</w:t>
            </w:r>
            <w:r w:rsidRPr="003908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noWrap/>
            <w:vAlign w:val="bottom"/>
          </w:tcPr>
          <w:p w14:paraId="140AE821" w14:textId="26694DB5" w:rsidR="00EB49A1" w:rsidRPr="00E50A6D" w:rsidRDefault="00EB49A1" w:rsidP="00EB49A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07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43,940,193.22</w:t>
            </w:r>
          </w:p>
        </w:tc>
        <w:tc>
          <w:tcPr>
            <w:tcW w:w="1350" w:type="dxa"/>
            <w:noWrap/>
            <w:vAlign w:val="bottom"/>
          </w:tcPr>
          <w:p w14:paraId="01780884" w14:textId="30D6DF43" w:rsidR="00EB49A1" w:rsidRPr="00E50A6D" w:rsidRDefault="00EB49A1" w:rsidP="00EB49A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4EB7136" w14:textId="3E3FE442" w:rsidR="00EB49A1" w:rsidRPr="00E50A6D" w:rsidRDefault="00EB49A1" w:rsidP="00EB49A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4" w:type="dxa"/>
            <w:noWrap/>
            <w:vAlign w:val="bottom"/>
          </w:tcPr>
          <w:p w14:paraId="07632CD7" w14:textId="3424866D" w:rsidR="00EB49A1" w:rsidRPr="00E50A6D" w:rsidRDefault="00EB49A1" w:rsidP="00EB49A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07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43,940,193.22</w:t>
            </w:r>
          </w:p>
        </w:tc>
      </w:tr>
      <w:tr w:rsidR="001E2AA8" w:rsidRPr="00E50A6D" w14:paraId="1204D6CE" w14:textId="77777777" w:rsidTr="007F2765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0B26E25" w14:textId="77777777" w:rsidR="001E2AA8" w:rsidRPr="003908AA" w:rsidRDefault="001E2AA8" w:rsidP="001E2AA8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8383C90" w14:textId="0AD62D57" w:rsidR="001E2AA8" w:rsidRPr="00E50A6D" w:rsidRDefault="001E2AA8" w:rsidP="001E2AA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</w:t>
            </w: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674</w:t>
            </w: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797.81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7836DA" w14:textId="77954F6C" w:rsidR="001E2AA8" w:rsidRPr="00E50A6D" w:rsidRDefault="001E2AA8" w:rsidP="001E2AA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</w:t>
            </w: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814</w:t>
            </w: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031.77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EDD0810" w14:textId="5873C920" w:rsidR="001E2AA8" w:rsidRPr="00E50A6D" w:rsidRDefault="001E2AA8" w:rsidP="001E2AA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</w:t>
            </w: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301</w:t>
            </w: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171.00</w:t>
            </w:r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208B1081" w14:textId="31CD22D9" w:rsidR="001E2AA8" w:rsidRPr="00E50A6D" w:rsidRDefault="001E2AA8" w:rsidP="001E2AA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E2A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16,790,000.58</w:t>
            </w:r>
          </w:p>
        </w:tc>
      </w:tr>
      <w:tr w:rsidR="00EB49A1" w:rsidRPr="00E50A6D" w14:paraId="7DC29DAC" w14:textId="77777777" w:rsidTr="00A3723B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EB165ED" w14:textId="77777777" w:rsidR="00EB49A1" w:rsidRPr="003908AA" w:rsidRDefault="00EB49A1" w:rsidP="00EB49A1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56A0296C" w14:textId="1CE91F9B" w:rsidR="00EB49A1" w:rsidRPr="00E50A6D" w:rsidRDefault="00EB49A1" w:rsidP="00EB49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C33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17,067,325.46</w:t>
            </w:r>
          </w:p>
        </w:tc>
        <w:tc>
          <w:tcPr>
            <w:tcW w:w="1350" w:type="dxa"/>
            <w:noWrap/>
            <w:vAlign w:val="bottom"/>
          </w:tcPr>
          <w:p w14:paraId="5962012E" w14:textId="366E4E62" w:rsidR="00EB49A1" w:rsidRPr="00E50A6D" w:rsidRDefault="00EB49A1" w:rsidP="00EB49A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66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443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237.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30</w:t>
            </w:r>
          </w:p>
        </w:tc>
        <w:tc>
          <w:tcPr>
            <w:tcW w:w="1350" w:type="dxa"/>
            <w:noWrap/>
            <w:vAlign w:val="bottom"/>
          </w:tcPr>
          <w:p w14:paraId="1FD41F99" w14:textId="40C1CD9C" w:rsidR="00EB49A1" w:rsidRPr="00E50A6D" w:rsidRDefault="00EB49A1" w:rsidP="00EB49A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493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062.16</w:t>
            </w:r>
          </w:p>
        </w:tc>
        <w:tc>
          <w:tcPr>
            <w:tcW w:w="1544" w:type="dxa"/>
            <w:noWrap/>
            <w:vAlign w:val="bottom"/>
          </w:tcPr>
          <w:p w14:paraId="27CCFAEA" w14:textId="65F9A280" w:rsidR="00EB49A1" w:rsidRPr="00E50A6D" w:rsidRDefault="00EB49A1" w:rsidP="00EB49A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92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003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624.92</w:t>
            </w:r>
          </w:p>
        </w:tc>
      </w:tr>
      <w:tr w:rsidR="00EB49A1" w:rsidRPr="00E50A6D" w14:paraId="418E37EC" w14:textId="77777777" w:rsidTr="00A3723B">
        <w:trPr>
          <w:trHeight w:val="54"/>
        </w:trPr>
        <w:tc>
          <w:tcPr>
            <w:tcW w:w="3510" w:type="dxa"/>
            <w:vAlign w:val="center"/>
          </w:tcPr>
          <w:p w14:paraId="2E27D84E" w14:textId="77777777" w:rsidR="00EB49A1" w:rsidRPr="00E50A6D" w:rsidRDefault="00EB49A1" w:rsidP="00EB49A1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E50A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noWrap/>
            <w:vAlign w:val="bottom"/>
          </w:tcPr>
          <w:p w14:paraId="49A1F5E3" w14:textId="354D30CF" w:rsidR="00EB49A1" w:rsidRPr="00E42B24" w:rsidRDefault="009A70EA" w:rsidP="00EB49A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9A70E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64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682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316.49</w:t>
            </w:r>
          </w:p>
        </w:tc>
        <w:tc>
          <w:tcPr>
            <w:tcW w:w="1350" w:type="dxa"/>
            <w:noWrap/>
            <w:vAlign w:val="bottom"/>
          </w:tcPr>
          <w:p w14:paraId="6562DF3A" w14:textId="5DA35446" w:rsidR="00EB49A1" w:rsidRPr="00E42B24" w:rsidRDefault="009A70EA" w:rsidP="00EB49A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9A70E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76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257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269.07</w:t>
            </w:r>
          </w:p>
        </w:tc>
        <w:tc>
          <w:tcPr>
            <w:tcW w:w="1350" w:type="dxa"/>
            <w:noWrap/>
            <w:vAlign w:val="bottom"/>
          </w:tcPr>
          <w:p w14:paraId="1D1AA524" w14:textId="0D934F08" w:rsidR="00EB49A1" w:rsidRPr="00E42B24" w:rsidRDefault="009A70EA" w:rsidP="00EB49A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9A70E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11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794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233.16</w:t>
            </w:r>
          </w:p>
        </w:tc>
        <w:tc>
          <w:tcPr>
            <w:tcW w:w="1544" w:type="dxa"/>
            <w:noWrap/>
            <w:vAlign w:val="bottom"/>
          </w:tcPr>
          <w:p w14:paraId="223E0D3A" w14:textId="46C651D0" w:rsidR="00EB49A1" w:rsidRPr="00E42B24" w:rsidRDefault="009A70EA" w:rsidP="00EB49A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9A70E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152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733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9A70E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818.72</w:t>
            </w:r>
          </w:p>
        </w:tc>
      </w:tr>
    </w:tbl>
    <w:p w14:paraId="53CD8281" w14:textId="77777777" w:rsidR="00F9462F" w:rsidRPr="00732894" w:rsidRDefault="00F9462F" w:rsidP="008B50C4">
      <w:pPr>
        <w:spacing w:line="240" w:lineRule="atLeast"/>
        <w:ind w:left="567"/>
        <w:rPr>
          <w:rFonts w:ascii="Angsana New" w:hAnsi="Angsana New"/>
          <w:sz w:val="30"/>
          <w:szCs w:val="30"/>
          <w:u w:val="single"/>
        </w:rPr>
      </w:pPr>
    </w:p>
    <w:tbl>
      <w:tblPr>
        <w:tblW w:w="910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548"/>
      </w:tblGrid>
      <w:tr w:rsidR="0062191E" w:rsidRPr="00E50A6D" w14:paraId="6E4A49C8" w14:textId="77777777" w:rsidTr="00E979C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1053E4B" w14:textId="77777777" w:rsidR="0062191E" w:rsidRPr="00E50A6D" w:rsidRDefault="0062191E" w:rsidP="00C9569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8" w:type="dxa"/>
            <w:gridSpan w:val="4"/>
            <w:noWrap/>
            <w:vAlign w:val="center"/>
            <w:hideMark/>
          </w:tcPr>
          <w:p w14:paraId="41337633" w14:textId="77777777" w:rsidR="0062191E" w:rsidRPr="00CB5105" w:rsidRDefault="0062191E" w:rsidP="00C956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5105">
              <w:rPr>
                <w:rFonts w:ascii="Angsana New" w:hAnsi="Angsana New"/>
                <w:sz w:val="28"/>
                <w:szCs w:val="28"/>
              </w:rPr>
              <w:t>(</w:t>
            </w:r>
            <w:r w:rsidRPr="00CB510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51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B510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B51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191E" w:rsidRPr="00E50A6D" w14:paraId="556EF04B" w14:textId="77777777" w:rsidTr="00E979C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2FD7F5C" w14:textId="77777777" w:rsidR="0062191E" w:rsidRPr="00E50A6D" w:rsidRDefault="0062191E" w:rsidP="00C9569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98" w:type="dxa"/>
            <w:gridSpan w:val="4"/>
            <w:noWrap/>
            <w:vAlign w:val="center"/>
            <w:hideMark/>
          </w:tcPr>
          <w:p w14:paraId="420BB015" w14:textId="77777777" w:rsidR="0062191E" w:rsidRPr="00E50A6D" w:rsidRDefault="0062191E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E50A6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F9462F" w:rsidRPr="00E50A6D" w14:paraId="7F6A67D1" w14:textId="77777777" w:rsidTr="00E979CB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475BC955" w14:textId="77777777" w:rsidR="00F9462F" w:rsidRPr="00E50A6D" w:rsidRDefault="00F9462F" w:rsidP="00C9569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98" w:type="dxa"/>
            <w:gridSpan w:val="4"/>
            <w:noWrap/>
            <w:vAlign w:val="center"/>
          </w:tcPr>
          <w:p w14:paraId="27478FF5" w14:textId="795B362F" w:rsidR="00F9462F" w:rsidRPr="00E50A6D" w:rsidRDefault="00F9462F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1F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31F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731F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731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2191E" w:rsidRPr="00E50A6D" w14:paraId="79762CA9" w14:textId="77777777" w:rsidTr="00E979C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C053ED8" w14:textId="77777777" w:rsidR="0062191E" w:rsidRPr="00E50A6D" w:rsidRDefault="0062191E" w:rsidP="00C9569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1048B6E5" w14:textId="77777777" w:rsidR="0062191E" w:rsidRPr="00E50A6D" w:rsidRDefault="0062191E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09D1B2C" w14:textId="77777777" w:rsidR="0062191E" w:rsidRPr="00E50A6D" w:rsidRDefault="0062191E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62858BA" w14:textId="77777777" w:rsidR="0062191E" w:rsidRPr="00E50A6D" w:rsidRDefault="0062191E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48" w:type="dxa"/>
            <w:noWrap/>
            <w:vAlign w:val="bottom"/>
            <w:hideMark/>
          </w:tcPr>
          <w:p w14:paraId="44E0A712" w14:textId="77777777" w:rsidR="0062191E" w:rsidRPr="00E50A6D" w:rsidRDefault="0062191E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2191E" w:rsidRPr="00E50A6D" w14:paraId="6CCBC1FF" w14:textId="77777777" w:rsidTr="00E979CB">
        <w:trPr>
          <w:trHeight w:val="64"/>
        </w:trPr>
        <w:tc>
          <w:tcPr>
            <w:tcW w:w="3510" w:type="dxa"/>
            <w:noWrap/>
            <w:vAlign w:val="center"/>
          </w:tcPr>
          <w:p w14:paraId="459C4867" w14:textId="77777777" w:rsidR="0062191E" w:rsidRPr="003908AA" w:rsidRDefault="0062191E" w:rsidP="00C95691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noWrap/>
            <w:vAlign w:val="bottom"/>
          </w:tcPr>
          <w:p w14:paraId="17927EBF" w14:textId="77777777" w:rsidR="0062191E" w:rsidRPr="00E50A6D" w:rsidRDefault="0062191E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A152B5E" w14:textId="77777777" w:rsidR="0062191E" w:rsidRPr="00E50A6D" w:rsidRDefault="0062191E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92DA803" w14:textId="77777777" w:rsidR="0062191E" w:rsidRPr="00E50A6D" w:rsidRDefault="0062191E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noWrap/>
            <w:vAlign w:val="bottom"/>
          </w:tcPr>
          <w:p w14:paraId="77936662" w14:textId="77777777" w:rsidR="0062191E" w:rsidRPr="00E50A6D" w:rsidRDefault="0062191E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62191E" w:rsidRPr="00E50A6D" w14:paraId="3213E812" w14:textId="77777777" w:rsidTr="00E979CB">
        <w:trPr>
          <w:trHeight w:val="64"/>
        </w:trPr>
        <w:tc>
          <w:tcPr>
            <w:tcW w:w="3510" w:type="dxa"/>
            <w:noWrap/>
            <w:vAlign w:val="center"/>
          </w:tcPr>
          <w:p w14:paraId="5FDE5257" w14:textId="42FF409A" w:rsidR="0062191E" w:rsidRPr="003908AA" w:rsidRDefault="003908AA" w:rsidP="003908AA">
            <w:pPr>
              <w:ind w:left="349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08AA">
              <w:rPr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6F09B370" w14:textId="4478F42D" w:rsidR="0062191E" w:rsidRPr="00E50A6D" w:rsidRDefault="00D03E27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03E2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19</w:t>
            </w:r>
            <w:r w:rsidRPr="00D03E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03E2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122</w:t>
            </w:r>
            <w:r w:rsidRPr="00D03E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03E2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689.26</w:t>
            </w:r>
          </w:p>
        </w:tc>
        <w:tc>
          <w:tcPr>
            <w:tcW w:w="1350" w:type="dxa"/>
            <w:noWrap/>
            <w:vAlign w:val="bottom"/>
          </w:tcPr>
          <w:p w14:paraId="6235B5BD" w14:textId="6F3C3BBC" w:rsidR="0062191E" w:rsidRPr="00E50A6D" w:rsidRDefault="00D03E27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189FCC9" w14:textId="74CC8FE2" w:rsidR="0062191E" w:rsidRPr="00E50A6D" w:rsidRDefault="00D03E27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noWrap/>
            <w:vAlign w:val="bottom"/>
          </w:tcPr>
          <w:p w14:paraId="65B37ECA" w14:textId="15D5216A" w:rsidR="0062191E" w:rsidRPr="00E50A6D" w:rsidRDefault="00D03E27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03E2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19</w:t>
            </w:r>
            <w:r w:rsidRPr="00D03E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03E2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122</w:t>
            </w:r>
            <w:r w:rsidRPr="00D03E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03E2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689.26</w:t>
            </w:r>
          </w:p>
        </w:tc>
      </w:tr>
      <w:tr w:rsidR="003908AA" w:rsidRPr="00E50A6D" w14:paraId="5161599C" w14:textId="77777777" w:rsidTr="00E979CB">
        <w:trPr>
          <w:trHeight w:val="64"/>
        </w:trPr>
        <w:tc>
          <w:tcPr>
            <w:tcW w:w="3510" w:type="dxa"/>
            <w:noWrap/>
            <w:vAlign w:val="center"/>
          </w:tcPr>
          <w:p w14:paraId="2A593FEA" w14:textId="028DCBD4" w:rsidR="003908AA" w:rsidRPr="003908AA" w:rsidRDefault="003908AA" w:rsidP="00C95691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</w:t>
            </w:r>
            <w:r w:rsidRPr="003908A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หนุนเวียน</w:t>
            </w:r>
            <w:r w:rsidRPr="003908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noWrap/>
            <w:vAlign w:val="bottom"/>
          </w:tcPr>
          <w:p w14:paraId="3CF5BB1E" w14:textId="417FB99C" w:rsidR="003908AA" w:rsidRPr="00E50A6D" w:rsidRDefault="00620789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2078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88</w:t>
            </w:r>
            <w:r w:rsidRPr="0062078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2078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786</w:t>
            </w:r>
            <w:r w:rsidRPr="0062078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2078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281.86</w:t>
            </w:r>
          </w:p>
        </w:tc>
        <w:tc>
          <w:tcPr>
            <w:tcW w:w="1350" w:type="dxa"/>
            <w:noWrap/>
            <w:vAlign w:val="bottom"/>
          </w:tcPr>
          <w:p w14:paraId="3A182FD6" w14:textId="49293029" w:rsidR="003908AA" w:rsidRPr="00E50A6D" w:rsidRDefault="00620789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CEFF896" w14:textId="4C2963F2" w:rsidR="003908AA" w:rsidRPr="00E50A6D" w:rsidRDefault="00620789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noWrap/>
            <w:vAlign w:val="bottom"/>
          </w:tcPr>
          <w:p w14:paraId="2D207626" w14:textId="76A593EF" w:rsidR="003908AA" w:rsidRPr="00E50A6D" w:rsidRDefault="00620789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2078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88</w:t>
            </w:r>
            <w:r w:rsidRPr="0062078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2078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786</w:t>
            </w:r>
            <w:r w:rsidRPr="0062078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2078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281.86</w:t>
            </w:r>
          </w:p>
        </w:tc>
      </w:tr>
      <w:tr w:rsidR="0062191E" w:rsidRPr="00E50A6D" w14:paraId="01B7208E" w14:textId="77777777" w:rsidTr="003762C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0BAC877" w14:textId="77777777" w:rsidR="0062191E" w:rsidRPr="003908AA" w:rsidRDefault="0062191E" w:rsidP="0062191E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8A95379" w14:textId="43D88EC5" w:rsidR="0062191E" w:rsidRPr="00E50A6D" w:rsidRDefault="00BF7F9A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F7F9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215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696.23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2F4256A" w14:textId="63D38401" w:rsidR="0062191E" w:rsidRPr="00E50A6D" w:rsidRDefault="00BF7F9A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F7F9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893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929.41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B4C5942" w14:textId="0FB498F9" w:rsidR="0062191E" w:rsidRPr="00E50A6D" w:rsidRDefault="00BF7F9A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F7F9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518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993.54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14:paraId="5B08F54B" w14:textId="618A09CC" w:rsidR="0062191E" w:rsidRPr="00E50A6D" w:rsidRDefault="00BF7F9A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F7F9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17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628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BF7F9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619.18</w:t>
            </w:r>
          </w:p>
        </w:tc>
      </w:tr>
      <w:tr w:rsidR="00F82884" w:rsidRPr="00E50A6D" w14:paraId="6E614218" w14:textId="77777777" w:rsidTr="00E979CB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968A70C" w14:textId="77777777" w:rsidR="00F82884" w:rsidRPr="003908AA" w:rsidRDefault="00F82884" w:rsidP="00F82884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6EDD71CB" w14:textId="4B1E4298" w:rsidR="00F82884" w:rsidRPr="00E50A6D" w:rsidRDefault="00F82884" w:rsidP="00F8288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85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41</w:t>
            </w:r>
            <w:r w:rsidRPr="00DB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B685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670</w:t>
            </w:r>
            <w:r w:rsidRPr="00DB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B685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533.74</w:t>
            </w:r>
          </w:p>
        </w:tc>
        <w:tc>
          <w:tcPr>
            <w:tcW w:w="1350" w:type="dxa"/>
            <w:noWrap/>
            <w:vAlign w:val="bottom"/>
          </w:tcPr>
          <w:p w14:paraId="406361F2" w14:textId="4EA4D42A" w:rsidR="00F82884" w:rsidRPr="005E16CF" w:rsidRDefault="00F82884" w:rsidP="00F8288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171,795,548.47</w:t>
            </w:r>
          </w:p>
        </w:tc>
        <w:tc>
          <w:tcPr>
            <w:tcW w:w="1350" w:type="dxa"/>
            <w:noWrap/>
            <w:vAlign w:val="bottom"/>
          </w:tcPr>
          <w:p w14:paraId="3FB15BA7" w14:textId="681D6B76" w:rsidR="00F82884" w:rsidRPr="00E50A6D" w:rsidRDefault="00F82884" w:rsidP="00F8288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28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4,128,516.38</w:t>
            </w:r>
          </w:p>
        </w:tc>
        <w:tc>
          <w:tcPr>
            <w:tcW w:w="1548" w:type="dxa"/>
            <w:noWrap/>
            <w:vAlign w:val="bottom"/>
          </w:tcPr>
          <w:p w14:paraId="1215EE3D" w14:textId="5E231274" w:rsidR="00F82884" w:rsidRPr="00E50A6D" w:rsidRDefault="00F82884" w:rsidP="00F8288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C615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217</w:t>
            </w:r>
            <w:r w:rsidRPr="008C61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C615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594</w:t>
            </w:r>
            <w:r w:rsidRPr="008C61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C615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598.59</w:t>
            </w:r>
          </w:p>
        </w:tc>
      </w:tr>
      <w:tr w:rsidR="005F1702" w:rsidRPr="00E50A6D" w14:paraId="319B7561" w14:textId="77777777" w:rsidTr="00E979CB">
        <w:trPr>
          <w:trHeight w:val="54"/>
        </w:trPr>
        <w:tc>
          <w:tcPr>
            <w:tcW w:w="3510" w:type="dxa"/>
            <w:vAlign w:val="center"/>
          </w:tcPr>
          <w:p w14:paraId="24318BCE" w14:textId="77777777" w:rsidR="005F1702" w:rsidRPr="003908AA" w:rsidRDefault="005F1702" w:rsidP="005F1702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390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noWrap/>
            <w:vAlign w:val="bottom"/>
          </w:tcPr>
          <w:p w14:paraId="1BCD25B2" w14:textId="21130202" w:rsidR="005F1702" w:rsidRPr="00E50A6D" w:rsidRDefault="00EA36C1" w:rsidP="005F170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A36C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156</w:t>
            </w:r>
            <w:r w:rsidRPr="00EA36C1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EA36C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795</w:t>
            </w:r>
            <w:r w:rsidRPr="00EA36C1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EA36C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201.09</w:t>
            </w:r>
          </w:p>
        </w:tc>
        <w:tc>
          <w:tcPr>
            <w:tcW w:w="1350" w:type="dxa"/>
            <w:noWrap/>
          </w:tcPr>
          <w:p w14:paraId="282BD88F" w14:textId="14F4581F" w:rsidR="005F1702" w:rsidRPr="005F1702" w:rsidRDefault="00EA36C1" w:rsidP="005F170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EA36C1">
              <w:rPr>
                <w:rFonts w:asciiTheme="majorBidi" w:hAnsiTheme="majorBidi"/>
                <w:color w:val="000000"/>
                <w:sz w:val="26"/>
                <w:szCs w:val="26"/>
              </w:rPr>
              <w:t>180,689,477.88</w:t>
            </w:r>
          </w:p>
        </w:tc>
        <w:tc>
          <w:tcPr>
            <w:tcW w:w="1350" w:type="dxa"/>
            <w:noWrap/>
          </w:tcPr>
          <w:p w14:paraId="351FB6F3" w14:textId="284606F1" w:rsidR="005F1702" w:rsidRPr="005F1702" w:rsidRDefault="00EA36C1" w:rsidP="005F170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EA36C1">
              <w:rPr>
                <w:rFonts w:asciiTheme="majorBidi" w:hAnsiTheme="majorBidi"/>
                <w:color w:val="000000"/>
                <w:sz w:val="26"/>
                <w:szCs w:val="26"/>
              </w:rPr>
              <w:t>5,647,509.92</w:t>
            </w:r>
          </w:p>
        </w:tc>
        <w:tc>
          <w:tcPr>
            <w:tcW w:w="1548" w:type="dxa"/>
            <w:noWrap/>
          </w:tcPr>
          <w:p w14:paraId="1CBA4951" w14:textId="03CFD87E" w:rsidR="005F1702" w:rsidRPr="005F1702" w:rsidRDefault="00EA36C1" w:rsidP="005F1702">
            <w:pPr>
              <w:pBdr>
                <w:bottom w:val="double" w:sz="4" w:space="1" w:color="auto"/>
              </w:pBdr>
              <w:ind w:left="-21" w:right="-18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EA36C1">
              <w:rPr>
                <w:rFonts w:asciiTheme="majorBidi" w:hAnsiTheme="majorBidi"/>
                <w:color w:val="000000"/>
                <w:sz w:val="26"/>
                <w:szCs w:val="26"/>
              </w:rPr>
              <w:t>343,132,188.89</w:t>
            </w:r>
          </w:p>
        </w:tc>
      </w:tr>
    </w:tbl>
    <w:p w14:paraId="52CF87D6" w14:textId="5F1039B8" w:rsidR="00F9462F" w:rsidRDefault="00F9462F" w:rsidP="00F9462F">
      <w:pPr>
        <w:spacing w:line="240" w:lineRule="atLeast"/>
        <w:ind w:left="567"/>
        <w:rPr>
          <w:rFonts w:asciiTheme="majorBidi" w:hAnsiTheme="majorBidi" w:cstheme="majorBidi"/>
          <w:sz w:val="30"/>
          <w:szCs w:val="30"/>
          <w:u w:val="single"/>
        </w:rPr>
      </w:pPr>
    </w:p>
    <w:tbl>
      <w:tblPr>
        <w:tblW w:w="910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548"/>
      </w:tblGrid>
      <w:tr w:rsidR="00F9462F" w:rsidRPr="00E50A6D" w14:paraId="72D39551" w14:textId="77777777" w:rsidTr="00E979C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E695D0A" w14:textId="77777777" w:rsidR="00F9462F" w:rsidRPr="00E50A6D" w:rsidRDefault="00F9462F" w:rsidP="00A372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8" w:type="dxa"/>
            <w:gridSpan w:val="4"/>
            <w:noWrap/>
            <w:vAlign w:val="center"/>
            <w:hideMark/>
          </w:tcPr>
          <w:p w14:paraId="5B234324" w14:textId="77777777" w:rsidR="00F9462F" w:rsidRPr="00CB5105" w:rsidRDefault="00F9462F" w:rsidP="00A372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5105">
              <w:rPr>
                <w:rFonts w:ascii="Angsana New" w:hAnsi="Angsana New"/>
                <w:sz w:val="28"/>
                <w:szCs w:val="28"/>
              </w:rPr>
              <w:t>(</w:t>
            </w:r>
            <w:r w:rsidRPr="00CB510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51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B510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B51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462F" w:rsidRPr="00E50A6D" w14:paraId="5BC2FF4F" w14:textId="77777777" w:rsidTr="00E979C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A142B14" w14:textId="77777777" w:rsidR="00F9462F" w:rsidRPr="00E50A6D" w:rsidRDefault="00F9462F" w:rsidP="00A3723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98" w:type="dxa"/>
            <w:gridSpan w:val="4"/>
            <w:noWrap/>
            <w:vAlign w:val="center"/>
            <w:hideMark/>
          </w:tcPr>
          <w:p w14:paraId="32C57269" w14:textId="77777777" w:rsidR="00F9462F" w:rsidRPr="00E50A6D" w:rsidRDefault="00F9462F" w:rsidP="00A37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E50A6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F9462F" w:rsidRPr="00E50A6D" w14:paraId="27FE49B3" w14:textId="77777777" w:rsidTr="00E979CB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2C95961" w14:textId="77777777" w:rsidR="00F9462F" w:rsidRPr="00E50A6D" w:rsidRDefault="00F9462F" w:rsidP="00A3723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98" w:type="dxa"/>
            <w:gridSpan w:val="4"/>
            <w:noWrap/>
            <w:vAlign w:val="center"/>
          </w:tcPr>
          <w:p w14:paraId="6176DCB7" w14:textId="3E004814" w:rsidR="00F9462F" w:rsidRPr="00E50A6D" w:rsidRDefault="00F9462F" w:rsidP="00A37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1F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31F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731F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731FD">
              <w:rPr>
                <w:rFonts w:ascii="Angsana New" w:hAnsi="Angsana New"/>
                <w:sz w:val="30"/>
                <w:szCs w:val="30"/>
              </w:rPr>
              <w:t>256</w:t>
            </w:r>
            <w:r w:rsidR="00162D0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9462F" w:rsidRPr="00E50A6D" w14:paraId="1A6CC272" w14:textId="77777777" w:rsidTr="00E979C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15E1D1C" w14:textId="77777777" w:rsidR="00F9462F" w:rsidRPr="00E50A6D" w:rsidRDefault="00F9462F" w:rsidP="00A3723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728FA724" w14:textId="77777777" w:rsidR="00F9462F" w:rsidRPr="00E50A6D" w:rsidRDefault="00F9462F" w:rsidP="00A37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0C0C0678" w14:textId="77777777" w:rsidR="00F9462F" w:rsidRPr="00E50A6D" w:rsidRDefault="00F9462F" w:rsidP="00A37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460DCC5" w14:textId="77777777" w:rsidR="00F9462F" w:rsidRPr="00E50A6D" w:rsidRDefault="00F9462F" w:rsidP="00A37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48" w:type="dxa"/>
            <w:noWrap/>
            <w:vAlign w:val="bottom"/>
            <w:hideMark/>
          </w:tcPr>
          <w:p w14:paraId="53024DBA" w14:textId="77777777" w:rsidR="00F9462F" w:rsidRPr="00E50A6D" w:rsidRDefault="00F9462F" w:rsidP="00A37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9462F" w:rsidRPr="00E50A6D" w14:paraId="514B736A" w14:textId="77777777" w:rsidTr="00E979CB">
        <w:trPr>
          <w:trHeight w:val="64"/>
        </w:trPr>
        <w:tc>
          <w:tcPr>
            <w:tcW w:w="3510" w:type="dxa"/>
            <w:noWrap/>
            <w:vAlign w:val="center"/>
          </w:tcPr>
          <w:p w14:paraId="596C5C24" w14:textId="77777777" w:rsidR="00F9462F" w:rsidRPr="003908AA" w:rsidRDefault="00F9462F" w:rsidP="00A3723B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noWrap/>
            <w:vAlign w:val="bottom"/>
          </w:tcPr>
          <w:p w14:paraId="2D17AAEB" w14:textId="77777777" w:rsidR="00F9462F" w:rsidRPr="00E50A6D" w:rsidRDefault="00F9462F" w:rsidP="00A3723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004CB0C" w14:textId="77777777" w:rsidR="00F9462F" w:rsidRPr="00E50A6D" w:rsidRDefault="00F9462F" w:rsidP="00A3723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52EE3E62" w14:textId="77777777" w:rsidR="00F9462F" w:rsidRPr="00E50A6D" w:rsidRDefault="00F9462F" w:rsidP="00A3723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noWrap/>
            <w:vAlign w:val="bottom"/>
          </w:tcPr>
          <w:p w14:paraId="18DC2A32" w14:textId="77777777" w:rsidR="00F9462F" w:rsidRPr="00E50A6D" w:rsidRDefault="00F9462F" w:rsidP="00A3723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B07BC6" w:rsidRPr="00E50A6D" w14:paraId="110B3D0E" w14:textId="77777777" w:rsidTr="00E979CB">
        <w:trPr>
          <w:trHeight w:val="64"/>
        </w:trPr>
        <w:tc>
          <w:tcPr>
            <w:tcW w:w="3510" w:type="dxa"/>
            <w:noWrap/>
            <w:vAlign w:val="center"/>
          </w:tcPr>
          <w:p w14:paraId="02A41F0A" w14:textId="77777777" w:rsidR="00B07BC6" w:rsidRPr="003908AA" w:rsidRDefault="00B07BC6" w:rsidP="00B07BC6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</w:t>
            </w:r>
            <w:r w:rsidRPr="003908A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หนุนเวียน</w:t>
            </w:r>
            <w:r w:rsidRPr="003908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noWrap/>
            <w:vAlign w:val="bottom"/>
          </w:tcPr>
          <w:p w14:paraId="6D4776EE" w14:textId="4200AA23" w:rsidR="00B07BC6" w:rsidRPr="00E50A6D" w:rsidRDefault="00B07BC6" w:rsidP="00B07BC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0BA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44,167,768.64</w:t>
            </w:r>
          </w:p>
        </w:tc>
        <w:tc>
          <w:tcPr>
            <w:tcW w:w="1350" w:type="dxa"/>
            <w:noWrap/>
            <w:vAlign w:val="bottom"/>
          </w:tcPr>
          <w:p w14:paraId="69AA806C" w14:textId="2E8BD503" w:rsidR="00B07BC6" w:rsidRPr="00E50A6D" w:rsidRDefault="00B07BC6" w:rsidP="00B07BC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D0D98A8" w14:textId="457794D4" w:rsidR="00B07BC6" w:rsidRPr="00E50A6D" w:rsidRDefault="00B07BC6" w:rsidP="00B07BC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noWrap/>
            <w:vAlign w:val="bottom"/>
          </w:tcPr>
          <w:p w14:paraId="1DA654AD" w14:textId="17956076" w:rsidR="00B07BC6" w:rsidRPr="00E50A6D" w:rsidRDefault="00B07BC6" w:rsidP="00B07BC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0BA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44,167,768.64</w:t>
            </w:r>
          </w:p>
        </w:tc>
      </w:tr>
      <w:tr w:rsidR="00B07BC6" w:rsidRPr="00E50A6D" w14:paraId="129DC745" w14:textId="77777777" w:rsidTr="005A25A1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731EB25" w14:textId="77777777" w:rsidR="00B07BC6" w:rsidRPr="003908AA" w:rsidRDefault="00B07BC6" w:rsidP="00B07BC6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116D8F6" w14:textId="34F9930A" w:rsidR="00B07BC6" w:rsidRPr="00E50A6D" w:rsidRDefault="00BF7F9A" w:rsidP="00B07BC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F7F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7,023,364.56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48E2C35" w14:textId="6E7BE7FF" w:rsidR="00B07BC6" w:rsidRPr="00E50A6D" w:rsidRDefault="00BF7F9A" w:rsidP="00B07BC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F7F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13,904,545.27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D42DB1A" w14:textId="2FC5501B" w:rsidR="00B07BC6" w:rsidRPr="00E50A6D" w:rsidRDefault="00BF7F9A" w:rsidP="00B07BC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F7F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3,301,171.00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14:paraId="58DC3302" w14:textId="2C1AFB2A" w:rsidR="00B07BC6" w:rsidRPr="00E50A6D" w:rsidRDefault="00BF7F9A" w:rsidP="00B07BC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F7F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24,229,080.83</w:t>
            </w:r>
          </w:p>
        </w:tc>
      </w:tr>
      <w:tr w:rsidR="00B07BC6" w:rsidRPr="00E50A6D" w14:paraId="29A7AA47" w14:textId="77777777" w:rsidTr="00E979CB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9F258FD" w14:textId="77777777" w:rsidR="00B07BC6" w:rsidRPr="003908AA" w:rsidRDefault="00B07BC6" w:rsidP="00B07BC6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714CC137" w14:textId="2652F0BF" w:rsidR="00B07BC6" w:rsidRPr="00E50A6D" w:rsidRDefault="00B07BC6" w:rsidP="00B07BC6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C33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17,067,325.46</w:t>
            </w:r>
          </w:p>
        </w:tc>
        <w:tc>
          <w:tcPr>
            <w:tcW w:w="1350" w:type="dxa"/>
            <w:noWrap/>
            <w:vAlign w:val="bottom"/>
          </w:tcPr>
          <w:p w14:paraId="289D5CFC" w14:textId="56EA9AD7" w:rsidR="00B07BC6" w:rsidRPr="005E16CF" w:rsidRDefault="00B07BC6" w:rsidP="00B07BC6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66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443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237.</w:t>
            </w:r>
            <w:r>
              <w:rPr>
                <w:rFonts w:asciiTheme="majorBidi" w:hAnsiTheme="majorBid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50" w:type="dxa"/>
            <w:noWrap/>
            <w:vAlign w:val="bottom"/>
          </w:tcPr>
          <w:p w14:paraId="3804E8B8" w14:textId="01430094" w:rsidR="00B07BC6" w:rsidRPr="00E50A6D" w:rsidRDefault="00B07BC6" w:rsidP="00B07BC6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493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062.16</w:t>
            </w:r>
          </w:p>
        </w:tc>
        <w:tc>
          <w:tcPr>
            <w:tcW w:w="1548" w:type="dxa"/>
            <w:noWrap/>
            <w:vAlign w:val="bottom"/>
          </w:tcPr>
          <w:p w14:paraId="2F60A506" w14:textId="0279D269" w:rsidR="00B07BC6" w:rsidRPr="00E50A6D" w:rsidRDefault="00B07BC6" w:rsidP="00B07BC6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92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003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624.92</w:t>
            </w:r>
          </w:p>
        </w:tc>
      </w:tr>
      <w:tr w:rsidR="00B07BC6" w:rsidRPr="00E50A6D" w14:paraId="2B54D3D6" w14:textId="77777777" w:rsidTr="00E979CB">
        <w:trPr>
          <w:trHeight w:val="54"/>
        </w:trPr>
        <w:tc>
          <w:tcPr>
            <w:tcW w:w="3510" w:type="dxa"/>
            <w:vAlign w:val="center"/>
          </w:tcPr>
          <w:p w14:paraId="203C2A21" w14:textId="77777777" w:rsidR="00B07BC6" w:rsidRPr="003908AA" w:rsidRDefault="00B07BC6" w:rsidP="00B07BC6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908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390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noWrap/>
            <w:vAlign w:val="bottom"/>
          </w:tcPr>
          <w:p w14:paraId="3F2900A4" w14:textId="20768AD3" w:rsidR="00B07BC6" w:rsidRPr="00E50A6D" w:rsidRDefault="0017117F" w:rsidP="00B07BC6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7117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68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258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458.66</w:t>
            </w:r>
          </w:p>
        </w:tc>
        <w:tc>
          <w:tcPr>
            <w:tcW w:w="1350" w:type="dxa"/>
            <w:noWrap/>
            <w:vAlign w:val="bottom"/>
          </w:tcPr>
          <w:p w14:paraId="230A6673" w14:textId="1535A55C" w:rsidR="00B07BC6" w:rsidRPr="005F1702" w:rsidRDefault="0017117F" w:rsidP="00B07BC6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17117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80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347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782.57</w:t>
            </w:r>
          </w:p>
        </w:tc>
        <w:tc>
          <w:tcPr>
            <w:tcW w:w="1350" w:type="dxa"/>
            <w:noWrap/>
            <w:vAlign w:val="bottom"/>
          </w:tcPr>
          <w:p w14:paraId="61091F92" w14:textId="3C1FDF44" w:rsidR="00B07BC6" w:rsidRPr="005F1702" w:rsidRDefault="0017117F" w:rsidP="00B07BC6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17117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11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794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233.16</w:t>
            </w:r>
          </w:p>
        </w:tc>
        <w:tc>
          <w:tcPr>
            <w:tcW w:w="1548" w:type="dxa"/>
            <w:noWrap/>
            <w:vAlign w:val="bottom"/>
          </w:tcPr>
          <w:p w14:paraId="360CFD0E" w14:textId="6B17FFE9" w:rsidR="00B07BC6" w:rsidRPr="005F1702" w:rsidRDefault="0017117F" w:rsidP="00B07BC6">
            <w:pPr>
              <w:pBdr>
                <w:bottom w:val="double" w:sz="4" w:space="1" w:color="auto"/>
              </w:pBdr>
              <w:ind w:left="-21" w:right="-18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17117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160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400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17117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474.39</w:t>
            </w:r>
          </w:p>
        </w:tc>
      </w:tr>
    </w:tbl>
    <w:p w14:paraId="58EE7E46" w14:textId="77777777" w:rsidR="00E979CB" w:rsidRPr="00E50A6D" w:rsidRDefault="00E979CB">
      <w:pPr>
        <w:numPr>
          <w:ilvl w:val="0"/>
          <w:numId w:val="84"/>
        </w:numPr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3F2D29F" w14:textId="501A5BA7" w:rsidR="001A1B24" w:rsidRPr="00EB1974" w:rsidRDefault="00C3362D" w:rsidP="00AE76DA">
      <w:pPr>
        <w:spacing w:before="240" w:line="240" w:lineRule="atLeast"/>
        <w:ind w:left="567"/>
        <w:rPr>
          <w:rFonts w:ascii="Angsana New" w:hAnsi="Angsana New"/>
          <w:sz w:val="30"/>
          <w:szCs w:val="30"/>
          <w:u w:val="single"/>
        </w:rPr>
      </w:pPr>
      <w:r w:rsidRPr="00EB1974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</w:p>
    <w:p w14:paraId="0586E313" w14:textId="77777777" w:rsidR="008B608D" w:rsidRPr="00AA2874" w:rsidRDefault="008B608D" w:rsidP="008B608D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</w:t>
      </w:r>
      <w:r w:rsidR="007E2EB9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22C2040E" w14:textId="64DDE119" w:rsidR="008B608D" w:rsidRPr="00E50A6D" w:rsidRDefault="008B608D" w:rsidP="008B50C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E50A6D">
        <w:rPr>
          <w:rFonts w:ascii="Angsana New" w:hAnsi="Angsana New"/>
          <w:sz w:val="30"/>
          <w:szCs w:val="30"/>
        </w:rPr>
        <w:t xml:space="preserve">31 </w:t>
      </w:r>
      <w:r w:rsidRPr="00E50A6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 w:rsidR="00E63CAF">
        <w:rPr>
          <w:rFonts w:ascii="Angsana New" w:hAnsi="Angsana New"/>
          <w:sz w:val="30"/>
          <w:szCs w:val="30"/>
        </w:rPr>
        <w:t>5</w:t>
      </w:r>
      <w:r w:rsidR="009F796B"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 xml:space="preserve">และ </w:t>
      </w:r>
      <w:r w:rsidRPr="00E50A6D">
        <w:rPr>
          <w:rFonts w:ascii="Angsana New" w:hAnsi="Angsana New"/>
          <w:sz w:val="30"/>
          <w:szCs w:val="30"/>
        </w:rPr>
        <w:t>256</w:t>
      </w:r>
      <w:r w:rsidR="00E63CAF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88"/>
        <w:gridCol w:w="1888"/>
        <w:gridCol w:w="1800"/>
        <w:gridCol w:w="1742"/>
        <w:gridCol w:w="1522"/>
      </w:tblGrid>
      <w:tr w:rsidR="008B608D" w:rsidRPr="00CB5105" w14:paraId="093CE653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082250C0" w14:textId="77777777" w:rsidR="008B608D" w:rsidRPr="00E50A6D" w:rsidRDefault="008B608D" w:rsidP="00C95691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952" w:type="dxa"/>
            <w:gridSpan w:val="4"/>
            <w:vAlign w:val="bottom"/>
            <w:hideMark/>
          </w:tcPr>
          <w:p w14:paraId="27808A0D" w14:textId="77777777" w:rsidR="008B608D" w:rsidRPr="00CB5105" w:rsidRDefault="008B608D" w:rsidP="00C95691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8B608D" w:rsidRPr="00E50A6D" w14:paraId="14A3EE1D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005CAA37" w14:textId="77777777" w:rsidR="008B608D" w:rsidRPr="00E50A6D" w:rsidRDefault="008B608D" w:rsidP="00C95691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952" w:type="dxa"/>
            <w:gridSpan w:val="4"/>
            <w:vAlign w:val="bottom"/>
            <w:hideMark/>
          </w:tcPr>
          <w:p w14:paraId="7DFAABF6" w14:textId="48AC7E4D" w:rsidR="008B608D" w:rsidRPr="00A51731" w:rsidRDefault="008B608D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517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A5173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517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517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3CA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B608D" w:rsidRPr="00E50A6D" w14:paraId="7A0E089B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6FF2860E" w14:textId="77777777" w:rsidR="008B608D" w:rsidRPr="00E50A6D" w:rsidRDefault="008B608D" w:rsidP="00C95691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430" w:type="dxa"/>
            <w:gridSpan w:val="3"/>
            <w:vAlign w:val="bottom"/>
            <w:hideMark/>
          </w:tcPr>
          <w:p w14:paraId="460DB7C7" w14:textId="77777777" w:rsidR="008B608D" w:rsidRPr="00E50A6D" w:rsidRDefault="008B608D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17502E54" w14:textId="77777777" w:rsidR="008B608D" w:rsidRPr="00E50A6D" w:rsidRDefault="008B608D" w:rsidP="008B608D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8B608D" w:rsidRPr="00E50A6D" w14:paraId="2F18912F" w14:textId="77777777" w:rsidTr="00EE60AD">
        <w:trPr>
          <w:trHeight w:val="720"/>
        </w:trPr>
        <w:tc>
          <w:tcPr>
            <w:tcW w:w="2988" w:type="dxa"/>
            <w:vAlign w:val="bottom"/>
          </w:tcPr>
          <w:p w14:paraId="076D1614" w14:textId="77777777" w:rsidR="008B608D" w:rsidRPr="00E50A6D" w:rsidRDefault="008B608D" w:rsidP="00C95691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vAlign w:val="bottom"/>
            <w:hideMark/>
          </w:tcPr>
          <w:p w14:paraId="7EF4A2CD" w14:textId="77777777" w:rsidR="008B608D" w:rsidRPr="00E50A6D" w:rsidRDefault="008B608D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0A1692C1" w14:textId="77777777" w:rsidR="008B608D" w:rsidRPr="00E50A6D" w:rsidRDefault="008B608D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742" w:type="dxa"/>
            <w:vAlign w:val="bottom"/>
            <w:hideMark/>
          </w:tcPr>
          <w:p w14:paraId="1F08A864" w14:textId="77777777" w:rsidR="008B608D" w:rsidRPr="00E50A6D" w:rsidRDefault="008B608D" w:rsidP="00C95691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A30D999" w14:textId="77777777" w:rsidR="008B608D" w:rsidRPr="00E50A6D" w:rsidRDefault="008B608D" w:rsidP="00C95691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8B608D" w:rsidRPr="00E50A6D" w14:paraId="7A45779F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5C86804E" w14:textId="77777777" w:rsidR="008B608D" w:rsidRPr="00E50A6D" w:rsidRDefault="008B608D" w:rsidP="00C95691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88" w:type="dxa"/>
            <w:vAlign w:val="bottom"/>
          </w:tcPr>
          <w:p w14:paraId="2EF50E13" w14:textId="77777777" w:rsidR="008B608D" w:rsidRPr="00E50A6D" w:rsidRDefault="008B608D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A29AB4C" w14:textId="77777777" w:rsidR="008B608D" w:rsidRPr="00E50A6D" w:rsidRDefault="008B608D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2" w:type="dxa"/>
            <w:vAlign w:val="bottom"/>
          </w:tcPr>
          <w:p w14:paraId="7B9D4584" w14:textId="77777777" w:rsidR="008B608D" w:rsidRPr="00E50A6D" w:rsidRDefault="008B608D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B80E106" w14:textId="77777777" w:rsidR="008B608D" w:rsidRPr="00E50A6D" w:rsidRDefault="008B608D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4382" w:rsidRPr="00E50A6D" w14:paraId="4DC1C522" w14:textId="77777777" w:rsidTr="007B7B22">
        <w:trPr>
          <w:trHeight w:val="374"/>
        </w:trPr>
        <w:tc>
          <w:tcPr>
            <w:tcW w:w="2988" w:type="dxa"/>
            <w:vAlign w:val="bottom"/>
          </w:tcPr>
          <w:p w14:paraId="560B03CC" w14:textId="77777777" w:rsidR="008B608D" w:rsidRPr="00E50A6D" w:rsidRDefault="008B608D" w:rsidP="00C95691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7F9D9ED1" w14:textId="50B80A71" w:rsidR="008B608D" w:rsidRPr="00E50A6D" w:rsidRDefault="008A7423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E2C5D7" w14:textId="44C8E660" w:rsidR="008B608D" w:rsidRPr="00E50A6D" w:rsidRDefault="008A7423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26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381.62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02CCA426" w14:textId="0D4E108E" w:rsidR="008B608D" w:rsidRPr="00E50A6D" w:rsidRDefault="008A7423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26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381.62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7FC1ED83" w14:textId="31A637D1" w:rsidR="008B608D" w:rsidRPr="00E50A6D" w:rsidRDefault="008A7423" w:rsidP="00C34648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26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381.62</w:t>
            </w:r>
          </w:p>
        </w:tc>
      </w:tr>
      <w:tr w:rsidR="00BB4382" w:rsidRPr="00E50A6D" w14:paraId="26CC07AA" w14:textId="77777777" w:rsidTr="007B7B22">
        <w:trPr>
          <w:trHeight w:val="374"/>
        </w:trPr>
        <w:tc>
          <w:tcPr>
            <w:tcW w:w="2988" w:type="dxa"/>
            <w:vAlign w:val="bottom"/>
          </w:tcPr>
          <w:p w14:paraId="1DB49494" w14:textId="77777777" w:rsidR="008B608D" w:rsidRPr="00E50A6D" w:rsidRDefault="008B608D" w:rsidP="00C95691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33B4A278" w14:textId="3F756FC3" w:rsidR="008B608D" w:rsidRPr="00E50A6D" w:rsidRDefault="008A7423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C9B1FB" w14:textId="4A7DD7ED" w:rsidR="008B608D" w:rsidRPr="00E50A6D" w:rsidRDefault="008A7423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158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159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835.54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5BBDC299" w14:textId="08CA3B54" w:rsidR="008B608D" w:rsidRPr="00E50A6D" w:rsidRDefault="008A7423" w:rsidP="00C34648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158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159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835.54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19DF4E50" w14:textId="5875E624" w:rsidR="008B608D" w:rsidRPr="00E50A6D" w:rsidRDefault="008A7423" w:rsidP="00C34648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158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159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835.54</w:t>
            </w:r>
          </w:p>
        </w:tc>
      </w:tr>
      <w:tr w:rsidR="00BB4382" w:rsidRPr="00E50A6D" w14:paraId="3D3F77EE" w14:textId="77777777" w:rsidTr="007B7B22">
        <w:trPr>
          <w:trHeight w:val="374"/>
        </w:trPr>
        <w:tc>
          <w:tcPr>
            <w:tcW w:w="2988" w:type="dxa"/>
            <w:vAlign w:val="bottom"/>
          </w:tcPr>
          <w:p w14:paraId="7C4ECBDD" w14:textId="77777777" w:rsidR="008B608D" w:rsidRPr="00E50A6D" w:rsidRDefault="00C34648" w:rsidP="00C95691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75EFC595" w14:textId="174D5619" w:rsidR="008B608D" w:rsidRPr="00E50A6D" w:rsidRDefault="008A7423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A7BDF57" w14:textId="44E2B9AA" w:rsidR="008B608D" w:rsidRPr="00B65BBA" w:rsidRDefault="008A7423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344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522.50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4D33C9F9" w14:textId="26153F86" w:rsidR="008B608D" w:rsidRPr="00E50A6D" w:rsidRDefault="008A7423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344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522.50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56D8263B" w14:textId="227333EC" w:rsidR="008B608D" w:rsidRPr="00E50A6D" w:rsidRDefault="008A7423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344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522.50</w:t>
            </w:r>
          </w:p>
        </w:tc>
      </w:tr>
      <w:tr w:rsidR="00BB4382" w:rsidRPr="00E50A6D" w14:paraId="07DBC6F3" w14:textId="77777777" w:rsidTr="007B7B22">
        <w:trPr>
          <w:trHeight w:val="374"/>
        </w:trPr>
        <w:tc>
          <w:tcPr>
            <w:tcW w:w="2988" w:type="dxa"/>
            <w:vAlign w:val="bottom"/>
          </w:tcPr>
          <w:p w14:paraId="46E8BEC6" w14:textId="77777777" w:rsidR="008B608D" w:rsidRPr="00E50A6D" w:rsidRDefault="00C34648" w:rsidP="00C95691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69EB9F8C" w14:textId="7986874D" w:rsidR="008B608D" w:rsidRPr="00E50A6D" w:rsidRDefault="008A7423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359.18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54B419" w14:textId="0CECB0C9" w:rsidR="008B608D" w:rsidRPr="00E50A6D" w:rsidRDefault="008A7423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3F8DEEAF" w14:textId="0967080A" w:rsidR="008B608D" w:rsidRPr="00E50A6D" w:rsidRDefault="008A7423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359.18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430A93FA" w14:textId="2C3998B5" w:rsidR="008B608D" w:rsidRPr="00E50A6D" w:rsidRDefault="008A7423" w:rsidP="008B50C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359.18</w:t>
            </w:r>
          </w:p>
        </w:tc>
      </w:tr>
      <w:tr w:rsidR="00BB4382" w:rsidRPr="00E50A6D" w14:paraId="20D76743" w14:textId="77777777" w:rsidTr="007B7B22">
        <w:trPr>
          <w:trHeight w:val="374"/>
        </w:trPr>
        <w:tc>
          <w:tcPr>
            <w:tcW w:w="2988" w:type="dxa"/>
            <w:vAlign w:val="bottom"/>
            <w:hideMark/>
          </w:tcPr>
          <w:p w14:paraId="156C05B0" w14:textId="77777777" w:rsidR="008B608D" w:rsidRPr="00E50A6D" w:rsidRDefault="008B608D" w:rsidP="00C95691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6C22E742" w14:textId="3AD1F9ED" w:rsidR="008B608D" w:rsidRPr="00E50A6D" w:rsidRDefault="008A7423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  <w:r w:rsidRPr="008A74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7423">
              <w:rPr>
                <w:rFonts w:asciiTheme="majorBidi" w:hAnsiTheme="majorBidi"/>
                <w:sz w:val="26"/>
                <w:szCs w:val="26"/>
                <w:cs/>
              </w:rPr>
              <w:t>359.18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0EC345" w14:textId="2541A485" w:rsidR="008B608D" w:rsidRPr="00E50A6D" w:rsidRDefault="00A62BBD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BBD">
              <w:rPr>
                <w:rFonts w:asciiTheme="majorBidi" w:hAnsiTheme="majorBidi"/>
                <w:sz w:val="26"/>
                <w:szCs w:val="26"/>
                <w:cs/>
              </w:rPr>
              <w:t>184</w:t>
            </w:r>
            <w:r w:rsidRPr="00A62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2BBD">
              <w:rPr>
                <w:rFonts w:asciiTheme="majorBidi" w:hAnsiTheme="majorBidi"/>
                <w:sz w:val="26"/>
                <w:szCs w:val="26"/>
                <w:cs/>
              </w:rPr>
              <w:t>741</w:t>
            </w:r>
            <w:r w:rsidRPr="00A62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2BBD">
              <w:rPr>
                <w:rFonts w:asciiTheme="majorBidi" w:hAnsiTheme="majorBidi"/>
                <w:sz w:val="26"/>
                <w:szCs w:val="26"/>
                <w:cs/>
              </w:rPr>
              <w:t>739.66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5B65DDF2" w14:textId="6871B46E" w:rsidR="008B608D" w:rsidRPr="00E50A6D" w:rsidRDefault="00A62BBD" w:rsidP="008B50C4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BBD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  <w:r w:rsidRPr="00A62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2BBD">
              <w:rPr>
                <w:rFonts w:asciiTheme="majorBidi" w:hAnsiTheme="majorBidi"/>
                <w:sz w:val="26"/>
                <w:szCs w:val="26"/>
                <w:cs/>
              </w:rPr>
              <w:t>946</w:t>
            </w:r>
            <w:r w:rsidRPr="00A62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2BBD">
              <w:rPr>
                <w:rFonts w:asciiTheme="majorBidi" w:hAnsiTheme="majorBidi"/>
                <w:sz w:val="26"/>
                <w:szCs w:val="26"/>
                <w:cs/>
              </w:rPr>
              <w:t>098.84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6E006960" w14:textId="067C7327" w:rsidR="008B608D" w:rsidRPr="00E50A6D" w:rsidRDefault="00A62BBD" w:rsidP="008B50C4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BBD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  <w:r w:rsidRPr="00A62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2BBD">
              <w:rPr>
                <w:rFonts w:asciiTheme="majorBidi" w:hAnsiTheme="majorBidi"/>
                <w:sz w:val="26"/>
                <w:szCs w:val="26"/>
                <w:cs/>
              </w:rPr>
              <w:t>946</w:t>
            </w:r>
            <w:r w:rsidRPr="00A62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2BBD">
              <w:rPr>
                <w:rFonts w:asciiTheme="majorBidi" w:hAnsiTheme="majorBidi"/>
                <w:sz w:val="26"/>
                <w:szCs w:val="26"/>
                <w:cs/>
              </w:rPr>
              <w:t>098.84</w:t>
            </w:r>
          </w:p>
        </w:tc>
      </w:tr>
      <w:tr w:rsidR="00E579F8" w:rsidRPr="00E50A6D" w14:paraId="7C4F2FDD" w14:textId="77777777">
        <w:trPr>
          <w:trHeight w:val="374"/>
        </w:trPr>
        <w:tc>
          <w:tcPr>
            <w:tcW w:w="2988" w:type="dxa"/>
            <w:vAlign w:val="bottom"/>
          </w:tcPr>
          <w:p w14:paraId="05E56C77" w14:textId="77777777" w:rsidR="00E579F8" w:rsidRPr="00E50A6D" w:rsidRDefault="00E579F8" w:rsidP="002430E2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88" w:type="dxa"/>
            <w:vAlign w:val="bottom"/>
          </w:tcPr>
          <w:p w14:paraId="4D7ECF58" w14:textId="77777777" w:rsidR="00E579F8" w:rsidRPr="00E50A6D" w:rsidRDefault="00E579F8" w:rsidP="002430E2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4E55310" w14:textId="77777777" w:rsidR="00E579F8" w:rsidRPr="00E50A6D" w:rsidRDefault="00E579F8" w:rsidP="002430E2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742" w:type="dxa"/>
            <w:vAlign w:val="bottom"/>
          </w:tcPr>
          <w:p w14:paraId="3CB05C76" w14:textId="77777777" w:rsidR="00E579F8" w:rsidRPr="00E50A6D" w:rsidRDefault="00E579F8" w:rsidP="002430E2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4D7F7ED" w14:textId="77777777" w:rsidR="00E579F8" w:rsidRPr="00E50A6D" w:rsidRDefault="00E579F8" w:rsidP="002430E2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BB4382" w:rsidRPr="00E50A6D" w14:paraId="43D9FAE1" w14:textId="77777777" w:rsidTr="005D1B7E">
        <w:trPr>
          <w:trHeight w:val="374"/>
        </w:trPr>
        <w:tc>
          <w:tcPr>
            <w:tcW w:w="2988" w:type="dxa"/>
            <w:vAlign w:val="bottom"/>
          </w:tcPr>
          <w:p w14:paraId="04EC194A" w14:textId="77777777" w:rsidR="00E579F8" w:rsidRPr="00E50A6D" w:rsidRDefault="00E579F8" w:rsidP="002430E2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D7AA4">
              <w:rPr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7092E3DA" w14:textId="0B0A5FBE" w:rsidR="00E579F8" w:rsidRPr="00E50A6D" w:rsidRDefault="00E8762A" w:rsidP="002430E2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3C1655" w14:textId="6448F663" w:rsidR="00E579F8" w:rsidRPr="00E50A6D" w:rsidRDefault="00E8762A" w:rsidP="002430E2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2A">
              <w:rPr>
                <w:rFonts w:asciiTheme="majorBidi" w:hAnsiTheme="majorBidi"/>
                <w:sz w:val="26"/>
                <w:szCs w:val="26"/>
                <w:cs/>
              </w:rPr>
              <w:t>19</w:t>
            </w:r>
            <w:r w:rsidRPr="00E876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62A">
              <w:rPr>
                <w:rFonts w:asciiTheme="majorBidi" w:hAnsiTheme="majorBidi"/>
                <w:sz w:val="26"/>
                <w:szCs w:val="26"/>
                <w:cs/>
              </w:rPr>
              <w:t>122</w:t>
            </w:r>
            <w:r w:rsidRPr="00E876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62A">
              <w:rPr>
                <w:rFonts w:asciiTheme="majorBidi" w:hAnsiTheme="majorBidi"/>
                <w:sz w:val="26"/>
                <w:szCs w:val="26"/>
                <w:cs/>
              </w:rPr>
              <w:t>689.26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7231A9B2" w14:textId="11B1B133" w:rsidR="00E579F8" w:rsidRPr="00E50A6D" w:rsidRDefault="00E8762A" w:rsidP="002430E2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2A">
              <w:rPr>
                <w:rFonts w:asciiTheme="majorBidi" w:hAnsiTheme="majorBidi"/>
                <w:sz w:val="26"/>
                <w:szCs w:val="26"/>
                <w:cs/>
              </w:rPr>
              <w:t>19</w:t>
            </w:r>
            <w:r w:rsidRPr="00E876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62A">
              <w:rPr>
                <w:rFonts w:asciiTheme="majorBidi" w:hAnsiTheme="majorBidi"/>
                <w:sz w:val="26"/>
                <w:szCs w:val="26"/>
                <w:cs/>
              </w:rPr>
              <w:t>122</w:t>
            </w:r>
            <w:r w:rsidRPr="00E876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62A">
              <w:rPr>
                <w:rFonts w:asciiTheme="majorBidi" w:hAnsiTheme="majorBidi"/>
                <w:sz w:val="26"/>
                <w:szCs w:val="26"/>
                <w:cs/>
              </w:rPr>
              <w:t>689.26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7648044D" w14:textId="4011EEFE" w:rsidR="00E579F8" w:rsidRPr="00E50A6D" w:rsidRDefault="00E8762A" w:rsidP="002430E2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2A">
              <w:rPr>
                <w:rFonts w:asciiTheme="majorBidi" w:hAnsiTheme="majorBidi"/>
                <w:sz w:val="26"/>
                <w:szCs w:val="26"/>
                <w:cs/>
              </w:rPr>
              <w:t>19</w:t>
            </w:r>
            <w:r w:rsidRPr="00E876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62A">
              <w:rPr>
                <w:rFonts w:asciiTheme="majorBidi" w:hAnsiTheme="majorBidi"/>
                <w:sz w:val="26"/>
                <w:szCs w:val="26"/>
                <w:cs/>
              </w:rPr>
              <w:t>122</w:t>
            </w:r>
            <w:r w:rsidRPr="00E876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62A">
              <w:rPr>
                <w:rFonts w:asciiTheme="majorBidi" w:hAnsiTheme="majorBidi"/>
                <w:sz w:val="26"/>
                <w:szCs w:val="26"/>
                <w:cs/>
              </w:rPr>
              <w:t>689.26</w:t>
            </w:r>
          </w:p>
        </w:tc>
      </w:tr>
      <w:tr w:rsidR="00BB4382" w:rsidRPr="00E50A6D" w14:paraId="74D7A6BF" w14:textId="77777777" w:rsidTr="005D1B7E">
        <w:trPr>
          <w:trHeight w:val="374"/>
        </w:trPr>
        <w:tc>
          <w:tcPr>
            <w:tcW w:w="2988" w:type="dxa"/>
            <w:vAlign w:val="bottom"/>
          </w:tcPr>
          <w:p w14:paraId="1C7A5BCA" w14:textId="77777777" w:rsidR="00E579F8" w:rsidRPr="00E50A6D" w:rsidRDefault="00E579F8" w:rsidP="002430E2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1D2003E4" w14:textId="2807AADB" w:rsidR="00E579F8" w:rsidRPr="00E50A6D" w:rsidRDefault="00E8762A" w:rsidP="002430E2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41FB72" w14:textId="4F2A4AE1" w:rsidR="00E579F8" w:rsidRPr="00E50A6D" w:rsidRDefault="00EF0F8C" w:rsidP="002430E2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0F8C">
              <w:rPr>
                <w:rFonts w:asciiTheme="majorBidi" w:hAnsiTheme="majorBidi"/>
                <w:sz w:val="26"/>
                <w:szCs w:val="26"/>
                <w:cs/>
              </w:rPr>
              <w:t>88</w:t>
            </w:r>
            <w:r w:rsidRPr="00EF0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0F8C">
              <w:rPr>
                <w:rFonts w:asciiTheme="majorBidi" w:hAnsiTheme="majorBidi"/>
                <w:sz w:val="26"/>
                <w:szCs w:val="26"/>
                <w:cs/>
              </w:rPr>
              <w:t>484</w:t>
            </w:r>
            <w:r w:rsidRPr="00EF0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0F8C">
              <w:rPr>
                <w:rFonts w:asciiTheme="majorBidi" w:hAnsiTheme="majorBidi"/>
                <w:sz w:val="26"/>
                <w:szCs w:val="26"/>
                <w:cs/>
              </w:rPr>
              <w:t>304.59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2E583868" w14:textId="6AFD0546" w:rsidR="00E579F8" w:rsidRPr="00E50A6D" w:rsidRDefault="00EF0F8C" w:rsidP="002430E2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0F8C">
              <w:rPr>
                <w:rFonts w:asciiTheme="majorBidi" w:hAnsiTheme="majorBidi"/>
                <w:sz w:val="26"/>
                <w:szCs w:val="26"/>
                <w:cs/>
              </w:rPr>
              <w:t>88</w:t>
            </w:r>
            <w:r w:rsidRPr="00EF0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0F8C">
              <w:rPr>
                <w:rFonts w:asciiTheme="majorBidi" w:hAnsiTheme="majorBidi"/>
                <w:sz w:val="26"/>
                <w:szCs w:val="26"/>
                <w:cs/>
              </w:rPr>
              <w:t>484</w:t>
            </w:r>
            <w:r w:rsidRPr="00EF0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0F8C">
              <w:rPr>
                <w:rFonts w:asciiTheme="majorBidi" w:hAnsiTheme="majorBidi"/>
                <w:sz w:val="26"/>
                <w:szCs w:val="26"/>
                <w:cs/>
              </w:rPr>
              <w:t>304.59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0978A827" w14:textId="55FE8F2C" w:rsidR="00E579F8" w:rsidRPr="00E50A6D" w:rsidRDefault="00EF0F8C" w:rsidP="002430E2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0F8C">
              <w:rPr>
                <w:rFonts w:asciiTheme="majorBidi" w:hAnsiTheme="majorBidi"/>
                <w:sz w:val="26"/>
                <w:szCs w:val="26"/>
                <w:cs/>
              </w:rPr>
              <w:t>88</w:t>
            </w:r>
            <w:r w:rsidRPr="00EF0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0F8C">
              <w:rPr>
                <w:rFonts w:asciiTheme="majorBidi" w:hAnsiTheme="majorBidi"/>
                <w:sz w:val="26"/>
                <w:szCs w:val="26"/>
                <w:cs/>
              </w:rPr>
              <w:t>484</w:t>
            </w:r>
            <w:r w:rsidRPr="00EF0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0F8C">
              <w:rPr>
                <w:rFonts w:asciiTheme="majorBidi" w:hAnsiTheme="majorBidi"/>
                <w:sz w:val="26"/>
                <w:szCs w:val="26"/>
                <w:cs/>
              </w:rPr>
              <w:t>304.59</w:t>
            </w:r>
          </w:p>
        </w:tc>
      </w:tr>
      <w:tr w:rsidR="00BB4382" w:rsidRPr="00E50A6D" w14:paraId="0DDBC21E" w14:textId="77777777" w:rsidTr="005D1B7E">
        <w:trPr>
          <w:trHeight w:val="374"/>
        </w:trPr>
        <w:tc>
          <w:tcPr>
            <w:tcW w:w="2988" w:type="dxa"/>
            <w:vAlign w:val="bottom"/>
          </w:tcPr>
          <w:p w14:paraId="1024F1A3" w14:textId="77777777" w:rsidR="00EF0F8C" w:rsidRPr="00E50A6D" w:rsidRDefault="00EF0F8C" w:rsidP="00EF0F8C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7456C49E" w14:textId="49325B31" w:rsidR="00EF0F8C" w:rsidRPr="00E50A6D" w:rsidRDefault="00EF0F8C" w:rsidP="00EF0F8C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C1C966" w14:textId="4B822AFB" w:rsidR="00EF0F8C" w:rsidRPr="00E50A6D" w:rsidRDefault="00EF0F8C" w:rsidP="00EF0F8C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217</w:t>
            </w:r>
            <w:r w:rsidRPr="00803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594</w:t>
            </w:r>
            <w:r w:rsidRPr="00803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598.59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08582C65" w14:textId="5BB7AD1C" w:rsidR="00EF0F8C" w:rsidRPr="00E50A6D" w:rsidRDefault="00EF0F8C" w:rsidP="00EF0F8C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217</w:t>
            </w:r>
            <w:r w:rsidRPr="00803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594</w:t>
            </w:r>
            <w:r w:rsidRPr="00803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598.59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39ABC61B" w14:textId="3078E16A" w:rsidR="00EF0F8C" w:rsidRPr="00E50A6D" w:rsidRDefault="00EF0F8C" w:rsidP="00EF0F8C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217</w:t>
            </w:r>
            <w:r w:rsidRPr="00803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594</w:t>
            </w:r>
            <w:r w:rsidRPr="00803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598.59</w:t>
            </w:r>
          </w:p>
        </w:tc>
      </w:tr>
      <w:tr w:rsidR="00BB4382" w:rsidRPr="00E50A6D" w14:paraId="5E87EF50" w14:textId="77777777" w:rsidTr="005D1B7E">
        <w:trPr>
          <w:trHeight w:val="374"/>
        </w:trPr>
        <w:tc>
          <w:tcPr>
            <w:tcW w:w="2988" w:type="dxa"/>
            <w:vAlign w:val="bottom"/>
          </w:tcPr>
          <w:p w14:paraId="42B2B73D" w14:textId="77777777" w:rsidR="00E579F8" w:rsidRPr="00E50A6D" w:rsidRDefault="00E579F8" w:rsidP="002430E2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5D2C7DCB" w14:textId="2BE13327" w:rsidR="00E579F8" w:rsidRPr="00E50A6D" w:rsidRDefault="00E8762A" w:rsidP="002430E2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E2BE66" w14:textId="171F5803" w:rsidR="00E579F8" w:rsidRPr="00E50A6D" w:rsidRDefault="00F70512" w:rsidP="002430E2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13</w:t>
            </w:r>
            <w:r w:rsidRPr="00F70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538</w:t>
            </w:r>
            <w:r w:rsidRPr="00F70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105.69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2BAF06E1" w14:textId="4F32B159" w:rsidR="00E579F8" w:rsidRPr="00E50A6D" w:rsidRDefault="00F70512" w:rsidP="002430E2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13</w:t>
            </w:r>
            <w:r w:rsidRPr="00F70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538</w:t>
            </w:r>
            <w:r w:rsidRPr="00F70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105.69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74A7A593" w14:textId="10E3176F" w:rsidR="00E579F8" w:rsidRPr="00E50A6D" w:rsidRDefault="00F70512" w:rsidP="002430E2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13</w:t>
            </w:r>
            <w:r w:rsidRPr="00F70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538</w:t>
            </w:r>
            <w:r w:rsidRPr="00F70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105.69</w:t>
            </w:r>
          </w:p>
        </w:tc>
      </w:tr>
      <w:tr w:rsidR="00BB4382" w:rsidRPr="00E50A6D" w14:paraId="37F86F23" w14:textId="77777777" w:rsidTr="005D1B7E">
        <w:trPr>
          <w:trHeight w:val="315"/>
        </w:trPr>
        <w:tc>
          <w:tcPr>
            <w:tcW w:w="2988" w:type="dxa"/>
            <w:vAlign w:val="bottom"/>
            <w:hideMark/>
          </w:tcPr>
          <w:p w14:paraId="1FF4B418" w14:textId="77777777" w:rsidR="00E579F8" w:rsidRPr="00E50A6D" w:rsidRDefault="00E579F8" w:rsidP="002430E2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09ADC301" w14:textId="79743C87" w:rsidR="00E579F8" w:rsidRPr="00E50A6D" w:rsidRDefault="00E8762A" w:rsidP="002430E2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1EBF5F" w14:textId="22F7388A" w:rsidR="00E579F8" w:rsidRPr="00E50A6D" w:rsidRDefault="00F70512" w:rsidP="002430E2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338</w:t>
            </w:r>
            <w:r w:rsidRPr="00F70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739</w:t>
            </w:r>
            <w:r w:rsidRPr="00F70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698.13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38A0A0B0" w14:textId="426EA8A2" w:rsidR="00E579F8" w:rsidRPr="00E50A6D" w:rsidRDefault="00F70512" w:rsidP="002430E2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338</w:t>
            </w:r>
            <w:r w:rsidRPr="00F70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739</w:t>
            </w:r>
            <w:r w:rsidRPr="00F70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698.13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05415F7A" w14:textId="75BCEA5A" w:rsidR="00E579F8" w:rsidRPr="00E50A6D" w:rsidRDefault="00F70512" w:rsidP="002430E2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338</w:t>
            </w:r>
            <w:r w:rsidRPr="00F70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739</w:t>
            </w:r>
            <w:r w:rsidRPr="00F70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0512">
              <w:rPr>
                <w:rFonts w:asciiTheme="majorBidi" w:hAnsiTheme="majorBidi"/>
                <w:sz w:val="26"/>
                <w:szCs w:val="26"/>
                <w:cs/>
              </w:rPr>
              <w:t>698.13</w:t>
            </w:r>
          </w:p>
        </w:tc>
      </w:tr>
    </w:tbl>
    <w:p w14:paraId="09EFAB5B" w14:textId="77777777" w:rsidR="00E579F8" w:rsidRDefault="00E579F8" w:rsidP="004233BF">
      <w:pPr>
        <w:spacing w:after="120" w:line="240" w:lineRule="atLeast"/>
        <w:ind w:left="567"/>
        <w:rPr>
          <w:rFonts w:ascii="Angsana New" w:hAnsi="Angsana New"/>
          <w:sz w:val="10"/>
          <w:szCs w:val="10"/>
          <w:u w:val="single"/>
        </w:rPr>
      </w:pPr>
    </w:p>
    <w:p w14:paraId="3353F981" w14:textId="77777777" w:rsidR="00E979CB" w:rsidRDefault="00E979CB" w:rsidP="004233BF">
      <w:pPr>
        <w:spacing w:after="120" w:line="240" w:lineRule="atLeast"/>
        <w:ind w:left="567"/>
        <w:rPr>
          <w:rFonts w:ascii="Angsana New" w:hAnsi="Angsana New"/>
          <w:sz w:val="10"/>
          <w:szCs w:val="10"/>
          <w:u w:val="single"/>
        </w:rPr>
      </w:pPr>
    </w:p>
    <w:p w14:paraId="535DD829" w14:textId="77777777" w:rsidR="00D0383E" w:rsidRDefault="00D0383E" w:rsidP="004233BF">
      <w:pPr>
        <w:spacing w:after="120" w:line="240" w:lineRule="atLeast"/>
        <w:ind w:left="567"/>
        <w:rPr>
          <w:rFonts w:ascii="Angsana New" w:hAnsi="Angsana New"/>
          <w:sz w:val="30"/>
          <w:szCs w:val="30"/>
          <w:u w:val="single"/>
        </w:rPr>
      </w:pPr>
    </w:p>
    <w:p w14:paraId="2BC0EFBE" w14:textId="77777777" w:rsidR="00D0383E" w:rsidRDefault="00D0383E" w:rsidP="004233BF">
      <w:pPr>
        <w:spacing w:after="120" w:line="240" w:lineRule="atLeast"/>
        <w:ind w:left="567"/>
        <w:rPr>
          <w:rFonts w:ascii="Angsana New" w:hAnsi="Angsana New"/>
          <w:sz w:val="30"/>
          <w:szCs w:val="30"/>
          <w:u w:val="single"/>
        </w:rPr>
      </w:pPr>
    </w:p>
    <w:p w14:paraId="32FB929F" w14:textId="77777777" w:rsidR="00D0383E" w:rsidRDefault="00D0383E" w:rsidP="004233BF">
      <w:pPr>
        <w:spacing w:after="120" w:line="240" w:lineRule="atLeast"/>
        <w:ind w:left="567"/>
        <w:rPr>
          <w:rFonts w:ascii="Angsana New" w:hAnsi="Angsana New"/>
          <w:sz w:val="30"/>
          <w:szCs w:val="30"/>
          <w:u w:val="single"/>
        </w:rPr>
      </w:pPr>
    </w:p>
    <w:p w14:paraId="1513530F" w14:textId="77777777" w:rsidR="00D0383E" w:rsidRPr="00D0383E" w:rsidRDefault="00D0383E" w:rsidP="004233BF">
      <w:pPr>
        <w:spacing w:after="120" w:line="240" w:lineRule="atLeast"/>
        <w:ind w:left="567"/>
        <w:rPr>
          <w:rFonts w:ascii="Angsana New" w:hAnsi="Angsana New"/>
          <w:sz w:val="30"/>
          <w:szCs w:val="30"/>
          <w:u w:val="single"/>
        </w:rPr>
      </w:pPr>
    </w:p>
    <w:p w14:paraId="44FA8298" w14:textId="77777777" w:rsidR="00E979CB" w:rsidRPr="00E50A6D" w:rsidRDefault="00E979CB">
      <w:pPr>
        <w:numPr>
          <w:ilvl w:val="0"/>
          <w:numId w:val="73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B98EE4B" w14:textId="5970E8C5" w:rsidR="00E979CB" w:rsidRPr="00E72C95" w:rsidRDefault="00E979CB" w:rsidP="00E979CB">
      <w:pPr>
        <w:spacing w:after="120" w:line="240" w:lineRule="atLeast"/>
        <w:ind w:left="567"/>
        <w:rPr>
          <w:rFonts w:ascii="Angsana New" w:hAnsi="Angsana New"/>
          <w:sz w:val="10"/>
          <w:szCs w:val="10"/>
          <w:u w:val="single"/>
        </w:rPr>
      </w:pPr>
      <w:r w:rsidRPr="001E3F1C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  <w:r w:rsidRPr="001E3F1C">
        <w:rPr>
          <w:rFonts w:ascii="Angsana New" w:hAnsi="Angsana New" w:hint="cs"/>
          <w:sz w:val="30"/>
          <w:szCs w:val="30"/>
          <w:u w:val="single"/>
          <w:cs/>
        </w:rPr>
        <w:t xml:space="preserve"> (ต่อ)</w:t>
      </w:r>
    </w:p>
    <w:tbl>
      <w:tblPr>
        <w:tblW w:w="99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88"/>
        <w:gridCol w:w="1890"/>
        <w:gridCol w:w="1800"/>
        <w:gridCol w:w="1742"/>
        <w:gridCol w:w="1522"/>
      </w:tblGrid>
      <w:tr w:rsidR="00732894" w:rsidRPr="00CB5105" w14:paraId="6DA5F634" w14:textId="77777777" w:rsidTr="00E72C95">
        <w:trPr>
          <w:trHeight w:val="374"/>
        </w:trPr>
        <w:tc>
          <w:tcPr>
            <w:tcW w:w="2988" w:type="dxa"/>
            <w:vAlign w:val="bottom"/>
          </w:tcPr>
          <w:p w14:paraId="18C6217B" w14:textId="77777777" w:rsidR="00732894" w:rsidRPr="00E50A6D" w:rsidRDefault="00732894" w:rsidP="007B237F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954" w:type="dxa"/>
            <w:gridSpan w:val="4"/>
            <w:vAlign w:val="bottom"/>
            <w:hideMark/>
          </w:tcPr>
          <w:p w14:paraId="03FF211D" w14:textId="77777777" w:rsidR="00732894" w:rsidRPr="00CB5105" w:rsidRDefault="00732894" w:rsidP="007B237F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732894" w:rsidRPr="00E50A6D" w14:paraId="071EFDA4" w14:textId="77777777" w:rsidTr="00E72C95">
        <w:trPr>
          <w:trHeight w:val="374"/>
        </w:trPr>
        <w:tc>
          <w:tcPr>
            <w:tcW w:w="2988" w:type="dxa"/>
            <w:vAlign w:val="bottom"/>
          </w:tcPr>
          <w:p w14:paraId="12E30A3A" w14:textId="77777777" w:rsidR="00732894" w:rsidRPr="00E50A6D" w:rsidRDefault="00732894" w:rsidP="007B237F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954" w:type="dxa"/>
            <w:gridSpan w:val="4"/>
            <w:vAlign w:val="bottom"/>
            <w:hideMark/>
          </w:tcPr>
          <w:p w14:paraId="2B0C04C0" w14:textId="7BE42598" w:rsidR="00732894" w:rsidRPr="001E3F1C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3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1E3F1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E3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E3F1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3CA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32894" w:rsidRPr="00E50A6D" w14:paraId="41DE8EDC" w14:textId="77777777" w:rsidTr="00E72C95">
        <w:trPr>
          <w:trHeight w:val="374"/>
        </w:trPr>
        <w:tc>
          <w:tcPr>
            <w:tcW w:w="2988" w:type="dxa"/>
            <w:vAlign w:val="bottom"/>
          </w:tcPr>
          <w:p w14:paraId="4AF51F6B" w14:textId="77777777" w:rsidR="00732894" w:rsidRPr="00E50A6D" w:rsidRDefault="00732894" w:rsidP="007B237F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432" w:type="dxa"/>
            <w:gridSpan w:val="3"/>
            <w:vAlign w:val="bottom"/>
            <w:hideMark/>
          </w:tcPr>
          <w:p w14:paraId="38C33778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3433CA24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732894" w:rsidRPr="00E50A6D" w14:paraId="7CDDC9F8" w14:textId="77777777" w:rsidTr="00E72C95">
        <w:trPr>
          <w:trHeight w:val="720"/>
        </w:trPr>
        <w:tc>
          <w:tcPr>
            <w:tcW w:w="2988" w:type="dxa"/>
            <w:vAlign w:val="bottom"/>
          </w:tcPr>
          <w:p w14:paraId="121B6837" w14:textId="77777777" w:rsidR="00732894" w:rsidRPr="00E50A6D" w:rsidRDefault="00732894" w:rsidP="007B237F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90" w:type="dxa"/>
            <w:vAlign w:val="bottom"/>
            <w:hideMark/>
          </w:tcPr>
          <w:p w14:paraId="4079B4BC" w14:textId="0CDA7406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18177753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742" w:type="dxa"/>
            <w:vAlign w:val="bottom"/>
            <w:hideMark/>
          </w:tcPr>
          <w:p w14:paraId="57497BA0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3918861D" w14:textId="77777777" w:rsidR="00732894" w:rsidRPr="00E50A6D" w:rsidRDefault="00732894" w:rsidP="007B237F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732894" w:rsidRPr="00E50A6D" w14:paraId="7B105ACE" w14:textId="77777777" w:rsidTr="00E72C95">
        <w:trPr>
          <w:trHeight w:val="374"/>
        </w:trPr>
        <w:tc>
          <w:tcPr>
            <w:tcW w:w="2988" w:type="dxa"/>
            <w:vAlign w:val="bottom"/>
          </w:tcPr>
          <w:p w14:paraId="639A1B37" w14:textId="77777777" w:rsidR="00732894" w:rsidRPr="00E50A6D" w:rsidRDefault="00732894" w:rsidP="007B237F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2A12EB04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2CED0B8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2" w:type="dxa"/>
            <w:vAlign w:val="bottom"/>
          </w:tcPr>
          <w:p w14:paraId="4329FBA2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3CA7590F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3CAF" w:rsidRPr="00E50A6D" w14:paraId="5AAA740D" w14:textId="77777777" w:rsidTr="00E72C95">
        <w:trPr>
          <w:trHeight w:val="374"/>
        </w:trPr>
        <w:tc>
          <w:tcPr>
            <w:tcW w:w="2988" w:type="dxa"/>
            <w:vAlign w:val="bottom"/>
          </w:tcPr>
          <w:p w14:paraId="3D78802E" w14:textId="77777777" w:rsidR="00E63CAF" w:rsidRPr="00E50A6D" w:rsidRDefault="00E63CAF" w:rsidP="00E63CAF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vAlign w:val="bottom"/>
          </w:tcPr>
          <w:p w14:paraId="52DA3B8D" w14:textId="720E0C0F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92B7E12" w14:textId="0F91AE03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  <w:tc>
          <w:tcPr>
            <w:tcW w:w="1742" w:type="dxa"/>
            <w:vAlign w:val="bottom"/>
          </w:tcPr>
          <w:p w14:paraId="349036F5" w14:textId="7C03113B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  <w:tc>
          <w:tcPr>
            <w:tcW w:w="1522" w:type="dxa"/>
            <w:vAlign w:val="bottom"/>
          </w:tcPr>
          <w:p w14:paraId="1B99143F" w14:textId="01698D97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</w:tr>
      <w:tr w:rsidR="00E63CAF" w:rsidRPr="00E50A6D" w14:paraId="5038E16C" w14:textId="77777777" w:rsidTr="00E72C95">
        <w:trPr>
          <w:trHeight w:val="374"/>
        </w:trPr>
        <w:tc>
          <w:tcPr>
            <w:tcW w:w="2988" w:type="dxa"/>
            <w:vAlign w:val="bottom"/>
          </w:tcPr>
          <w:p w14:paraId="5832F548" w14:textId="77777777" w:rsidR="00E63CAF" w:rsidRPr="00E50A6D" w:rsidRDefault="00E63CAF" w:rsidP="00E63CAF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vAlign w:val="bottom"/>
          </w:tcPr>
          <w:p w14:paraId="35F8ADD6" w14:textId="6EFB8319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031CD0D" w14:textId="77EF775B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  <w:tc>
          <w:tcPr>
            <w:tcW w:w="1742" w:type="dxa"/>
            <w:vAlign w:val="bottom"/>
          </w:tcPr>
          <w:p w14:paraId="31942B30" w14:textId="2670E68A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  <w:tc>
          <w:tcPr>
            <w:tcW w:w="1522" w:type="dxa"/>
            <w:vAlign w:val="bottom"/>
          </w:tcPr>
          <w:p w14:paraId="1C49A482" w14:textId="1169F3D1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</w:tr>
      <w:tr w:rsidR="00E63CAF" w:rsidRPr="00E50A6D" w14:paraId="76A7D94A" w14:textId="77777777" w:rsidTr="00E72C95">
        <w:trPr>
          <w:trHeight w:val="374"/>
        </w:trPr>
        <w:tc>
          <w:tcPr>
            <w:tcW w:w="2988" w:type="dxa"/>
            <w:vAlign w:val="bottom"/>
          </w:tcPr>
          <w:p w14:paraId="460F0E89" w14:textId="77777777" w:rsidR="00E63CAF" w:rsidRPr="00E50A6D" w:rsidRDefault="00E63CAF" w:rsidP="00E63CAF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890" w:type="dxa"/>
            <w:vAlign w:val="bottom"/>
          </w:tcPr>
          <w:p w14:paraId="4AAD70F1" w14:textId="338BC74F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AD298DA" w14:textId="3DDE7198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742" w:type="dxa"/>
            <w:vAlign w:val="bottom"/>
          </w:tcPr>
          <w:p w14:paraId="7C3ED216" w14:textId="5C50AEC0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522" w:type="dxa"/>
            <w:vAlign w:val="bottom"/>
          </w:tcPr>
          <w:p w14:paraId="110E8F9B" w14:textId="068ADDEF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</w:tr>
      <w:tr w:rsidR="00E63CAF" w:rsidRPr="00E50A6D" w14:paraId="187A13A2" w14:textId="77777777" w:rsidTr="00E72C95">
        <w:trPr>
          <w:trHeight w:val="374"/>
        </w:trPr>
        <w:tc>
          <w:tcPr>
            <w:tcW w:w="2988" w:type="dxa"/>
            <w:vAlign w:val="bottom"/>
          </w:tcPr>
          <w:p w14:paraId="2047DDA0" w14:textId="77777777" w:rsidR="00E63CAF" w:rsidRPr="00E50A6D" w:rsidRDefault="00E63CAF" w:rsidP="00E63CAF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000E12C7" w14:textId="3AC8B169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36F312FE" w14:textId="15B03B2D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42" w:type="dxa"/>
            <w:vAlign w:val="bottom"/>
          </w:tcPr>
          <w:p w14:paraId="262C64AE" w14:textId="7DE119F3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522" w:type="dxa"/>
            <w:vAlign w:val="bottom"/>
          </w:tcPr>
          <w:p w14:paraId="101F367D" w14:textId="7A93AAF2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</w:tr>
      <w:tr w:rsidR="00E63CAF" w:rsidRPr="00E50A6D" w14:paraId="71FE1C18" w14:textId="77777777" w:rsidTr="00E72C95">
        <w:trPr>
          <w:trHeight w:val="374"/>
        </w:trPr>
        <w:tc>
          <w:tcPr>
            <w:tcW w:w="2988" w:type="dxa"/>
            <w:vAlign w:val="bottom"/>
            <w:hideMark/>
          </w:tcPr>
          <w:p w14:paraId="1E4FE680" w14:textId="77777777" w:rsidR="00E63CAF" w:rsidRPr="00E50A6D" w:rsidRDefault="00E63CAF" w:rsidP="00E63CAF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7A4A7C43" w14:textId="652B1717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168E0649" w14:textId="432C19EE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179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950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763.32</w:t>
            </w:r>
          </w:p>
        </w:tc>
        <w:tc>
          <w:tcPr>
            <w:tcW w:w="1742" w:type="dxa"/>
            <w:vAlign w:val="bottom"/>
          </w:tcPr>
          <w:p w14:paraId="6193E061" w14:textId="23C0C100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205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156.24</w:t>
            </w:r>
          </w:p>
        </w:tc>
        <w:tc>
          <w:tcPr>
            <w:tcW w:w="1522" w:type="dxa"/>
            <w:vAlign w:val="bottom"/>
          </w:tcPr>
          <w:p w14:paraId="0113DC7B" w14:textId="31144AA4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205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156.24</w:t>
            </w:r>
          </w:p>
        </w:tc>
      </w:tr>
      <w:tr w:rsidR="00732894" w:rsidRPr="00E50A6D" w14:paraId="2A45E5CE" w14:textId="77777777" w:rsidTr="00E72C95">
        <w:trPr>
          <w:trHeight w:val="374"/>
        </w:trPr>
        <w:tc>
          <w:tcPr>
            <w:tcW w:w="2988" w:type="dxa"/>
            <w:vAlign w:val="bottom"/>
          </w:tcPr>
          <w:p w14:paraId="3C88B483" w14:textId="77777777" w:rsidR="00732894" w:rsidRPr="00E50A6D" w:rsidRDefault="00732894" w:rsidP="007B237F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6381EB44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A2B7C34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742" w:type="dxa"/>
            <w:vAlign w:val="bottom"/>
          </w:tcPr>
          <w:p w14:paraId="41488AF7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170808CA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E63CAF" w:rsidRPr="00E50A6D" w14:paraId="70FE47EC" w14:textId="77777777" w:rsidTr="00E72C95">
        <w:trPr>
          <w:trHeight w:val="374"/>
        </w:trPr>
        <w:tc>
          <w:tcPr>
            <w:tcW w:w="2988" w:type="dxa"/>
            <w:vAlign w:val="bottom"/>
          </w:tcPr>
          <w:p w14:paraId="568DE10F" w14:textId="77777777" w:rsidR="00E63CAF" w:rsidRPr="00E50A6D" w:rsidRDefault="00E63CAF" w:rsidP="00E63CAF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vAlign w:val="bottom"/>
          </w:tcPr>
          <w:p w14:paraId="1BFFD265" w14:textId="432D61B4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40372D48" w14:textId="0295DCA8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  <w:tc>
          <w:tcPr>
            <w:tcW w:w="1742" w:type="dxa"/>
            <w:vAlign w:val="bottom"/>
          </w:tcPr>
          <w:p w14:paraId="1FD0ECAA" w14:textId="6843915C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  <w:tc>
          <w:tcPr>
            <w:tcW w:w="1522" w:type="dxa"/>
            <w:vAlign w:val="bottom"/>
          </w:tcPr>
          <w:p w14:paraId="2D13F081" w14:textId="5C064757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</w:tr>
      <w:tr w:rsidR="00E63CAF" w:rsidRPr="00E50A6D" w14:paraId="69BE079B" w14:textId="77777777" w:rsidTr="00E72C95">
        <w:trPr>
          <w:trHeight w:val="374"/>
        </w:trPr>
        <w:tc>
          <w:tcPr>
            <w:tcW w:w="2988" w:type="dxa"/>
            <w:vAlign w:val="bottom"/>
          </w:tcPr>
          <w:p w14:paraId="661A1860" w14:textId="77777777" w:rsidR="00E63CAF" w:rsidRPr="00E50A6D" w:rsidRDefault="00E63CAF" w:rsidP="00E63CAF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12260D98" w14:textId="27429795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8E43737" w14:textId="5370FA87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742" w:type="dxa"/>
            <w:vAlign w:val="bottom"/>
          </w:tcPr>
          <w:p w14:paraId="46271F42" w14:textId="50D604C2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522" w:type="dxa"/>
            <w:vAlign w:val="bottom"/>
          </w:tcPr>
          <w:p w14:paraId="65E6FE7E" w14:textId="26226311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</w:tr>
      <w:tr w:rsidR="00E63CAF" w:rsidRPr="00E50A6D" w14:paraId="49BDCCEF" w14:textId="77777777" w:rsidTr="00E72C95">
        <w:trPr>
          <w:trHeight w:val="374"/>
        </w:trPr>
        <w:tc>
          <w:tcPr>
            <w:tcW w:w="2988" w:type="dxa"/>
            <w:vAlign w:val="bottom"/>
          </w:tcPr>
          <w:p w14:paraId="3A36AB5D" w14:textId="77777777" w:rsidR="00E63CAF" w:rsidRPr="00E50A6D" w:rsidRDefault="00E63CAF" w:rsidP="00E63CAF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vAlign w:val="bottom"/>
          </w:tcPr>
          <w:p w14:paraId="5E58D165" w14:textId="67848F48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065FBE4" w14:textId="4DC76219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790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000.58</w:t>
            </w:r>
          </w:p>
        </w:tc>
        <w:tc>
          <w:tcPr>
            <w:tcW w:w="1742" w:type="dxa"/>
            <w:vAlign w:val="bottom"/>
          </w:tcPr>
          <w:p w14:paraId="337D1865" w14:textId="49291F5B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790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000.58</w:t>
            </w:r>
          </w:p>
        </w:tc>
        <w:tc>
          <w:tcPr>
            <w:tcW w:w="1522" w:type="dxa"/>
            <w:vAlign w:val="bottom"/>
          </w:tcPr>
          <w:p w14:paraId="611DA7DE" w14:textId="4FFB30E2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790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000.58</w:t>
            </w:r>
          </w:p>
        </w:tc>
      </w:tr>
      <w:tr w:rsidR="00E63CAF" w:rsidRPr="00E50A6D" w14:paraId="5749A056" w14:textId="77777777" w:rsidTr="00E72C95">
        <w:trPr>
          <w:trHeight w:val="315"/>
        </w:trPr>
        <w:tc>
          <w:tcPr>
            <w:tcW w:w="2988" w:type="dxa"/>
            <w:vAlign w:val="bottom"/>
            <w:hideMark/>
          </w:tcPr>
          <w:p w14:paraId="116BCC23" w14:textId="77777777" w:rsidR="00E63CAF" w:rsidRPr="00E50A6D" w:rsidRDefault="00E63CAF" w:rsidP="00E63CAF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vAlign w:val="bottom"/>
          </w:tcPr>
          <w:p w14:paraId="6F830FFC" w14:textId="782763CA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2093C5F" w14:textId="2DC11C61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152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733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818.72</w:t>
            </w:r>
          </w:p>
        </w:tc>
        <w:tc>
          <w:tcPr>
            <w:tcW w:w="1742" w:type="dxa"/>
            <w:vAlign w:val="bottom"/>
          </w:tcPr>
          <w:p w14:paraId="075DCBE0" w14:textId="64BDFDEE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152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733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818.72</w:t>
            </w:r>
          </w:p>
        </w:tc>
        <w:tc>
          <w:tcPr>
            <w:tcW w:w="1522" w:type="dxa"/>
            <w:vAlign w:val="bottom"/>
          </w:tcPr>
          <w:p w14:paraId="34630F2A" w14:textId="529AAE3C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152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733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818.72</w:t>
            </w:r>
          </w:p>
        </w:tc>
      </w:tr>
    </w:tbl>
    <w:p w14:paraId="15286079" w14:textId="77777777" w:rsidR="0008361B" w:rsidRDefault="0008361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71AD263B" w14:textId="77777777" w:rsidR="00E979CB" w:rsidRDefault="00E979C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1B9582DD" w14:textId="77777777" w:rsidR="00E979CB" w:rsidRDefault="00E979C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527683E1" w14:textId="77777777" w:rsidR="00E979CB" w:rsidRDefault="00E979C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5DC7F96A" w14:textId="77777777" w:rsidR="00E979CB" w:rsidRDefault="00E979C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43D41A4E" w14:textId="77777777" w:rsidR="00E979CB" w:rsidRDefault="00E979C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5875E206" w14:textId="77777777" w:rsidR="00E979CB" w:rsidRDefault="00E979C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163C493D" w14:textId="77777777" w:rsidR="00E979CB" w:rsidRDefault="00E979C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1F43FEDD" w14:textId="77777777" w:rsidR="00E979CB" w:rsidRDefault="00E979C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08BA85A5" w14:textId="77777777" w:rsidR="00E979CB" w:rsidRDefault="00E979C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5013BA35" w14:textId="77777777" w:rsidR="00E979CB" w:rsidRDefault="00E979C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3BFCC57F" w14:textId="77777777" w:rsidR="00E979CB" w:rsidRDefault="00E979C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633CF0AE" w14:textId="77777777" w:rsidR="00E979CB" w:rsidRDefault="00E979C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3A322D53" w14:textId="77777777" w:rsidR="00E979CB" w:rsidRPr="00E50A6D" w:rsidRDefault="00E979CB" w:rsidP="00E72C9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4909C372" w14:textId="77777777" w:rsidR="0008361B" w:rsidRPr="00E50A6D" w:rsidRDefault="0008361B">
      <w:pPr>
        <w:numPr>
          <w:ilvl w:val="0"/>
          <w:numId w:val="74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69BBCD1" w14:textId="77777777" w:rsidR="0008361B" w:rsidRPr="002D0316" w:rsidRDefault="0008361B" w:rsidP="00B53EC5">
      <w:pPr>
        <w:spacing w:after="120" w:line="240" w:lineRule="atLeast"/>
        <w:ind w:left="567"/>
        <w:rPr>
          <w:rFonts w:ascii="Angsana New" w:hAnsi="Angsana New"/>
          <w:sz w:val="30"/>
          <w:szCs w:val="30"/>
          <w:u w:val="single"/>
        </w:rPr>
      </w:pPr>
      <w:r w:rsidRPr="002D0316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  <w:r w:rsidRPr="002D0316">
        <w:rPr>
          <w:rFonts w:ascii="Angsana New" w:hAnsi="Angsana New" w:hint="cs"/>
          <w:sz w:val="30"/>
          <w:szCs w:val="30"/>
          <w:u w:val="single"/>
          <w:cs/>
        </w:rPr>
        <w:t xml:space="preserve"> (ต่อ)</w:t>
      </w: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09"/>
        <w:gridCol w:w="1695"/>
        <w:gridCol w:w="1784"/>
        <w:gridCol w:w="1606"/>
        <w:gridCol w:w="1509"/>
        <w:gridCol w:w="89"/>
      </w:tblGrid>
      <w:tr w:rsidR="00C95691" w:rsidRPr="00E50A6D" w14:paraId="4E1E6965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6FA74D94" w14:textId="77777777" w:rsidR="00C95691" w:rsidRPr="00E50A6D" w:rsidRDefault="00C95691" w:rsidP="00C95691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5"/>
            <w:vAlign w:val="bottom"/>
            <w:hideMark/>
          </w:tcPr>
          <w:p w14:paraId="005814B1" w14:textId="77777777" w:rsidR="00C95691" w:rsidRPr="00CB5105" w:rsidRDefault="00C95691" w:rsidP="00C95691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C95691" w:rsidRPr="00E50A6D" w14:paraId="2F20D895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7FBE3024" w14:textId="77777777" w:rsidR="00C95691" w:rsidRPr="00E50A6D" w:rsidRDefault="00C95691" w:rsidP="00C95691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5"/>
            <w:vAlign w:val="bottom"/>
            <w:hideMark/>
          </w:tcPr>
          <w:p w14:paraId="3E49C53F" w14:textId="21DB386E" w:rsidR="00C95691" w:rsidRPr="002D0316" w:rsidRDefault="00C95691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3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2D031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2D03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2D031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D03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D031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3CA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95691" w:rsidRPr="00E50A6D" w14:paraId="006C320E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1A2185AD" w14:textId="77777777" w:rsidR="00C95691" w:rsidRPr="00E50A6D" w:rsidRDefault="00C95691" w:rsidP="00C95691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13120482" w14:textId="77777777" w:rsidR="00C95691" w:rsidRPr="00E50A6D" w:rsidRDefault="00C95691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gridSpan w:val="2"/>
            <w:vAlign w:val="bottom"/>
            <w:hideMark/>
          </w:tcPr>
          <w:p w14:paraId="3543ADB8" w14:textId="77777777" w:rsidR="00C95691" w:rsidRPr="00E50A6D" w:rsidRDefault="00C95691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C95691" w:rsidRPr="00E50A6D" w14:paraId="584E4CE4" w14:textId="77777777" w:rsidTr="00393E78">
        <w:trPr>
          <w:trHeight w:val="720"/>
        </w:trPr>
        <w:tc>
          <w:tcPr>
            <w:tcW w:w="3240" w:type="dxa"/>
            <w:vAlign w:val="bottom"/>
          </w:tcPr>
          <w:p w14:paraId="51C8FE21" w14:textId="77777777" w:rsidR="00C95691" w:rsidRPr="00E50A6D" w:rsidRDefault="00C95691" w:rsidP="00C95691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26CA16ED" w14:textId="77777777" w:rsidR="00C95691" w:rsidRPr="00E50A6D" w:rsidRDefault="00C95691" w:rsidP="00393E78">
            <w:pPr>
              <w:pBdr>
                <w:bottom w:val="single" w:sz="4" w:space="1" w:color="auto"/>
              </w:pBdr>
              <w:spacing w:after="120" w:line="300" w:lineRule="exact"/>
              <w:ind w:left="7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31DE465C" w14:textId="77777777" w:rsidR="00C95691" w:rsidRPr="00E50A6D" w:rsidRDefault="00C95691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373DFD1B" w14:textId="77777777" w:rsidR="00C95691" w:rsidRPr="00E50A6D" w:rsidRDefault="00C95691" w:rsidP="00C95691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gridSpan w:val="2"/>
            <w:vAlign w:val="bottom"/>
          </w:tcPr>
          <w:p w14:paraId="6023CBCC" w14:textId="77777777" w:rsidR="00C95691" w:rsidRPr="00E50A6D" w:rsidRDefault="00C95691" w:rsidP="00C95691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C95691" w:rsidRPr="00E50A6D" w14:paraId="0E51AFF3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4EE8A35D" w14:textId="77777777" w:rsidR="00C95691" w:rsidRPr="00E50A6D" w:rsidRDefault="00C95691" w:rsidP="00C95691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4DD00D23" w14:textId="77777777" w:rsidR="00C95691" w:rsidRPr="00E50A6D" w:rsidRDefault="00C95691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194D633" w14:textId="77777777" w:rsidR="00C95691" w:rsidRPr="00E50A6D" w:rsidRDefault="00C95691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5EA3E3E" w14:textId="77777777" w:rsidR="00C95691" w:rsidRPr="00E50A6D" w:rsidRDefault="00C95691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06629097" w14:textId="77777777" w:rsidR="00C95691" w:rsidRPr="00E50A6D" w:rsidRDefault="00C95691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A24" w:rsidRPr="00E50A6D" w14:paraId="090A7C7E" w14:textId="77777777" w:rsidTr="005D1B7E">
        <w:trPr>
          <w:trHeight w:val="374"/>
        </w:trPr>
        <w:tc>
          <w:tcPr>
            <w:tcW w:w="3240" w:type="dxa"/>
            <w:vAlign w:val="bottom"/>
          </w:tcPr>
          <w:p w14:paraId="6ED7AE81" w14:textId="77777777" w:rsidR="00C95691" w:rsidRPr="00E50A6D" w:rsidRDefault="00C95691" w:rsidP="00C95691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4E71AA" w14:textId="43BF80F0" w:rsidR="00C95691" w:rsidRPr="00E50A6D" w:rsidRDefault="00E37236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6B68B0" w14:textId="68C28ACD" w:rsidR="00C95691" w:rsidRPr="00E50A6D" w:rsidRDefault="00A505E3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05E3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A505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05E3">
              <w:rPr>
                <w:rFonts w:asciiTheme="majorBidi" w:hAnsiTheme="majorBidi"/>
                <w:sz w:val="26"/>
                <w:szCs w:val="26"/>
                <w:cs/>
              </w:rPr>
              <w:t>803</w:t>
            </w:r>
            <w:r w:rsidRPr="00A505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05E3">
              <w:rPr>
                <w:rFonts w:asciiTheme="majorBidi" w:hAnsiTheme="majorBidi"/>
                <w:sz w:val="26"/>
                <w:szCs w:val="26"/>
                <w:cs/>
              </w:rPr>
              <w:t>223.54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9C1149" w14:textId="52DE4B09" w:rsidR="00C95691" w:rsidRPr="00E50A6D" w:rsidRDefault="00A505E3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05E3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A505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05E3">
              <w:rPr>
                <w:rFonts w:asciiTheme="majorBidi" w:hAnsiTheme="majorBidi"/>
                <w:sz w:val="26"/>
                <w:szCs w:val="26"/>
                <w:cs/>
              </w:rPr>
              <w:t>803</w:t>
            </w:r>
            <w:r w:rsidRPr="00A505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05E3">
              <w:rPr>
                <w:rFonts w:asciiTheme="majorBidi" w:hAnsiTheme="majorBidi"/>
                <w:sz w:val="26"/>
                <w:szCs w:val="26"/>
                <w:cs/>
              </w:rPr>
              <w:t>223.54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14:paraId="30500632" w14:textId="1A0006AB" w:rsidR="00C95691" w:rsidRPr="00E50A6D" w:rsidRDefault="00A505E3" w:rsidP="00C95691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05E3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A505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05E3">
              <w:rPr>
                <w:rFonts w:asciiTheme="majorBidi" w:hAnsiTheme="majorBidi"/>
                <w:sz w:val="26"/>
                <w:szCs w:val="26"/>
                <w:cs/>
              </w:rPr>
              <w:t>803</w:t>
            </w:r>
            <w:r w:rsidRPr="00A505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05E3">
              <w:rPr>
                <w:rFonts w:asciiTheme="majorBidi" w:hAnsiTheme="majorBidi"/>
                <w:sz w:val="26"/>
                <w:szCs w:val="26"/>
                <w:cs/>
              </w:rPr>
              <w:t>223.54</w:t>
            </w:r>
          </w:p>
        </w:tc>
      </w:tr>
      <w:tr w:rsidR="00AB2A24" w:rsidRPr="00E50A6D" w14:paraId="6AD3A505" w14:textId="77777777" w:rsidTr="005D1B7E">
        <w:trPr>
          <w:trHeight w:val="374"/>
        </w:trPr>
        <w:tc>
          <w:tcPr>
            <w:tcW w:w="3240" w:type="dxa"/>
            <w:vAlign w:val="bottom"/>
          </w:tcPr>
          <w:p w14:paraId="72569675" w14:textId="77777777" w:rsidR="00C95691" w:rsidRPr="00E50A6D" w:rsidRDefault="00C95691" w:rsidP="00C95691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D6F88B" w14:textId="24C26303" w:rsidR="00C95691" w:rsidRPr="00E50A6D" w:rsidRDefault="00E37236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09D805" w14:textId="45E35D0C" w:rsidR="00C95691" w:rsidRPr="00E50A6D" w:rsidRDefault="00E37236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157</w:t>
            </w:r>
            <w:r w:rsidRPr="00E372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671</w:t>
            </w:r>
            <w:r w:rsidRPr="00E372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713.07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B10478" w14:textId="2A4E2A1A" w:rsidR="00C95691" w:rsidRPr="00E50A6D" w:rsidRDefault="00E37236" w:rsidP="00C95691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157</w:t>
            </w:r>
            <w:r w:rsidRPr="00E372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671</w:t>
            </w:r>
            <w:r w:rsidRPr="00E372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713.07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14:paraId="3E054277" w14:textId="583C8589" w:rsidR="00C95691" w:rsidRPr="00E50A6D" w:rsidRDefault="00E37236" w:rsidP="00C95691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157</w:t>
            </w:r>
            <w:r w:rsidRPr="00E372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671</w:t>
            </w:r>
            <w:r w:rsidRPr="00E372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713.07</w:t>
            </w:r>
          </w:p>
        </w:tc>
      </w:tr>
      <w:tr w:rsidR="00AB2A24" w:rsidRPr="00E50A6D" w14:paraId="4BD6A2AA" w14:textId="77777777" w:rsidTr="005D1B7E">
        <w:trPr>
          <w:trHeight w:val="374"/>
        </w:trPr>
        <w:tc>
          <w:tcPr>
            <w:tcW w:w="3240" w:type="dxa"/>
            <w:vAlign w:val="bottom"/>
          </w:tcPr>
          <w:p w14:paraId="546EB032" w14:textId="77777777" w:rsidR="00C95691" w:rsidRPr="00E50A6D" w:rsidRDefault="00C95691" w:rsidP="00C95691">
            <w:pPr>
              <w:spacing w:after="120"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6A3FE9" w14:textId="505D2C2D" w:rsidR="00C95691" w:rsidRPr="00E50A6D" w:rsidRDefault="00E37236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22AE01" w14:textId="762844F3" w:rsidR="00C95691" w:rsidRPr="00E50A6D" w:rsidRDefault="00E37236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E372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587</w:t>
            </w:r>
            <w:r w:rsidRPr="00E372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474.76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7A2677" w14:textId="7853B970" w:rsidR="00C95691" w:rsidRPr="00E50A6D" w:rsidRDefault="00E37236" w:rsidP="00C95691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E372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587</w:t>
            </w:r>
            <w:r w:rsidRPr="00E372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474.76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14:paraId="6A2295B8" w14:textId="50AE066A" w:rsidR="00C95691" w:rsidRPr="00E50A6D" w:rsidRDefault="00E37236" w:rsidP="00C95691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E372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587</w:t>
            </w:r>
            <w:r w:rsidRPr="00E372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7236">
              <w:rPr>
                <w:rFonts w:asciiTheme="majorBidi" w:hAnsiTheme="majorBidi"/>
                <w:sz w:val="26"/>
                <w:szCs w:val="26"/>
                <w:cs/>
              </w:rPr>
              <w:t>474.76</w:t>
            </w:r>
          </w:p>
        </w:tc>
      </w:tr>
      <w:tr w:rsidR="00AB2A24" w:rsidRPr="00E50A6D" w14:paraId="15823996" w14:textId="77777777" w:rsidTr="005D1B7E">
        <w:trPr>
          <w:trHeight w:val="374"/>
        </w:trPr>
        <w:tc>
          <w:tcPr>
            <w:tcW w:w="3240" w:type="dxa"/>
            <w:vAlign w:val="bottom"/>
          </w:tcPr>
          <w:p w14:paraId="042B200A" w14:textId="77777777" w:rsidR="00C95691" w:rsidRPr="00E50A6D" w:rsidRDefault="00C95691" w:rsidP="00C95691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78CFAA" w14:textId="21749C22" w:rsidR="00C95691" w:rsidRPr="00E50A6D" w:rsidRDefault="00E37236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6C370CC" w14:textId="7E195DA0" w:rsidR="00C95691" w:rsidRPr="00E50A6D" w:rsidRDefault="006E103A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344</w:t>
            </w:r>
            <w:r w:rsidRPr="006E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522.50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CAF2E4" w14:textId="4B303702" w:rsidR="00C95691" w:rsidRPr="00E50A6D" w:rsidRDefault="006E103A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344</w:t>
            </w:r>
            <w:r w:rsidRPr="006E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522.50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14:paraId="0ED4D1D3" w14:textId="5DF8BE64" w:rsidR="00C95691" w:rsidRPr="00E50A6D" w:rsidRDefault="006E103A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344</w:t>
            </w:r>
            <w:r w:rsidRPr="006E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522.50</w:t>
            </w:r>
          </w:p>
        </w:tc>
      </w:tr>
      <w:tr w:rsidR="00AB2A24" w:rsidRPr="00E50A6D" w14:paraId="1CFB770A" w14:textId="77777777" w:rsidTr="005D1B7E">
        <w:trPr>
          <w:trHeight w:val="374"/>
        </w:trPr>
        <w:tc>
          <w:tcPr>
            <w:tcW w:w="3240" w:type="dxa"/>
            <w:vAlign w:val="bottom"/>
          </w:tcPr>
          <w:p w14:paraId="3FE7F03B" w14:textId="77777777" w:rsidR="00C95691" w:rsidRPr="00E50A6D" w:rsidRDefault="00C95691" w:rsidP="00C95691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F7DEE0" w14:textId="590B4CF2" w:rsidR="00C95691" w:rsidRPr="00E50A6D" w:rsidRDefault="006E103A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6E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  <w:r w:rsidRPr="006E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359.18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2E103E" w14:textId="11967967" w:rsidR="00C95691" w:rsidRPr="00E50A6D" w:rsidRDefault="00E37236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31DE56" w14:textId="54D466BD" w:rsidR="00C95691" w:rsidRPr="00E50A6D" w:rsidRDefault="006E103A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6E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  <w:r w:rsidRPr="006E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359.18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14:paraId="492B4B7B" w14:textId="30256B7E" w:rsidR="00C95691" w:rsidRPr="00E50A6D" w:rsidRDefault="006E103A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6E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  <w:r w:rsidRPr="006E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359.18</w:t>
            </w:r>
          </w:p>
        </w:tc>
      </w:tr>
      <w:tr w:rsidR="00AB2A24" w:rsidRPr="00E50A6D" w14:paraId="4C95528E" w14:textId="77777777" w:rsidTr="005D1B7E">
        <w:trPr>
          <w:trHeight w:val="374"/>
        </w:trPr>
        <w:tc>
          <w:tcPr>
            <w:tcW w:w="3240" w:type="dxa"/>
            <w:vAlign w:val="bottom"/>
            <w:hideMark/>
          </w:tcPr>
          <w:p w14:paraId="76128DCD" w14:textId="77777777" w:rsidR="00C95691" w:rsidRPr="00E50A6D" w:rsidRDefault="00C95691" w:rsidP="00C95691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D6E324" w14:textId="0D2E7D2B" w:rsidR="00C95691" w:rsidRPr="00E50A6D" w:rsidRDefault="006E103A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6E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  <w:r w:rsidRPr="006E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103A">
              <w:rPr>
                <w:rFonts w:asciiTheme="majorBidi" w:hAnsiTheme="majorBidi"/>
                <w:sz w:val="26"/>
                <w:szCs w:val="26"/>
                <w:cs/>
              </w:rPr>
              <w:t>359.18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D4A4B0" w14:textId="7B4E2F7F" w:rsidR="00C95691" w:rsidRPr="00E50A6D" w:rsidRDefault="0096151A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151A">
              <w:rPr>
                <w:rFonts w:asciiTheme="majorBidi" w:hAnsiTheme="majorBidi"/>
                <w:sz w:val="26"/>
                <w:szCs w:val="26"/>
                <w:cs/>
              </w:rPr>
              <w:t>186</w:t>
            </w:r>
            <w:r w:rsidRPr="009615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151A">
              <w:rPr>
                <w:rFonts w:asciiTheme="majorBidi" w:hAnsiTheme="majorBidi"/>
                <w:sz w:val="26"/>
                <w:szCs w:val="26"/>
                <w:cs/>
              </w:rPr>
              <w:t>406</w:t>
            </w:r>
            <w:r w:rsidRPr="009615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151A">
              <w:rPr>
                <w:rFonts w:asciiTheme="majorBidi" w:hAnsiTheme="majorBidi"/>
                <w:sz w:val="26"/>
                <w:szCs w:val="26"/>
                <w:cs/>
              </w:rPr>
              <w:t>933.87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BEA7CB" w14:textId="53B9F8F1" w:rsidR="00C95691" w:rsidRPr="00E50A6D" w:rsidRDefault="0096151A" w:rsidP="0031390B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151A">
              <w:rPr>
                <w:rFonts w:asciiTheme="majorBidi" w:hAnsiTheme="majorBidi"/>
                <w:sz w:val="26"/>
                <w:szCs w:val="26"/>
                <w:cs/>
              </w:rPr>
              <w:t>206</w:t>
            </w:r>
            <w:r w:rsidRPr="009615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151A">
              <w:rPr>
                <w:rFonts w:asciiTheme="majorBidi" w:hAnsiTheme="majorBidi"/>
                <w:sz w:val="26"/>
                <w:szCs w:val="26"/>
                <w:cs/>
              </w:rPr>
              <w:t>611</w:t>
            </w:r>
            <w:r w:rsidRPr="009615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151A">
              <w:rPr>
                <w:rFonts w:asciiTheme="majorBidi" w:hAnsiTheme="majorBidi"/>
                <w:sz w:val="26"/>
                <w:szCs w:val="26"/>
                <w:cs/>
              </w:rPr>
              <w:t>293.05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14:paraId="4337BE88" w14:textId="199066EA" w:rsidR="00C95691" w:rsidRPr="00E50A6D" w:rsidRDefault="0096151A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151A">
              <w:rPr>
                <w:rFonts w:asciiTheme="majorBidi" w:hAnsiTheme="majorBidi"/>
                <w:sz w:val="26"/>
                <w:szCs w:val="26"/>
                <w:cs/>
              </w:rPr>
              <w:t>206</w:t>
            </w:r>
            <w:r w:rsidRPr="009615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151A">
              <w:rPr>
                <w:rFonts w:asciiTheme="majorBidi" w:hAnsiTheme="majorBidi"/>
                <w:sz w:val="26"/>
                <w:szCs w:val="26"/>
                <w:cs/>
              </w:rPr>
              <w:t>611</w:t>
            </w:r>
            <w:r w:rsidRPr="009615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151A">
              <w:rPr>
                <w:rFonts w:asciiTheme="majorBidi" w:hAnsiTheme="majorBidi"/>
                <w:sz w:val="26"/>
                <w:szCs w:val="26"/>
                <w:cs/>
              </w:rPr>
              <w:t>293.05</w:t>
            </w:r>
          </w:p>
        </w:tc>
      </w:tr>
      <w:tr w:rsidR="00C95691" w:rsidRPr="00E50A6D" w14:paraId="14DDFB15" w14:textId="77777777" w:rsidTr="005D1B7E">
        <w:trPr>
          <w:trHeight w:val="374"/>
        </w:trPr>
        <w:tc>
          <w:tcPr>
            <w:tcW w:w="3240" w:type="dxa"/>
            <w:vAlign w:val="bottom"/>
          </w:tcPr>
          <w:p w14:paraId="178CE1B0" w14:textId="77777777" w:rsidR="00C95691" w:rsidRPr="00E50A6D" w:rsidRDefault="00C95691" w:rsidP="00C95691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BAD716" w14:textId="77777777" w:rsidR="00C95691" w:rsidRPr="00E50A6D" w:rsidRDefault="00C95691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4DA18AC" w14:textId="77777777" w:rsidR="00C95691" w:rsidRPr="00E50A6D" w:rsidRDefault="00C95691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F1425E" w14:textId="77777777" w:rsidR="00C95691" w:rsidRPr="00E50A6D" w:rsidRDefault="00C95691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14:paraId="0B8BFFB8" w14:textId="77777777" w:rsidR="00C95691" w:rsidRPr="00E50A6D" w:rsidRDefault="00C95691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9A3A79" w:rsidRPr="00E50A6D" w14:paraId="6DA76A77" w14:textId="77777777" w:rsidTr="005D1B7E">
        <w:trPr>
          <w:gridAfter w:val="1"/>
          <w:wAfter w:w="90" w:type="dxa"/>
          <w:trHeight w:val="374"/>
        </w:trPr>
        <w:tc>
          <w:tcPr>
            <w:tcW w:w="3240" w:type="dxa"/>
            <w:vAlign w:val="bottom"/>
          </w:tcPr>
          <w:p w14:paraId="1506C65D" w14:textId="5C7DB796" w:rsidR="00ED7AA4" w:rsidRPr="00ED7AA4" w:rsidRDefault="00ED7AA4" w:rsidP="00ED7AA4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D7AA4">
              <w:rPr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F4A185" w14:textId="3F9DE57C" w:rsidR="00ED7AA4" w:rsidRPr="00E50A6D" w:rsidRDefault="00ED7AA4" w:rsidP="00ED7AA4">
            <w:pPr>
              <w:tabs>
                <w:tab w:val="decimal" w:pos="1247"/>
              </w:tabs>
              <w:spacing w:after="120" w:line="320" w:lineRule="exact"/>
              <w:ind w:left="161" w:hanging="161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E54CF3" w14:textId="3429FA2E" w:rsidR="00ED7AA4" w:rsidRPr="00E50A6D" w:rsidRDefault="00ED7AA4" w:rsidP="00ED7AA4">
            <w:pPr>
              <w:tabs>
                <w:tab w:val="decimal" w:pos="1247"/>
              </w:tabs>
              <w:spacing w:after="120" w:line="320" w:lineRule="exact"/>
              <w:ind w:left="161" w:hanging="161"/>
              <w:jc w:val="right"/>
              <w:rPr>
                <w:sz w:val="26"/>
                <w:szCs w:val="26"/>
              </w:rPr>
            </w:pPr>
            <w:r w:rsidRPr="00ED7AA4">
              <w:rPr>
                <w:sz w:val="26"/>
                <w:szCs w:val="26"/>
                <w:cs/>
              </w:rPr>
              <w:t>19</w:t>
            </w:r>
            <w:r w:rsidRPr="00ED7AA4">
              <w:rPr>
                <w:sz w:val="26"/>
                <w:szCs w:val="26"/>
              </w:rPr>
              <w:t>,</w:t>
            </w:r>
            <w:r w:rsidRPr="00ED7AA4">
              <w:rPr>
                <w:sz w:val="26"/>
                <w:szCs w:val="26"/>
                <w:cs/>
              </w:rPr>
              <w:t>122</w:t>
            </w:r>
            <w:r w:rsidRPr="00ED7AA4">
              <w:rPr>
                <w:sz w:val="26"/>
                <w:szCs w:val="26"/>
              </w:rPr>
              <w:t>,</w:t>
            </w:r>
            <w:r w:rsidRPr="00ED7AA4">
              <w:rPr>
                <w:sz w:val="26"/>
                <w:szCs w:val="26"/>
                <w:cs/>
              </w:rPr>
              <w:t>689.26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C5D3C1" w14:textId="1EB03F8D" w:rsidR="00ED7AA4" w:rsidRPr="00E50A6D" w:rsidRDefault="00ED7AA4" w:rsidP="00ED7AA4">
            <w:pPr>
              <w:tabs>
                <w:tab w:val="decimal" w:pos="1247"/>
              </w:tabs>
              <w:spacing w:after="120" w:line="320" w:lineRule="exact"/>
              <w:ind w:left="161" w:hanging="161"/>
              <w:jc w:val="right"/>
              <w:rPr>
                <w:sz w:val="26"/>
                <w:szCs w:val="26"/>
              </w:rPr>
            </w:pPr>
            <w:r w:rsidRPr="00ED7AA4">
              <w:rPr>
                <w:sz w:val="26"/>
                <w:szCs w:val="26"/>
                <w:cs/>
              </w:rPr>
              <w:t>19</w:t>
            </w:r>
            <w:r w:rsidRPr="00ED7AA4">
              <w:rPr>
                <w:sz w:val="26"/>
                <w:szCs w:val="26"/>
              </w:rPr>
              <w:t>,</w:t>
            </w:r>
            <w:r w:rsidRPr="00ED7AA4">
              <w:rPr>
                <w:sz w:val="26"/>
                <w:szCs w:val="26"/>
                <w:cs/>
              </w:rPr>
              <w:t>122</w:t>
            </w:r>
            <w:r w:rsidRPr="00ED7AA4">
              <w:rPr>
                <w:sz w:val="26"/>
                <w:szCs w:val="26"/>
              </w:rPr>
              <w:t>,</w:t>
            </w:r>
            <w:r w:rsidRPr="00ED7AA4">
              <w:rPr>
                <w:sz w:val="26"/>
                <w:szCs w:val="26"/>
                <w:cs/>
              </w:rPr>
              <w:t>689.26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515965E9" w14:textId="2EB2CFE5" w:rsidR="00ED7AA4" w:rsidRPr="00E50A6D" w:rsidRDefault="00ED7AA4" w:rsidP="00ED7AA4">
            <w:pPr>
              <w:tabs>
                <w:tab w:val="decimal" w:pos="1247"/>
              </w:tabs>
              <w:spacing w:after="120" w:line="320" w:lineRule="exact"/>
              <w:ind w:left="161" w:hanging="161"/>
              <w:jc w:val="right"/>
              <w:rPr>
                <w:sz w:val="26"/>
                <w:szCs w:val="26"/>
              </w:rPr>
            </w:pPr>
            <w:r w:rsidRPr="00ED7AA4">
              <w:rPr>
                <w:sz w:val="26"/>
                <w:szCs w:val="26"/>
                <w:cs/>
              </w:rPr>
              <w:t>19</w:t>
            </w:r>
            <w:r w:rsidRPr="00ED7AA4">
              <w:rPr>
                <w:sz w:val="26"/>
                <w:szCs w:val="26"/>
              </w:rPr>
              <w:t>,</w:t>
            </w:r>
            <w:r w:rsidRPr="00ED7AA4">
              <w:rPr>
                <w:sz w:val="26"/>
                <w:szCs w:val="26"/>
                <w:cs/>
              </w:rPr>
              <w:t>122</w:t>
            </w:r>
            <w:r w:rsidRPr="00ED7AA4">
              <w:rPr>
                <w:sz w:val="26"/>
                <w:szCs w:val="26"/>
              </w:rPr>
              <w:t>,</w:t>
            </w:r>
            <w:r w:rsidRPr="00ED7AA4">
              <w:rPr>
                <w:sz w:val="26"/>
                <w:szCs w:val="26"/>
                <w:cs/>
              </w:rPr>
              <w:t>689.26</w:t>
            </w:r>
          </w:p>
        </w:tc>
      </w:tr>
      <w:tr w:rsidR="009A3A79" w:rsidRPr="00E50A6D" w14:paraId="04E155DD" w14:textId="77777777" w:rsidTr="005D1B7E">
        <w:trPr>
          <w:gridAfter w:val="1"/>
          <w:wAfter w:w="90" w:type="dxa"/>
          <w:trHeight w:val="374"/>
        </w:trPr>
        <w:tc>
          <w:tcPr>
            <w:tcW w:w="3240" w:type="dxa"/>
            <w:vAlign w:val="bottom"/>
          </w:tcPr>
          <w:p w14:paraId="22F601D0" w14:textId="77777777" w:rsidR="00C95691" w:rsidRPr="00E50A6D" w:rsidRDefault="00C95691" w:rsidP="00C95691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B05058" w14:textId="2779AAAD" w:rsidR="00C95691" w:rsidRPr="00E50A6D" w:rsidRDefault="00ED7AA4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071A42" w14:textId="7B9FA8DE" w:rsidR="00C95691" w:rsidRPr="00E50A6D" w:rsidRDefault="00ED7AA4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7AA4">
              <w:rPr>
                <w:rFonts w:asciiTheme="majorBidi" w:hAnsiTheme="majorBidi"/>
                <w:sz w:val="26"/>
                <w:szCs w:val="26"/>
                <w:cs/>
              </w:rPr>
              <w:t>88</w:t>
            </w:r>
            <w:r w:rsidRPr="00ED7A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7AA4">
              <w:rPr>
                <w:rFonts w:asciiTheme="majorBidi" w:hAnsiTheme="majorBidi"/>
                <w:sz w:val="26"/>
                <w:szCs w:val="26"/>
                <w:cs/>
              </w:rPr>
              <w:t>786</w:t>
            </w:r>
            <w:r w:rsidRPr="00ED7A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7AA4">
              <w:rPr>
                <w:rFonts w:asciiTheme="majorBidi" w:hAnsiTheme="majorBidi"/>
                <w:sz w:val="26"/>
                <w:szCs w:val="26"/>
                <w:cs/>
              </w:rPr>
              <w:t>281.86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872B19" w14:textId="0D8AD573" w:rsidR="00C95691" w:rsidRPr="00E50A6D" w:rsidRDefault="00ED7AA4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7AA4">
              <w:rPr>
                <w:rFonts w:asciiTheme="majorBidi" w:hAnsiTheme="majorBidi"/>
                <w:sz w:val="26"/>
                <w:szCs w:val="26"/>
                <w:cs/>
              </w:rPr>
              <w:t>88</w:t>
            </w:r>
            <w:r w:rsidRPr="00ED7A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7AA4">
              <w:rPr>
                <w:rFonts w:asciiTheme="majorBidi" w:hAnsiTheme="majorBidi"/>
                <w:sz w:val="26"/>
                <w:szCs w:val="26"/>
                <w:cs/>
              </w:rPr>
              <w:t>786</w:t>
            </w:r>
            <w:r w:rsidRPr="00ED7A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7AA4">
              <w:rPr>
                <w:rFonts w:asciiTheme="majorBidi" w:hAnsiTheme="majorBidi"/>
                <w:sz w:val="26"/>
                <w:szCs w:val="26"/>
                <w:cs/>
              </w:rPr>
              <w:t>281.86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148D1EC0" w14:textId="59509CE3" w:rsidR="00C95691" w:rsidRPr="00E50A6D" w:rsidRDefault="00ED7AA4" w:rsidP="00C95691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7AA4">
              <w:rPr>
                <w:rFonts w:asciiTheme="majorBidi" w:hAnsiTheme="majorBidi"/>
                <w:sz w:val="26"/>
                <w:szCs w:val="26"/>
                <w:cs/>
              </w:rPr>
              <w:t>88</w:t>
            </w:r>
            <w:r w:rsidRPr="00ED7A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7AA4">
              <w:rPr>
                <w:rFonts w:asciiTheme="majorBidi" w:hAnsiTheme="majorBidi"/>
                <w:sz w:val="26"/>
                <w:szCs w:val="26"/>
                <w:cs/>
              </w:rPr>
              <w:t>786</w:t>
            </w:r>
            <w:r w:rsidRPr="00ED7A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7AA4">
              <w:rPr>
                <w:rFonts w:asciiTheme="majorBidi" w:hAnsiTheme="majorBidi"/>
                <w:sz w:val="26"/>
                <w:szCs w:val="26"/>
                <w:cs/>
              </w:rPr>
              <w:t>281.86</w:t>
            </w:r>
          </w:p>
        </w:tc>
      </w:tr>
      <w:tr w:rsidR="009A3A79" w:rsidRPr="00E50A6D" w14:paraId="5B34A19A" w14:textId="77777777" w:rsidTr="005D1B7E">
        <w:trPr>
          <w:gridAfter w:val="1"/>
          <w:wAfter w:w="90" w:type="dxa"/>
          <w:trHeight w:val="374"/>
        </w:trPr>
        <w:tc>
          <w:tcPr>
            <w:tcW w:w="3240" w:type="dxa"/>
            <w:vAlign w:val="bottom"/>
          </w:tcPr>
          <w:p w14:paraId="53A7B5E8" w14:textId="77777777" w:rsidR="00C95691" w:rsidRPr="00E50A6D" w:rsidRDefault="00C95691" w:rsidP="00C95691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FA6F14" w14:textId="01958685" w:rsidR="00C95691" w:rsidRPr="00E50A6D" w:rsidRDefault="00ED7AA4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9843E64" w14:textId="5D945D9C" w:rsidR="00C95691" w:rsidRPr="00E50A6D" w:rsidRDefault="008035BB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217</w:t>
            </w:r>
            <w:r w:rsidRPr="00803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594</w:t>
            </w:r>
            <w:r w:rsidRPr="00803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598.59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5A39EE" w14:textId="47395304" w:rsidR="00C95691" w:rsidRPr="00E50A6D" w:rsidRDefault="008035BB" w:rsidP="008035BB">
            <w:pPr>
              <w:tabs>
                <w:tab w:val="decimal" w:pos="1247"/>
              </w:tabs>
              <w:spacing w:after="120" w:line="320" w:lineRule="exact"/>
              <w:ind w:lef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217</w:t>
            </w:r>
            <w:r w:rsidRPr="00803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594</w:t>
            </w:r>
            <w:r w:rsidRPr="00803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598.59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7D6D0A64" w14:textId="4AA2F97C" w:rsidR="00C95691" w:rsidRPr="00E50A6D" w:rsidRDefault="008035BB" w:rsidP="0031390B">
            <w:pPr>
              <w:tabs>
                <w:tab w:val="decimal" w:pos="1247"/>
              </w:tabs>
              <w:spacing w:after="120" w:line="320" w:lineRule="exact"/>
              <w:ind w:lef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217</w:t>
            </w:r>
            <w:r w:rsidRPr="00803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594</w:t>
            </w:r>
            <w:r w:rsidRPr="00803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35BB">
              <w:rPr>
                <w:rFonts w:asciiTheme="majorBidi" w:hAnsiTheme="majorBidi"/>
                <w:sz w:val="26"/>
                <w:szCs w:val="26"/>
                <w:cs/>
              </w:rPr>
              <w:t>598.59</w:t>
            </w:r>
          </w:p>
        </w:tc>
      </w:tr>
      <w:tr w:rsidR="009A3A79" w:rsidRPr="00E50A6D" w14:paraId="55440973" w14:textId="77777777" w:rsidTr="005D1B7E">
        <w:trPr>
          <w:gridAfter w:val="1"/>
          <w:wAfter w:w="90" w:type="dxa"/>
          <w:trHeight w:val="374"/>
        </w:trPr>
        <w:tc>
          <w:tcPr>
            <w:tcW w:w="3240" w:type="dxa"/>
            <w:vAlign w:val="bottom"/>
          </w:tcPr>
          <w:p w14:paraId="0D287F51" w14:textId="77777777" w:rsidR="00C95691" w:rsidRPr="00E50A6D" w:rsidRDefault="00C95691" w:rsidP="00C95691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5A90F41" w14:textId="60563D5C" w:rsidR="00C95691" w:rsidRPr="00E50A6D" w:rsidRDefault="00ED7AA4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1BB1FBC" w14:textId="0B7B1513" w:rsidR="00C95691" w:rsidRPr="00E50A6D" w:rsidRDefault="00796702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17</w:t>
            </w:r>
            <w:r w:rsidRPr="007967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628</w:t>
            </w:r>
            <w:r w:rsidRPr="007967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619.18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BD3116" w14:textId="6D3B30AE" w:rsidR="00C95691" w:rsidRPr="00E50A6D" w:rsidRDefault="00796702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17</w:t>
            </w:r>
            <w:r w:rsidRPr="007967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628</w:t>
            </w:r>
            <w:r w:rsidRPr="007967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619.18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4F10DEE6" w14:textId="7521A8E5" w:rsidR="00C95691" w:rsidRPr="00E50A6D" w:rsidRDefault="00796702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17</w:t>
            </w:r>
            <w:r w:rsidRPr="007967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628</w:t>
            </w:r>
            <w:r w:rsidRPr="007967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619.18</w:t>
            </w:r>
          </w:p>
        </w:tc>
      </w:tr>
      <w:tr w:rsidR="009A3A79" w:rsidRPr="00E50A6D" w14:paraId="1A7A2656" w14:textId="77777777" w:rsidTr="005D1B7E">
        <w:trPr>
          <w:gridAfter w:val="1"/>
          <w:wAfter w:w="90" w:type="dxa"/>
          <w:trHeight w:val="315"/>
        </w:trPr>
        <w:tc>
          <w:tcPr>
            <w:tcW w:w="3240" w:type="dxa"/>
            <w:vAlign w:val="bottom"/>
            <w:hideMark/>
          </w:tcPr>
          <w:p w14:paraId="2E2B7032" w14:textId="77777777" w:rsidR="00C95691" w:rsidRPr="00E50A6D" w:rsidRDefault="00C95691" w:rsidP="00C95691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7C0BD3" w14:textId="677CD03B" w:rsidR="00C95691" w:rsidRPr="00E50A6D" w:rsidRDefault="00ED7AA4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DE7970" w14:textId="1797C477" w:rsidR="00C95691" w:rsidRPr="00E50A6D" w:rsidRDefault="00796702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343</w:t>
            </w:r>
            <w:r w:rsidRPr="007967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132</w:t>
            </w:r>
            <w:r w:rsidRPr="007967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188.89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E5AB15" w14:textId="3D7D7125" w:rsidR="00C95691" w:rsidRPr="00E50A6D" w:rsidRDefault="00796702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343</w:t>
            </w:r>
            <w:r w:rsidRPr="007967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132</w:t>
            </w:r>
            <w:r w:rsidRPr="007967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188.89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2AE125F6" w14:textId="6811E898" w:rsidR="00C95691" w:rsidRPr="00E50A6D" w:rsidRDefault="00796702" w:rsidP="0031390B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343</w:t>
            </w:r>
            <w:r w:rsidRPr="007967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132</w:t>
            </w:r>
            <w:r w:rsidRPr="007967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702">
              <w:rPr>
                <w:rFonts w:asciiTheme="majorBidi" w:hAnsiTheme="majorBidi"/>
                <w:sz w:val="26"/>
                <w:szCs w:val="26"/>
                <w:cs/>
              </w:rPr>
              <w:t>188.89</w:t>
            </w:r>
          </w:p>
        </w:tc>
      </w:tr>
    </w:tbl>
    <w:p w14:paraId="5B1D6E28" w14:textId="77777777" w:rsidR="00C3362D" w:rsidRPr="00E50A6D" w:rsidRDefault="00C3362D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317E839" w14:textId="77777777" w:rsidR="00C3362D" w:rsidRPr="00E50A6D" w:rsidRDefault="00C3362D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7349792" w14:textId="77777777" w:rsidR="00C3362D" w:rsidRDefault="00C3362D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7A76CBE" w14:textId="77777777" w:rsidR="005C2C42" w:rsidRPr="00E50A6D" w:rsidRDefault="005C2C42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D039169" w14:textId="77777777" w:rsidR="00C3362D" w:rsidRPr="00E50A6D" w:rsidRDefault="00C3362D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CEE4190" w14:textId="77777777" w:rsidR="0008361B" w:rsidRPr="00E50A6D" w:rsidRDefault="0008361B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B55F1AC" w14:textId="77777777" w:rsidR="009C5473" w:rsidRPr="00E50A6D" w:rsidRDefault="009C5473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B2554D0" w14:textId="77777777" w:rsidR="0008361B" w:rsidRPr="00E50A6D" w:rsidRDefault="0008361B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23376D2" w14:textId="77777777" w:rsidR="0008361B" w:rsidRPr="00E50A6D" w:rsidRDefault="0008361B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B62262A" w14:textId="77777777" w:rsidR="0008361B" w:rsidRPr="00E50A6D" w:rsidRDefault="0008361B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F5EE4DD" w14:textId="77777777" w:rsidR="0008361B" w:rsidRPr="00E50A6D" w:rsidRDefault="0008361B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67EB054" w14:textId="77777777" w:rsidR="00393E78" w:rsidRPr="00E50A6D" w:rsidRDefault="00393E78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7EAFC90" w14:textId="77777777" w:rsidR="0008361B" w:rsidRPr="00E50A6D" w:rsidRDefault="0008361B">
      <w:pPr>
        <w:numPr>
          <w:ilvl w:val="0"/>
          <w:numId w:val="75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CE7FD00" w14:textId="77777777" w:rsidR="0008361B" w:rsidRPr="002D0316" w:rsidRDefault="0008361B" w:rsidP="0008361B">
      <w:pPr>
        <w:spacing w:after="120" w:line="240" w:lineRule="atLeast"/>
        <w:ind w:left="567"/>
        <w:rPr>
          <w:rFonts w:ascii="Angsana New" w:hAnsi="Angsana New"/>
          <w:sz w:val="30"/>
          <w:szCs w:val="30"/>
          <w:u w:val="single"/>
        </w:rPr>
      </w:pPr>
      <w:r w:rsidRPr="002D0316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  <w:r w:rsidRPr="002D0316">
        <w:rPr>
          <w:rFonts w:ascii="Angsana New" w:hAnsi="Angsana New" w:hint="cs"/>
          <w:sz w:val="30"/>
          <w:szCs w:val="30"/>
          <w:u w:val="single"/>
          <w:cs/>
        </w:rPr>
        <w:t xml:space="preserve"> (ต่อ)</w:t>
      </w: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800"/>
        <w:gridCol w:w="1620"/>
        <w:gridCol w:w="1522"/>
      </w:tblGrid>
      <w:tr w:rsidR="00732894" w:rsidRPr="00E50A6D" w14:paraId="119C7E25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7AE1B6EC" w14:textId="77777777" w:rsidR="00732894" w:rsidRPr="00E50A6D" w:rsidRDefault="00732894" w:rsidP="007B237F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40337857" w14:textId="77777777" w:rsidR="00732894" w:rsidRPr="00CB5105" w:rsidRDefault="00732894" w:rsidP="007B237F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732894" w:rsidRPr="00E50A6D" w14:paraId="7C5DFC1F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3BA0116E" w14:textId="77777777" w:rsidR="00732894" w:rsidRPr="00E50A6D" w:rsidRDefault="00732894" w:rsidP="007B237F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06C98773" w14:textId="7F8D40D4" w:rsidR="00732894" w:rsidRPr="002D0316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3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2D031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2D03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2D031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D03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D031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3CA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32894" w:rsidRPr="00E50A6D" w14:paraId="0D5936E2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3C9E3E0D" w14:textId="77777777" w:rsidR="00732894" w:rsidRPr="00E50A6D" w:rsidRDefault="00732894" w:rsidP="007B237F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1DBF5E41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518F9BCF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732894" w:rsidRPr="00E50A6D" w14:paraId="0DB33974" w14:textId="77777777" w:rsidTr="00BA2E9D">
        <w:trPr>
          <w:trHeight w:val="720"/>
        </w:trPr>
        <w:tc>
          <w:tcPr>
            <w:tcW w:w="3240" w:type="dxa"/>
            <w:vAlign w:val="bottom"/>
          </w:tcPr>
          <w:p w14:paraId="329B380C" w14:textId="77777777" w:rsidR="00732894" w:rsidRPr="00E50A6D" w:rsidRDefault="00732894" w:rsidP="007B237F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07C1E3D4" w14:textId="52D57588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7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344DE9B9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2C0C3068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6AA9C338" w14:textId="77777777" w:rsidR="00732894" w:rsidRPr="00E50A6D" w:rsidRDefault="00732894" w:rsidP="007B237F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732894" w:rsidRPr="00E50A6D" w14:paraId="2C2C9498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2FAFBF27" w14:textId="77777777" w:rsidR="00732894" w:rsidRPr="00E50A6D" w:rsidRDefault="00732894" w:rsidP="007B237F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044514DC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93DFFA8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A85B1AB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45FD943C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3CAF" w:rsidRPr="00E50A6D" w14:paraId="48B31CA5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454D5A0B" w14:textId="77777777" w:rsidR="00E63CAF" w:rsidRPr="00E50A6D" w:rsidRDefault="00E63CAF" w:rsidP="00E63CAF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43843522" w14:textId="20C803F5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41F72AB9" w14:textId="7ACA46E8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  <w:tc>
          <w:tcPr>
            <w:tcW w:w="1620" w:type="dxa"/>
            <w:vAlign w:val="bottom"/>
          </w:tcPr>
          <w:p w14:paraId="422EDF16" w14:textId="09B4C085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  <w:tc>
          <w:tcPr>
            <w:tcW w:w="1522" w:type="dxa"/>
            <w:vAlign w:val="bottom"/>
          </w:tcPr>
          <w:p w14:paraId="1B312DB4" w14:textId="20990345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</w:tr>
      <w:tr w:rsidR="00E63CAF" w:rsidRPr="00E50A6D" w14:paraId="570D29E1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1A5EC002" w14:textId="77777777" w:rsidR="00E63CAF" w:rsidRPr="00E50A6D" w:rsidRDefault="00E63CAF" w:rsidP="00E63CAF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3FF8CCF1" w14:textId="2EB7B0BB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46DB0694" w14:textId="25D0AA65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  <w:tc>
          <w:tcPr>
            <w:tcW w:w="1620" w:type="dxa"/>
            <w:vAlign w:val="bottom"/>
          </w:tcPr>
          <w:p w14:paraId="5B982B1D" w14:textId="2F140434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  <w:tc>
          <w:tcPr>
            <w:tcW w:w="1522" w:type="dxa"/>
            <w:vAlign w:val="bottom"/>
          </w:tcPr>
          <w:p w14:paraId="77BADF15" w14:textId="373942D2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</w:tr>
      <w:tr w:rsidR="00E63CAF" w:rsidRPr="00E50A6D" w14:paraId="537ADA1D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2F0C8351" w14:textId="77777777" w:rsidR="00E63CAF" w:rsidRPr="00E50A6D" w:rsidRDefault="00E63CAF" w:rsidP="00E63CAF">
            <w:pPr>
              <w:spacing w:after="120"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0E168775" w14:textId="6B4EBEF4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1573C7E" w14:textId="7C90AF3F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  <w:tc>
          <w:tcPr>
            <w:tcW w:w="1620" w:type="dxa"/>
            <w:vAlign w:val="bottom"/>
          </w:tcPr>
          <w:p w14:paraId="5AB86EF6" w14:textId="76F4D63C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  <w:tc>
          <w:tcPr>
            <w:tcW w:w="1522" w:type="dxa"/>
            <w:vAlign w:val="bottom"/>
          </w:tcPr>
          <w:p w14:paraId="7085AE41" w14:textId="0679CF07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</w:tr>
      <w:tr w:rsidR="00E63CAF" w:rsidRPr="00E50A6D" w14:paraId="65213BFB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73C2FBEC" w14:textId="77777777" w:rsidR="00E63CAF" w:rsidRPr="00E50A6D" w:rsidRDefault="00E63CAF" w:rsidP="00E63CAF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14:paraId="1A478E37" w14:textId="6BEF1069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462782A9" w14:textId="6529ED2F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620" w:type="dxa"/>
            <w:vAlign w:val="bottom"/>
          </w:tcPr>
          <w:p w14:paraId="74CC6D73" w14:textId="1DAF42F2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522" w:type="dxa"/>
            <w:vAlign w:val="bottom"/>
          </w:tcPr>
          <w:p w14:paraId="618FCFBC" w14:textId="31C1B10B" w:rsidR="00E63CAF" w:rsidRPr="00E50A6D" w:rsidRDefault="00E63CAF" w:rsidP="00E63CA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</w:tr>
      <w:tr w:rsidR="00E63CAF" w:rsidRPr="00E50A6D" w14:paraId="3F51462F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47070079" w14:textId="77777777" w:rsidR="00E63CAF" w:rsidRPr="00E50A6D" w:rsidRDefault="00E63CAF" w:rsidP="00E63CAF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72A9F832" w14:textId="346B322B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7DA398FC" w14:textId="65D8DE3F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8310173" w14:textId="7B3829E3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522" w:type="dxa"/>
            <w:vAlign w:val="bottom"/>
          </w:tcPr>
          <w:p w14:paraId="5B113CAB" w14:textId="42415618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</w:tr>
      <w:tr w:rsidR="00E63CAF" w:rsidRPr="00E50A6D" w14:paraId="35A6FDBC" w14:textId="77777777" w:rsidTr="00BA2E9D">
        <w:trPr>
          <w:trHeight w:val="374"/>
        </w:trPr>
        <w:tc>
          <w:tcPr>
            <w:tcW w:w="3240" w:type="dxa"/>
            <w:vAlign w:val="bottom"/>
            <w:hideMark/>
          </w:tcPr>
          <w:p w14:paraId="2BFE5FA7" w14:textId="77777777" w:rsidR="00E63CAF" w:rsidRPr="00E50A6D" w:rsidRDefault="00E63CAF" w:rsidP="00E63CAF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58A856B1" w14:textId="4A17AF0C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4D12BA03" w14:textId="565D451F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184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566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582.25</w:t>
            </w:r>
          </w:p>
        </w:tc>
        <w:tc>
          <w:tcPr>
            <w:tcW w:w="1620" w:type="dxa"/>
            <w:vAlign w:val="bottom"/>
          </w:tcPr>
          <w:p w14:paraId="6276ECA4" w14:textId="2F18EB21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209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719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975.17</w:t>
            </w:r>
          </w:p>
        </w:tc>
        <w:tc>
          <w:tcPr>
            <w:tcW w:w="1522" w:type="dxa"/>
            <w:vAlign w:val="bottom"/>
          </w:tcPr>
          <w:p w14:paraId="07612A78" w14:textId="45E9A5D2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209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719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975.17</w:t>
            </w:r>
          </w:p>
        </w:tc>
      </w:tr>
      <w:tr w:rsidR="00E63CAF" w:rsidRPr="00E50A6D" w14:paraId="640C0D1B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6260DB5A" w14:textId="77777777" w:rsidR="00E63CAF" w:rsidRPr="00E50A6D" w:rsidRDefault="00E63CAF" w:rsidP="00E63CAF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38CC0588" w14:textId="77777777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5FCF339" w14:textId="77777777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40B89C1" w14:textId="77777777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9B085DB" w14:textId="77777777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E63CAF" w:rsidRPr="00E50A6D" w14:paraId="4E22F0A6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3D5FA9E3" w14:textId="77777777" w:rsidR="00E63CAF" w:rsidRPr="00E50A6D" w:rsidRDefault="00E63CAF" w:rsidP="00E63CAF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1A054495" w14:textId="0F5B5AFB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724B6CF" w14:textId="189314ED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4C60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474C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4C60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474C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4C60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  <w:tc>
          <w:tcPr>
            <w:tcW w:w="1620" w:type="dxa"/>
            <w:vAlign w:val="bottom"/>
          </w:tcPr>
          <w:p w14:paraId="36860342" w14:textId="71E15EA1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  <w:tc>
          <w:tcPr>
            <w:tcW w:w="1522" w:type="dxa"/>
            <w:vAlign w:val="bottom"/>
          </w:tcPr>
          <w:p w14:paraId="4E37CF92" w14:textId="69945C6C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</w:tr>
      <w:tr w:rsidR="00E63CAF" w:rsidRPr="00E50A6D" w14:paraId="5A67D8EF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2D76FDA0" w14:textId="77777777" w:rsidR="00E63CAF" w:rsidRPr="00E50A6D" w:rsidRDefault="00E63CAF" w:rsidP="00E63CAF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48ECBD7D" w14:textId="570F17EA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3D2E407F" w14:textId="43F6BB88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620" w:type="dxa"/>
            <w:vAlign w:val="bottom"/>
          </w:tcPr>
          <w:p w14:paraId="326D2B0B" w14:textId="71646585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522" w:type="dxa"/>
            <w:vAlign w:val="bottom"/>
          </w:tcPr>
          <w:p w14:paraId="211915D9" w14:textId="5646374F" w:rsidR="00E63CAF" w:rsidRPr="00E50A6D" w:rsidRDefault="00E63CAF" w:rsidP="00E63CAF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</w:tr>
      <w:tr w:rsidR="00E63CAF" w:rsidRPr="00E50A6D" w14:paraId="56A0085B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5CFA1E04" w14:textId="77777777" w:rsidR="00E63CAF" w:rsidRPr="00E50A6D" w:rsidRDefault="00E63CAF" w:rsidP="00E63CAF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025E6D74" w14:textId="3D3A192C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B99A120" w14:textId="7085904C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229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080.83</w:t>
            </w:r>
          </w:p>
        </w:tc>
        <w:tc>
          <w:tcPr>
            <w:tcW w:w="1620" w:type="dxa"/>
            <w:vAlign w:val="bottom"/>
          </w:tcPr>
          <w:p w14:paraId="4FC74C5A" w14:textId="7575097B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229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080.83</w:t>
            </w:r>
          </w:p>
        </w:tc>
        <w:tc>
          <w:tcPr>
            <w:tcW w:w="1522" w:type="dxa"/>
            <w:vAlign w:val="bottom"/>
          </w:tcPr>
          <w:p w14:paraId="2BC8EFB0" w14:textId="74662097" w:rsidR="00E63CAF" w:rsidRPr="00E50A6D" w:rsidRDefault="00E63CAF" w:rsidP="00E63CA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229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080.83</w:t>
            </w:r>
          </w:p>
        </w:tc>
      </w:tr>
      <w:tr w:rsidR="00E63CAF" w:rsidRPr="00E50A6D" w14:paraId="0570AE92" w14:textId="77777777" w:rsidTr="00BA2E9D">
        <w:trPr>
          <w:trHeight w:val="315"/>
        </w:trPr>
        <w:tc>
          <w:tcPr>
            <w:tcW w:w="3240" w:type="dxa"/>
            <w:vAlign w:val="bottom"/>
            <w:hideMark/>
          </w:tcPr>
          <w:p w14:paraId="546D6798" w14:textId="77777777" w:rsidR="00E63CAF" w:rsidRPr="00E50A6D" w:rsidRDefault="00E63CAF" w:rsidP="00E63CAF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042C1893" w14:textId="68DB639C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AB77786" w14:textId="01AD5B39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160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400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474.39</w:t>
            </w:r>
          </w:p>
        </w:tc>
        <w:tc>
          <w:tcPr>
            <w:tcW w:w="1620" w:type="dxa"/>
            <w:vAlign w:val="bottom"/>
          </w:tcPr>
          <w:p w14:paraId="5B712B64" w14:textId="4A22C312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160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400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474.39</w:t>
            </w:r>
          </w:p>
        </w:tc>
        <w:tc>
          <w:tcPr>
            <w:tcW w:w="1522" w:type="dxa"/>
            <w:vAlign w:val="bottom"/>
          </w:tcPr>
          <w:p w14:paraId="1F9A81C2" w14:textId="18CBA8EF" w:rsidR="00E63CAF" w:rsidRPr="00E50A6D" w:rsidRDefault="00E63CAF" w:rsidP="00E63CA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160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400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474.39</w:t>
            </w:r>
          </w:p>
        </w:tc>
      </w:tr>
    </w:tbl>
    <w:p w14:paraId="4EE5C844" w14:textId="77777777" w:rsidR="0005663C" w:rsidRDefault="0005663C" w:rsidP="0008361B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040BF81" w14:textId="77777777" w:rsidR="0008361B" w:rsidRPr="00E50A6D" w:rsidRDefault="0008361B" w:rsidP="00DD64D9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EFF99CC" w14:textId="77777777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521B0097" w14:textId="77777777" w:rsidR="00774D83" w:rsidRDefault="00774D83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1EBBEA19" w14:textId="77777777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2A108365" w14:textId="77777777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568D8A03" w14:textId="77777777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0EF48A81" w14:textId="77777777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5672428A" w14:textId="5C6E90B8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18B2C6F3" w14:textId="77777777" w:rsidR="00E63CAF" w:rsidRDefault="00E63CAF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786F9380" w14:textId="77777777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6B7AA0DD" w14:textId="77777777" w:rsidR="00F25FED" w:rsidRPr="00E50A6D" w:rsidRDefault="00F25FED">
      <w:pPr>
        <w:numPr>
          <w:ilvl w:val="0"/>
          <w:numId w:val="78"/>
        </w:numPr>
        <w:spacing w:before="240" w:after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A7A38CB" w14:textId="77777777" w:rsidR="0008361B" w:rsidRPr="00E50A6D" w:rsidRDefault="0008361B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 xml:space="preserve">ลำดับชั้นของมูลค่ายุติธรรม </w:t>
      </w:r>
    </w:p>
    <w:p w14:paraId="1DE19CFD" w14:textId="159E0420" w:rsidR="0008361B" w:rsidRDefault="00732894" w:rsidP="0008361B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0C03E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C03E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0C03E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0C03E1">
        <w:rPr>
          <w:rFonts w:ascii="Angsana New" w:hAnsi="Angsana New"/>
          <w:sz w:val="30"/>
          <w:szCs w:val="30"/>
          <w:cs/>
        </w:rPr>
        <w:t xml:space="preserve"> </w:t>
      </w:r>
      <w:r w:rsidRPr="000C03E1">
        <w:rPr>
          <w:rFonts w:ascii="Angsana New" w:hAnsi="Angsana New"/>
          <w:sz w:val="30"/>
          <w:szCs w:val="30"/>
        </w:rPr>
        <w:t>256</w:t>
      </w:r>
      <w:r w:rsidR="00E63CAF">
        <w:rPr>
          <w:rFonts w:ascii="Angsana New" w:hAnsi="Angsana New"/>
          <w:sz w:val="30"/>
          <w:szCs w:val="30"/>
        </w:rPr>
        <w:t>5</w:t>
      </w:r>
      <w:r w:rsidRPr="000C03E1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0C03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C03E1">
        <w:rPr>
          <w:rFonts w:ascii="Angsana New" w:hAnsi="Angsana New"/>
          <w:sz w:val="30"/>
          <w:szCs w:val="30"/>
          <w:lang w:val="en-US"/>
        </w:rPr>
        <w:t>256</w:t>
      </w:r>
      <w:r w:rsidR="00E63CAF">
        <w:rPr>
          <w:rFonts w:ascii="Angsana New" w:hAnsi="Angsana New"/>
          <w:sz w:val="30"/>
          <w:szCs w:val="30"/>
          <w:lang w:val="en-US"/>
        </w:rPr>
        <w:t>4</w:t>
      </w:r>
      <w:r w:rsidRPr="000C03E1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p w14:paraId="73505632" w14:textId="77777777" w:rsidR="0005663C" w:rsidRDefault="0005663C" w:rsidP="0008361B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455"/>
        <w:gridCol w:w="1334"/>
        <w:gridCol w:w="1334"/>
        <w:gridCol w:w="1342"/>
      </w:tblGrid>
      <w:tr w:rsidR="00732894" w:rsidRPr="00E50A6D" w14:paraId="7EF1FDFB" w14:textId="77777777" w:rsidTr="006971AF">
        <w:trPr>
          <w:tblHeader/>
        </w:trPr>
        <w:tc>
          <w:tcPr>
            <w:tcW w:w="9428" w:type="dxa"/>
            <w:gridSpan w:val="5"/>
            <w:shd w:val="clear" w:color="auto" w:fill="auto"/>
            <w:vAlign w:val="bottom"/>
            <w:hideMark/>
          </w:tcPr>
          <w:p w14:paraId="6C07B685" w14:textId="77777777" w:rsidR="00732894" w:rsidRPr="00CB5105" w:rsidRDefault="00732894" w:rsidP="007B237F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B510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732894" w:rsidRPr="00E50A6D" w14:paraId="66C2E49F" w14:textId="77777777" w:rsidTr="006971AF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14:paraId="24A97528" w14:textId="77777777" w:rsidR="00732894" w:rsidRPr="00E50A6D" w:rsidRDefault="00732894" w:rsidP="007B23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465" w:type="dxa"/>
            <w:gridSpan w:val="4"/>
            <w:shd w:val="clear" w:color="auto" w:fill="auto"/>
            <w:hideMark/>
          </w:tcPr>
          <w:p w14:paraId="14003376" w14:textId="07E79544" w:rsidR="00732894" w:rsidRPr="00B15342" w:rsidRDefault="00732894" w:rsidP="007B23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  <w:r w:rsidRPr="00987537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  <w:r w:rsidRPr="00987537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="Angsana New" w:hint="cs"/>
                <w:kern w:val="28"/>
                <w:sz w:val="26"/>
                <w:szCs w:val="26"/>
                <w:cs/>
              </w:rPr>
              <w:t>ธันวาคม</w:t>
            </w:r>
            <w:r w:rsidRPr="00987537">
              <w:rPr>
                <w:rFonts w:asciiTheme="majorBidi" w:hAnsiTheme="majorBidi" w:cs="Angsana New"/>
                <w:kern w:val="28"/>
                <w:sz w:val="26"/>
                <w:szCs w:val="26"/>
                <w:cs/>
              </w:rPr>
              <w:t xml:space="preserve"> </w:t>
            </w:r>
            <w:r w:rsidRPr="00987537">
              <w:rPr>
                <w:rFonts w:asciiTheme="majorBidi" w:hAnsiTheme="majorBidi" w:cstheme="majorBidi"/>
                <w:kern w:val="28"/>
                <w:sz w:val="26"/>
                <w:szCs w:val="26"/>
              </w:rPr>
              <w:t>256</w:t>
            </w:r>
            <w:r w:rsidR="00895675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5</w:t>
            </w:r>
          </w:p>
        </w:tc>
      </w:tr>
      <w:tr w:rsidR="00732894" w:rsidRPr="00E50A6D" w14:paraId="2310081C" w14:textId="77777777" w:rsidTr="006971AF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14:paraId="5DC98EC9" w14:textId="77777777" w:rsidR="00732894" w:rsidRPr="00E50A6D" w:rsidRDefault="00732894" w:rsidP="007B23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  <w:hideMark/>
          </w:tcPr>
          <w:p w14:paraId="1877ABDC" w14:textId="77777777" w:rsidR="00732894" w:rsidRPr="00E50A6D" w:rsidRDefault="00732894" w:rsidP="007B23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14:paraId="4208CD8B" w14:textId="77777777" w:rsidR="00732894" w:rsidRPr="00E50A6D" w:rsidRDefault="00732894" w:rsidP="007B23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66C2374B" w14:textId="77777777" w:rsidR="00732894" w:rsidRPr="00E50A6D" w:rsidRDefault="00732894" w:rsidP="007B23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42" w:type="dxa"/>
            <w:shd w:val="clear" w:color="auto" w:fill="auto"/>
            <w:vAlign w:val="bottom"/>
            <w:hideMark/>
          </w:tcPr>
          <w:p w14:paraId="43D0245E" w14:textId="77777777" w:rsidR="00732894" w:rsidRPr="00E50A6D" w:rsidRDefault="00732894" w:rsidP="007B23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732894" w:rsidRPr="00E50A6D" w14:paraId="3B874473" w14:textId="77777777" w:rsidTr="006971AF">
        <w:trPr>
          <w:trHeight w:val="73"/>
        </w:trPr>
        <w:tc>
          <w:tcPr>
            <w:tcW w:w="3963" w:type="dxa"/>
            <w:shd w:val="clear" w:color="auto" w:fill="auto"/>
          </w:tcPr>
          <w:p w14:paraId="3913EB78" w14:textId="77777777" w:rsidR="00732894" w:rsidRPr="00E50A6D" w:rsidRDefault="00732894" w:rsidP="007B237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55" w:type="dxa"/>
            <w:shd w:val="clear" w:color="auto" w:fill="auto"/>
          </w:tcPr>
          <w:p w14:paraId="4C3D3781" w14:textId="77777777" w:rsidR="00732894" w:rsidRPr="00E50A6D" w:rsidRDefault="00732894" w:rsidP="007B237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638732B1" w14:textId="77777777" w:rsidR="00732894" w:rsidRPr="00E50A6D" w:rsidRDefault="00732894" w:rsidP="007B237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54B0A08B" w14:textId="77777777" w:rsidR="00732894" w:rsidRPr="00E50A6D" w:rsidRDefault="00732894" w:rsidP="007B237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42" w:type="dxa"/>
            <w:shd w:val="clear" w:color="auto" w:fill="auto"/>
          </w:tcPr>
          <w:p w14:paraId="170BD216" w14:textId="77777777" w:rsidR="00732894" w:rsidRPr="00E50A6D" w:rsidRDefault="00732894" w:rsidP="007B237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6971AF" w:rsidRPr="00E50A6D" w14:paraId="7CA4819E" w14:textId="77777777" w:rsidTr="005D1B7E">
        <w:trPr>
          <w:trHeight w:val="182"/>
        </w:trPr>
        <w:tc>
          <w:tcPr>
            <w:tcW w:w="3963" w:type="dxa"/>
            <w:shd w:val="clear" w:color="auto" w:fill="auto"/>
          </w:tcPr>
          <w:p w14:paraId="4F59BAEE" w14:textId="77777777" w:rsidR="006971AF" w:rsidRPr="00E50A6D" w:rsidRDefault="006971AF" w:rsidP="006971AF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55" w:type="dxa"/>
            <w:shd w:val="clear" w:color="auto" w:fill="auto"/>
          </w:tcPr>
          <w:p w14:paraId="40651D6B" w14:textId="589CE0AE" w:rsidR="006971AF" w:rsidRPr="00313FCE" w:rsidRDefault="00C76939" w:rsidP="006971AF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02266D5D" w14:textId="059E1B67" w:rsidR="006971AF" w:rsidRPr="00313FCE" w:rsidRDefault="00C76939" w:rsidP="006971AF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76939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20</w:t>
            </w:r>
            <w:r w:rsidRPr="00C76939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C76939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204</w:t>
            </w:r>
            <w:r w:rsidRPr="00C76939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C76939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359.18</w:t>
            </w:r>
          </w:p>
        </w:tc>
        <w:tc>
          <w:tcPr>
            <w:tcW w:w="1334" w:type="dxa"/>
            <w:shd w:val="clear" w:color="auto" w:fill="auto"/>
          </w:tcPr>
          <w:p w14:paraId="173E33F2" w14:textId="5ED640D6" w:rsidR="006971AF" w:rsidRPr="00C76939" w:rsidRDefault="00C76939" w:rsidP="006971A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 w:cstheme="minorBidi"/>
                <w:kern w:val="28"/>
                <w:sz w:val="26"/>
                <w:szCs w:val="26"/>
              </w:rPr>
            </w:pPr>
            <w:r>
              <w:rPr>
                <w:rFonts w:ascii="Angsana New" w:hAnsi="Angsana New" w:cstheme="minorBidi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42" w:type="dxa"/>
            <w:shd w:val="clear" w:color="auto" w:fill="auto"/>
          </w:tcPr>
          <w:p w14:paraId="485B965E" w14:textId="2B976D84" w:rsidR="006971AF" w:rsidRPr="00313FCE" w:rsidRDefault="00C76939" w:rsidP="006971AF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76939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20</w:t>
            </w:r>
            <w:r w:rsidRPr="00C76939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C76939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204</w:t>
            </w:r>
            <w:r w:rsidRPr="00C76939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C76939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359.18</w:t>
            </w:r>
          </w:p>
        </w:tc>
      </w:tr>
    </w:tbl>
    <w:p w14:paraId="4E0D72B3" w14:textId="77777777" w:rsidR="0005663C" w:rsidRPr="00DD64D9" w:rsidRDefault="0005663C" w:rsidP="0005663C">
      <w:pPr>
        <w:spacing w:after="120" w:line="240" w:lineRule="atLeast"/>
        <w:ind w:left="567"/>
        <w:rPr>
          <w:rFonts w:ascii="Angsana New" w:hAnsi="Angsana New"/>
          <w:sz w:val="20"/>
          <w:szCs w:val="20"/>
          <w:u w:val="single"/>
        </w:rPr>
      </w:pPr>
    </w:p>
    <w:tbl>
      <w:tblPr>
        <w:tblW w:w="94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455"/>
        <w:gridCol w:w="1334"/>
        <w:gridCol w:w="1334"/>
        <w:gridCol w:w="1337"/>
      </w:tblGrid>
      <w:tr w:rsidR="0008361B" w:rsidRPr="00E50A6D" w14:paraId="1EF21EAB" w14:textId="77777777" w:rsidTr="006971AF">
        <w:trPr>
          <w:tblHeader/>
        </w:trPr>
        <w:tc>
          <w:tcPr>
            <w:tcW w:w="9423" w:type="dxa"/>
            <w:gridSpan w:val="5"/>
            <w:shd w:val="clear" w:color="auto" w:fill="auto"/>
            <w:vAlign w:val="bottom"/>
            <w:hideMark/>
          </w:tcPr>
          <w:p w14:paraId="74F610DF" w14:textId="77777777" w:rsidR="0008361B" w:rsidRPr="00CB5105" w:rsidRDefault="0008361B" w:rsidP="00197C70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B510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08361B" w:rsidRPr="00E50A6D" w14:paraId="0579D235" w14:textId="77777777" w:rsidTr="006971AF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14:paraId="498F5013" w14:textId="77777777" w:rsidR="0008361B" w:rsidRPr="00E50A6D" w:rsidRDefault="0008361B" w:rsidP="00197C7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460" w:type="dxa"/>
            <w:gridSpan w:val="4"/>
            <w:shd w:val="clear" w:color="auto" w:fill="auto"/>
            <w:hideMark/>
          </w:tcPr>
          <w:p w14:paraId="19FFCD75" w14:textId="32FE8134" w:rsidR="0008361B" w:rsidRPr="002259B6" w:rsidRDefault="0008361B" w:rsidP="00197C7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2259B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2259B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31 </w:t>
            </w:r>
            <w:r w:rsidRPr="002259B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ธันวาคม </w:t>
            </w:r>
            <w:r w:rsidRPr="002259B6">
              <w:rPr>
                <w:rFonts w:asciiTheme="majorBidi" w:hAnsiTheme="majorBidi" w:cstheme="majorBidi"/>
                <w:kern w:val="28"/>
                <w:sz w:val="26"/>
                <w:szCs w:val="26"/>
              </w:rPr>
              <w:t>256</w:t>
            </w:r>
            <w:r w:rsidR="00895675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4</w:t>
            </w:r>
          </w:p>
        </w:tc>
      </w:tr>
      <w:tr w:rsidR="0008361B" w:rsidRPr="00E50A6D" w14:paraId="23C840DE" w14:textId="77777777" w:rsidTr="0005663C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14:paraId="2D81E06B" w14:textId="77777777" w:rsidR="0008361B" w:rsidRPr="00E50A6D" w:rsidRDefault="0008361B" w:rsidP="00197C7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  <w:hideMark/>
          </w:tcPr>
          <w:p w14:paraId="6A8B464E" w14:textId="77777777" w:rsidR="0008361B" w:rsidRPr="00E50A6D" w:rsidRDefault="0008361B" w:rsidP="00197C7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14:paraId="7C150B94" w14:textId="77777777" w:rsidR="0008361B" w:rsidRPr="00E50A6D" w:rsidRDefault="0008361B" w:rsidP="00197C7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4E6A2686" w14:textId="77777777" w:rsidR="0008361B" w:rsidRPr="00E50A6D" w:rsidRDefault="0008361B" w:rsidP="00197C7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5954C2F6" w14:textId="77777777" w:rsidR="0008361B" w:rsidRPr="00E50A6D" w:rsidRDefault="0008361B" w:rsidP="00197C7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08361B" w:rsidRPr="00E50A6D" w14:paraId="1C8E02DB" w14:textId="77777777" w:rsidTr="0005663C">
        <w:trPr>
          <w:trHeight w:val="73"/>
        </w:trPr>
        <w:tc>
          <w:tcPr>
            <w:tcW w:w="3963" w:type="dxa"/>
            <w:shd w:val="clear" w:color="auto" w:fill="auto"/>
          </w:tcPr>
          <w:p w14:paraId="546D54E5" w14:textId="77777777" w:rsidR="0008361B" w:rsidRPr="00E50A6D" w:rsidRDefault="0008361B" w:rsidP="00197C7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55" w:type="dxa"/>
            <w:shd w:val="clear" w:color="auto" w:fill="auto"/>
          </w:tcPr>
          <w:p w14:paraId="015EC3A4" w14:textId="77777777" w:rsidR="0008361B" w:rsidRPr="00E50A6D" w:rsidRDefault="0008361B" w:rsidP="00197C70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B841404" w14:textId="77777777" w:rsidR="0008361B" w:rsidRPr="00E50A6D" w:rsidRDefault="0008361B" w:rsidP="00197C70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0500A218" w14:textId="77777777" w:rsidR="0008361B" w:rsidRPr="00E50A6D" w:rsidRDefault="0008361B" w:rsidP="00197C70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</w:tcPr>
          <w:p w14:paraId="04571A06" w14:textId="77777777" w:rsidR="0008361B" w:rsidRPr="00E50A6D" w:rsidRDefault="0008361B" w:rsidP="00197C70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6971AF" w:rsidRPr="00E50A6D" w14:paraId="74D61856" w14:textId="77777777" w:rsidTr="0005663C">
        <w:trPr>
          <w:trHeight w:val="73"/>
        </w:trPr>
        <w:tc>
          <w:tcPr>
            <w:tcW w:w="3963" w:type="dxa"/>
            <w:shd w:val="clear" w:color="auto" w:fill="auto"/>
          </w:tcPr>
          <w:p w14:paraId="0F103CE7" w14:textId="77777777" w:rsidR="006971AF" w:rsidRPr="00E50A6D" w:rsidRDefault="006971AF" w:rsidP="006971AF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55" w:type="dxa"/>
            <w:shd w:val="clear" w:color="auto" w:fill="auto"/>
          </w:tcPr>
          <w:p w14:paraId="7CFD21A0" w14:textId="34FD7BE5" w:rsidR="006971AF" w:rsidRPr="00E50A6D" w:rsidRDefault="00E63CAF" w:rsidP="006971A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15FFE60F" w14:textId="29939ABC" w:rsidR="006971AF" w:rsidRPr="006971AF" w:rsidRDefault="00E63CAF" w:rsidP="006971AF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 w:cstheme="minorBidi"/>
                <w:kern w:val="28"/>
                <w:sz w:val="26"/>
                <w:szCs w:val="26"/>
              </w:rPr>
            </w:pP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25</w:t>
            </w:r>
            <w:r w:rsidRPr="001B02F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153</w:t>
            </w:r>
            <w:r w:rsidRPr="001B02F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392.92</w:t>
            </w:r>
          </w:p>
        </w:tc>
        <w:tc>
          <w:tcPr>
            <w:tcW w:w="1334" w:type="dxa"/>
            <w:shd w:val="clear" w:color="auto" w:fill="auto"/>
          </w:tcPr>
          <w:p w14:paraId="1529911D" w14:textId="77777777" w:rsidR="006971AF" w:rsidRPr="00E50A6D" w:rsidRDefault="006971AF" w:rsidP="006971A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76B0B9D5" w14:textId="1099ECC4" w:rsidR="006971AF" w:rsidRPr="00E50A6D" w:rsidRDefault="00E63CAF" w:rsidP="006971AF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25</w:t>
            </w:r>
            <w:r w:rsidRPr="001B02F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153</w:t>
            </w:r>
            <w:r w:rsidRPr="001B02F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392.92</w:t>
            </w:r>
          </w:p>
        </w:tc>
      </w:tr>
    </w:tbl>
    <w:p w14:paraId="5470941A" w14:textId="77777777" w:rsidR="0008361B" w:rsidRPr="006971AF" w:rsidRDefault="0008361B" w:rsidP="0008361B">
      <w:pPr>
        <w:spacing w:line="240" w:lineRule="atLeast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DEE82D5" w14:textId="77777777" w:rsidR="0067335D" w:rsidRPr="0067335D" w:rsidRDefault="0067335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 w:hanging="567"/>
        <w:contextualSpacing w:val="0"/>
        <w:jc w:val="both"/>
        <w:rPr>
          <w:rFonts w:ascii="Angsana New" w:eastAsia="Arial Unicode MS" w:hAnsi="Angsana New"/>
          <w:b/>
          <w:bCs/>
          <w:vanish/>
          <w:sz w:val="32"/>
          <w:szCs w:val="32"/>
          <w:cs/>
          <w:lang w:val="en-GB"/>
        </w:rPr>
      </w:pPr>
    </w:p>
    <w:p w14:paraId="421E19F8" w14:textId="77777777" w:rsidR="0067335D" w:rsidRPr="0067335D" w:rsidRDefault="0067335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 w:hanging="567"/>
        <w:contextualSpacing w:val="0"/>
        <w:jc w:val="both"/>
        <w:rPr>
          <w:rFonts w:ascii="Angsana New" w:eastAsia="Arial Unicode MS" w:hAnsi="Angsana New"/>
          <w:b/>
          <w:bCs/>
          <w:vanish/>
          <w:sz w:val="32"/>
          <w:szCs w:val="32"/>
          <w:cs/>
          <w:lang w:val="en-GB"/>
        </w:rPr>
      </w:pPr>
    </w:p>
    <w:p w14:paraId="27FCB9F5" w14:textId="77777777" w:rsidR="00E63CAF" w:rsidRPr="00E63CAF" w:rsidRDefault="00E63CA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 w:hanging="567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4139A973" w14:textId="4C670A23" w:rsidR="009C2A19" w:rsidRPr="003F5463" w:rsidRDefault="009C2A19">
      <w:pPr>
        <w:numPr>
          <w:ilvl w:val="0"/>
          <w:numId w:val="27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3F546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</w:t>
      </w:r>
      <w:r w:rsidR="00F045B8" w:rsidRPr="003F5463">
        <w:rPr>
          <w:rFonts w:ascii="Angsana New" w:hAnsi="Angsana New" w:hint="cs"/>
          <w:b/>
          <w:bCs/>
          <w:sz w:val="30"/>
          <w:szCs w:val="30"/>
          <w:cs/>
        </w:rPr>
        <w:t>รอบระยะเวลารายงาน</w:t>
      </w:r>
    </w:p>
    <w:p w14:paraId="5C266BDB" w14:textId="0C24FF98" w:rsidR="00B06AB4" w:rsidRPr="00FF3A05" w:rsidRDefault="001C1748" w:rsidP="006022B7">
      <w:pPr>
        <w:spacing w:line="240" w:lineRule="atLeast"/>
        <w:ind w:left="567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3F546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E75F2">
        <w:rPr>
          <w:rFonts w:ascii="Angsana New" w:hAnsi="Angsana New"/>
          <w:sz w:val="30"/>
          <w:szCs w:val="30"/>
          <w:lang w:val="en-US"/>
        </w:rPr>
        <w:t>27</w:t>
      </w:r>
      <w:r w:rsidR="00B94B69" w:rsidRPr="003F5463">
        <w:rPr>
          <w:rFonts w:ascii="Angsana New" w:hAnsi="Angsana New"/>
          <w:sz w:val="30"/>
          <w:szCs w:val="30"/>
        </w:rPr>
        <w:t xml:space="preserve"> </w:t>
      </w:r>
      <w:r w:rsidRPr="003F546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3F5463">
        <w:rPr>
          <w:rFonts w:ascii="Angsana New" w:hAnsi="Angsana New"/>
          <w:sz w:val="30"/>
          <w:szCs w:val="30"/>
        </w:rPr>
        <w:t>256</w:t>
      </w:r>
      <w:r w:rsidR="00E63CAF">
        <w:rPr>
          <w:rFonts w:ascii="Angsana New" w:hAnsi="Angsana New"/>
          <w:sz w:val="30"/>
          <w:szCs w:val="30"/>
        </w:rPr>
        <w:t>6</w:t>
      </w:r>
      <w:r w:rsidRPr="003F5463">
        <w:rPr>
          <w:rFonts w:ascii="Angsana New" w:hAnsi="Angsana New"/>
          <w:sz w:val="30"/>
          <w:szCs w:val="30"/>
        </w:rPr>
        <w:t xml:space="preserve"> </w:t>
      </w:r>
      <w:r w:rsidRPr="003F5463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ที่ประชุมคณะกรรมการของบริษัทฯ ครั้งที่ </w:t>
      </w:r>
      <w:r w:rsidR="00525272">
        <w:rPr>
          <w:rFonts w:ascii="Angsana New" w:hAnsi="Angsana New"/>
          <w:sz w:val="30"/>
          <w:szCs w:val="30"/>
          <w:lang w:val="en-US"/>
        </w:rPr>
        <w:t>1</w:t>
      </w:r>
      <w:r w:rsidRPr="003F5463">
        <w:rPr>
          <w:rFonts w:ascii="Angsana New" w:hAnsi="Angsana New"/>
          <w:sz w:val="30"/>
          <w:szCs w:val="30"/>
        </w:rPr>
        <w:t>/256</w:t>
      </w:r>
      <w:r w:rsidR="00E63CAF">
        <w:rPr>
          <w:rFonts w:ascii="Angsana New" w:hAnsi="Angsana New"/>
          <w:sz w:val="30"/>
          <w:szCs w:val="30"/>
        </w:rPr>
        <w:t>6</w:t>
      </w:r>
      <w:r w:rsidRPr="003F5463">
        <w:rPr>
          <w:rFonts w:ascii="Angsana New" w:hAnsi="Angsana New"/>
          <w:sz w:val="30"/>
          <w:szCs w:val="30"/>
        </w:rPr>
        <w:t xml:space="preserve"> </w:t>
      </w:r>
      <w:r w:rsidRPr="003F5463">
        <w:rPr>
          <w:rFonts w:ascii="Angsana New" w:hAnsi="Angsana New"/>
          <w:sz w:val="30"/>
          <w:szCs w:val="30"/>
          <w:cs/>
        </w:rPr>
        <w:t xml:space="preserve">ได้มีมติอนุมัติให้จ่ายเงินปันผลให้แก่ผู้ถือหุ้นจากผลการดำเนินงานสำหรับปี </w:t>
      </w:r>
      <w:r w:rsidRPr="003F5463">
        <w:rPr>
          <w:rFonts w:ascii="Angsana New" w:hAnsi="Angsana New"/>
          <w:sz w:val="30"/>
          <w:szCs w:val="30"/>
        </w:rPr>
        <w:t>256</w:t>
      </w:r>
      <w:r w:rsidR="00E63CAF">
        <w:rPr>
          <w:rFonts w:ascii="Angsana New" w:hAnsi="Angsana New"/>
          <w:sz w:val="30"/>
          <w:szCs w:val="30"/>
          <w:lang w:val="en-US"/>
        </w:rPr>
        <w:t>5</w:t>
      </w:r>
      <w:r w:rsidR="00942931" w:rsidRPr="003F5463">
        <w:rPr>
          <w:rFonts w:ascii="Angsana New" w:hAnsi="Angsana New" w:hint="cs"/>
          <w:sz w:val="30"/>
          <w:szCs w:val="30"/>
          <w:cs/>
        </w:rPr>
        <w:t xml:space="preserve"> </w:t>
      </w:r>
      <w:r w:rsidRPr="003F5463">
        <w:rPr>
          <w:rFonts w:ascii="Angsana New" w:hAnsi="Angsana New"/>
          <w:sz w:val="30"/>
          <w:szCs w:val="30"/>
          <w:cs/>
        </w:rPr>
        <w:t>ในอัตราหุ้นละ</w:t>
      </w:r>
      <w:r w:rsidR="00D50C42" w:rsidRPr="003F5463">
        <w:rPr>
          <w:rFonts w:ascii="Angsana New" w:hAnsi="Angsana New"/>
          <w:sz w:val="30"/>
          <w:szCs w:val="30"/>
        </w:rPr>
        <w:t xml:space="preserve"> </w:t>
      </w:r>
      <w:r w:rsidR="00525272">
        <w:rPr>
          <w:rFonts w:ascii="Angsana New" w:hAnsi="Angsana New"/>
          <w:sz w:val="30"/>
          <w:szCs w:val="30"/>
        </w:rPr>
        <w:t>0.07</w:t>
      </w:r>
      <w:r w:rsidR="00D50C42" w:rsidRPr="003F5463">
        <w:rPr>
          <w:rFonts w:ascii="Angsana New" w:hAnsi="Angsana New"/>
          <w:sz w:val="30"/>
          <w:szCs w:val="30"/>
        </w:rPr>
        <w:t xml:space="preserve"> </w:t>
      </w:r>
      <w:r w:rsidRPr="003F5463">
        <w:rPr>
          <w:rFonts w:ascii="Angsana New" w:hAnsi="Angsana New"/>
          <w:sz w:val="30"/>
          <w:szCs w:val="30"/>
          <w:cs/>
        </w:rPr>
        <w:t>บาท</w:t>
      </w:r>
      <w:r w:rsidR="00942931" w:rsidRPr="003F5463">
        <w:rPr>
          <w:rFonts w:ascii="Angsana New" w:hAnsi="Angsana New" w:hint="cs"/>
          <w:sz w:val="30"/>
          <w:szCs w:val="30"/>
          <w:cs/>
        </w:rPr>
        <w:t xml:space="preserve"> </w:t>
      </w:r>
      <w:r w:rsidRPr="003F5463">
        <w:rPr>
          <w:rFonts w:ascii="Angsana New" w:hAnsi="Angsana New"/>
          <w:sz w:val="30"/>
          <w:szCs w:val="30"/>
          <w:cs/>
        </w:rPr>
        <w:t>จำนวน</w:t>
      </w:r>
      <w:r w:rsidR="00942931" w:rsidRPr="003F5463">
        <w:rPr>
          <w:rFonts w:ascii="Angsana New" w:hAnsi="Angsana New" w:hint="cs"/>
          <w:sz w:val="30"/>
          <w:szCs w:val="30"/>
          <w:cs/>
        </w:rPr>
        <w:t xml:space="preserve"> </w:t>
      </w:r>
      <w:r w:rsidR="00B94B69" w:rsidRPr="00525272">
        <w:rPr>
          <w:rFonts w:ascii="Angsana New" w:hAnsi="Angsana New"/>
          <w:sz w:val="30"/>
          <w:szCs w:val="30"/>
        </w:rPr>
        <w:t>430</w:t>
      </w:r>
      <w:r w:rsidRPr="003F5463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="00525272">
        <w:rPr>
          <w:rFonts w:ascii="Angsana New" w:hAnsi="Angsana New"/>
          <w:sz w:val="30"/>
          <w:szCs w:val="30"/>
        </w:rPr>
        <w:t>30.10</w:t>
      </w:r>
      <w:r w:rsidRPr="003F5463">
        <w:rPr>
          <w:rFonts w:ascii="Angsana New" w:hAnsi="Angsana New"/>
          <w:sz w:val="30"/>
          <w:szCs w:val="30"/>
          <w:cs/>
        </w:rPr>
        <w:t xml:space="preserve"> ล้านบาท</w:t>
      </w:r>
      <w:r w:rsidR="00E143E0">
        <w:rPr>
          <w:rFonts w:ascii="Angsana New" w:hAnsi="Angsana New"/>
          <w:sz w:val="30"/>
          <w:szCs w:val="30"/>
        </w:rPr>
        <w:t xml:space="preserve"> </w:t>
      </w:r>
      <w:r w:rsidR="00E143E0">
        <w:rPr>
          <w:rFonts w:ascii="Angsana New" w:hAnsi="Angsana New" w:hint="cs"/>
          <w:sz w:val="30"/>
          <w:szCs w:val="30"/>
          <w:cs/>
        </w:rPr>
        <w:t>โดยเงินปันผลดังกล่าวต้องได้รับการอนุมัติจากที่ประชุมสามัญ</w:t>
      </w:r>
      <w:r w:rsidR="00FF3A05">
        <w:rPr>
          <w:rFonts w:ascii="Angsana New" w:hAnsi="Angsana New" w:hint="cs"/>
          <w:sz w:val="30"/>
          <w:szCs w:val="30"/>
          <w:cs/>
        </w:rPr>
        <w:t xml:space="preserve">ผู้ถือหุ้นประจำปี </w:t>
      </w:r>
      <w:r w:rsidR="00FF3A05">
        <w:rPr>
          <w:rFonts w:ascii="Angsana New" w:hAnsi="Angsana New"/>
          <w:sz w:val="30"/>
          <w:szCs w:val="30"/>
          <w:lang w:val="en-US"/>
        </w:rPr>
        <w:t>2566</w:t>
      </w:r>
    </w:p>
    <w:p w14:paraId="49048A8C" w14:textId="77777777" w:rsidR="001E11E6" w:rsidRPr="003F5463" w:rsidRDefault="001E11E6">
      <w:pPr>
        <w:numPr>
          <w:ilvl w:val="0"/>
          <w:numId w:val="27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3F5463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4E43FC78" w14:textId="46EB63D8" w:rsidR="00296204" w:rsidRPr="00AA7C60" w:rsidRDefault="001E11E6" w:rsidP="00050A6D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กรรมการผู้มีอำนาจของบริษัทได้อนุมัติให้ออกงบการเงินนี้แล้วเมื่อวันที่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="001E75F2">
        <w:rPr>
          <w:rFonts w:ascii="Angsana New" w:hAnsi="Angsana New"/>
          <w:sz w:val="30"/>
          <w:szCs w:val="30"/>
        </w:rPr>
        <w:t>27</w:t>
      </w:r>
      <w:r w:rsidR="00F41259" w:rsidRPr="00E50A6D">
        <w:rPr>
          <w:rFonts w:ascii="Angsana New" w:hAnsi="Angsana New"/>
          <w:sz w:val="30"/>
          <w:szCs w:val="30"/>
        </w:rPr>
        <w:t xml:space="preserve"> </w:t>
      </w:r>
      <w:r w:rsidR="00AA7C60" w:rsidRPr="00E50A6D">
        <w:rPr>
          <w:rFonts w:ascii="Angsana New" w:hAnsi="Angsana New" w:hint="cs"/>
          <w:sz w:val="30"/>
          <w:szCs w:val="30"/>
          <w:cs/>
        </w:rPr>
        <w:t>กุมภาพันธ์</w:t>
      </w:r>
      <w:r w:rsidR="00F41259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F41259" w:rsidRPr="00E50A6D">
        <w:rPr>
          <w:rFonts w:ascii="Angsana New" w:hAnsi="Angsana New"/>
          <w:sz w:val="30"/>
          <w:szCs w:val="30"/>
        </w:rPr>
        <w:t>256</w:t>
      </w:r>
      <w:r w:rsidR="00E63CAF">
        <w:rPr>
          <w:rFonts w:ascii="Angsana New" w:hAnsi="Angsana New"/>
          <w:sz w:val="30"/>
          <w:szCs w:val="30"/>
          <w:lang w:val="en-US"/>
        </w:rPr>
        <w:t>6</w:t>
      </w:r>
    </w:p>
    <w:sectPr w:rsidR="00296204" w:rsidRPr="00AA7C60" w:rsidSect="0070020D">
      <w:footerReference w:type="default" r:id="rId18"/>
      <w:pgSz w:w="11907" w:h="16840" w:code="9"/>
      <w:pgMar w:top="567" w:right="1152" w:bottom="270" w:left="1152" w:header="720" w:footer="720" w:gutter="0"/>
      <w:paperSrc w:first="15" w:other="15"/>
      <w:pgNumType w:fmt="numberInDash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03D30" w14:textId="77777777" w:rsidR="00C5648B" w:rsidRDefault="00C5648B">
      <w:r>
        <w:separator/>
      </w:r>
    </w:p>
  </w:endnote>
  <w:endnote w:type="continuationSeparator" w:id="0">
    <w:p w14:paraId="53C51A5A" w14:textId="77777777" w:rsidR="00C5648B" w:rsidRDefault="00C5648B">
      <w:r>
        <w:continuationSeparator/>
      </w:r>
    </w:p>
  </w:endnote>
  <w:endnote w:type="continuationNotice" w:id="1">
    <w:p w14:paraId="0FAB9BF1" w14:textId="77777777" w:rsidR="00C5648B" w:rsidRDefault="00C564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F1D2B" w14:textId="77777777" w:rsidR="00DE0396" w:rsidRDefault="00DE0396" w:rsidP="00095399">
    <w:pPr>
      <w:pStyle w:val="Footer"/>
      <w:tabs>
        <w:tab w:val="left" w:pos="4500"/>
      </w:tabs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42EC301" w14:textId="4BA08C70" w:rsidR="00DE0396" w:rsidRPr="00095399" w:rsidRDefault="00DE0396" w:rsidP="00095399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lang w:val="en-US"/>
      </w:rPr>
      <w:t xml:space="preserve">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</w:t>
    </w:r>
    <w:r w:rsidR="008D64D8" w:rsidRPr="008D64D8">
      <w:rPr>
        <w:rFonts w:ascii="Angsana New" w:hAnsi="Angsana New" w:cs="Angsana New"/>
        <w:sz w:val="30"/>
        <w:szCs w:val="30"/>
        <w:cs/>
        <w:lang w:val="en-US"/>
      </w:rPr>
      <w:t>นายสุรวุฒิ ครรชิตวินิจกุล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7380F" w14:textId="77777777" w:rsidR="00DE0396" w:rsidRDefault="00DE0396" w:rsidP="005B4194">
    <w:pPr>
      <w:pStyle w:val="Footer"/>
      <w:tabs>
        <w:tab w:val="left" w:pos="4500"/>
      </w:tabs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9DE690C" w14:textId="77777777" w:rsidR="00DE0396" w:rsidRPr="00095399" w:rsidRDefault="00DE0396" w:rsidP="005B4194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lang w:val="en-US"/>
      </w:rPr>
      <w:t xml:space="preserve">                             </w:t>
    </w:r>
    <w:r>
      <w:rPr>
        <w:rFonts w:ascii="Angsana New" w:hAnsi="Angsana New" w:cs="Angsana New"/>
        <w:sz w:val="30"/>
        <w:szCs w:val="30"/>
        <w:cs/>
        <w:lang w:val="en-US"/>
      </w:rPr>
      <w:tab/>
    </w:r>
    <w:r>
      <w:rPr>
        <w:rFonts w:ascii="Angsana New" w:hAnsi="Angsana New" w:cs="Angsana New"/>
        <w:sz w:val="30"/>
        <w:szCs w:val="30"/>
        <w:cs/>
        <w:lang w:val="en-US"/>
      </w:rPr>
      <w:tab/>
    </w:r>
    <w:r>
      <w:rPr>
        <w:rFonts w:ascii="Angsana New" w:hAnsi="Angsana New" w:cs="Angsana New"/>
        <w:sz w:val="30"/>
        <w:szCs w:val="30"/>
        <w:cs/>
        <w:lang w:val="en-US"/>
      </w:rPr>
      <w:tab/>
    </w:r>
    <w:r>
      <w:rPr>
        <w:rFonts w:ascii="Angsana New" w:hAnsi="Angsana New" w:cs="Angsana New"/>
        <w:sz w:val="30"/>
        <w:szCs w:val="30"/>
        <w:cs/>
        <w:lang w:val="en-US"/>
      </w:rPr>
      <w:tab/>
    </w:r>
    <w:r>
      <w:rPr>
        <w:rFonts w:ascii="Angsana New" w:hAnsi="Angsana New" w:cs="Angsana New"/>
        <w:sz w:val="30"/>
        <w:szCs w:val="30"/>
        <w:cs/>
        <w:lang w:val="en-US"/>
      </w:rPr>
      <w:tab/>
    </w:r>
    <w:r>
      <w:rPr>
        <w:rFonts w:ascii="Angsana New" w:hAnsi="Angsana New" w:cs="Angsana New"/>
        <w:sz w:val="30"/>
        <w:szCs w:val="30"/>
        <w:cs/>
        <w:lang w:val="en-US"/>
      </w:rPr>
      <w:tab/>
    </w:r>
    <w:r>
      <w:rPr>
        <w:rFonts w:ascii="Angsana New" w:hAnsi="Angsana New" w:cs="Angsana New"/>
        <w:sz w:val="30"/>
        <w:szCs w:val="30"/>
        <w:lang w:val="en-US"/>
      </w:rPr>
      <w:t xml:space="preserve">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</w:t>
    </w:r>
    <w:r w:rsidRPr="00E4342F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A200" w14:textId="77777777" w:rsidR="00DE0396" w:rsidRDefault="00DE0396" w:rsidP="0051626C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D3ACBBF" w14:textId="2A4C25E8" w:rsidR="00DE0396" w:rsidRPr="008C31D3" w:rsidRDefault="00DE0396" w:rsidP="00095399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/>
        <w:sz w:val="30"/>
        <w:szCs w:val="30"/>
        <w:lang w:val="en-US"/>
      </w:rPr>
      <w:t xml:space="preserve">                                                            </w:t>
    </w:r>
    <w:r w:rsidRPr="00095399">
      <w:rPr>
        <w:rFonts w:ascii="Angsana New" w:hAnsi="Angsana New" w:cs="Angsana New"/>
        <w:sz w:val="30"/>
        <w:szCs w:val="30"/>
        <w:cs/>
        <w:lang w:val="en-US"/>
      </w:rPr>
      <w:t xml:space="preserve">                     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</w:t>
    </w:r>
    <w:r w:rsidRPr="00095399">
      <w:rPr>
        <w:rFonts w:ascii="Angsana New" w:hAnsi="Angsana New" w:cs="Angsana New"/>
        <w:sz w:val="30"/>
        <w:szCs w:val="30"/>
        <w:cs/>
        <w:lang w:val="en-US"/>
      </w:rPr>
      <w:t xml:space="preserve"> (        นายบุญศักดิ์   เกียรติจรูญเลิศ  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</w:t>
    </w:r>
    <w:r w:rsidR="008D64D8" w:rsidRPr="00720702">
      <w:rPr>
        <w:rFonts w:ascii="Angsana New" w:hAnsi="Angsana New" w:cs="Angsana New"/>
        <w:sz w:val="30"/>
        <w:szCs w:val="30"/>
        <w:cs/>
        <w:lang w:val="en-US"/>
      </w:rPr>
      <w:t>นาย</w:t>
    </w:r>
    <w:r w:rsidR="008D64D8" w:rsidRPr="00497F44">
      <w:rPr>
        <w:rFonts w:ascii="Angsana New" w:hAnsi="Angsana New" w:cs="Angsana New"/>
        <w:sz w:val="30"/>
        <w:szCs w:val="30"/>
        <w:cs/>
        <w:lang w:val="en-US"/>
      </w:rPr>
      <w:t>สุรวุฒิ ครรชิตวินิจกุล</w:t>
    </w:r>
    <w:r w:rsidRPr="00095399">
      <w:rPr>
        <w:rFonts w:ascii="Angsana New" w:hAnsi="Angsana New" w:cs="Angsana New"/>
        <w:sz w:val="30"/>
        <w:szCs w:val="30"/>
        <w:cs/>
        <w:lang w:val="en-US"/>
      </w:rPr>
      <w:t xml:space="preserve">       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E2E8B" w14:textId="77777777" w:rsidR="00DE0396" w:rsidRDefault="00DE0396" w:rsidP="0051626C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3BAC7B44" w14:textId="6737715B" w:rsidR="00DE0396" w:rsidRPr="00115FE2" w:rsidRDefault="00DE0396" w:rsidP="00115FE2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</w:t>
    </w:r>
    <w:r w:rsidR="008D64D8" w:rsidRPr="00720702">
      <w:rPr>
        <w:rFonts w:ascii="Angsana New" w:hAnsi="Angsana New" w:cs="Angsana New"/>
        <w:sz w:val="30"/>
        <w:szCs w:val="30"/>
        <w:cs/>
        <w:lang w:val="en-US"/>
      </w:rPr>
      <w:t>นาย</w:t>
    </w:r>
    <w:r w:rsidR="008D64D8" w:rsidRPr="00497F44">
      <w:rPr>
        <w:rFonts w:ascii="Angsana New" w:hAnsi="Angsana New" w:cs="Angsana New"/>
        <w:sz w:val="30"/>
        <w:szCs w:val="30"/>
        <w:cs/>
        <w:lang w:val="en-US"/>
      </w:rPr>
      <w:t>สุรวุฒิ ครรชิตวินิจกุล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764F1" w14:textId="77777777" w:rsidR="00DE0396" w:rsidRDefault="00DE0396" w:rsidP="0051626C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B083F53" w14:textId="09BA160D" w:rsidR="00DE0396" w:rsidRPr="00115FE2" w:rsidRDefault="00DE0396" w:rsidP="00115FE2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lang w:val="en-US"/>
      </w:rPr>
      <w:t xml:space="preserve">            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>(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</w:t>
    </w:r>
    <w:r w:rsidR="00E0651C" w:rsidRPr="001D6E91">
      <w:rPr>
        <w:rFonts w:ascii="Angsana New" w:hAnsi="Angsana New" w:cs="Angsana New"/>
        <w:sz w:val="30"/>
        <w:szCs w:val="30"/>
        <w:cs/>
        <w:lang w:val="en-US"/>
      </w:rPr>
      <w:t>นายสุรวุฒิ ครรชิตวินิจกุล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3F9FE" w14:textId="77777777" w:rsidR="00DE0396" w:rsidRDefault="00DE0396" w:rsidP="0051626C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8AA63E8" w14:textId="7BEBB582" w:rsidR="00DE0396" w:rsidRPr="00115FE2" w:rsidRDefault="00DE0396" w:rsidP="00115FE2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lang w:val="en-US"/>
      </w:rPr>
      <w:t xml:space="preserve">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</w:t>
    </w:r>
    <w:r>
      <w:rPr>
        <w:rFonts w:ascii="Angsana New" w:hAnsi="Angsana New" w:cs="Angsana New"/>
        <w:sz w:val="30"/>
        <w:szCs w:val="30"/>
        <w:lang w:val="en-US"/>
      </w:rPr>
      <w:t xml:space="preserve">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>(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</w:t>
    </w:r>
    <w:r w:rsidR="00E0651C" w:rsidRPr="001D6E91">
      <w:rPr>
        <w:rFonts w:ascii="Angsana New" w:hAnsi="Angsana New" w:cs="Angsana New"/>
        <w:sz w:val="30"/>
        <w:szCs w:val="30"/>
        <w:cs/>
        <w:lang w:val="en-US"/>
      </w:rPr>
      <w:t>นายสุรวุฒิ ครรชิตวินิจกุล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B8DA1" w14:textId="77777777" w:rsidR="00C5648B" w:rsidRDefault="00C5648B">
      <w:r>
        <w:separator/>
      </w:r>
    </w:p>
  </w:footnote>
  <w:footnote w:type="continuationSeparator" w:id="0">
    <w:p w14:paraId="2A3A0F26" w14:textId="77777777" w:rsidR="00C5648B" w:rsidRDefault="00C5648B">
      <w:r>
        <w:continuationSeparator/>
      </w:r>
    </w:p>
  </w:footnote>
  <w:footnote w:type="continuationNotice" w:id="1">
    <w:p w14:paraId="656C65C9" w14:textId="77777777" w:rsidR="00C5648B" w:rsidRDefault="00C564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C5EEB" w14:textId="77777777" w:rsidR="00DE0396" w:rsidRDefault="00AA754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75E4">
      <w:rPr>
        <w:noProof/>
      </w:rPr>
      <w:t>- 1 -</w:t>
    </w:r>
    <w:r>
      <w:rPr>
        <w:noProof/>
      </w:rPr>
      <w:fldChar w:fldCharType="end"/>
    </w:r>
  </w:p>
  <w:p w14:paraId="76E24C7D" w14:textId="77777777" w:rsidR="00DE0396" w:rsidRDefault="00DE0396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81B00" w14:textId="77777777" w:rsidR="00DE0396" w:rsidRPr="003F5463" w:rsidRDefault="00DE0396" w:rsidP="003F5463">
    <w:pPr>
      <w:pStyle w:val="Header"/>
      <w:ind w:left="720"/>
      <w:jc w:val="center"/>
      <w:rPr>
        <w:lang w:val="en-US"/>
      </w:rPr>
    </w:pPr>
    <w:r>
      <w:rPr>
        <w:lang w:val="en-US"/>
      </w:rPr>
      <w:t>- 21 -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3C42"/>
    <w:multiLevelType w:val="multilevel"/>
    <w:tmpl w:val="A900FDA8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139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4" w:hanging="1440"/>
      </w:pPr>
      <w:rPr>
        <w:rFonts w:hint="default"/>
      </w:rPr>
    </w:lvl>
  </w:abstractNum>
  <w:abstractNum w:abstractNumId="1" w15:restartNumberingAfterBreak="0">
    <w:nsid w:val="00F97D60"/>
    <w:multiLevelType w:val="hybridMultilevel"/>
    <w:tmpl w:val="3AF43542"/>
    <w:lvl w:ilvl="0" w:tplc="65AE2C6E">
      <w:start w:val="12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F3A42"/>
    <w:multiLevelType w:val="hybridMultilevel"/>
    <w:tmpl w:val="5CA833F8"/>
    <w:lvl w:ilvl="0" w:tplc="E4D2E86C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1066F"/>
    <w:multiLevelType w:val="multilevel"/>
    <w:tmpl w:val="5844AD0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4" w15:restartNumberingAfterBreak="0">
    <w:nsid w:val="07AC0896"/>
    <w:multiLevelType w:val="hybridMultilevel"/>
    <w:tmpl w:val="1A44F890"/>
    <w:lvl w:ilvl="0" w:tplc="E1A03148">
      <w:start w:val="9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E3814"/>
    <w:multiLevelType w:val="hybridMultilevel"/>
    <w:tmpl w:val="21063400"/>
    <w:lvl w:ilvl="0" w:tplc="5560BCA2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F2220"/>
    <w:multiLevelType w:val="multilevel"/>
    <w:tmpl w:val="BA223EE2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7" w15:restartNumberingAfterBreak="0">
    <w:nsid w:val="0D2B6D39"/>
    <w:multiLevelType w:val="hybridMultilevel"/>
    <w:tmpl w:val="2DCC5DA8"/>
    <w:lvl w:ilvl="0" w:tplc="EFD423C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2697C"/>
    <w:multiLevelType w:val="hybridMultilevel"/>
    <w:tmpl w:val="00E246BA"/>
    <w:lvl w:ilvl="0" w:tplc="79460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C0A58"/>
    <w:multiLevelType w:val="hybridMultilevel"/>
    <w:tmpl w:val="F7AE7F36"/>
    <w:lvl w:ilvl="0" w:tplc="F2C0438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BF5F4C"/>
    <w:multiLevelType w:val="hybridMultilevel"/>
    <w:tmpl w:val="73C02E0E"/>
    <w:lvl w:ilvl="0" w:tplc="773A5A2E">
      <w:start w:val="14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919CA"/>
    <w:multiLevelType w:val="hybridMultilevel"/>
    <w:tmpl w:val="003C7F5C"/>
    <w:lvl w:ilvl="0" w:tplc="14127AA2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E47B9C"/>
    <w:multiLevelType w:val="hybridMultilevel"/>
    <w:tmpl w:val="B0D46138"/>
    <w:lvl w:ilvl="0" w:tplc="C35AE1E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14233001"/>
    <w:multiLevelType w:val="multilevel"/>
    <w:tmpl w:val="87EA80A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)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)%5.%6.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lvlText w:val="%1.%2.%3.%4)%5.%6.%7."/>
      <w:lvlJc w:val="left"/>
      <w:pPr>
        <w:ind w:left="6300" w:hanging="1080"/>
      </w:pPr>
      <w:rPr>
        <w:rFonts w:hint="default"/>
      </w:rPr>
    </w:lvl>
    <w:lvl w:ilvl="7">
      <w:start w:val="1"/>
      <w:numFmt w:val="decimal"/>
      <w:lvlText w:val="%1.%2.%3.%4)%5.%6.%7.%8.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lvlText w:val="%1.%2.%3.%4)%5.%6.%7.%8.%9."/>
      <w:lvlJc w:val="left"/>
      <w:pPr>
        <w:ind w:left="8400" w:hanging="1440"/>
      </w:pPr>
      <w:rPr>
        <w:rFonts w:hint="default"/>
      </w:rPr>
    </w:lvl>
  </w:abstractNum>
  <w:abstractNum w:abstractNumId="15" w15:restartNumberingAfterBreak="0">
    <w:nsid w:val="15D37FB1"/>
    <w:multiLevelType w:val="multilevel"/>
    <w:tmpl w:val="6448BACC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139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4" w:hanging="1440"/>
      </w:pPr>
      <w:rPr>
        <w:rFonts w:hint="default"/>
      </w:rPr>
    </w:lvl>
  </w:abstractNum>
  <w:abstractNum w:abstractNumId="16" w15:restartNumberingAfterBreak="0">
    <w:nsid w:val="1AE028C7"/>
    <w:multiLevelType w:val="hybridMultilevel"/>
    <w:tmpl w:val="EF04330E"/>
    <w:lvl w:ilvl="0" w:tplc="7AAC97F8">
      <w:start w:val="18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06497"/>
    <w:multiLevelType w:val="multilevel"/>
    <w:tmpl w:val="09BA5F2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3"/>
      <w:numFmt w:val="decimal"/>
      <w:lvlText w:val="%1.%2.%3.%4)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)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)%5.%6.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lvlText w:val="%1.%2.%3.%4)%5.%6.%7."/>
      <w:lvlJc w:val="left"/>
      <w:pPr>
        <w:ind w:left="6300" w:hanging="1080"/>
      </w:pPr>
      <w:rPr>
        <w:rFonts w:hint="default"/>
      </w:rPr>
    </w:lvl>
    <w:lvl w:ilvl="7">
      <w:start w:val="1"/>
      <w:numFmt w:val="decimal"/>
      <w:lvlText w:val="%1.%2.%3.%4)%5.%6.%7.%8.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lvlText w:val="%1.%2.%3.%4)%5.%6.%7.%8.%9."/>
      <w:lvlJc w:val="left"/>
      <w:pPr>
        <w:ind w:left="8400" w:hanging="1440"/>
      </w:pPr>
      <w:rPr>
        <w:rFonts w:hint="default"/>
      </w:rPr>
    </w:lvl>
  </w:abstractNum>
  <w:abstractNum w:abstractNumId="18" w15:restartNumberingAfterBreak="0">
    <w:nsid w:val="1DD80FA1"/>
    <w:multiLevelType w:val="multilevel"/>
    <w:tmpl w:val="EE7E09A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19" w15:restartNumberingAfterBreak="0">
    <w:nsid w:val="22013083"/>
    <w:multiLevelType w:val="hybridMultilevel"/>
    <w:tmpl w:val="BB7AEE28"/>
    <w:lvl w:ilvl="0" w:tplc="B55ACC0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5840ED"/>
    <w:multiLevelType w:val="hybridMultilevel"/>
    <w:tmpl w:val="F32474F8"/>
    <w:lvl w:ilvl="0" w:tplc="F094E8E6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CE2C51"/>
    <w:multiLevelType w:val="hybridMultilevel"/>
    <w:tmpl w:val="D96A5520"/>
    <w:lvl w:ilvl="0" w:tplc="BB2E7D7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EB72F1"/>
    <w:multiLevelType w:val="hybridMultilevel"/>
    <w:tmpl w:val="95B60262"/>
    <w:lvl w:ilvl="0" w:tplc="5E7052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0A0E09"/>
    <w:multiLevelType w:val="hybridMultilevel"/>
    <w:tmpl w:val="2EEA27A8"/>
    <w:lvl w:ilvl="0" w:tplc="D26283A8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356BDC"/>
    <w:multiLevelType w:val="multilevel"/>
    <w:tmpl w:val="56F427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25" w15:restartNumberingAfterBreak="0">
    <w:nsid w:val="2A4A243B"/>
    <w:multiLevelType w:val="multilevel"/>
    <w:tmpl w:val="4A5C1D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5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4" w:hanging="1440"/>
      </w:pPr>
      <w:rPr>
        <w:rFonts w:hint="default"/>
      </w:rPr>
    </w:lvl>
  </w:abstractNum>
  <w:abstractNum w:abstractNumId="26" w15:restartNumberingAfterBreak="0">
    <w:nsid w:val="2BEA736E"/>
    <w:multiLevelType w:val="multilevel"/>
    <w:tmpl w:val="EE7E09A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27" w15:restartNumberingAfterBreak="0">
    <w:nsid w:val="2E03771A"/>
    <w:multiLevelType w:val="multilevel"/>
    <w:tmpl w:val="1F52171A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ind w:left="760" w:hanging="4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2E9678EC"/>
    <w:multiLevelType w:val="hybridMultilevel"/>
    <w:tmpl w:val="C29A0F88"/>
    <w:lvl w:ilvl="0" w:tplc="35F0B33A">
      <w:start w:val="2"/>
      <w:numFmt w:val="decimal"/>
      <w:lvlText w:val="2.%1"/>
      <w:lvlJc w:val="left"/>
      <w:pPr>
        <w:ind w:left="1260" w:hanging="360"/>
      </w:pPr>
      <w:rPr>
        <w:rFonts w:hint="default"/>
        <w:b w:val="0"/>
        <w:bCs w:val="0"/>
      </w:rPr>
    </w:lvl>
    <w:lvl w:ilvl="1" w:tplc="4B7EAA0C">
      <w:start w:val="1"/>
      <w:numFmt w:val="thaiLetters"/>
      <w:lvlText w:val="%2."/>
      <w:lvlJc w:val="left"/>
      <w:pPr>
        <w:ind w:left="1440" w:hanging="360"/>
      </w:pPr>
      <w:rPr>
        <w:rFonts w:hint="default"/>
        <w:b/>
        <w:bCs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1850A7"/>
    <w:multiLevelType w:val="hybridMultilevel"/>
    <w:tmpl w:val="F976ADDE"/>
    <w:lvl w:ilvl="0" w:tplc="DDD6F2C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6CDA94">
      <w:start w:val="1"/>
      <w:numFmt w:val="thaiLetters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6403FB"/>
    <w:multiLevelType w:val="hybridMultilevel"/>
    <w:tmpl w:val="6206F694"/>
    <w:lvl w:ilvl="0" w:tplc="1214EF4E">
      <w:start w:val="9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A72E0D"/>
    <w:multiLevelType w:val="hybridMultilevel"/>
    <w:tmpl w:val="EF04330E"/>
    <w:lvl w:ilvl="0" w:tplc="7AAC97F8">
      <w:start w:val="18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2E71DE"/>
    <w:multiLevelType w:val="hybridMultilevel"/>
    <w:tmpl w:val="62420DFC"/>
    <w:lvl w:ilvl="0" w:tplc="DCFA08DE">
      <w:start w:val="13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52750A"/>
    <w:multiLevelType w:val="hybridMultilevel"/>
    <w:tmpl w:val="61428A1C"/>
    <w:lvl w:ilvl="0" w:tplc="6C2086B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A31263"/>
    <w:multiLevelType w:val="multilevel"/>
    <w:tmpl w:val="7EC6D922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2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35" w15:restartNumberingAfterBreak="0">
    <w:nsid w:val="3BFC75AC"/>
    <w:multiLevelType w:val="hybridMultilevel"/>
    <w:tmpl w:val="6D164082"/>
    <w:lvl w:ilvl="0" w:tplc="B246CAC8">
      <w:start w:val="15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15404C"/>
    <w:multiLevelType w:val="hybridMultilevel"/>
    <w:tmpl w:val="D7FC762A"/>
    <w:lvl w:ilvl="0" w:tplc="1CF8982C">
      <w:start w:val="9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321220"/>
    <w:multiLevelType w:val="hybridMultilevel"/>
    <w:tmpl w:val="2B8E5080"/>
    <w:lvl w:ilvl="0" w:tplc="C64AC21E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515B45"/>
    <w:multiLevelType w:val="hybridMultilevel"/>
    <w:tmpl w:val="635E850E"/>
    <w:lvl w:ilvl="0" w:tplc="32FA0312">
      <w:start w:val="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39" w15:restartNumberingAfterBreak="0">
    <w:nsid w:val="40746B00"/>
    <w:multiLevelType w:val="hybridMultilevel"/>
    <w:tmpl w:val="743EF00A"/>
    <w:lvl w:ilvl="0" w:tplc="6E66A4B6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DB4D1F"/>
    <w:multiLevelType w:val="multilevel"/>
    <w:tmpl w:val="F79A5634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139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4" w:hanging="1440"/>
      </w:pPr>
      <w:rPr>
        <w:rFonts w:hint="default"/>
      </w:rPr>
    </w:lvl>
  </w:abstractNum>
  <w:abstractNum w:abstractNumId="41" w15:restartNumberingAfterBreak="0">
    <w:nsid w:val="42451CF9"/>
    <w:multiLevelType w:val="hybridMultilevel"/>
    <w:tmpl w:val="3B0464CE"/>
    <w:lvl w:ilvl="0" w:tplc="AF3C1B2E">
      <w:start w:val="31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2" w15:restartNumberingAfterBreak="0">
    <w:nsid w:val="4271353D"/>
    <w:multiLevelType w:val="hybridMultilevel"/>
    <w:tmpl w:val="8A8A4566"/>
    <w:lvl w:ilvl="0" w:tplc="6C2086B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C105D0"/>
    <w:multiLevelType w:val="hybridMultilevel"/>
    <w:tmpl w:val="69C415DC"/>
    <w:lvl w:ilvl="0" w:tplc="BD9CBF68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2F34BB"/>
    <w:multiLevelType w:val="hybridMultilevel"/>
    <w:tmpl w:val="4F8643FE"/>
    <w:lvl w:ilvl="0" w:tplc="B96AC63C">
      <w:start w:val="1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B60A2F"/>
    <w:multiLevelType w:val="hybridMultilevel"/>
    <w:tmpl w:val="969698B0"/>
    <w:lvl w:ilvl="0" w:tplc="5904760A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1D62CC"/>
    <w:multiLevelType w:val="hybridMultilevel"/>
    <w:tmpl w:val="E990D5B8"/>
    <w:lvl w:ilvl="0" w:tplc="93DE5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250F7F"/>
    <w:multiLevelType w:val="hybridMultilevel"/>
    <w:tmpl w:val="4C722C48"/>
    <w:lvl w:ilvl="0" w:tplc="D740647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B664A9"/>
    <w:multiLevelType w:val="multilevel"/>
    <w:tmpl w:val="4A5C1D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5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4" w:hanging="1440"/>
      </w:pPr>
      <w:rPr>
        <w:rFonts w:hint="default"/>
      </w:rPr>
    </w:lvl>
  </w:abstractNum>
  <w:abstractNum w:abstractNumId="49" w15:restartNumberingAfterBreak="0">
    <w:nsid w:val="492436E0"/>
    <w:multiLevelType w:val="hybridMultilevel"/>
    <w:tmpl w:val="E5A0C0C4"/>
    <w:lvl w:ilvl="0" w:tplc="C3203B9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ACF20BB"/>
    <w:multiLevelType w:val="hybridMultilevel"/>
    <w:tmpl w:val="32565800"/>
    <w:lvl w:ilvl="0" w:tplc="BE426288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BE60AC">
      <w:start w:val="1"/>
      <w:numFmt w:val="decimal"/>
      <w:lvlText w:val="30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D255888"/>
    <w:multiLevelType w:val="hybridMultilevel"/>
    <w:tmpl w:val="6958F3CA"/>
    <w:lvl w:ilvl="0" w:tplc="D5E4455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3" w15:restartNumberingAfterBreak="0">
    <w:nsid w:val="54EF2D51"/>
    <w:multiLevelType w:val="hybridMultilevel"/>
    <w:tmpl w:val="4F9ED59C"/>
    <w:lvl w:ilvl="0" w:tplc="ACB6424C">
      <w:start w:val="1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0862C1"/>
    <w:multiLevelType w:val="hybridMultilevel"/>
    <w:tmpl w:val="0EB44A98"/>
    <w:lvl w:ilvl="0" w:tplc="FFFFFFFF">
      <w:start w:val="15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7E5394D"/>
    <w:multiLevelType w:val="multilevel"/>
    <w:tmpl w:val="AB6865FE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34" w:hanging="1440"/>
      </w:pPr>
      <w:rPr>
        <w:rFonts w:hint="default"/>
      </w:rPr>
    </w:lvl>
  </w:abstractNum>
  <w:abstractNum w:abstractNumId="56" w15:restartNumberingAfterBreak="0">
    <w:nsid w:val="581D26F5"/>
    <w:multiLevelType w:val="multilevel"/>
    <w:tmpl w:val="1F7C4A82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57" w15:restartNumberingAfterBreak="0">
    <w:nsid w:val="58A16E52"/>
    <w:multiLevelType w:val="hybridMultilevel"/>
    <w:tmpl w:val="0BD677EC"/>
    <w:lvl w:ilvl="0" w:tplc="FAA052CA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86193A"/>
    <w:multiLevelType w:val="multilevel"/>
    <w:tmpl w:val="A900FDA8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139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4" w:hanging="1440"/>
      </w:pPr>
      <w:rPr>
        <w:rFonts w:hint="default"/>
      </w:rPr>
    </w:lvl>
  </w:abstractNum>
  <w:abstractNum w:abstractNumId="59" w15:restartNumberingAfterBreak="0">
    <w:nsid w:val="5A924DC6"/>
    <w:multiLevelType w:val="hybridMultilevel"/>
    <w:tmpl w:val="CC38278C"/>
    <w:lvl w:ilvl="0" w:tplc="EBB63F5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966472"/>
    <w:multiLevelType w:val="hybridMultilevel"/>
    <w:tmpl w:val="90B4B1A8"/>
    <w:lvl w:ilvl="0" w:tplc="9900170E">
      <w:start w:val="8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3826C8"/>
    <w:multiLevelType w:val="hybridMultilevel"/>
    <w:tmpl w:val="259E846C"/>
    <w:lvl w:ilvl="0" w:tplc="B94623B8">
      <w:start w:val="7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420B68"/>
    <w:multiLevelType w:val="hybridMultilevel"/>
    <w:tmpl w:val="6C964EEC"/>
    <w:lvl w:ilvl="0" w:tplc="E80EEF74">
      <w:start w:val="9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1B0BE6"/>
    <w:multiLevelType w:val="hybridMultilevel"/>
    <w:tmpl w:val="4288B3EC"/>
    <w:lvl w:ilvl="0" w:tplc="970635D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E853CE"/>
    <w:multiLevelType w:val="multilevel"/>
    <w:tmpl w:val="33F00FDC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278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8" w:hanging="1440"/>
      </w:pPr>
      <w:rPr>
        <w:rFonts w:hint="default"/>
      </w:rPr>
    </w:lvl>
  </w:abstractNum>
  <w:abstractNum w:abstractNumId="65" w15:restartNumberingAfterBreak="0">
    <w:nsid w:val="66797E87"/>
    <w:multiLevelType w:val="hybridMultilevel"/>
    <w:tmpl w:val="9B8CB79C"/>
    <w:lvl w:ilvl="0" w:tplc="7C94B6DC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A2339E"/>
    <w:multiLevelType w:val="multilevel"/>
    <w:tmpl w:val="A900FDA8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139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4" w:hanging="1440"/>
      </w:pPr>
      <w:rPr>
        <w:rFonts w:hint="default"/>
      </w:rPr>
    </w:lvl>
  </w:abstractNum>
  <w:abstractNum w:abstractNumId="67" w15:restartNumberingAfterBreak="0">
    <w:nsid w:val="67446312"/>
    <w:multiLevelType w:val="hybridMultilevel"/>
    <w:tmpl w:val="0E46E29C"/>
    <w:lvl w:ilvl="0" w:tplc="72BE7FA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BC0DEB"/>
    <w:multiLevelType w:val="hybridMultilevel"/>
    <w:tmpl w:val="2CAC356C"/>
    <w:lvl w:ilvl="0" w:tplc="83108A80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9E65B5E"/>
    <w:multiLevelType w:val="hybridMultilevel"/>
    <w:tmpl w:val="C9C401E4"/>
    <w:lvl w:ilvl="0" w:tplc="F9B0570C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F64B5D"/>
    <w:multiLevelType w:val="hybridMultilevel"/>
    <w:tmpl w:val="CB74BCF8"/>
    <w:lvl w:ilvl="0" w:tplc="2E086456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5D1075"/>
    <w:multiLevelType w:val="hybridMultilevel"/>
    <w:tmpl w:val="003C7F5C"/>
    <w:lvl w:ilvl="0" w:tplc="FFFFFFF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6345B8"/>
    <w:multiLevelType w:val="multilevel"/>
    <w:tmpl w:val="033ED556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278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8" w:hanging="1440"/>
      </w:pPr>
      <w:rPr>
        <w:rFonts w:hint="default"/>
      </w:rPr>
    </w:lvl>
  </w:abstractNum>
  <w:abstractNum w:abstractNumId="73" w15:restartNumberingAfterBreak="0">
    <w:nsid w:val="6E963E6A"/>
    <w:multiLevelType w:val="hybridMultilevel"/>
    <w:tmpl w:val="3B7E9DB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4" w15:restartNumberingAfterBreak="0">
    <w:nsid w:val="6E993AE5"/>
    <w:multiLevelType w:val="multilevel"/>
    <w:tmpl w:val="3AE6F2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75" w15:restartNumberingAfterBreak="0">
    <w:nsid w:val="6FE20620"/>
    <w:multiLevelType w:val="multilevel"/>
    <w:tmpl w:val="86223E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76" w15:restartNumberingAfterBreak="0">
    <w:nsid w:val="7248096B"/>
    <w:multiLevelType w:val="hybridMultilevel"/>
    <w:tmpl w:val="28DCD9A6"/>
    <w:lvl w:ilvl="0" w:tplc="59103CF4">
      <w:start w:val="1"/>
      <w:numFmt w:val="decimal"/>
      <w:lvlText w:val="2.%1"/>
      <w:lvlJc w:val="left"/>
      <w:pPr>
        <w:ind w:left="1260" w:hanging="360"/>
      </w:pPr>
      <w:rPr>
        <w:rFonts w:hint="default"/>
        <w:b w:val="0"/>
        <w:bCs w:val="0"/>
      </w:rPr>
    </w:lvl>
    <w:lvl w:ilvl="1" w:tplc="6B507792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2630B9B"/>
    <w:multiLevelType w:val="hybridMultilevel"/>
    <w:tmpl w:val="D570EBDE"/>
    <w:lvl w:ilvl="0" w:tplc="F7F86FD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FF50E6"/>
    <w:multiLevelType w:val="hybridMultilevel"/>
    <w:tmpl w:val="7BDE8DBC"/>
    <w:lvl w:ilvl="0" w:tplc="B98E04F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E7782E"/>
    <w:multiLevelType w:val="multilevel"/>
    <w:tmpl w:val="3AE6F2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80" w15:restartNumberingAfterBreak="0">
    <w:nsid w:val="7DAD19D6"/>
    <w:multiLevelType w:val="multilevel"/>
    <w:tmpl w:val="13E80A2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81" w15:restartNumberingAfterBreak="0">
    <w:nsid w:val="7DAE4526"/>
    <w:multiLevelType w:val="hybridMultilevel"/>
    <w:tmpl w:val="FABE0B70"/>
    <w:lvl w:ilvl="0" w:tplc="BA0A8FD8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F9D035B"/>
    <w:multiLevelType w:val="multilevel"/>
    <w:tmpl w:val="8B1E67FA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278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8" w:hanging="1440"/>
      </w:pPr>
      <w:rPr>
        <w:rFonts w:hint="default"/>
      </w:rPr>
    </w:lvl>
  </w:abstractNum>
  <w:abstractNum w:abstractNumId="83" w15:restartNumberingAfterBreak="0">
    <w:nsid w:val="7FB17DB7"/>
    <w:multiLevelType w:val="multilevel"/>
    <w:tmpl w:val="9EB65B0A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num w:numId="1">
    <w:abstractNumId w:val="13"/>
  </w:num>
  <w:num w:numId="2">
    <w:abstractNumId w:val="52"/>
  </w:num>
  <w:num w:numId="3">
    <w:abstractNumId w:val="24"/>
  </w:num>
  <w:num w:numId="4">
    <w:abstractNumId w:val="76"/>
  </w:num>
  <w:num w:numId="5">
    <w:abstractNumId w:val="18"/>
  </w:num>
  <w:num w:numId="6">
    <w:abstractNumId w:val="38"/>
  </w:num>
  <w:num w:numId="7">
    <w:abstractNumId w:val="73"/>
  </w:num>
  <w:num w:numId="8">
    <w:abstractNumId w:val="3"/>
  </w:num>
  <w:num w:numId="9">
    <w:abstractNumId w:val="83"/>
  </w:num>
  <w:num w:numId="10">
    <w:abstractNumId w:val="34"/>
  </w:num>
  <w:num w:numId="11">
    <w:abstractNumId w:val="8"/>
  </w:num>
  <w:num w:numId="12">
    <w:abstractNumId w:val="75"/>
  </w:num>
  <w:num w:numId="13">
    <w:abstractNumId w:val="41"/>
  </w:num>
  <w:num w:numId="14">
    <w:abstractNumId w:val="51"/>
  </w:num>
  <w:num w:numId="15">
    <w:abstractNumId w:val="77"/>
  </w:num>
  <w:num w:numId="16">
    <w:abstractNumId w:val="59"/>
  </w:num>
  <w:num w:numId="17">
    <w:abstractNumId w:val="67"/>
  </w:num>
  <w:num w:numId="18">
    <w:abstractNumId w:val="47"/>
  </w:num>
  <w:num w:numId="19">
    <w:abstractNumId w:val="42"/>
  </w:num>
  <w:num w:numId="20">
    <w:abstractNumId w:val="23"/>
  </w:num>
  <w:num w:numId="21">
    <w:abstractNumId w:val="78"/>
  </w:num>
  <w:num w:numId="22">
    <w:abstractNumId w:val="22"/>
  </w:num>
  <w:num w:numId="23">
    <w:abstractNumId w:val="63"/>
  </w:num>
  <w:num w:numId="24">
    <w:abstractNumId w:val="57"/>
  </w:num>
  <w:num w:numId="25">
    <w:abstractNumId w:val="50"/>
  </w:num>
  <w:num w:numId="26">
    <w:abstractNumId w:val="39"/>
  </w:num>
  <w:num w:numId="27">
    <w:abstractNumId w:val="21"/>
  </w:num>
  <w:num w:numId="28">
    <w:abstractNumId w:val="28"/>
  </w:num>
  <w:num w:numId="29">
    <w:abstractNumId w:val="15"/>
  </w:num>
  <w:num w:numId="30">
    <w:abstractNumId w:val="29"/>
  </w:num>
  <w:num w:numId="31">
    <w:abstractNumId w:val="46"/>
  </w:num>
  <w:num w:numId="32">
    <w:abstractNumId w:val="33"/>
  </w:num>
  <w:num w:numId="33">
    <w:abstractNumId w:val="60"/>
  </w:num>
  <w:num w:numId="34">
    <w:abstractNumId w:val="1"/>
  </w:num>
  <w:num w:numId="35">
    <w:abstractNumId w:val="10"/>
  </w:num>
  <w:num w:numId="36">
    <w:abstractNumId w:val="4"/>
  </w:num>
  <w:num w:numId="37">
    <w:abstractNumId w:val="55"/>
  </w:num>
  <w:num w:numId="38">
    <w:abstractNumId w:val="79"/>
  </w:num>
  <w:num w:numId="39">
    <w:abstractNumId w:val="7"/>
  </w:num>
  <w:num w:numId="40">
    <w:abstractNumId w:val="9"/>
  </w:num>
  <w:num w:numId="41">
    <w:abstractNumId w:val="61"/>
  </w:num>
  <w:num w:numId="42">
    <w:abstractNumId w:val="30"/>
  </w:num>
  <w:num w:numId="43">
    <w:abstractNumId w:val="53"/>
  </w:num>
  <w:num w:numId="44">
    <w:abstractNumId w:val="14"/>
  </w:num>
  <w:num w:numId="45">
    <w:abstractNumId w:val="17"/>
  </w:num>
  <w:num w:numId="46">
    <w:abstractNumId w:val="27"/>
  </w:num>
  <w:num w:numId="47">
    <w:abstractNumId w:val="82"/>
  </w:num>
  <w:num w:numId="48">
    <w:abstractNumId w:val="62"/>
  </w:num>
  <w:num w:numId="49">
    <w:abstractNumId w:val="6"/>
  </w:num>
  <w:num w:numId="50">
    <w:abstractNumId w:val="36"/>
  </w:num>
  <w:num w:numId="51">
    <w:abstractNumId w:val="56"/>
  </w:num>
  <w:num w:numId="52">
    <w:abstractNumId w:val="32"/>
  </w:num>
  <w:num w:numId="53">
    <w:abstractNumId w:val="35"/>
  </w:num>
  <w:num w:numId="54">
    <w:abstractNumId w:val="40"/>
  </w:num>
  <w:num w:numId="55">
    <w:abstractNumId w:val="58"/>
  </w:num>
  <w:num w:numId="56">
    <w:abstractNumId w:val="25"/>
  </w:num>
  <w:num w:numId="57">
    <w:abstractNumId w:val="48"/>
  </w:num>
  <w:num w:numId="58">
    <w:abstractNumId w:val="66"/>
  </w:num>
  <w:num w:numId="59">
    <w:abstractNumId w:val="80"/>
  </w:num>
  <w:num w:numId="60">
    <w:abstractNumId w:val="31"/>
  </w:num>
  <w:num w:numId="61">
    <w:abstractNumId w:val="74"/>
  </w:num>
  <w:num w:numId="62">
    <w:abstractNumId w:val="16"/>
  </w:num>
  <w:num w:numId="63">
    <w:abstractNumId w:val="44"/>
  </w:num>
  <w:num w:numId="64">
    <w:abstractNumId w:val="12"/>
  </w:num>
  <w:num w:numId="65">
    <w:abstractNumId w:val="68"/>
  </w:num>
  <w:num w:numId="66">
    <w:abstractNumId w:val="81"/>
  </w:num>
  <w:num w:numId="67">
    <w:abstractNumId w:val="37"/>
  </w:num>
  <w:num w:numId="68">
    <w:abstractNumId w:val="19"/>
  </w:num>
  <w:num w:numId="69">
    <w:abstractNumId w:val="49"/>
  </w:num>
  <w:num w:numId="70">
    <w:abstractNumId w:val="5"/>
  </w:num>
  <w:num w:numId="71">
    <w:abstractNumId w:val="11"/>
  </w:num>
  <w:num w:numId="72">
    <w:abstractNumId w:val="65"/>
  </w:num>
  <w:num w:numId="73">
    <w:abstractNumId w:val="69"/>
  </w:num>
  <w:num w:numId="74">
    <w:abstractNumId w:val="70"/>
  </w:num>
  <w:num w:numId="75">
    <w:abstractNumId w:val="20"/>
  </w:num>
  <w:num w:numId="76">
    <w:abstractNumId w:val="64"/>
  </w:num>
  <w:num w:numId="77">
    <w:abstractNumId w:val="0"/>
  </w:num>
  <w:num w:numId="78">
    <w:abstractNumId w:val="2"/>
  </w:num>
  <w:num w:numId="79">
    <w:abstractNumId w:val="72"/>
  </w:num>
  <w:num w:numId="80">
    <w:abstractNumId w:val="43"/>
  </w:num>
  <w:num w:numId="81">
    <w:abstractNumId w:val="54"/>
  </w:num>
  <w:num w:numId="82">
    <w:abstractNumId w:val="26"/>
  </w:num>
  <w:num w:numId="83">
    <w:abstractNumId w:val="45"/>
  </w:num>
  <w:num w:numId="84">
    <w:abstractNumId w:val="71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6FD"/>
    <w:rsid w:val="00000973"/>
    <w:rsid w:val="000009F6"/>
    <w:rsid w:val="00001405"/>
    <w:rsid w:val="0000175F"/>
    <w:rsid w:val="000027B7"/>
    <w:rsid w:val="00002BEF"/>
    <w:rsid w:val="00002F43"/>
    <w:rsid w:val="00003B6E"/>
    <w:rsid w:val="00003B9C"/>
    <w:rsid w:val="00003BA3"/>
    <w:rsid w:val="0000488A"/>
    <w:rsid w:val="0000488B"/>
    <w:rsid w:val="00004D06"/>
    <w:rsid w:val="000055D8"/>
    <w:rsid w:val="00005D0D"/>
    <w:rsid w:val="00005FF6"/>
    <w:rsid w:val="00006366"/>
    <w:rsid w:val="00006638"/>
    <w:rsid w:val="00006754"/>
    <w:rsid w:val="00006D44"/>
    <w:rsid w:val="000070CB"/>
    <w:rsid w:val="000076FB"/>
    <w:rsid w:val="00007BA0"/>
    <w:rsid w:val="00007CBE"/>
    <w:rsid w:val="00010209"/>
    <w:rsid w:val="000106F7"/>
    <w:rsid w:val="000107B8"/>
    <w:rsid w:val="00010E97"/>
    <w:rsid w:val="0001156A"/>
    <w:rsid w:val="00012122"/>
    <w:rsid w:val="00012521"/>
    <w:rsid w:val="00012647"/>
    <w:rsid w:val="00012CBB"/>
    <w:rsid w:val="00012CC3"/>
    <w:rsid w:val="0001321E"/>
    <w:rsid w:val="00013450"/>
    <w:rsid w:val="0001391D"/>
    <w:rsid w:val="00013C3C"/>
    <w:rsid w:val="00013E92"/>
    <w:rsid w:val="000142FE"/>
    <w:rsid w:val="0001477B"/>
    <w:rsid w:val="00014E77"/>
    <w:rsid w:val="000154BF"/>
    <w:rsid w:val="00015E3B"/>
    <w:rsid w:val="000160E4"/>
    <w:rsid w:val="00016202"/>
    <w:rsid w:val="00016248"/>
    <w:rsid w:val="00016F20"/>
    <w:rsid w:val="00020364"/>
    <w:rsid w:val="00020651"/>
    <w:rsid w:val="00020D9A"/>
    <w:rsid w:val="00020FCA"/>
    <w:rsid w:val="00021C7A"/>
    <w:rsid w:val="0002221B"/>
    <w:rsid w:val="0002263A"/>
    <w:rsid w:val="00022E54"/>
    <w:rsid w:val="00023AE2"/>
    <w:rsid w:val="00023CBB"/>
    <w:rsid w:val="00024109"/>
    <w:rsid w:val="00024130"/>
    <w:rsid w:val="00024143"/>
    <w:rsid w:val="000246D4"/>
    <w:rsid w:val="000248D4"/>
    <w:rsid w:val="00024B51"/>
    <w:rsid w:val="00024E0E"/>
    <w:rsid w:val="0002510F"/>
    <w:rsid w:val="000256AD"/>
    <w:rsid w:val="000258DC"/>
    <w:rsid w:val="00025E8C"/>
    <w:rsid w:val="00026B9B"/>
    <w:rsid w:val="00026F5D"/>
    <w:rsid w:val="0002729C"/>
    <w:rsid w:val="000272BF"/>
    <w:rsid w:val="0002769D"/>
    <w:rsid w:val="000276E2"/>
    <w:rsid w:val="00030F23"/>
    <w:rsid w:val="0003100B"/>
    <w:rsid w:val="0003106B"/>
    <w:rsid w:val="00031DB8"/>
    <w:rsid w:val="0003234F"/>
    <w:rsid w:val="00032DEE"/>
    <w:rsid w:val="00033176"/>
    <w:rsid w:val="000332FC"/>
    <w:rsid w:val="000334FE"/>
    <w:rsid w:val="00033DF0"/>
    <w:rsid w:val="0003429C"/>
    <w:rsid w:val="000349C2"/>
    <w:rsid w:val="000349C4"/>
    <w:rsid w:val="00034ED2"/>
    <w:rsid w:val="0003545E"/>
    <w:rsid w:val="000355B3"/>
    <w:rsid w:val="000357E3"/>
    <w:rsid w:val="000359D6"/>
    <w:rsid w:val="00037859"/>
    <w:rsid w:val="0003796F"/>
    <w:rsid w:val="00037DED"/>
    <w:rsid w:val="00040BA9"/>
    <w:rsid w:val="00040CAD"/>
    <w:rsid w:val="00041027"/>
    <w:rsid w:val="00041A52"/>
    <w:rsid w:val="00041E2A"/>
    <w:rsid w:val="000440C5"/>
    <w:rsid w:val="00044BA0"/>
    <w:rsid w:val="00044E46"/>
    <w:rsid w:val="00045512"/>
    <w:rsid w:val="0004571A"/>
    <w:rsid w:val="00045F90"/>
    <w:rsid w:val="000464A7"/>
    <w:rsid w:val="00046C7F"/>
    <w:rsid w:val="000475D6"/>
    <w:rsid w:val="000500AD"/>
    <w:rsid w:val="00050364"/>
    <w:rsid w:val="0005054A"/>
    <w:rsid w:val="000507E1"/>
    <w:rsid w:val="00050A3F"/>
    <w:rsid w:val="00050A57"/>
    <w:rsid w:val="00050A6D"/>
    <w:rsid w:val="00050B11"/>
    <w:rsid w:val="00050DB3"/>
    <w:rsid w:val="00050DBA"/>
    <w:rsid w:val="0005143D"/>
    <w:rsid w:val="00051527"/>
    <w:rsid w:val="0005158B"/>
    <w:rsid w:val="00051EDC"/>
    <w:rsid w:val="0005276E"/>
    <w:rsid w:val="00052D9E"/>
    <w:rsid w:val="00052F97"/>
    <w:rsid w:val="00053232"/>
    <w:rsid w:val="00053A61"/>
    <w:rsid w:val="00053EB6"/>
    <w:rsid w:val="000542A6"/>
    <w:rsid w:val="00054359"/>
    <w:rsid w:val="000544F2"/>
    <w:rsid w:val="00054528"/>
    <w:rsid w:val="00054716"/>
    <w:rsid w:val="0005539B"/>
    <w:rsid w:val="00055518"/>
    <w:rsid w:val="00055ED7"/>
    <w:rsid w:val="0005663C"/>
    <w:rsid w:val="00056CE1"/>
    <w:rsid w:val="00056E08"/>
    <w:rsid w:val="00057163"/>
    <w:rsid w:val="0005726C"/>
    <w:rsid w:val="000572D0"/>
    <w:rsid w:val="00057447"/>
    <w:rsid w:val="0005757F"/>
    <w:rsid w:val="00057C58"/>
    <w:rsid w:val="00060C27"/>
    <w:rsid w:val="000612EC"/>
    <w:rsid w:val="000616CB"/>
    <w:rsid w:val="000617B0"/>
    <w:rsid w:val="0006194F"/>
    <w:rsid w:val="00061BB8"/>
    <w:rsid w:val="00062896"/>
    <w:rsid w:val="00062B6A"/>
    <w:rsid w:val="00062E6B"/>
    <w:rsid w:val="0006394B"/>
    <w:rsid w:val="00064A60"/>
    <w:rsid w:val="00064BF3"/>
    <w:rsid w:val="00065412"/>
    <w:rsid w:val="00065737"/>
    <w:rsid w:val="000659EC"/>
    <w:rsid w:val="00065BE6"/>
    <w:rsid w:val="00065EE6"/>
    <w:rsid w:val="0006698D"/>
    <w:rsid w:val="000669EB"/>
    <w:rsid w:val="00066B0F"/>
    <w:rsid w:val="00066B80"/>
    <w:rsid w:val="00066F85"/>
    <w:rsid w:val="000715D6"/>
    <w:rsid w:val="00071D68"/>
    <w:rsid w:val="00072130"/>
    <w:rsid w:val="00072260"/>
    <w:rsid w:val="0007242D"/>
    <w:rsid w:val="00072814"/>
    <w:rsid w:val="00072948"/>
    <w:rsid w:val="00072F22"/>
    <w:rsid w:val="00072FA4"/>
    <w:rsid w:val="00072FD7"/>
    <w:rsid w:val="00073409"/>
    <w:rsid w:val="0007435C"/>
    <w:rsid w:val="0007481F"/>
    <w:rsid w:val="00074B7D"/>
    <w:rsid w:val="00075716"/>
    <w:rsid w:val="0007647B"/>
    <w:rsid w:val="00076930"/>
    <w:rsid w:val="0007728E"/>
    <w:rsid w:val="00077794"/>
    <w:rsid w:val="00077AA5"/>
    <w:rsid w:val="00077BB2"/>
    <w:rsid w:val="0008026E"/>
    <w:rsid w:val="000802CF"/>
    <w:rsid w:val="000809A3"/>
    <w:rsid w:val="00080C3A"/>
    <w:rsid w:val="00080DD2"/>
    <w:rsid w:val="00080F3B"/>
    <w:rsid w:val="00081153"/>
    <w:rsid w:val="000812E8"/>
    <w:rsid w:val="000813C4"/>
    <w:rsid w:val="00081446"/>
    <w:rsid w:val="00081695"/>
    <w:rsid w:val="000817FC"/>
    <w:rsid w:val="00081C1F"/>
    <w:rsid w:val="00081ECE"/>
    <w:rsid w:val="00082D74"/>
    <w:rsid w:val="0008361B"/>
    <w:rsid w:val="000837E5"/>
    <w:rsid w:val="00083D53"/>
    <w:rsid w:val="00083F73"/>
    <w:rsid w:val="00084345"/>
    <w:rsid w:val="00084C8A"/>
    <w:rsid w:val="00084F8C"/>
    <w:rsid w:val="0008512B"/>
    <w:rsid w:val="000852BE"/>
    <w:rsid w:val="00085413"/>
    <w:rsid w:val="00085750"/>
    <w:rsid w:val="00085DC8"/>
    <w:rsid w:val="00085DEC"/>
    <w:rsid w:val="00085FB8"/>
    <w:rsid w:val="0008687E"/>
    <w:rsid w:val="000876A9"/>
    <w:rsid w:val="00087E62"/>
    <w:rsid w:val="000900B5"/>
    <w:rsid w:val="0009059C"/>
    <w:rsid w:val="00090920"/>
    <w:rsid w:val="00090932"/>
    <w:rsid w:val="000909A6"/>
    <w:rsid w:val="00091199"/>
    <w:rsid w:val="0009131A"/>
    <w:rsid w:val="00091361"/>
    <w:rsid w:val="00091BD5"/>
    <w:rsid w:val="00091CD2"/>
    <w:rsid w:val="00091F28"/>
    <w:rsid w:val="0009261E"/>
    <w:rsid w:val="00093A01"/>
    <w:rsid w:val="00094152"/>
    <w:rsid w:val="0009448E"/>
    <w:rsid w:val="000944BF"/>
    <w:rsid w:val="0009491C"/>
    <w:rsid w:val="00094CBE"/>
    <w:rsid w:val="00094E39"/>
    <w:rsid w:val="00094E64"/>
    <w:rsid w:val="000950F2"/>
    <w:rsid w:val="00095399"/>
    <w:rsid w:val="000961F6"/>
    <w:rsid w:val="0009636A"/>
    <w:rsid w:val="00096468"/>
    <w:rsid w:val="00096544"/>
    <w:rsid w:val="00096AE7"/>
    <w:rsid w:val="00097B7C"/>
    <w:rsid w:val="00097DC1"/>
    <w:rsid w:val="000A0564"/>
    <w:rsid w:val="000A079C"/>
    <w:rsid w:val="000A1AB7"/>
    <w:rsid w:val="000A1C7D"/>
    <w:rsid w:val="000A1E0A"/>
    <w:rsid w:val="000A227B"/>
    <w:rsid w:val="000A229D"/>
    <w:rsid w:val="000A2459"/>
    <w:rsid w:val="000A2628"/>
    <w:rsid w:val="000A26A2"/>
    <w:rsid w:val="000A295B"/>
    <w:rsid w:val="000A341C"/>
    <w:rsid w:val="000A3795"/>
    <w:rsid w:val="000A37D7"/>
    <w:rsid w:val="000A399E"/>
    <w:rsid w:val="000A3AD8"/>
    <w:rsid w:val="000A411A"/>
    <w:rsid w:val="000A43D7"/>
    <w:rsid w:val="000A4DEB"/>
    <w:rsid w:val="000A4F57"/>
    <w:rsid w:val="000A4FA4"/>
    <w:rsid w:val="000A59C3"/>
    <w:rsid w:val="000A636E"/>
    <w:rsid w:val="000A65A7"/>
    <w:rsid w:val="000A7459"/>
    <w:rsid w:val="000A7A9C"/>
    <w:rsid w:val="000A7D47"/>
    <w:rsid w:val="000B008F"/>
    <w:rsid w:val="000B03AC"/>
    <w:rsid w:val="000B09CD"/>
    <w:rsid w:val="000B0A4A"/>
    <w:rsid w:val="000B0F64"/>
    <w:rsid w:val="000B1342"/>
    <w:rsid w:val="000B20C3"/>
    <w:rsid w:val="000B21E8"/>
    <w:rsid w:val="000B281D"/>
    <w:rsid w:val="000B2872"/>
    <w:rsid w:val="000B32DE"/>
    <w:rsid w:val="000B3645"/>
    <w:rsid w:val="000B369D"/>
    <w:rsid w:val="000B3B58"/>
    <w:rsid w:val="000B44C5"/>
    <w:rsid w:val="000B4F36"/>
    <w:rsid w:val="000B541E"/>
    <w:rsid w:val="000B63CD"/>
    <w:rsid w:val="000B6BB1"/>
    <w:rsid w:val="000B72DA"/>
    <w:rsid w:val="000C05D4"/>
    <w:rsid w:val="000C077C"/>
    <w:rsid w:val="000C0799"/>
    <w:rsid w:val="000C095C"/>
    <w:rsid w:val="000C13EB"/>
    <w:rsid w:val="000C189F"/>
    <w:rsid w:val="000C21AA"/>
    <w:rsid w:val="000C2BD4"/>
    <w:rsid w:val="000C35EB"/>
    <w:rsid w:val="000C3636"/>
    <w:rsid w:val="000C3966"/>
    <w:rsid w:val="000C3984"/>
    <w:rsid w:val="000C43BA"/>
    <w:rsid w:val="000C4447"/>
    <w:rsid w:val="000C4CF8"/>
    <w:rsid w:val="000C5B1B"/>
    <w:rsid w:val="000C5C6A"/>
    <w:rsid w:val="000C6DA9"/>
    <w:rsid w:val="000C72A6"/>
    <w:rsid w:val="000C74A1"/>
    <w:rsid w:val="000C7FEF"/>
    <w:rsid w:val="000D103E"/>
    <w:rsid w:val="000D146D"/>
    <w:rsid w:val="000D1B30"/>
    <w:rsid w:val="000D1E5C"/>
    <w:rsid w:val="000D1E6C"/>
    <w:rsid w:val="000D2F95"/>
    <w:rsid w:val="000D329B"/>
    <w:rsid w:val="000D40E5"/>
    <w:rsid w:val="000D42E7"/>
    <w:rsid w:val="000D55A9"/>
    <w:rsid w:val="000D5950"/>
    <w:rsid w:val="000D5964"/>
    <w:rsid w:val="000D5F48"/>
    <w:rsid w:val="000D6098"/>
    <w:rsid w:val="000D649C"/>
    <w:rsid w:val="000D64BB"/>
    <w:rsid w:val="000D64D0"/>
    <w:rsid w:val="000D674E"/>
    <w:rsid w:val="000D6961"/>
    <w:rsid w:val="000D6DF6"/>
    <w:rsid w:val="000D6FE3"/>
    <w:rsid w:val="000D707C"/>
    <w:rsid w:val="000D71C6"/>
    <w:rsid w:val="000D7431"/>
    <w:rsid w:val="000D783F"/>
    <w:rsid w:val="000D7BDC"/>
    <w:rsid w:val="000D7CC1"/>
    <w:rsid w:val="000D7EEF"/>
    <w:rsid w:val="000E0CDE"/>
    <w:rsid w:val="000E11EA"/>
    <w:rsid w:val="000E12DE"/>
    <w:rsid w:val="000E14BF"/>
    <w:rsid w:val="000E1546"/>
    <w:rsid w:val="000E1BAE"/>
    <w:rsid w:val="000E1F62"/>
    <w:rsid w:val="000E2494"/>
    <w:rsid w:val="000E276E"/>
    <w:rsid w:val="000E28EE"/>
    <w:rsid w:val="000E28F8"/>
    <w:rsid w:val="000E298F"/>
    <w:rsid w:val="000E3462"/>
    <w:rsid w:val="000E34C3"/>
    <w:rsid w:val="000E34FE"/>
    <w:rsid w:val="000E354B"/>
    <w:rsid w:val="000E3DBC"/>
    <w:rsid w:val="000E42DB"/>
    <w:rsid w:val="000E4363"/>
    <w:rsid w:val="000E44E8"/>
    <w:rsid w:val="000E483A"/>
    <w:rsid w:val="000E49F1"/>
    <w:rsid w:val="000E4A04"/>
    <w:rsid w:val="000E4F17"/>
    <w:rsid w:val="000E5D5C"/>
    <w:rsid w:val="000E6294"/>
    <w:rsid w:val="000E690E"/>
    <w:rsid w:val="000E6951"/>
    <w:rsid w:val="000E6A63"/>
    <w:rsid w:val="000E6D84"/>
    <w:rsid w:val="000E6E0A"/>
    <w:rsid w:val="000E6E70"/>
    <w:rsid w:val="000E6F6C"/>
    <w:rsid w:val="000F011C"/>
    <w:rsid w:val="000F047C"/>
    <w:rsid w:val="000F054C"/>
    <w:rsid w:val="000F05CA"/>
    <w:rsid w:val="000F09F3"/>
    <w:rsid w:val="000F0D6A"/>
    <w:rsid w:val="000F2D3A"/>
    <w:rsid w:val="000F3433"/>
    <w:rsid w:val="000F48C6"/>
    <w:rsid w:val="000F4DF6"/>
    <w:rsid w:val="000F50E2"/>
    <w:rsid w:val="000F5990"/>
    <w:rsid w:val="000F5BE4"/>
    <w:rsid w:val="000F6568"/>
    <w:rsid w:val="000F674A"/>
    <w:rsid w:val="000F67E3"/>
    <w:rsid w:val="000F6E47"/>
    <w:rsid w:val="000F737E"/>
    <w:rsid w:val="000F796E"/>
    <w:rsid w:val="000F7B51"/>
    <w:rsid w:val="000F7B90"/>
    <w:rsid w:val="000F7BB5"/>
    <w:rsid w:val="000F7DEF"/>
    <w:rsid w:val="000F7E01"/>
    <w:rsid w:val="001006E9"/>
    <w:rsid w:val="00100EC3"/>
    <w:rsid w:val="00101292"/>
    <w:rsid w:val="0010183C"/>
    <w:rsid w:val="00101BC9"/>
    <w:rsid w:val="0010246E"/>
    <w:rsid w:val="0010265E"/>
    <w:rsid w:val="00103023"/>
    <w:rsid w:val="0010324B"/>
    <w:rsid w:val="0010339A"/>
    <w:rsid w:val="00103ED3"/>
    <w:rsid w:val="00104AED"/>
    <w:rsid w:val="0010660F"/>
    <w:rsid w:val="00107902"/>
    <w:rsid w:val="00107D62"/>
    <w:rsid w:val="00110629"/>
    <w:rsid w:val="00110DB8"/>
    <w:rsid w:val="00111867"/>
    <w:rsid w:val="00111DBF"/>
    <w:rsid w:val="001120C6"/>
    <w:rsid w:val="00112325"/>
    <w:rsid w:val="0011272A"/>
    <w:rsid w:val="00112EA4"/>
    <w:rsid w:val="00113072"/>
    <w:rsid w:val="001134A6"/>
    <w:rsid w:val="0011394E"/>
    <w:rsid w:val="00114518"/>
    <w:rsid w:val="001145E0"/>
    <w:rsid w:val="0011493A"/>
    <w:rsid w:val="00115401"/>
    <w:rsid w:val="00115985"/>
    <w:rsid w:val="00115CE5"/>
    <w:rsid w:val="00115D4F"/>
    <w:rsid w:val="00115FBA"/>
    <w:rsid w:val="00115FE2"/>
    <w:rsid w:val="0011668A"/>
    <w:rsid w:val="00116693"/>
    <w:rsid w:val="0011690B"/>
    <w:rsid w:val="001169E0"/>
    <w:rsid w:val="00116D1F"/>
    <w:rsid w:val="00116DA3"/>
    <w:rsid w:val="00117260"/>
    <w:rsid w:val="00117B13"/>
    <w:rsid w:val="00117C71"/>
    <w:rsid w:val="00117F1F"/>
    <w:rsid w:val="00120267"/>
    <w:rsid w:val="001202C7"/>
    <w:rsid w:val="0012070F"/>
    <w:rsid w:val="00120A92"/>
    <w:rsid w:val="001216E8"/>
    <w:rsid w:val="00121DD0"/>
    <w:rsid w:val="00122D7D"/>
    <w:rsid w:val="001232EF"/>
    <w:rsid w:val="00123657"/>
    <w:rsid w:val="001237B0"/>
    <w:rsid w:val="00123BE0"/>
    <w:rsid w:val="00123CD0"/>
    <w:rsid w:val="00123D2E"/>
    <w:rsid w:val="00123FA5"/>
    <w:rsid w:val="00124312"/>
    <w:rsid w:val="00124C02"/>
    <w:rsid w:val="00124C30"/>
    <w:rsid w:val="0012506A"/>
    <w:rsid w:val="001250F6"/>
    <w:rsid w:val="001252A0"/>
    <w:rsid w:val="00125688"/>
    <w:rsid w:val="001258FA"/>
    <w:rsid w:val="00125A33"/>
    <w:rsid w:val="00125B22"/>
    <w:rsid w:val="0012646A"/>
    <w:rsid w:val="001267F4"/>
    <w:rsid w:val="001268F1"/>
    <w:rsid w:val="00126ACF"/>
    <w:rsid w:val="00126C02"/>
    <w:rsid w:val="00126FAD"/>
    <w:rsid w:val="001274FE"/>
    <w:rsid w:val="00127B89"/>
    <w:rsid w:val="0013022E"/>
    <w:rsid w:val="00130F4A"/>
    <w:rsid w:val="00131132"/>
    <w:rsid w:val="001318D4"/>
    <w:rsid w:val="00131AFD"/>
    <w:rsid w:val="00132593"/>
    <w:rsid w:val="00132C49"/>
    <w:rsid w:val="0013307F"/>
    <w:rsid w:val="001331E2"/>
    <w:rsid w:val="001338DA"/>
    <w:rsid w:val="001338EF"/>
    <w:rsid w:val="00133CBF"/>
    <w:rsid w:val="00134A8C"/>
    <w:rsid w:val="00134C66"/>
    <w:rsid w:val="00134EA4"/>
    <w:rsid w:val="0013561B"/>
    <w:rsid w:val="00135712"/>
    <w:rsid w:val="00136018"/>
    <w:rsid w:val="0013632B"/>
    <w:rsid w:val="00136474"/>
    <w:rsid w:val="001364B1"/>
    <w:rsid w:val="001375C3"/>
    <w:rsid w:val="00137C23"/>
    <w:rsid w:val="00137EA6"/>
    <w:rsid w:val="00137F77"/>
    <w:rsid w:val="00137F97"/>
    <w:rsid w:val="00140646"/>
    <w:rsid w:val="001406A1"/>
    <w:rsid w:val="00140727"/>
    <w:rsid w:val="00140B5B"/>
    <w:rsid w:val="00140C8A"/>
    <w:rsid w:val="001413E7"/>
    <w:rsid w:val="001415EC"/>
    <w:rsid w:val="00142C4C"/>
    <w:rsid w:val="00142F6A"/>
    <w:rsid w:val="00143B5D"/>
    <w:rsid w:val="00143C29"/>
    <w:rsid w:val="0014425E"/>
    <w:rsid w:val="00144908"/>
    <w:rsid w:val="00144F84"/>
    <w:rsid w:val="0014549A"/>
    <w:rsid w:val="00145761"/>
    <w:rsid w:val="00145FE8"/>
    <w:rsid w:val="00146BA0"/>
    <w:rsid w:val="00146DB1"/>
    <w:rsid w:val="00147250"/>
    <w:rsid w:val="0014768B"/>
    <w:rsid w:val="0014783A"/>
    <w:rsid w:val="00147A10"/>
    <w:rsid w:val="00147CFD"/>
    <w:rsid w:val="00147FF1"/>
    <w:rsid w:val="0015025B"/>
    <w:rsid w:val="001505AE"/>
    <w:rsid w:val="00150E96"/>
    <w:rsid w:val="001510E5"/>
    <w:rsid w:val="00151864"/>
    <w:rsid w:val="0015242E"/>
    <w:rsid w:val="00152DF4"/>
    <w:rsid w:val="001530B2"/>
    <w:rsid w:val="0015325C"/>
    <w:rsid w:val="0015336E"/>
    <w:rsid w:val="00153439"/>
    <w:rsid w:val="00153A1C"/>
    <w:rsid w:val="00153DB4"/>
    <w:rsid w:val="001540DC"/>
    <w:rsid w:val="001548CE"/>
    <w:rsid w:val="00156332"/>
    <w:rsid w:val="00156AF2"/>
    <w:rsid w:val="00156E8F"/>
    <w:rsid w:val="00157F5D"/>
    <w:rsid w:val="0016026F"/>
    <w:rsid w:val="001604CB"/>
    <w:rsid w:val="001606EF"/>
    <w:rsid w:val="001616C1"/>
    <w:rsid w:val="00161B50"/>
    <w:rsid w:val="00162BE3"/>
    <w:rsid w:val="00162D00"/>
    <w:rsid w:val="00163657"/>
    <w:rsid w:val="00163F3C"/>
    <w:rsid w:val="00164A19"/>
    <w:rsid w:val="00165123"/>
    <w:rsid w:val="001652A1"/>
    <w:rsid w:val="001657B5"/>
    <w:rsid w:val="0016585A"/>
    <w:rsid w:val="00165C08"/>
    <w:rsid w:val="00165C42"/>
    <w:rsid w:val="00165CD4"/>
    <w:rsid w:val="00166BDE"/>
    <w:rsid w:val="00167443"/>
    <w:rsid w:val="00167AC5"/>
    <w:rsid w:val="00167B63"/>
    <w:rsid w:val="00167CD9"/>
    <w:rsid w:val="0017005E"/>
    <w:rsid w:val="00170723"/>
    <w:rsid w:val="00170958"/>
    <w:rsid w:val="00170D33"/>
    <w:rsid w:val="00170EBF"/>
    <w:rsid w:val="00171012"/>
    <w:rsid w:val="0017117F"/>
    <w:rsid w:val="0017146D"/>
    <w:rsid w:val="00171523"/>
    <w:rsid w:val="001716EF"/>
    <w:rsid w:val="00171C77"/>
    <w:rsid w:val="00171E5C"/>
    <w:rsid w:val="00171F6E"/>
    <w:rsid w:val="0017288F"/>
    <w:rsid w:val="001728FC"/>
    <w:rsid w:val="00172B2A"/>
    <w:rsid w:val="001733E6"/>
    <w:rsid w:val="0017381A"/>
    <w:rsid w:val="00173E7B"/>
    <w:rsid w:val="00173F7A"/>
    <w:rsid w:val="0017453D"/>
    <w:rsid w:val="001747EE"/>
    <w:rsid w:val="00174BA1"/>
    <w:rsid w:val="00174C05"/>
    <w:rsid w:val="00174C69"/>
    <w:rsid w:val="00174E44"/>
    <w:rsid w:val="00174EB6"/>
    <w:rsid w:val="0017584F"/>
    <w:rsid w:val="00175C24"/>
    <w:rsid w:val="00175CEE"/>
    <w:rsid w:val="0017624B"/>
    <w:rsid w:val="001766EB"/>
    <w:rsid w:val="00176E7A"/>
    <w:rsid w:val="001776EE"/>
    <w:rsid w:val="00177D73"/>
    <w:rsid w:val="001806E1"/>
    <w:rsid w:val="001807D5"/>
    <w:rsid w:val="001810A1"/>
    <w:rsid w:val="00181683"/>
    <w:rsid w:val="00183455"/>
    <w:rsid w:val="00183671"/>
    <w:rsid w:val="001838D5"/>
    <w:rsid w:val="001840A9"/>
    <w:rsid w:val="001842BA"/>
    <w:rsid w:val="00185458"/>
    <w:rsid w:val="001854AA"/>
    <w:rsid w:val="001858D6"/>
    <w:rsid w:val="00185C6D"/>
    <w:rsid w:val="0018601C"/>
    <w:rsid w:val="00187570"/>
    <w:rsid w:val="00190301"/>
    <w:rsid w:val="001907F5"/>
    <w:rsid w:val="0019090D"/>
    <w:rsid w:val="00191010"/>
    <w:rsid w:val="00191089"/>
    <w:rsid w:val="001911E2"/>
    <w:rsid w:val="001924A0"/>
    <w:rsid w:val="001927B9"/>
    <w:rsid w:val="00192EFF"/>
    <w:rsid w:val="00193140"/>
    <w:rsid w:val="00193BD9"/>
    <w:rsid w:val="00193DC6"/>
    <w:rsid w:val="00193FDB"/>
    <w:rsid w:val="00194338"/>
    <w:rsid w:val="0019464A"/>
    <w:rsid w:val="00194F1E"/>
    <w:rsid w:val="001950C6"/>
    <w:rsid w:val="0019565B"/>
    <w:rsid w:val="00195B74"/>
    <w:rsid w:val="001965FA"/>
    <w:rsid w:val="001966DB"/>
    <w:rsid w:val="00196794"/>
    <w:rsid w:val="001969E0"/>
    <w:rsid w:val="00197027"/>
    <w:rsid w:val="001970C2"/>
    <w:rsid w:val="00197214"/>
    <w:rsid w:val="001975E7"/>
    <w:rsid w:val="0019779E"/>
    <w:rsid w:val="001979A0"/>
    <w:rsid w:val="00197C70"/>
    <w:rsid w:val="001A1494"/>
    <w:rsid w:val="001A151F"/>
    <w:rsid w:val="001A1B24"/>
    <w:rsid w:val="001A1C84"/>
    <w:rsid w:val="001A1FC5"/>
    <w:rsid w:val="001A22AB"/>
    <w:rsid w:val="001A333B"/>
    <w:rsid w:val="001A39BB"/>
    <w:rsid w:val="001A4014"/>
    <w:rsid w:val="001A4898"/>
    <w:rsid w:val="001A4E1E"/>
    <w:rsid w:val="001A505B"/>
    <w:rsid w:val="001A529B"/>
    <w:rsid w:val="001A53C8"/>
    <w:rsid w:val="001A565C"/>
    <w:rsid w:val="001A5695"/>
    <w:rsid w:val="001A59F2"/>
    <w:rsid w:val="001A5B43"/>
    <w:rsid w:val="001A5C8C"/>
    <w:rsid w:val="001A6C36"/>
    <w:rsid w:val="001A6C63"/>
    <w:rsid w:val="001A6F2D"/>
    <w:rsid w:val="001A6F52"/>
    <w:rsid w:val="001A718A"/>
    <w:rsid w:val="001A7BAF"/>
    <w:rsid w:val="001B02FF"/>
    <w:rsid w:val="001B0412"/>
    <w:rsid w:val="001B08F6"/>
    <w:rsid w:val="001B0DC9"/>
    <w:rsid w:val="001B0DFC"/>
    <w:rsid w:val="001B0E71"/>
    <w:rsid w:val="001B15D6"/>
    <w:rsid w:val="001B19C3"/>
    <w:rsid w:val="001B1B3B"/>
    <w:rsid w:val="001B225A"/>
    <w:rsid w:val="001B2559"/>
    <w:rsid w:val="001B30A7"/>
    <w:rsid w:val="001B3439"/>
    <w:rsid w:val="001B3C31"/>
    <w:rsid w:val="001B3FAE"/>
    <w:rsid w:val="001B41DB"/>
    <w:rsid w:val="001B4C4D"/>
    <w:rsid w:val="001B54E8"/>
    <w:rsid w:val="001B5751"/>
    <w:rsid w:val="001B5992"/>
    <w:rsid w:val="001B5CAC"/>
    <w:rsid w:val="001B5E90"/>
    <w:rsid w:val="001B5FDB"/>
    <w:rsid w:val="001B6838"/>
    <w:rsid w:val="001B6BD0"/>
    <w:rsid w:val="001B6EA1"/>
    <w:rsid w:val="001B74A3"/>
    <w:rsid w:val="001B7829"/>
    <w:rsid w:val="001B7A93"/>
    <w:rsid w:val="001B7CF3"/>
    <w:rsid w:val="001B7D7E"/>
    <w:rsid w:val="001B7DF5"/>
    <w:rsid w:val="001C0092"/>
    <w:rsid w:val="001C0395"/>
    <w:rsid w:val="001C150A"/>
    <w:rsid w:val="001C1748"/>
    <w:rsid w:val="001C18CE"/>
    <w:rsid w:val="001C1D70"/>
    <w:rsid w:val="001C2650"/>
    <w:rsid w:val="001C26B9"/>
    <w:rsid w:val="001C288C"/>
    <w:rsid w:val="001C2892"/>
    <w:rsid w:val="001C2E30"/>
    <w:rsid w:val="001C2F64"/>
    <w:rsid w:val="001C3216"/>
    <w:rsid w:val="001C3FB5"/>
    <w:rsid w:val="001C46AF"/>
    <w:rsid w:val="001C4A22"/>
    <w:rsid w:val="001C4E89"/>
    <w:rsid w:val="001C4FEF"/>
    <w:rsid w:val="001C551B"/>
    <w:rsid w:val="001C5A2F"/>
    <w:rsid w:val="001C5A94"/>
    <w:rsid w:val="001C6448"/>
    <w:rsid w:val="001C65E9"/>
    <w:rsid w:val="001C669B"/>
    <w:rsid w:val="001C67FF"/>
    <w:rsid w:val="001C71DD"/>
    <w:rsid w:val="001C7227"/>
    <w:rsid w:val="001C7877"/>
    <w:rsid w:val="001D011F"/>
    <w:rsid w:val="001D01E8"/>
    <w:rsid w:val="001D05AD"/>
    <w:rsid w:val="001D1366"/>
    <w:rsid w:val="001D1E25"/>
    <w:rsid w:val="001D2237"/>
    <w:rsid w:val="001D2B2C"/>
    <w:rsid w:val="001D3470"/>
    <w:rsid w:val="001D35EF"/>
    <w:rsid w:val="001D3C67"/>
    <w:rsid w:val="001D45CC"/>
    <w:rsid w:val="001D547F"/>
    <w:rsid w:val="001D68E0"/>
    <w:rsid w:val="001D6902"/>
    <w:rsid w:val="001D6AC3"/>
    <w:rsid w:val="001D6E58"/>
    <w:rsid w:val="001D72E4"/>
    <w:rsid w:val="001D7431"/>
    <w:rsid w:val="001D7AC6"/>
    <w:rsid w:val="001D7E8E"/>
    <w:rsid w:val="001E04CA"/>
    <w:rsid w:val="001E08BB"/>
    <w:rsid w:val="001E0941"/>
    <w:rsid w:val="001E0C1B"/>
    <w:rsid w:val="001E1060"/>
    <w:rsid w:val="001E109E"/>
    <w:rsid w:val="001E11C0"/>
    <w:rsid w:val="001E11E6"/>
    <w:rsid w:val="001E125D"/>
    <w:rsid w:val="001E190D"/>
    <w:rsid w:val="001E1CD6"/>
    <w:rsid w:val="001E1D61"/>
    <w:rsid w:val="001E2107"/>
    <w:rsid w:val="001E21AF"/>
    <w:rsid w:val="001E297D"/>
    <w:rsid w:val="001E2AA8"/>
    <w:rsid w:val="001E2E6D"/>
    <w:rsid w:val="001E337E"/>
    <w:rsid w:val="001E3527"/>
    <w:rsid w:val="001E3F0B"/>
    <w:rsid w:val="001E3F1C"/>
    <w:rsid w:val="001E5456"/>
    <w:rsid w:val="001E5A89"/>
    <w:rsid w:val="001E5C88"/>
    <w:rsid w:val="001E5F7E"/>
    <w:rsid w:val="001E6051"/>
    <w:rsid w:val="001E644F"/>
    <w:rsid w:val="001E6CE6"/>
    <w:rsid w:val="001E7459"/>
    <w:rsid w:val="001E75F2"/>
    <w:rsid w:val="001E7665"/>
    <w:rsid w:val="001E7AB4"/>
    <w:rsid w:val="001F0C0A"/>
    <w:rsid w:val="001F153E"/>
    <w:rsid w:val="001F1682"/>
    <w:rsid w:val="001F2116"/>
    <w:rsid w:val="001F2308"/>
    <w:rsid w:val="001F2818"/>
    <w:rsid w:val="001F2C37"/>
    <w:rsid w:val="001F3FE8"/>
    <w:rsid w:val="001F42AC"/>
    <w:rsid w:val="001F438F"/>
    <w:rsid w:val="001F44B7"/>
    <w:rsid w:val="001F4A1D"/>
    <w:rsid w:val="001F4F3B"/>
    <w:rsid w:val="001F5AA8"/>
    <w:rsid w:val="001F5B9A"/>
    <w:rsid w:val="001F6080"/>
    <w:rsid w:val="001F634F"/>
    <w:rsid w:val="001F65F3"/>
    <w:rsid w:val="001F6CF3"/>
    <w:rsid w:val="001F6FB6"/>
    <w:rsid w:val="001F760B"/>
    <w:rsid w:val="001F7A49"/>
    <w:rsid w:val="001F7C2F"/>
    <w:rsid w:val="001F7CF5"/>
    <w:rsid w:val="00200FB7"/>
    <w:rsid w:val="00201347"/>
    <w:rsid w:val="00201758"/>
    <w:rsid w:val="002019D7"/>
    <w:rsid w:val="00201ABB"/>
    <w:rsid w:val="00201F04"/>
    <w:rsid w:val="00202912"/>
    <w:rsid w:val="00202B1E"/>
    <w:rsid w:val="00202B72"/>
    <w:rsid w:val="00203CA9"/>
    <w:rsid w:val="00203DC7"/>
    <w:rsid w:val="0020448C"/>
    <w:rsid w:val="002047E5"/>
    <w:rsid w:val="00204CA3"/>
    <w:rsid w:val="0020500A"/>
    <w:rsid w:val="002051C4"/>
    <w:rsid w:val="002056EB"/>
    <w:rsid w:val="002061B1"/>
    <w:rsid w:val="00206768"/>
    <w:rsid w:val="00206EB5"/>
    <w:rsid w:val="00206FD0"/>
    <w:rsid w:val="00207074"/>
    <w:rsid w:val="002072C8"/>
    <w:rsid w:val="0020730B"/>
    <w:rsid w:val="002076EE"/>
    <w:rsid w:val="00210359"/>
    <w:rsid w:val="002103AE"/>
    <w:rsid w:val="0021051B"/>
    <w:rsid w:val="00210653"/>
    <w:rsid w:val="002108C6"/>
    <w:rsid w:val="00210BE6"/>
    <w:rsid w:val="00210D2C"/>
    <w:rsid w:val="00210F69"/>
    <w:rsid w:val="0021106F"/>
    <w:rsid w:val="002111A3"/>
    <w:rsid w:val="00211949"/>
    <w:rsid w:val="00211BA6"/>
    <w:rsid w:val="00211EA2"/>
    <w:rsid w:val="00211F13"/>
    <w:rsid w:val="002124F5"/>
    <w:rsid w:val="00212519"/>
    <w:rsid w:val="00213081"/>
    <w:rsid w:val="002137C9"/>
    <w:rsid w:val="00213967"/>
    <w:rsid w:val="00213C50"/>
    <w:rsid w:val="00213CA4"/>
    <w:rsid w:val="00214239"/>
    <w:rsid w:val="00214377"/>
    <w:rsid w:val="002145EE"/>
    <w:rsid w:val="002149A0"/>
    <w:rsid w:val="00214E1C"/>
    <w:rsid w:val="00214F58"/>
    <w:rsid w:val="002155C7"/>
    <w:rsid w:val="00215A60"/>
    <w:rsid w:val="002161C0"/>
    <w:rsid w:val="002162E7"/>
    <w:rsid w:val="00216682"/>
    <w:rsid w:val="00216C5F"/>
    <w:rsid w:val="00216E8D"/>
    <w:rsid w:val="00216F28"/>
    <w:rsid w:val="00217A0C"/>
    <w:rsid w:val="00217ADF"/>
    <w:rsid w:val="00217CFA"/>
    <w:rsid w:val="00217F3C"/>
    <w:rsid w:val="00220479"/>
    <w:rsid w:val="00221560"/>
    <w:rsid w:val="00221DE0"/>
    <w:rsid w:val="0022209E"/>
    <w:rsid w:val="00222207"/>
    <w:rsid w:val="00222AFA"/>
    <w:rsid w:val="00222F27"/>
    <w:rsid w:val="00223097"/>
    <w:rsid w:val="002234F9"/>
    <w:rsid w:val="00223C46"/>
    <w:rsid w:val="0022425F"/>
    <w:rsid w:val="00225217"/>
    <w:rsid w:val="00225581"/>
    <w:rsid w:val="002259B6"/>
    <w:rsid w:val="00225DC8"/>
    <w:rsid w:val="00226D26"/>
    <w:rsid w:val="002270E1"/>
    <w:rsid w:val="002278F8"/>
    <w:rsid w:val="00230190"/>
    <w:rsid w:val="002303C1"/>
    <w:rsid w:val="00230C5D"/>
    <w:rsid w:val="00230D90"/>
    <w:rsid w:val="00230DB1"/>
    <w:rsid w:val="00231267"/>
    <w:rsid w:val="00231940"/>
    <w:rsid w:val="00231EE4"/>
    <w:rsid w:val="00231FD8"/>
    <w:rsid w:val="002326B3"/>
    <w:rsid w:val="00232854"/>
    <w:rsid w:val="00232F7D"/>
    <w:rsid w:val="00232F9C"/>
    <w:rsid w:val="00233322"/>
    <w:rsid w:val="0023357F"/>
    <w:rsid w:val="00233FD3"/>
    <w:rsid w:val="002344A8"/>
    <w:rsid w:val="00234559"/>
    <w:rsid w:val="0023456C"/>
    <w:rsid w:val="0023467E"/>
    <w:rsid w:val="002348F1"/>
    <w:rsid w:val="002354AF"/>
    <w:rsid w:val="00235D72"/>
    <w:rsid w:val="002360C6"/>
    <w:rsid w:val="002364B5"/>
    <w:rsid w:val="00236733"/>
    <w:rsid w:val="00236C92"/>
    <w:rsid w:val="0023703D"/>
    <w:rsid w:val="002375AF"/>
    <w:rsid w:val="00237B82"/>
    <w:rsid w:val="00237B9D"/>
    <w:rsid w:val="0024026E"/>
    <w:rsid w:val="0024054D"/>
    <w:rsid w:val="00240D10"/>
    <w:rsid w:val="002411DE"/>
    <w:rsid w:val="00241553"/>
    <w:rsid w:val="002415E9"/>
    <w:rsid w:val="002417BD"/>
    <w:rsid w:val="00241908"/>
    <w:rsid w:val="00241EB7"/>
    <w:rsid w:val="00241FBD"/>
    <w:rsid w:val="00242B1F"/>
    <w:rsid w:val="00242EFA"/>
    <w:rsid w:val="002430E2"/>
    <w:rsid w:val="00243E81"/>
    <w:rsid w:val="00243F97"/>
    <w:rsid w:val="002447C5"/>
    <w:rsid w:val="00244870"/>
    <w:rsid w:val="00244C74"/>
    <w:rsid w:val="00244DAD"/>
    <w:rsid w:val="00245781"/>
    <w:rsid w:val="00245ED5"/>
    <w:rsid w:val="00245F2F"/>
    <w:rsid w:val="00246197"/>
    <w:rsid w:val="00246335"/>
    <w:rsid w:val="0024657E"/>
    <w:rsid w:val="00246912"/>
    <w:rsid w:val="00246AAE"/>
    <w:rsid w:val="0024770B"/>
    <w:rsid w:val="00247913"/>
    <w:rsid w:val="00247C69"/>
    <w:rsid w:val="002504D5"/>
    <w:rsid w:val="00250624"/>
    <w:rsid w:val="002506F7"/>
    <w:rsid w:val="00250D35"/>
    <w:rsid w:val="00250FDF"/>
    <w:rsid w:val="002515B3"/>
    <w:rsid w:val="00251CCC"/>
    <w:rsid w:val="0025206A"/>
    <w:rsid w:val="00252ADB"/>
    <w:rsid w:val="002532EF"/>
    <w:rsid w:val="00253402"/>
    <w:rsid w:val="00253625"/>
    <w:rsid w:val="00253E4B"/>
    <w:rsid w:val="00254344"/>
    <w:rsid w:val="00254EF6"/>
    <w:rsid w:val="0025590F"/>
    <w:rsid w:val="00255B20"/>
    <w:rsid w:val="00255EC9"/>
    <w:rsid w:val="002561AC"/>
    <w:rsid w:val="0025723D"/>
    <w:rsid w:val="0025756D"/>
    <w:rsid w:val="002602E6"/>
    <w:rsid w:val="00260556"/>
    <w:rsid w:val="002608EF"/>
    <w:rsid w:val="002610BB"/>
    <w:rsid w:val="0026198E"/>
    <w:rsid w:val="00261EDC"/>
    <w:rsid w:val="0026221F"/>
    <w:rsid w:val="0026224A"/>
    <w:rsid w:val="0026271C"/>
    <w:rsid w:val="00262B5A"/>
    <w:rsid w:val="002636A3"/>
    <w:rsid w:val="0026386F"/>
    <w:rsid w:val="00263A2F"/>
    <w:rsid w:val="0026414F"/>
    <w:rsid w:val="00264423"/>
    <w:rsid w:val="002646AD"/>
    <w:rsid w:val="00264746"/>
    <w:rsid w:val="00264AC7"/>
    <w:rsid w:val="00265338"/>
    <w:rsid w:val="002659AA"/>
    <w:rsid w:val="00265FFF"/>
    <w:rsid w:val="0026669C"/>
    <w:rsid w:val="00266C24"/>
    <w:rsid w:val="00266ED8"/>
    <w:rsid w:val="002675DB"/>
    <w:rsid w:val="002705DA"/>
    <w:rsid w:val="0027064F"/>
    <w:rsid w:val="00270B6A"/>
    <w:rsid w:val="00271304"/>
    <w:rsid w:val="0027160A"/>
    <w:rsid w:val="00271635"/>
    <w:rsid w:val="00271912"/>
    <w:rsid w:val="0027198C"/>
    <w:rsid w:val="00271B83"/>
    <w:rsid w:val="00271DCE"/>
    <w:rsid w:val="00272741"/>
    <w:rsid w:val="00273969"/>
    <w:rsid w:val="0027423D"/>
    <w:rsid w:val="00274B04"/>
    <w:rsid w:val="00274C6B"/>
    <w:rsid w:val="0027521E"/>
    <w:rsid w:val="002756B3"/>
    <w:rsid w:val="002758B3"/>
    <w:rsid w:val="00275A33"/>
    <w:rsid w:val="00275E7D"/>
    <w:rsid w:val="00276D39"/>
    <w:rsid w:val="00276F0F"/>
    <w:rsid w:val="0027759A"/>
    <w:rsid w:val="00277F46"/>
    <w:rsid w:val="002800D3"/>
    <w:rsid w:val="002803BD"/>
    <w:rsid w:val="002805B3"/>
    <w:rsid w:val="00280A19"/>
    <w:rsid w:val="00280C17"/>
    <w:rsid w:val="00280EC0"/>
    <w:rsid w:val="0028102A"/>
    <w:rsid w:val="00281107"/>
    <w:rsid w:val="00281BEE"/>
    <w:rsid w:val="00281C4F"/>
    <w:rsid w:val="00282EB1"/>
    <w:rsid w:val="00283D32"/>
    <w:rsid w:val="00283F3D"/>
    <w:rsid w:val="00284546"/>
    <w:rsid w:val="00285340"/>
    <w:rsid w:val="0028568E"/>
    <w:rsid w:val="00285906"/>
    <w:rsid w:val="00285927"/>
    <w:rsid w:val="002866B9"/>
    <w:rsid w:val="002869A2"/>
    <w:rsid w:val="00287346"/>
    <w:rsid w:val="00287350"/>
    <w:rsid w:val="002875DC"/>
    <w:rsid w:val="0028768D"/>
    <w:rsid w:val="00287699"/>
    <w:rsid w:val="00287AC7"/>
    <w:rsid w:val="00287CE6"/>
    <w:rsid w:val="00287FA7"/>
    <w:rsid w:val="00290516"/>
    <w:rsid w:val="00290A54"/>
    <w:rsid w:val="00291E42"/>
    <w:rsid w:val="00291EB1"/>
    <w:rsid w:val="002920F9"/>
    <w:rsid w:val="0029249B"/>
    <w:rsid w:val="002924CC"/>
    <w:rsid w:val="0029270D"/>
    <w:rsid w:val="002928D8"/>
    <w:rsid w:val="002928FC"/>
    <w:rsid w:val="002929A9"/>
    <w:rsid w:val="00292BBC"/>
    <w:rsid w:val="00292E9D"/>
    <w:rsid w:val="00292F81"/>
    <w:rsid w:val="00293895"/>
    <w:rsid w:val="00293A15"/>
    <w:rsid w:val="00293B07"/>
    <w:rsid w:val="00293C44"/>
    <w:rsid w:val="002940EB"/>
    <w:rsid w:val="0029439D"/>
    <w:rsid w:val="00295127"/>
    <w:rsid w:val="002952C4"/>
    <w:rsid w:val="0029555F"/>
    <w:rsid w:val="002955AA"/>
    <w:rsid w:val="00295773"/>
    <w:rsid w:val="00296204"/>
    <w:rsid w:val="002969D7"/>
    <w:rsid w:val="00296E2A"/>
    <w:rsid w:val="002970C3"/>
    <w:rsid w:val="0029736F"/>
    <w:rsid w:val="00297CD8"/>
    <w:rsid w:val="002A014E"/>
    <w:rsid w:val="002A0261"/>
    <w:rsid w:val="002A0438"/>
    <w:rsid w:val="002A05F9"/>
    <w:rsid w:val="002A0779"/>
    <w:rsid w:val="002A0E63"/>
    <w:rsid w:val="002A125F"/>
    <w:rsid w:val="002A1A70"/>
    <w:rsid w:val="002A236A"/>
    <w:rsid w:val="002A256C"/>
    <w:rsid w:val="002A2BE2"/>
    <w:rsid w:val="002A2C58"/>
    <w:rsid w:val="002A2F6A"/>
    <w:rsid w:val="002A329B"/>
    <w:rsid w:val="002A32EB"/>
    <w:rsid w:val="002A332D"/>
    <w:rsid w:val="002A37B2"/>
    <w:rsid w:val="002A397F"/>
    <w:rsid w:val="002A489E"/>
    <w:rsid w:val="002A4995"/>
    <w:rsid w:val="002A5715"/>
    <w:rsid w:val="002A5AA6"/>
    <w:rsid w:val="002A6135"/>
    <w:rsid w:val="002A62B8"/>
    <w:rsid w:val="002A6673"/>
    <w:rsid w:val="002A6970"/>
    <w:rsid w:val="002A75C7"/>
    <w:rsid w:val="002A7797"/>
    <w:rsid w:val="002A77C0"/>
    <w:rsid w:val="002A7808"/>
    <w:rsid w:val="002A7AA8"/>
    <w:rsid w:val="002A7D3B"/>
    <w:rsid w:val="002B0224"/>
    <w:rsid w:val="002B05DD"/>
    <w:rsid w:val="002B0649"/>
    <w:rsid w:val="002B0B55"/>
    <w:rsid w:val="002B0E37"/>
    <w:rsid w:val="002B0E44"/>
    <w:rsid w:val="002B10B3"/>
    <w:rsid w:val="002B1C95"/>
    <w:rsid w:val="002B244F"/>
    <w:rsid w:val="002B2B3C"/>
    <w:rsid w:val="002B2DAC"/>
    <w:rsid w:val="002B34A5"/>
    <w:rsid w:val="002B4143"/>
    <w:rsid w:val="002B43A2"/>
    <w:rsid w:val="002B47FF"/>
    <w:rsid w:val="002B4962"/>
    <w:rsid w:val="002B4BA5"/>
    <w:rsid w:val="002B4BBC"/>
    <w:rsid w:val="002B53DB"/>
    <w:rsid w:val="002B53EC"/>
    <w:rsid w:val="002B5508"/>
    <w:rsid w:val="002B5DB9"/>
    <w:rsid w:val="002B6075"/>
    <w:rsid w:val="002B682C"/>
    <w:rsid w:val="002B6B97"/>
    <w:rsid w:val="002B6D10"/>
    <w:rsid w:val="002B6D34"/>
    <w:rsid w:val="002B71BB"/>
    <w:rsid w:val="002B7460"/>
    <w:rsid w:val="002B7526"/>
    <w:rsid w:val="002B78C2"/>
    <w:rsid w:val="002C0245"/>
    <w:rsid w:val="002C03BB"/>
    <w:rsid w:val="002C0AA4"/>
    <w:rsid w:val="002C0B5E"/>
    <w:rsid w:val="002C0D56"/>
    <w:rsid w:val="002C11FA"/>
    <w:rsid w:val="002C12A0"/>
    <w:rsid w:val="002C1C14"/>
    <w:rsid w:val="002C1CC0"/>
    <w:rsid w:val="002C1F43"/>
    <w:rsid w:val="002C2787"/>
    <w:rsid w:val="002C27DE"/>
    <w:rsid w:val="002C3168"/>
    <w:rsid w:val="002C357F"/>
    <w:rsid w:val="002C3699"/>
    <w:rsid w:val="002C40D3"/>
    <w:rsid w:val="002C4369"/>
    <w:rsid w:val="002C48CA"/>
    <w:rsid w:val="002C4949"/>
    <w:rsid w:val="002C4E93"/>
    <w:rsid w:val="002C4F0B"/>
    <w:rsid w:val="002C4F38"/>
    <w:rsid w:val="002C55C5"/>
    <w:rsid w:val="002C6585"/>
    <w:rsid w:val="002C6751"/>
    <w:rsid w:val="002C6E8F"/>
    <w:rsid w:val="002C741F"/>
    <w:rsid w:val="002C7AB0"/>
    <w:rsid w:val="002C7BB4"/>
    <w:rsid w:val="002D0316"/>
    <w:rsid w:val="002D05A0"/>
    <w:rsid w:val="002D0B2F"/>
    <w:rsid w:val="002D0C09"/>
    <w:rsid w:val="002D0D73"/>
    <w:rsid w:val="002D1272"/>
    <w:rsid w:val="002D1488"/>
    <w:rsid w:val="002D1511"/>
    <w:rsid w:val="002D175B"/>
    <w:rsid w:val="002D2250"/>
    <w:rsid w:val="002D2252"/>
    <w:rsid w:val="002D2E65"/>
    <w:rsid w:val="002D30D6"/>
    <w:rsid w:val="002D3451"/>
    <w:rsid w:val="002D3BDC"/>
    <w:rsid w:val="002D4416"/>
    <w:rsid w:val="002D46EB"/>
    <w:rsid w:val="002D4772"/>
    <w:rsid w:val="002D4E00"/>
    <w:rsid w:val="002D6008"/>
    <w:rsid w:val="002D607E"/>
    <w:rsid w:val="002D63D5"/>
    <w:rsid w:val="002D6AB0"/>
    <w:rsid w:val="002D6D61"/>
    <w:rsid w:val="002D716D"/>
    <w:rsid w:val="002D7316"/>
    <w:rsid w:val="002D7C75"/>
    <w:rsid w:val="002D7E04"/>
    <w:rsid w:val="002E0080"/>
    <w:rsid w:val="002E043E"/>
    <w:rsid w:val="002E05C3"/>
    <w:rsid w:val="002E0848"/>
    <w:rsid w:val="002E0AA5"/>
    <w:rsid w:val="002E0DA9"/>
    <w:rsid w:val="002E120B"/>
    <w:rsid w:val="002E1226"/>
    <w:rsid w:val="002E1314"/>
    <w:rsid w:val="002E1657"/>
    <w:rsid w:val="002E16DC"/>
    <w:rsid w:val="002E16E4"/>
    <w:rsid w:val="002E1AA5"/>
    <w:rsid w:val="002E1D62"/>
    <w:rsid w:val="002E1DC4"/>
    <w:rsid w:val="002E2099"/>
    <w:rsid w:val="002E2CE8"/>
    <w:rsid w:val="002E3274"/>
    <w:rsid w:val="002E3CF6"/>
    <w:rsid w:val="002E47D8"/>
    <w:rsid w:val="002E49DC"/>
    <w:rsid w:val="002E4DFB"/>
    <w:rsid w:val="002E5223"/>
    <w:rsid w:val="002E54A7"/>
    <w:rsid w:val="002E54D0"/>
    <w:rsid w:val="002E5B7E"/>
    <w:rsid w:val="002E67CF"/>
    <w:rsid w:val="002E6822"/>
    <w:rsid w:val="002E6AD4"/>
    <w:rsid w:val="002E6B2B"/>
    <w:rsid w:val="002E74AA"/>
    <w:rsid w:val="002E751B"/>
    <w:rsid w:val="002F033B"/>
    <w:rsid w:val="002F051D"/>
    <w:rsid w:val="002F067B"/>
    <w:rsid w:val="002F0B17"/>
    <w:rsid w:val="002F0E2A"/>
    <w:rsid w:val="002F135B"/>
    <w:rsid w:val="002F205C"/>
    <w:rsid w:val="002F24F5"/>
    <w:rsid w:val="002F25BD"/>
    <w:rsid w:val="002F277E"/>
    <w:rsid w:val="002F2973"/>
    <w:rsid w:val="002F3159"/>
    <w:rsid w:val="002F31B3"/>
    <w:rsid w:val="002F33E0"/>
    <w:rsid w:val="002F34BE"/>
    <w:rsid w:val="002F36E9"/>
    <w:rsid w:val="002F39AB"/>
    <w:rsid w:val="002F3D01"/>
    <w:rsid w:val="002F4438"/>
    <w:rsid w:val="002F4A13"/>
    <w:rsid w:val="002F4E56"/>
    <w:rsid w:val="002F4EA1"/>
    <w:rsid w:val="002F5182"/>
    <w:rsid w:val="002F57AB"/>
    <w:rsid w:val="002F6130"/>
    <w:rsid w:val="002F6329"/>
    <w:rsid w:val="002F64C0"/>
    <w:rsid w:val="002F662B"/>
    <w:rsid w:val="002F68E5"/>
    <w:rsid w:val="002F6ABE"/>
    <w:rsid w:val="002F6DDD"/>
    <w:rsid w:val="002F71AD"/>
    <w:rsid w:val="002F78E2"/>
    <w:rsid w:val="003010CA"/>
    <w:rsid w:val="00301B40"/>
    <w:rsid w:val="00301BEA"/>
    <w:rsid w:val="00301EF0"/>
    <w:rsid w:val="00301F78"/>
    <w:rsid w:val="00302046"/>
    <w:rsid w:val="00302721"/>
    <w:rsid w:val="00302BEE"/>
    <w:rsid w:val="00302EA0"/>
    <w:rsid w:val="003032FC"/>
    <w:rsid w:val="0030397A"/>
    <w:rsid w:val="00303B37"/>
    <w:rsid w:val="00303C5D"/>
    <w:rsid w:val="00303FC6"/>
    <w:rsid w:val="00304585"/>
    <w:rsid w:val="0030500A"/>
    <w:rsid w:val="00306002"/>
    <w:rsid w:val="0030612D"/>
    <w:rsid w:val="003062F3"/>
    <w:rsid w:val="00306AD9"/>
    <w:rsid w:val="0030713A"/>
    <w:rsid w:val="003078ED"/>
    <w:rsid w:val="003079C3"/>
    <w:rsid w:val="00307F21"/>
    <w:rsid w:val="00307F6D"/>
    <w:rsid w:val="00311644"/>
    <w:rsid w:val="00311C00"/>
    <w:rsid w:val="00311DC4"/>
    <w:rsid w:val="00311ECB"/>
    <w:rsid w:val="0031215B"/>
    <w:rsid w:val="00312614"/>
    <w:rsid w:val="0031285B"/>
    <w:rsid w:val="00312A2E"/>
    <w:rsid w:val="00312D98"/>
    <w:rsid w:val="003132B9"/>
    <w:rsid w:val="0031390B"/>
    <w:rsid w:val="00313934"/>
    <w:rsid w:val="0031395D"/>
    <w:rsid w:val="00313AB2"/>
    <w:rsid w:val="00313AF1"/>
    <w:rsid w:val="00313CCF"/>
    <w:rsid w:val="00313E3B"/>
    <w:rsid w:val="00314038"/>
    <w:rsid w:val="003146A9"/>
    <w:rsid w:val="003146BC"/>
    <w:rsid w:val="00314BE9"/>
    <w:rsid w:val="00315541"/>
    <w:rsid w:val="00315878"/>
    <w:rsid w:val="00315AF2"/>
    <w:rsid w:val="00316EF8"/>
    <w:rsid w:val="00316F46"/>
    <w:rsid w:val="00317251"/>
    <w:rsid w:val="00317529"/>
    <w:rsid w:val="0031756F"/>
    <w:rsid w:val="003176D2"/>
    <w:rsid w:val="003200D0"/>
    <w:rsid w:val="003207D3"/>
    <w:rsid w:val="00320C23"/>
    <w:rsid w:val="00320D39"/>
    <w:rsid w:val="00320F4E"/>
    <w:rsid w:val="0032115D"/>
    <w:rsid w:val="00321848"/>
    <w:rsid w:val="00321AB0"/>
    <w:rsid w:val="0032208E"/>
    <w:rsid w:val="003220C1"/>
    <w:rsid w:val="0032226A"/>
    <w:rsid w:val="00322797"/>
    <w:rsid w:val="00323A51"/>
    <w:rsid w:val="00323B72"/>
    <w:rsid w:val="00323DC8"/>
    <w:rsid w:val="00324373"/>
    <w:rsid w:val="003243DC"/>
    <w:rsid w:val="0032463A"/>
    <w:rsid w:val="00324773"/>
    <w:rsid w:val="0032499B"/>
    <w:rsid w:val="00324B76"/>
    <w:rsid w:val="00324CCB"/>
    <w:rsid w:val="003253FF"/>
    <w:rsid w:val="00325447"/>
    <w:rsid w:val="00325611"/>
    <w:rsid w:val="00326390"/>
    <w:rsid w:val="00326C50"/>
    <w:rsid w:val="00326D29"/>
    <w:rsid w:val="003272F5"/>
    <w:rsid w:val="00327975"/>
    <w:rsid w:val="003303BB"/>
    <w:rsid w:val="003303FF"/>
    <w:rsid w:val="0033116E"/>
    <w:rsid w:val="00331306"/>
    <w:rsid w:val="00331879"/>
    <w:rsid w:val="003319F9"/>
    <w:rsid w:val="00332B35"/>
    <w:rsid w:val="00332B88"/>
    <w:rsid w:val="00332DF6"/>
    <w:rsid w:val="00333114"/>
    <w:rsid w:val="003331A9"/>
    <w:rsid w:val="00333357"/>
    <w:rsid w:val="00333672"/>
    <w:rsid w:val="00333676"/>
    <w:rsid w:val="00333741"/>
    <w:rsid w:val="00333C76"/>
    <w:rsid w:val="0033400D"/>
    <w:rsid w:val="00334145"/>
    <w:rsid w:val="003344D3"/>
    <w:rsid w:val="00334F31"/>
    <w:rsid w:val="0033517A"/>
    <w:rsid w:val="00336859"/>
    <w:rsid w:val="00336B6C"/>
    <w:rsid w:val="0033796B"/>
    <w:rsid w:val="00337A4A"/>
    <w:rsid w:val="00337D15"/>
    <w:rsid w:val="00337EBD"/>
    <w:rsid w:val="00340206"/>
    <w:rsid w:val="00340242"/>
    <w:rsid w:val="00340331"/>
    <w:rsid w:val="003403DC"/>
    <w:rsid w:val="00340FAB"/>
    <w:rsid w:val="0034100A"/>
    <w:rsid w:val="00341116"/>
    <w:rsid w:val="00341165"/>
    <w:rsid w:val="0034134F"/>
    <w:rsid w:val="0034204B"/>
    <w:rsid w:val="00342EE5"/>
    <w:rsid w:val="00342F60"/>
    <w:rsid w:val="003430BE"/>
    <w:rsid w:val="00343170"/>
    <w:rsid w:val="003433F5"/>
    <w:rsid w:val="00343448"/>
    <w:rsid w:val="00343AB4"/>
    <w:rsid w:val="0034450A"/>
    <w:rsid w:val="00344B8C"/>
    <w:rsid w:val="00344ECA"/>
    <w:rsid w:val="003453AE"/>
    <w:rsid w:val="00345897"/>
    <w:rsid w:val="00345BFE"/>
    <w:rsid w:val="00345E4B"/>
    <w:rsid w:val="003460BC"/>
    <w:rsid w:val="0034615B"/>
    <w:rsid w:val="003462C9"/>
    <w:rsid w:val="003466BB"/>
    <w:rsid w:val="003466FD"/>
    <w:rsid w:val="00346BE0"/>
    <w:rsid w:val="00346C53"/>
    <w:rsid w:val="00346C85"/>
    <w:rsid w:val="00347476"/>
    <w:rsid w:val="0034775F"/>
    <w:rsid w:val="00347FB4"/>
    <w:rsid w:val="00350747"/>
    <w:rsid w:val="00350D86"/>
    <w:rsid w:val="00350FC1"/>
    <w:rsid w:val="003513B6"/>
    <w:rsid w:val="00351580"/>
    <w:rsid w:val="00351843"/>
    <w:rsid w:val="00351963"/>
    <w:rsid w:val="00351F83"/>
    <w:rsid w:val="00352B8B"/>
    <w:rsid w:val="00352E68"/>
    <w:rsid w:val="00352FE1"/>
    <w:rsid w:val="0035387B"/>
    <w:rsid w:val="00353B4F"/>
    <w:rsid w:val="00353C96"/>
    <w:rsid w:val="00353E1E"/>
    <w:rsid w:val="00354A71"/>
    <w:rsid w:val="003552D4"/>
    <w:rsid w:val="003554DE"/>
    <w:rsid w:val="00355907"/>
    <w:rsid w:val="00355A93"/>
    <w:rsid w:val="00355BC7"/>
    <w:rsid w:val="00355CE1"/>
    <w:rsid w:val="00356220"/>
    <w:rsid w:val="0035660B"/>
    <w:rsid w:val="003574D4"/>
    <w:rsid w:val="0035756E"/>
    <w:rsid w:val="00357CA2"/>
    <w:rsid w:val="00357F45"/>
    <w:rsid w:val="00360127"/>
    <w:rsid w:val="00360557"/>
    <w:rsid w:val="00360957"/>
    <w:rsid w:val="00361128"/>
    <w:rsid w:val="003619FE"/>
    <w:rsid w:val="003622A5"/>
    <w:rsid w:val="0036293C"/>
    <w:rsid w:val="00362B7A"/>
    <w:rsid w:val="0036324A"/>
    <w:rsid w:val="003639C4"/>
    <w:rsid w:val="00363B87"/>
    <w:rsid w:val="00363D02"/>
    <w:rsid w:val="00365422"/>
    <w:rsid w:val="0036574C"/>
    <w:rsid w:val="00365AE1"/>
    <w:rsid w:val="00365BBA"/>
    <w:rsid w:val="0036663E"/>
    <w:rsid w:val="00367314"/>
    <w:rsid w:val="003677CB"/>
    <w:rsid w:val="00367C08"/>
    <w:rsid w:val="00367C68"/>
    <w:rsid w:val="00367F8D"/>
    <w:rsid w:val="003705CB"/>
    <w:rsid w:val="003709A0"/>
    <w:rsid w:val="00370A40"/>
    <w:rsid w:val="00371364"/>
    <w:rsid w:val="00371400"/>
    <w:rsid w:val="00371BBF"/>
    <w:rsid w:val="00371E56"/>
    <w:rsid w:val="00372772"/>
    <w:rsid w:val="003731EC"/>
    <w:rsid w:val="00373817"/>
    <w:rsid w:val="00373B2E"/>
    <w:rsid w:val="00373C3A"/>
    <w:rsid w:val="0037491E"/>
    <w:rsid w:val="00375769"/>
    <w:rsid w:val="0037583F"/>
    <w:rsid w:val="00375EC6"/>
    <w:rsid w:val="00376056"/>
    <w:rsid w:val="003762C8"/>
    <w:rsid w:val="003767E0"/>
    <w:rsid w:val="0037684B"/>
    <w:rsid w:val="003769C5"/>
    <w:rsid w:val="00376F49"/>
    <w:rsid w:val="003770AF"/>
    <w:rsid w:val="003770D7"/>
    <w:rsid w:val="00377703"/>
    <w:rsid w:val="003778AA"/>
    <w:rsid w:val="00377F00"/>
    <w:rsid w:val="00380CDA"/>
    <w:rsid w:val="0038117A"/>
    <w:rsid w:val="003812F8"/>
    <w:rsid w:val="003813D7"/>
    <w:rsid w:val="00381642"/>
    <w:rsid w:val="00382167"/>
    <w:rsid w:val="0038246F"/>
    <w:rsid w:val="00382571"/>
    <w:rsid w:val="003825E5"/>
    <w:rsid w:val="003830F8"/>
    <w:rsid w:val="003835CB"/>
    <w:rsid w:val="00383DCD"/>
    <w:rsid w:val="00383E13"/>
    <w:rsid w:val="0038465C"/>
    <w:rsid w:val="00384B5A"/>
    <w:rsid w:val="00384FD2"/>
    <w:rsid w:val="0038504F"/>
    <w:rsid w:val="00386CA8"/>
    <w:rsid w:val="00386DC8"/>
    <w:rsid w:val="0038702A"/>
    <w:rsid w:val="00387411"/>
    <w:rsid w:val="0038784F"/>
    <w:rsid w:val="0039001A"/>
    <w:rsid w:val="00390130"/>
    <w:rsid w:val="003907CD"/>
    <w:rsid w:val="003908AA"/>
    <w:rsid w:val="003909FC"/>
    <w:rsid w:val="00390AA5"/>
    <w:rsid w:val="00391145"/>
    <w:rsid w:val="00392073"/>
    <w:rsid w:val="00392187"/>
    <w:rsid w:val="00392414"/>
    <w:rsid w:val="00392F2E"/>
    <w:rsid w:val="00393100"/>
    <w:rsid w:val="00393CB4"/>
    <w:rsid w:val="00393D6A"/>
    <w:rsid w:val="00393E78"/>
    <w:rsid w:val="00393F8D"/>
    <w:rsid w:val="0039404B"/>
    <w:rsid w:val="003948A1"/>
    <w:rsid w:val="00394BDF"/>
    <w:rsid w:val="00394DF7"/>
    <w:rsid w:val="00394FCE"/>
    <w:rsid w:val="003957A4"/>
    <w:rsid w:val="00395975"/>
    <w:rsid w:val="00397999"/>
    <w:rsid w:val="003A1011"/>
    <w:rsid w:val="003A18A9"/>
    <w:rsid w:val="003A1AEB"/>
    <w:rsid w:val="003A1CB9"/>
    <w:rsid w:val="003A1FFD"/>
    <w:rsid w:val="003A2344"/>
    <w:rsid w:val="003A274F"/>
    <w:rsid w:val="003A3515"/>
    <w:rsid w:val="003A364A"/>
    <w:rsid w:val="003A394B"/>
    <w:rsid w:val="003A3DE6"/>
    <w:rsid w:val="003A3E1D"/>
    <w:rsid w:val="003A4343"/>
    <w:rsid w:val="003A46A2"/>
    <w:rsid w:val="003A4AC8"/>
    <w:rsid w:val="003A4C83"/>
    <w:rsid w:val="003A4CF5"/>
    <w:rsid w:val="003A5015"/>
    <w:rsid w:val="003A5652"/>
    <w:rsid w:val="003A6214"/>
    <w:rsid w:val="003A6BDF"/>
    <w:rsid w:val="003A6BF2"/>
    <w:rsid w:val="003A731F"/>
    <w:rsid w:val="003A7373"/>
    <w:rsid w:val="003A7488"/>
    <w:rsid w:val="003A78E9"/>
    <w:rsid w:val="003A795C"/>
    <w:rsid w:val="003B0965"/>
    <w:rsid w:val="003B1163"/>
    <w:rsid w:val="003B17D4"/>
    <w:rsid w:val="003B1A45"/>
    <w:rsid w:val="003B1E35"/>
    <w:rsid w:val="003B2D10"/>
    <w:rsid w:val="003B35A6"/>
    <w:rsid w:val="003B3ED9"/>
    <w:rsid w:val="003B4310"/>
    <w:rsid w:val="003B4CB2"/>
    <w:rsid w:val="003B535D"/>
    <w:rsid w:val="003B5392"/>
    <w:rsid w:val="003B5989"/>
    <w:rsid w:val="003B6753"/>
    <w:rsid w:val="003B7150"/>
    <w:rsid w:val="003B71B9"/>
    <w:rsid w:val="003B72A2"/>
    <w:rsid w:val="003B7DE3"/>
    <w:rsid w:val="003B7E4D"/>
    <w:rsid w:val="003B7E8A"/>
    <w:rsid w:val="003C0992"/>
    <w:rsid w:val="003C0A61"/>
    <w:rsid w:val="003C0DA1"/>
    <w:rsid w:val="003C0F27"/>
    <w:rsid w:val="003C10BA"/>
    <w:rsid w:val="003C15BC"/>
    <w:rsid w:val="003C1815"/>
    <w:rsid w:val="003C1870"/>
    <w:rsid w:val="003C1BD0"/>
    <w:rsid w:val="003C22E0"/>
    <w:rsid w:val="003C3D6E"/>
    <w:rsid w:val="003C4151"/>
    <w:rsid w:val="003C4346"/>
    <w:rsid w:val="003C435E"/>
    <w:rsid w:val="003C482C"/>
    <w:rsid w:val="003C4916"/>
    <w:rsid w:val="003C4B19"/>
    <w:rsid w:val="003C4DA3"/>
    <w:rsid w:val="003C4EE8"/>
    <w:rsid w:val="003C5931"/>
    <w:rsid w:val="003C5BFF"/>
    <w:rsid w:val="003C6041"/>
    <w:rsid w:val="003C65C7"/>
    <w:rsid w:val="003C669E"/>
    <w:rsid w:val="003C71B5"/>
    <w:rsid w:val="003C7386"/>
    <w:rsid w:val="003C738C"/>
    <w:rsid w:val="003C79E6"/>
    <w:rsid w:val="003C79EC"/>
    <w:rsid w:val="003D007C"/>
    <w:rsid w:val="003D020C"/>
    <w:rsid w:val="003D0228"/>
    <w:rsid w:val="003D03DB"/>
    <w:rsid w:val="003D09C5"/>
    <w:rsid w:val="003D0F38"/>
    <w:rsid w:val="003D10D8"/>
    <w:rsid w:val="003D111A"/>
    <w:rsid w:val="003D11F8"/>
    <w:rsid w:val="003D14BF"/>
    <w:rsid w:val="003D1C3E"/>
    <w:rsid w:val="003D1EDC"/>
    <w:rsid w:val="003D263F"/>
    <w:rsid w:val="003D2CF4"/>
    <w:rsid w:val="003D312C"/>
    <w:rsid w:val="003D3C50"/>
    <w:rsid w:val="003D4437"/>
    <w:rsid w:val="003D4AA0"/>
    <w:rsid w:val="003D4ADE"/>
    <w:rsid w:val="003D4EAD"/>
    <w:rsid w:val="003D5688"/>
    <w:rsid w:val="003D579C"/>
    <w:rsid w:val="003D5E5D"/>
    <w:rsid w:val="003D61A5"/>
    <w:rsid w:val="003D67A0"/>
    <w:rsid w:val="003D6AE5"/>
    <w:rsid w:val="003D6D6A"/>
    <w:rsid w:val="003D6E88"/>
    <w:rsid w:val="003D721A"/>
    <w:rsid w:val="003D7475"/>
    <w:rsid w:val="003D78A9"/>
    <w:rsid w:val="003D78C5"/>
    <w:rsid w:val="003E0340"/>
    <w:rsid w:val="003E04F1"/>
    <w:rsid w:val="003E0ED6"/>
    <w:rsid w:val="003E1124"/>
    <w:rsid w:val="003E159B"/>
    <w:rsid w:val="003E2522"/>
    <w:rsid w:val="003E25F8"/>
    <w:rsid w:val="003E2A53"/>
    <w:rsid w:val="003E3708"/>
    <w:rsid w:val="003E3DFA"/>
    <w:rsid w:val="003E420B"/>
    <w:rsid w:val="003E47E1"/>
    <w:rsid w:val="003E4A03"/>
    <w:rsid w:val="003E4C17"/>
    <w:rsid w:val="003E5033"/>
    <w:rsid w:val="003E6A09"/>
    <w:rsid w:val="003E7045"/>
    <w:rsid w:val="003E74FB"/>
    <w:rsid w:val="003E7682"/>
    <w:rsid w:val="003E78CE"/>
    <w:rsid w:val="003E7DDF"/>
    <w:rsid w:val="003F081E"/>
    <w:rsid w:val="003F0C14"/>
    <w:rsid w:val="003F0C81"/>
    <w:rsid w:val="003F1200"/>
    <w:rsid w:val="003F2581"/>
    <w:rsid w:val="003F25E0"/>
    <w:rsid w:val="003F27AA"/>
    <w:rsid w:val="003F2B84"/>
    <w:rsid w:val="003F32A4"/>
    <w:rsid w:val="003F4521"/>
    <w:rsid w:val="003F4ACC"/>
    <w:rsid w:val="003F4AF5"/>
    <w:rsid w:val="003F4DE8"/>
    <w:rsid w:val="003F4E25"/>
    <w:rsid w:val="003F4F24"/>
    <w:rsid w:val="003F5463"/>
    <w:rsid w:val="003F546C"/>
    <w:rsid w:val="003F5988"/>
    <w:rsid w:val="003F5ACA"/>
    <w:rsid w:val="003F5C85"/>
    <w:rsid w:val="003F5C87"/>
    <w:rsid w:val="003F5FDE"/>
    <w:rsid w:val="003F755C"/>
    <w:rsid w:val="003F7A8A"/>
    <w:rsid w:val="00400753"/>
    <w:rsid w:val="004008EF"/>
    <w:rsid w:val="00400C9F"/>
    <w:rsid w:val="004011C9"/>
    <w:rsid w:val="00401A2A"/>
    <w:rsid w:val="00401B66"/>
    <w:rsid w:val="00401F7D"/>
    <w:rsid w:val="00402F5A"/>
    <w:rsid w:val="00403187"/>
    <w:rsid w:val="004034D2"/>
    <w:rsid w:val="00403641"/>
    <w:rsid w:val="004038BE"/>
    <w:rsid w:val="00403A26"/>
    <w:rsid w:val="00403A8D"/>
    <w:rsid w:val="00404440"/>
    <w:rsid w:val="00405CCF"/>
    <w:rsid w:val="004062BA"/>
    <w:rsid w:val="004066FB"/>
    <w:rsid w:val="00407118"/>
    <w:rsid w:val="00407319"/>
    <w:rsid w:val="00407EA1"/>
    <w:rsid w:val="004102EA"/>
    <w:rsid w:val="00410D96"/>
    <w:rsid w:val="0041226B"/>
    <w:rsid w:val="0041236B"/>
    <w:rsid w:val="00412A93"/>
    <w:rsid w:val="00412D96"/>
    <w:rsid w:val="0041404D"/>
    <w:rsid w:val="00414090"/>
    <w:rsid w:val="004144CD"/>
    <w:rsid w:val="00414B81"/>
    <w:rsid w:val="004151A1"/>
    <w:rsid w:val="0041521B"/>
    <w:rsid w:val="00415323"/>
    <w:rsid w:val="004157BB"/>
    <w:rsid w:val="00415F8C"/>
    <w:rsid w:val="0041611A"/>
    <w:rsid w:val="00416EA2"/>
    <w:rsid w:val="00417769"/>
    <w:rsid w:val="004208DC"/>
    <w:rsid w:val="004215C4"/>
    <w:rsid w:val="0042195B"/>
    <w:rsid w:val="0042236E"/>
    <w:rsid w:val="00422A23"/>
    <w:rsid w:val="00423129"/>
    <w:rsid w:val="004233BF"/>
    <w:rsid w:val="00423CCF"/>
    <w:rsid w:val="00424539"/>
    <w:rsid w:val="00424806"/>
    <w:rsid w:val="00424B1B"/>
    <w:rsid w:val="00424CBC"/>
    <w:rsid w:val="00424CCC"/>
    <w:rsid w:val="00426533"/>
    <w:rsid w:val="00426EAF"/>
    <w:rsid w:val="004270A9"/>
    <w:rsid w:val="0042721D"/>
    <w:rsid w:val="00427D4C"/>
    <w:rsid w:val="00430258"/>
    <w:rsid w:val="00430357"/>
    <w:rsid w:val="004307AB"/>
    <w:rsid w:val="004308F1"/>
    <w:rsid w:val="0043280A"/>
    <w:rsid w:val="00433090"/>
    <w:rsid w:val="0043328B"/>
    <w:rsid w:val="004339F0"/>
    <w:rsid w:val="00433A30"/>
    <w:rsid w:val="00434D44"/>
    <w:rsid w:val="00434D7C"/>
    <w:rsid w:val="00434E8B"/>
    <w:rsid w:val="0043543E"/>
    <w:rsid w:val="00435752"/>
    <w:rsid w:val="00435909"/>
    <w:rsid w:val="00435C61"/>
    <w:rsid w:val="00435D74"/>
    <w:rsid w:val="00435DBE"/>
    <w:rsid w:val="00435F47"/>
    <w:rsid w:val="004368A8"/>
    <w:rsid w:val="004369E7"/>
    <w:rsid w:val="00436A31"/>
    <w:rsid w:val="004372AE"/>
    <w:rsid w:val="004373A0"/>
    <w:rsid w:val="00437E75"/>
    <w:rsid w:val="00440096"/>
    <w:rsid w:val="004405F1"/>
    <w:rsid w:val="00440619"/>
    <w:rsid w:val="0044124E"/>
    <w:rsid w:val="00441B09"/>
    <w:rsid w:val="00441FD4"/>
    <w:rsid w:val="00442065"/>
    <w:rsid w:val="004420CC"/>
    <w:rsid w:val="0044216A"/>
    <w:rsid w:val="0044281F"/>
    <w:rsid w:val="004429F9"/>
    <w:rsid w:val="00442B4C"/>
    <w:rsid w:val="00443556"/>
    <w:rsid w:val="00443584"/>
    <w:rsid w:val="004435E5"/>
    <w:rsid w:val="004437B7"/>
    <w:rsid w:val="00443993"/>
    <w:rsid w:val="004439C0"/>
    <w:rsid w:val="00443B86"/>
    <w:rsid w:val="00443FE1"/>
    <w:rsid w:val="004444AE"/>
    <w:rsid w:val="004449B6"/>
    <w:rsid w:val="0044592B"/>
    <w:rsid w:val="00445B6F"/>
    <w:rsid w:val="00445C78"/>
    <w:rsid w:val="00446814"/>
    <w:rsid w:val="0044691B"/>
    <w:rsid w:val="00446AD3"/>
    <w:rsid w:val="00446C7F"/>
    <w:rsid w:val="00446F96"/>
    <w:rsid w:val="00447088"/>
    <w:rsid w:val="00447209"/>
    <w:rsid w:val="00447373"/>
    <w:rsid w:val="00450423"/>
    <w:rsid w:val="00450604"/>
    <w:rsid w:val="00450A9D"/>
    <w:rsid w:val="00450C76"/>
    <w:rsid w:val="004512AD"/>
    <w:rsid w:val="004516E9"/>
    <w:rsid w:val="0045202E"/>
    <w:rsid w:val="004524FD"/>
    <w:rsid w:val="0045279F"/>
    <w:rsid w:val="0045288B"/>
    <w:rsid w:val="00452B7A"/>
    <w:rsid w:val="00453169"/>
    <w:rsid w:val="004536C8"/>
    <w:rsid w:val="00453B46"/>
    <w:rsid w:val="00453CD0"/>
    <w:rsid w:val="00454120"/>
    <w:rsid w:val="004541A4"/>
    <w:rsid w:val="00454200"/>
    <w:rsid w:val="00454277"/>
    <w:rsid w:val="004547C9"/>
    <w:rsid w:val="00454A48"/>
    <w:rsid w:val="00454BAE"/>
    <w:rsid w:val="00454BE8"/>
    <w:rsid w:val="0045542A"/>
    <w:rsid w:val="00455EEB"/>
    <w:rsid w:val="004560E4"/>
    <w:rsid w:val="00456790"/>
    <w:rsid w:val="00456BB5"/>
    <w:rsid w:val="004577CA"/>
    <w:rsid w:val="00457A2F"/>
    <w:rsid w:val="00457D84"/>
    <w:rsid w:val="00460120"/>
    <w:rsid w:val="00460188"/>
    <w:rsid w:val="00460CE5"/>
    <w:rsid w:val="00460D8B"/>
    <w:rsid w:val="00461669"/>
    <w:rsid w:val="00461780"/>
    <w:rsid w:val="00461FE1"/>
    <w:rsid w:val="00463372"/>
    <w:rsid w:val="00463E04"/>
    <w:rsid w:val="00464925"/>
    <w:rsid w:val="00464EA3"/>
    <w:rsid w:val="004652FC"/>
    <w:rsid w:val="004655EA"/>
    <w:rsid w:val="0046576A"/>
    <w:rsid w:val="0046582F"/>
    <w:rsid w:val="00465B7A"/>
    <w:rsid w:val="00465CE4"/>
    <w:rsid w:val="00465DCD"/>
    <w:rsid w:val="00465F82"/>
    <w:rsid w:val="00466118"/>
    <w:rsid w:val="004666DB"/>
    <w:rsid w:val="004667E5"/>
    <w:rsid w:val="00466A1C"/>
    <w:rsid w:val="00466CE0"/>
    <w:rsid w:val="00466D36"/>
    <w:rsid w:val="00466E81"/>
    <w:rsid w:val="00467019"/>
    <w:rsid w:val="004674FA"/>
    <w:rsid w:val="00467C61"/>
    <w:rsid w:val="00467F4F"/>
    <w:rsid w:val="00470232"/>
    <w:rsid w:val="00470EA3"/>
    <w:rsid w:val="00470F7B"/>
    <w:rsid w:val="004714C1"/>
    <w:rsid w:val="00472289"/>
    <w:rsid w:val="00472D80"/>
    <w:rsid w:val="00472F35"/>
    <w:rsid w:val="00472F5C"/>
    <w:rsid w:val="004735AE"/>
    <w:rsid w:val="00473A2D"/>
    <w:rsid w:val="00473B0E"/>
    <w:rsid w:val="00473D78"/>
    <w:rsid w:val="004742E3"/>
    <w:rsid w:val="004744B4"/>
    <w:rsid w:val="0047466F"/>
    <w:rsid w:val="00474987"/>
    <w:rsid w:val="00474C60"/>
    <w:rsid w:val="00475055"/>
    <w:rsid w:val="0047540F"/>
    <w:rsid w:val="00475B20"/>
    <w:rsid w:val="00476231"/>
    <w:rsid w:val="004768D4"/>
    <w:rsid w:val="00476BE3"/>
    <w:rsid w:val="00476FE7"/>
    <w:rsid w:val="00477159"/>
    <w:rsid w:val="00477610"/>
    <w:rsid w:val="00480877"/>
    <w:rsid w:val="00480A94"/>
    <w:rsid w:val="00480C23"/>
    <w:rsid w:val="00480EF1"/>
    <w:rsid w:val="0048115F"/>
    <w:rsid w:val="0048151A"/>
    <w:rsid w:val="00481AF0"/>
    <w:rsid w:val="00482134"/>
    <w:rsid w:val="0048336F"/>
    <w:rsid w:val="00483C4C"/>
    <w:rsid w:val="00483D1F"/>
    <w:rsid w:val="0048448B"/>
    <w:rsid w:val="00485D06"/>
    <w:rsid w:val="004861C4"/>
    <w:rsid w:val="00486607"/>
    <w:rsid w:val="004867FE"/>
    <w:rsid w:val="0048684E"/>
    <w:rsid w:val="00486AF2"/>
    <w:rsid w:val="00486CEA"/>
    <w:rsid w:val="00487266"/>
    <w:rsid w:val="00487459"/>
    <w:rsid w:val="00487F2F"/>
    <w:rsid w:val="0049064E"/>
    <w:rsid w:val="004907F1"/>
    <w:rsid w:val="00491108"/>
    <w:rsid w:val="00491A01"/>
    <w:rsid w:val="00491ADA"/>
    <w:rsid w:val="00491B51"/>
    <w:rsid w:val="00491F8C"/>
    <w:rsid w:val="004928E0"/>
    <w:rsid w:val="00493491"/>
    <w:rsid w:val="00493E37"/>
    <w:rsid w:val="00493EA3"/>
    <w:rsid w:val="004940A2"/>
    <w:rsid w:val="0049417C"/>
    <w:rsid w:val="00494247"/>
    <w:rsid w:val="00494308"/>
    <w:rsid w:val="0049461C"/>
    <w:rsid w:val="0049470A"/>
    <w:rsid w:val="00494BCA"/>
    <w:rsid w:val="00494F37"/>
    <w:rsid w:val="00495007"/>
    <w:rsid w:val="00495122"/>
    <w:rsid w:val="004956FD"/>
    <w:rsid w:val="00495ABB"/>
    <w:rsid w:val="00495DD2"/>
    <w:rsid w:val="00496242"/>
    <w:rsid w:val="0049643D"/>
    <w:rsid w:val="0049676E"/>
    <w:rsid w:val="00497ABE"/>
    <w:rsid w:val="004A0098"/>
    <w:rsid w:val="004A1856"/>
    <w:rsid w:val="004A1C64"/>
    <w:rsid w:val="004A20ED"/>
    <w:rsid w:val="004A23E4"/>
    <w:rsid w:val="004A2771"/>
    <w:rsid w:val="004A2C4F"/>
    <w:rsid w:val="004A2FC1"/>
    <w:rsid w:val="004A34BC"/>
    <w:rsid w:val="004A38E6"/>
    <w:rsid w:val="004A3A60"/>
    <w:rsid w:val="004A3AA4"/>
    <w:rsid w:val="004A4196"/>
    <w:rsid w:val="004A41B1"/>
    <w:rsid w:val="004A48EE"/>
    <w:rsid w:val="004A4CC5"/>
    <w:rsid w:val="004A4E48"/>
    <w:rsid w:val="004A5132"/>
    <w:rsid w:val="004A54FC"/>
    <w:rsid w:val="004A56B5"/>
    <w:rsid w:val="004A59CA"/>
    <w:rsid w:val="004A5AC4"/>
    <w:rsid w:val="004A6264"/>
    <w:rsid w:val="004A6315"/>
    <w:rsid w:val="004A65C5"/>
    <w:rsid w:val="004A69F9"/>
    <w:rsid w:val="004A742D"/>
    <w:rsid w:val="004A7BD6"/>
    <w:rsid w:val="004B0372"/>
    <w:rsid w:val="004B050B"/>
    <w:rsid w:val="004B0DD4"/>
    <w:rsid w:val="004B0EE3"/>
    <w:rsid w:val="004B11D2"/>
    <w:rsid w:val="004B18F9"/>
    <w:rsid w:val="004B1A57"/>
    <w:rsid w:val="004B1B99"/>
    <w:rsid w:val="004B2365"/>
    <w:rsid w:val="004B23B8"/>
    <w:rsid w:val="004B30EE"/>
    <w:rsid w:val="004B3A22"/>
    <w:rsid w:val="004B3F4B"/>
    <w:rsid w:val="004B4EEE"/>
    <w:rsid w:val="004B5C1E"/>
    <w:rsid w:val="004B78AD"/>
    <w:rsid w:val="004B7D8A"/>
    <w:rsid w:val="004C062D"/>
    <w:rsid w:val="004C09EA"/>
    <w:rsid w:val="004C0B4A"/>
    <w:rsid w:val="004C0C85"/>
    <w:rsid w:val="004C0E0B"/>
    <w:rsid w:val="004C101E"/>
    <w:rsid w:val="004C105D"/>
    <w:rsid w:val="004C166D"/>
    <w:rsid w:val="004C199B"/>
    <w:rsid w:val="004C1C25"/>
    <w:rsid w:val="004C1E58"/>
    <w:rsid w:val="004C1F0D"/>
    <w:rsid w:val="004C1F37"/>
    <w:rsid w:val="004C239C"/>
    <w:rsid w:val="004C2960"/>
    <w:rsid w:val="004C2A86"/>
    <w:rsid w:val="004C2EAF"/>
    <w:rsid w:val="004C35DE"/>
    <w:rsid w:val="004C383E"/>
    <w:rsid w:val="004C3F32"/>
    <w:rsid w:val="004C5222"/>
    <w:rsid w:val="004C5239"/>
    <w:rsid w:val="004C5284"/>
    <w:rsid w:val="004C5344"/>
    <w:rsid w:val="004C537E"/>
    <w:rsid w:val="004C53CB"/>
    <w:rsid w:val="004C587C"/>
    <w:rsid w:val="004C5C9E"/>
    <w:rsid w:val="004C65F7"/>
    <w:rsid w:val="004C6DB9"/>
    <w:rsid w:val="004C7047"/>
    <w:rsid w:val="004C7307"/>
    <w:rsid w:val="004C75EC"/>
    <w:rsid w:val="004C7781"/>
    <w:rsid w:val="004C7D12"/>
    <w:rsid w:val="004D04C0"/>
    <w:rsid w:val="004D07E1"/>
    <w:rsid w:val="004D1B47"/>
    <w:rsid w:val="004D21FF"/>
    <w:rsid w:val="004D226F"/>
    <w:rsid w:val="004D2A69"/>
    <w:rsid w:val="004D2B98"/>
    <w:rsid w:val="004D2C3A"/>
    <w:rsid w:val="004D2CE2"/>
    <w:rsid w:val="004D3047"/>
    <w:rsid w:val="004D35C2"/>
    <w:rsid w:val="004D3B8F"/>
    <w:rsid w:val="004D3DB4"/>
    <w:rsid w:val="004D4456"/>
    <w:rsid w:val="004D4656"/>
    <w:rsid w:val="004D482E"/>
    <w:rsid w:val="004D52FE"/>
    <w:rsid w:val="004D552E"/>
    <w:rsid w:val="004D5853"/>
    <w:rsid w:val="004D6086"/>
    <w:rsid w:val="004D62A6"/>
    <w:rsid w:val="004D6504"/>
    <w:rsid w:val="004D670F"/>
    <w:rsid w:val="004D6BB5"/>
    <w:rsid w:val="004D6E4C"/>
    <w:rsid w:val="004D6E7F"/>
    <w:rsid w:val="004D75A1"/>
    <w:rsid w:val="004D7BCA"/>
    <w:rsid w:val="004D7C2A"/>
    <w:rsid w:val="004D7DD0"/>
    <w:rsid w:val="004D7F91"/>
    <w:rsid w:val="004E0B90"/>
    <w:rsid w:val="004E0DC0"/>
    <w:rsid w:val="004E1221"/>
    <w:rsid w:val="004E12A6"/>
    <w:rsid w:val="004E17A2"/>
    <w:rsid w:val="004E1AC7"/>
    <w:rsid w:val="004E1B8D"/>
    <w:rsid w:val="004E1C8F"/>
    <w:rsid w:val="004E1D39"/>
    <w:rsid w:val="004E2297"/>
    <w:rsid w:val="004E241E"/>
    <w:rsid w:val="004E2B29"/>
    <w:rsid w:val="004E31AC"/>
    <w:rsid w:val="004E325F"/>
    <w:rsid w:val="004E35E2"/>
    <w:rsid w:val="004E435A"/>
    <w:rsid w:val="004E4BB0"/>
    <w:rsid w:val="004E4FDC"/>
    <w:rsid w:val="004E5704"/>
    <w:rsid w:val="004E5886"/>
    <w:rsid w:val="004E589D"/>
    <w:rsid w:val="004E5973"/>
    <w:rsid w:val="004E5A45"/>
    <w:rsid w:val="004E5DFF"/>
    <w:rsid w:val="004E5FF7"/>
    <w:rsid w:val="004E6483"/>
    <w:rsid w:val="004E67A9"/>
    <w:rsid w:val="004E6BE5"/>
    <w:rsid w:val="004E7377"/>
    <w:rsid w:val="004E7917"/>
    <w:rsid w:val="004E7BCD"/>
    <w:rsid w:val="004F1443"/>
    <w:rsid w:val="004F1CB3"/>
    <w:rsid w:val="004F206B"/>
    <w:rsid w:val="004F208C"/>
    <w:rsid w:val="004F2308"/>
    <w:rsid w:val="004F26ED"/>
    <w:rsid w:val="004F2820"/>
    <w:rsid w:val="004F2860"/>
    <w:rsid w:val="004F2ABA"/>
    <w:rsid w:val="004F36F0"/>
    <w:rsid w:val="004F37EA"/>
    <w:rsid w:val="004F3D0C"/>
    <w:rsid w:val="004F4343"/>
    <w:rsid w:val="004F5428"/>
    <w:rsid w:val="004F55B3"/>
    <w:rsid w:val="004F6683"/>
    <w:rsid w:val="004F6802"/>
    <w:rsid w:val="004F6809"/>
    <w:rsid w:val="004F6953"/>
    <w:rsid w:val="004F695C"/>
    <w:rsid w:val="004F6B73"/>
    <w:rsid w:val="004F7003"/>
    <w:rsid w:val="004F7646"/>
    <w:rsid w:val="004F798E"/>
    <w:rsid w:val="004F7999"/>
    <w:rsid w:val="004F7A7F"/>
    <w:rsid w:val="004F7BE5"/>
    <w:rsid w:val="004F7F49"/>
    <w:rsid w:val="00500220"/>
    <w:rsid w:val="00500304"/>
    <w:rsid w:val="0050031A"/>
    <w:rsid w:val="005003B7"/>
    <w:rsid w:val="00500551"/>
    <w:rsid w:val="00500597"/>
    <w:rsid w:val="0050065D"/>
    <w:rsid w:val="00500697"/>
    <w:rsid w:val="00500AAD"/>
    <w:rsid w:val="00500E92"/>
    <w:rsid w:val="0050126A"/>
    <w:rsid w:val="005017FD"/>
    <w:rsid w:val="00502320"/>
    <w:rsid w:val="0050232E"/>
    <w:rsid w:val="00502437"/>
    <w:rsid w:val="00502525"/>
    <w:rsid w:val="00502D89"/>
    <w:rsid w:val="005031A6"/>
    <w:rsid w:val="005034F7"/>
    <w:rsid w:val="005037B8"/>
    <w:rsid w:val="00503D25"/>
    <w:rsid w:val="00504272"/>
    <w:rsid w:val="00504488"/>
    <w:rsid w:val="005046F0"/>
    <w:rsid w:val="00504A12"/>
    <w:rsid w:val="0050537E"/>
    <w:rsid w:val="00505987"/>
    <w:rsid w:val="00505AE4"/>
    <w:rsid w:val="00505B1D"/>
    <w:rsid w:val="005064A7"/>
    <w:rsid w:val="0050650D"/>
    <w:rsid w:val="00506C1C"/>
    <w:rsid w:val="00506E54"/>
    <w:rsid w:val="00507117"/>
    <w:rsid w:val="00507579"/>
    <w:rsid w:val="005077A7"/>
    <w:rsid w:val="00507BA9"/>
    <w:rsid w:val="0051016A"/>
    <w:rsid w:val="00510832"/>
    <w:rsid w:val="005111B5"/>
    <w:rsid w:val="0051126E"/>
    <w:rsid w:val="005112E2"/>
    <w:rsid w:val="00511F26"/>
    <w:rsid w:val="0051238E"/>
    <w:rsid w:val="00512492"/>
    <w:rsid w:val="00512733"/>
    <w:rsid w:val="0051276C"/>
    <w:rsid w:val="005128F1"/>
    <w:rsid w:val="00512CF3"/>
    <w:rsid w:val="00512CF5"/>
    <w:rsid w:val="00513345"/>
    <w:rsid w:val="005134E1"/>
    <w:rsid w:val="00513EFD"/>
    <w:rsid w:val="00513FEA"/>
    <w:rsid w:val="005141EE"/>
    <w:rsid w:val="005148C3"/>
    <w:rsid w:val="005150A2"/>
    <w:rsid w:val="005157CC"/>
    <w:rsid w:val="0051626C"/>
    <w:rsid w:val="00516B1A"/>
    <w:rsid w:val="00516CA7"/>
    <w:rsid w:val="00516E49"/>
    <w:rsid w:val="005172BD"/>
    <w:rsid w:val="00517527"/>
    <w:rsid w:val="00517890"/>
    <w:rsid w:val="00517CF3"/>
    <w:rsid w:val="00520582"/>
    <w:rsid w:val="005205BC"/>
    <w:rsid w:val="0052078E"/>
    <w:rsid w:val="00520B85"/>
    <w:rsid w:val="005211D0"/>
    <w:rsid w:val="005215C0"/>
    <w:rsid w:val="0052180B"/>
    <w:rsid w:val="00522017"/>
    <w:rsid w:val="00522443"/>
    <w:rsid w:val="00522AF3"/>
    <w:rsid w:val="00522B90"/>
    <w:rsid w:val="005230B2"/>
    <w:rsid w:val="005230DA"/>
    <w:rsid w:val="005231CA"/>
    <w:rsid w:val="0052354F"/>
    <w:rsid w:val="00523917"/>
    <w:rsid w:val="00523D60"/>
    <w:rsid w:val="00524241"/>
    <w:rsid w:val="005243AE"/>
    <w:rsid w:val="005244B1"/>
    <w:rsid w:val="00524667"/>
    <w:rsid w:val="00524BD4"/>
    <w:rsid w:val="00525119"/>
    <w:rsid w:val="00525252"/>
    <w:rsid w:val="00525272"/>
    <w:rsid w:val="00525661"/>
    <w:rsid w:val="00525BEA"/>
    <w:rsid w:val="005260C1"/>
    <w:rsid w:val="005268CD"/>
    <w:rsid w:val="00526F8E"/>
    <w:rsid w:val="0052703D"/>
    <w:rsid w:val="0052721A"/>
    <w:rsid w:val="00527745"/>
    <w:rsid w:val="00527D98"/>
    <w:rsid w:val="00530128"/>
    <w:rsid w:val="0053038D"/>
    <w:rsid w:val="005305D9"/>
    <w:rsid w:val="00531905"/>
    <w:rsid w:val="005319FC"/>
    <w:rsid w:val="00531A07"/>
    <w:rsid w:val="00532829"/>
    <w:rsid w:val="00532D98"/>
    <w:rsid w:val="00532F9E"/>
    <w:rsid w:val="00532FBA"/>
    <w:rsid w:val="00533250"/>
    <w:rsid w:val="00533BFC"/>
    <w:rsid w:val="00533C79"/>
    <w:rsid w:val="00534121"/>
    <w:rsid w:val="005345C8"/>
    <w:rsid w:val="00534EE1"/>
    <w:rsid w:val="005350F0"/>
    <w:rsid w:val="005354F7"/>
    <w:rsid w:val="00535CFC"/>
    <w:rsid w:val="00535D05"/>
    <w:rsid w:val="00536661"/>
    <w:rsid w:val="00536978"/>
    <w:rsid w:val="00536C98"/>
    <w:rsid w:val="00536CD7"/>
    <w:rsid w:val="00536FD2"/>
    <w:rsid w:val="005378D3"/>
    <w:rsid w:val="00537988"/>
    <w:rsid w:val="005379BF"/>
    <w:rsid w:val="00537FC9"/>
    <w:rsid w:val="0054000E"/>
    <w:rsid w:val="005406D5"/>
    <w:rsid w:val="005409DE"/>
    <w:rsid w:val="00541B84"/>
    <w:rsid w:val="00541CBF"/>
    <w:rsid w:val="0054242A"/>
    <w:rsid w:val="00542927"/>
    <w:rsid w:val="00542C30"/>
    <w:rsid w:val="00542DC2"/>
    <w:rsid w:val="00542E96"/>
    <w:rsid w:val="00542F93"/>
    <w:rsid w:val="005432DF"/>
    <w:rsid w:val="0054336C"/>
    <w:rsid w:val="0054343B"/>
    <w:rsid w:val="005436B0"/>
    <w:rsid w:val="00543808"/>
    <w:rsid w:val="005438A8"/>
    <w:rsid w:val="00543BD6"/>
    <w:rsid w:val="00543E6F"/>
    <w:rsid w:val="0054412F"/>
    <w:rsid w:val="0054497B"/>
    <w:rsid w:val="00544B62"/>
    <w:rsid w:val="00544C11"/>
    <w:rsid w:val="00544EF1"/>
    <w:rsid w:val="00545CDE"/>
    <w:rsid w:val="005466D7"/>
    <w:rsid w:val="00546840"/>
    <w:rsid w:val="00546F45"/>
    <w:rsid w:val="00546F53"/>
    <w:rsid w:val="00546FC9"/>
    <w:rsid w:val="00547D2A"/>
    <w:rsid w:val="00550886"/>
    <w:rsid w:val="00550995"/>
    <w:rsid w:val="00550A72"/>
    <w:rsid w:val="00550B90"/>
    <w:rsid w:val="00551034"/>
    <w:rsid w:val="0055221A"/>
    <w:rsid w:val="005524BF"/>
    <w:rsid w:val="00552933"/>
    <w:rsid w:val="00552A4F"/>
    <w:rsid w:val="00552C97"/>
    <w:rsid w:val="0055304B"/>
    <w:rsid w:val="005532F4"/>
    <w:rsid w:val="00553DB0"/>
    <w:rsid w:val="00553F7A"/>
    <w:rsid w:val="005542C9"/>
    <w:rsid w:val="00554452"/>
    <w:rsid w:val="005550F4"/>
    <w:rsid w:val="005556D7"/>
    <w:rsid w:val="005558F9"/>
    <w:rsid w:val="00556018"/>
    <w:rsid w:val="00556692"/>
    <w:rsid w:val="00556790"/>
    <w:rsid w:val="00556CB1"/>
    <w:rsid w:val="0055707D"/>
    <w:rsid w:val="005574C2"/>
    <w:rsid w:val="005611B2"/>
    <w:rsid w:val="0056198F"/>
    <w:rsid w:val="00562261"/>
    <w:rsid w:val="00562DA3"/>
    <w:rsid w:val="005632A7"/>
    <w:rsid w:val="00563402"/>
    <w:rsid w:val="005638B7"/>
    <w:rsid w:val="00563A65"/>
    <w:rsid w:val="0056418A"/>
    <w:rsid w:val="00564BDF"/>
    <w:rsid w:val="00564BFB"/>
    <w:rsid w:val="00564C8B"/>
    <w:rsid w:val="0056513D"/>
    <w:rsid w:val="0056554B"/>
    <w:rsid w:val="00565666"/>
    <w:rsid w:val="005656B7"/>
    <w:rsid w:val="00565E9C"/>
    <w:rsid w:val="00566A96"/>
    <w:rsid w:val="00567013"/>
    <w:rsid w:val="00567239"/>
    <w:rsid w:val="00567325"/>
    <w:rsid w:val="00567488"/>
    <w:rsid w:val="005676CF"/>
    <w:rsid w:val="00567CBC"/>
    <w:rsid w:val="00567CE5"/>
    <w:rsid w:val="005700D3"/>
    <w:rsid w:val="00570219"/>
    <w:rsid w:val="005703E2"/>
    <w:rsid w:val="00570431"/>
    <w:rsid w:val="00570585"/>
    <w:rsid w:val="00571086"/>
    <w:rsid w:val="00571C8B"/>
    <w:rsid w:val="00572216"/>
    <w:rsid w:val="005725DF"/>
    <w:rsid w:val="00572FC4"/>
    <w:rsid w:val="005733DD"/>
    <w:rsid w:val="00573EAC"/>
    <w:rsid w:val="0057416E"/>
    <w:rsid w:val="0057432E"/>
    <w:rsid w:val="00574A07"/>
    <w:rsid w:val="00574C58"/>
    <w:rsid w:val="00574C9A"/>
    <w:rsid w:val="00574CE5"/>
    <w:rsid w:val="0057592F"/>
    <w:rsid w:val="00575A06"/>
    <w:rsid w:val="005760DC"/>
    <w:rsid w:val="00576251"/>
    <w:rsid w:val="00576FEC"/>
    <w:rsid w:val="005772B4"/>
    <w:rsid w:val="005774E9"/>
    <w:rsid w:val="0058076A"/>
    <w:rsid w:val="0058080B"/>
    <w:rsid w:val="005809A2"/>
    <w:rsid w:val="005809EC"/>
    <w:rsid w:val="00580B0D"/>
    <w:rsid w:val="00580EC2"/>
    <w:rsid w:val="00580F94"/>
    <w:rsid w:val="00580FBC"/>
    <w:rsid w:val="00581043"/>
    <w:rsid w:val="005815CB"/>
    <w:rsid w:val="005815E7"/>
    <w:rsid w:val="00581667"/>
    <w:rsid w:val="005818AB"/>
    <w:rsid w:val="005820CA"/>
    <w:rsid w:val="005821D0"/>
    <w:rsid w:val="00582371"/>
    <w:rsid w:val="00582AF9"/>
    <w:rsid w:val="00582E8D"/>
    <w:rsid w:val="005838DE"/>
    <w:rsid w:val="00583C7A"/>
    <w:rsid w:val="00583F9B"/>
    <w:rsid w:val="00584041"/>
    <w:rsid w:val="00584080"/>
    <w:rsid w:val="00584178"/>
    <w:rsid w:val="00584AE0"/>
    <w:rsid w:val="00584B36"/>
    <w:rsid w:val="00584EF9"/>
    <w:rsid w:val="00585596"/>
    <w:rsid w:val="00585846"/>
    <w:rsid w:val="005858A6"/>
    <w:rsid w:val="005864BE"/>
    <w:rsid w:val="00586707"/>
    <w:rsid w:val="00586B27"/>
    <w:rsid w:val="00586D52"/>
    <w:rsid w:val="0058725A"/>
    <w:rsid w:val="00587583"/>
    <w:rsid w:val="00587A01"/>
    <w:rsid w:val="005901C7"/>
    <w:rsid w:val="00590A52"/>
    <w:rsid w:val="00590D4B"/>
    <w:rsid w:val="0059113E"/>
    <w:rsid w:val="005911A7"/>
    <w:rsid w:val="00591275"/>
    <w:rsid w:val="0059135F"/>
    <w:rsid w:val="005919FE"/>
    <w:rsid w:val="00592134"/>
    <w:rsid w:val="0059217A"/>
    <w:rsid w:val="00592543"/>
    <w:rsid w:val="00592B28"/>
    <w:rsid w:val="00593457"/>
    <w:rsid w:val="00593C87"/>
    <w:rsid w:val="005945E1"/>
    <w:rsid w:val="00595411"/>
    <w:rsid w:val="00595625"/>
    <w:rsid w:val="00595914"/>
    <w:rsid w:val="00595932"/>
    <w:rsid w:val="00595B46"/>
    <w:rsid w:val="00595EFA"/>
    <w:rsid w:val="00595FDB"/>
    <w:rsid w:val="00596176"/>
    <w:rsid w:val="0059632F"/>
    <w:rsid w:val="00596439"/>
    <w:rsid w:val="00596BA6"/>
    <w:rsid w:val="00596E12"/>
    <w:rsid w:val="00596EB0"/>
    <w:rsid w:val="00596F27"/>
    <w:rsid w:val="005976CC"/>
    <w:rsid w:val="0059770E"/>
    <w:rsid w:val="005A02A8"/>
    <w:rsid w:val="005A0E7A"/>
    <w:rsid w:val="005A0FDD"/>
    <w:rsid w:val="005A114B"/>
    <w:rsid w:val="005A117E"/>
    <w:rsid w:val="005A1516"/>
    <w:rsid w:val="005A1A3E"/>
    <w:rsid w:val="005A1D10"/>
    <w:rsid w:val="005A25A1"/>
    <w:rsid w:val="005A2794"/>
    <w:rsid w:val="005A304E"/>
    <w:rsid w:val="005A3266"/>
    <w:rsid w:val="005A33D5"/>
    <w:rsid w:val="005A3636"/>
    <w:rsid w:val="005A3668"/>
    <w:rsid w:val="005A3908"/>
    <w:rsid w:val="005A3ECE"/>
    <w:rsid w:val="005A3F80"/>
    <w:rsid w:val="005A423E"/>
    <w:rsid w:val="005A43AC"/>
    <w:rsid w:val="005A4B05"/>
    <w:rsid w:val="005A4EDC"/>
    <w:rsid w:val="005A4FB2"/>
    <w:rsid w:val="005A5F99"/>
    <w:rsid w:val="005A60EF"/>
    <w:rsid w:val="005A6685"/>
    <w:rsid w:val="005A69E5"/>
    <w:rsid w:val="005A6A9E"/>
    <w:rsid w:val="005A6E0D"/>
    <w:rsid w:val="005A6E1E"/>
    <w:rsid w:val="005A70C8"/>
    <w:rsid w:val="005A71AD"/>
    <w:rsid w:val="005A7813"/>
    <w:rsid w:val="005A78F2"/>
    <w:rsid w:val="005B007E"/>
    <w:rsid w:val="005B1102"/>
    <w:rsid w:val="005B12E9"/>
    <w:rsid w:val="005B1502"/>
    <w:rsid w:val="005B1B59"/>
    <w:rsid w:val="005B1C9A"/>
    <w:rsid w:val="005B1E52"/>
    <w:rsid w:val="005B1EAD"/>
    <w:rsid w:val="005B207A"/>
    <w:rsid w:val="005B2266"/>
    <w:rsid w:val="005B22DC"/>
    <w:rsid w:val="005B2C35"/>
    <w:rsid w:val="005B341E"/>
    <w:rsid w:val="005B3FF7"/>
    <w:rsid w:val="005B4194"/>
    <w:rsid w:val="005B4220"/>
    <w:rsid w:val="005B42D7"/>
    <w:rsid w:val="005B47CC"/>
    <w:rsid w:val="005B55B6"/>
    <w:rsid w:val="005B5A9F"/>
    <w:rsid w:val="005B5EC0"/>
    <w:rsid w:val="005B60B5"/>
    <w:rsid w:val="005B610E"/>
    <w:rsid w:val="005B652F"/>
    <w:rsid w:val="005B6C4E"/>
    <w:rsid w:val="005B6DBC"/>
    <w:rsid w:val="005B7546"/>
    <w:rsid w:val="005B75B1"/>
    <w:rsid w:val="005B7877"/>
    <w:rsid w:val="005B7BD7"/>
    <w:rsid w:val="005B7C81"/>
    <w:rsid w:val="005C0429"/>
    <w:rsid w:val="005C0977"/>
    <w:rsid w:val="005C0E7E"/>
    <w:rsid w:val="005C15F2"/>
    <w:rsid w:val="005C2319"/>
    <w:rsid w:val="005C2B69"/>
    <w:rsid w:val="005C2BFA"/>
    <w:rsid w:val="005C2C42"/>
    <w:rsid w:val="005C2E9B"/>
    <w:rsid w:val="005C30DC"/>
    <w:rsid w:val="005C33E1"/>
    <w:rsid w:val="005C3EDA"/>
    <w:rsid w:val="005C4911"/>
    <w:rsid w:val="005C4CFB"/>
    <w:rsid w:val="005C50A1"/>
    <w:rsid w:val="005C520C"/>
    <w:rsid w:val="005C56E9"/>
    <w:rsid w:val="005C5BC6"/>
    <w:rsid w:val="005C6376"/>
    <w:rsid w:val="005C63BF"/>
    <w:rsid w:val="005C68CE"/>
    <w:rsid w:val="005C69DC"/>
    <w:rsid w:val="005C6C26"/>
    <w:rsid w:val="005C6F5E"/>
    <w:rsid w:val="005C700D"/>
    <w:rsid w:val="005C749D"/>
    <w:rsid w:val="005C7615"/>
    <w:rsid w:val="005C76BB"/>
    <w:rsid w:val="005C76F3"/>
    <w:rsid w:val="005D0452"/>
    <w:rsid w:val="005D0483"/>
    <w:rsid w:val="005D08D9"/>
    <w:rsid w:val="005D0ABC"/>
    <w:rsid w:val="005D0D48"/>
    <w:rsid w:val="005D0E00"/>
    <w:rsid w:val="005D0E36"/>
    <w:rsid w:val="005D1027"/>
    <w:rsid w:val="005D1534"/>
    <w:rsid w:val="005D1813"/>
    <w:rsid w:val="005D19E8"/>
    <w:rsid w:val="005D1A69"/>
    <w:rsid w:val="005D1B7E"/>
    <w:rsid w:val="005D1D68"/>
    <w:rsid w:val="005D202A"/>
    <w:rsid w:val="005D215F"/>
    <w:rsid w:val="005D233C"/>
    <w:rsid w:val="005D27E3"/>
    <w:rsid w:val="005D333F"/>
    <w:rsid w:val="005D3882"/>
    <w:rsid w:val="005D3DBB"/>
    <w:rsid w:val="005D4025"/>
    <w:rsid w:val="005D4A89"/>
    <w:rsid w:val="005D58D0"/>
    <w:rsid w:val="005D610C"/>
    <w:rsid w:val="005D611E"/>
    <w:rsid w:val="005D643D"/>
    <w:rsid w:val="005D7080"/>
    <w:rsid w:val="005D7249"/>
    <w:rsid w:val="005D7A57"/>
    <w:rsid w:val="005D7B6D"/>
    <w:rsid w:val="005D7DA8"/>
    <w:rsid w:val="005E0078"/>
    <w:rsid w:val="005E00E6"/>
    <w:rsid w:val="005E040C"/>
    <w:rsid w:val="005E05D6"/>
    <w:rsid w:val="005E0BF3"/>
    <w:rsid w:val="005E11A0"/>
    <w:rsid w:val="005E16CF"/>
    <w:rsid w:val="005E21EB"/>
    <w:rsid w:val="005E2B11"/>
    <w:rsid w:val="005E3201"/>
    <w:rsid w:val="005E4827"/>
    <w:rsid w:val="005E4E86"/>
    <w:rsid w:val="005E5456"/>
    <w:rsid w:val="005E5804"/>
    <w:rsid w:val="005E5962"/>
    <w:rsid w:val="005E5B10"/>
    <w:rsid w:val="005E604B"/>
    <w:rsid w:val="005E616B"/>
    <w:rsid w:val="005E634A"/>
    <w:rsid w:val="005E6BAD"/>
    <w:rsid w:val="005E6C2C"/>
    <w:rsid w:val="005E7881"/>
    <w:rsid w:val="005E7AD5"/>
    <w:rsid w:val="005E7D4D"/>
    <w:rsid w:val="005F0DB0"/>
    <w:rsid w:val="005F0FC9"/>
    <w:rsid w:val="005F1702"/>
    <w:rsid w:val="005F18D3"/>
    <w:rsid w:val="005F2373"/>
    <w:rsid w:val="005F24AC"/>
    <w:rsid w:val="005F260F"/>
    <w:rsid w:val="005F2833"/>
    <w:rsid w:val="005F2F45"/>
    <w:rsid w:val="005F306E"/>
    <w:rsid w:val="005F3EBF"/>
    <w:rsid w:val="005F477E"/>
    <w:rsid w:val="005F4B01"/>
    <w:rsid w:val="005F4B06"/>
    <w:rsid w:val="005F52B8"/>
    <w:rsid w:val="005F53AA"/>
    <w:rsid w:val="005F54E7"/>
    <w:rsid w:val="005F5723"/>
    <w:rsid w:val="005F5B36"/>
    <w:rsid w:val="005F6529"/>
    <w:rsid w:val="005F6729"/>
    <w:rsid w:val="005F6803"/>
    <w:rsid w:val="005F6CA7"/>
    <w:rsid w:val="005F728C"/>
    <w:rsid w:val="005F7583"/>
    <w:rsid w:val="005F7692"/>
    <w:rsid w:val="00600892"/>
    <w:rsid w:val="0060096B"/>
    <w:rsid w:val="00600C77"/>
    <w:rsid w:val="00601228"/>
    <w:rsid w:val="006012E2"/>
    <w:rsid w:val="00601346"/>
    <w:rsid w:val="0060162C"/>
    <w:rsid w:val="00601857"/>
    <w:rsid w:val="00601DA3"/>
    <w:rsid w:val="00601EA2"/>
    <w:rsid w:val="006022B7"/>
    <w:rsid w:val="00602835"/>
    <w:rsid w:val="0060334B"/>
    <w:rsid w:val="006038AD"/>
    <w:rsid w:val="0060393B"/>
    <w:rsid w:val="00603AD6"/>
    <w:rsid w:val="00604083"/>
    <w:rsid w:val="0060480D"/>
    <w:rsid w:val="00604C37"/>
    <w:rsid w:val="00605546"/>
    <w:rsid w:val="00605CD0"/>
    <w:rsid w:val="00606489"/>
    <w:rsid w:val="0060754D"/>
    <w:rsid w:val="00607717"/>
    <w:rsid w:val="00607945"/>
    <w:rsid w:val="0061034C"/>
    <w:rsid w:val="006104C0"/>
    <w:rsid w:val="00610521"/>
    <w:rsid w:val="00610753"/>
    <w:rsid w:val="00610C60"/>
    <w:rsid w:val="00610C9A"/>
    <w:rsid w:val="00612240"/>
    <w:rsid w:val="0061299C"/>
    <w:rsid w:val="00612A63"/>
    <w:rsid w:val="00612C4F"/>
    <w:rsid w:val="00612C7A"/>
    <w:rsid w:val="00612CC4"/>
    <w:rsid w:val="00612E63"/>
    <w:rsid w:val="00612EB2"/>
    <w:rsid w:val="0061300C"/>
    <w:rsid w:val="00613B00"/>
    <w:rsid w:val="00613CA7"/>
    <w:rsid w:val="00613F5D"/>
    <w:rsid w:val="0061411C"/>
    <w:rsid w:val="0061437C"/>
    <w:rsid w:val="00614675"/>
    <w:rsid w:val="00614B1B"/>
    <w:rsid w:val="00614BF1"/>
    <w:rsid w:val="0061591F"/>
    <w:rsid w:val="006159AE"/>
    <w:rsid w:val="00615A2F"/>
    <w:rsid w:val="00615CA3"/>
    <w:rsid w:val="0061614F"/>
    <w:rsid w:val="006163D8"/>
    <w:rsid w:val="0061674E"/>
    <w:rsid w:val="00616FB6"/>
    <w:rsid w:val="0061737E"/>
    <w:rsid w:val="00617901"/>
    <w:rsid w:val="00617AA1"/>
    <w:rsid w:val="00620789"/>
    <w:rsid w:val="00620F26"/>
    <w:rsid w:val="00620F8A"/>
    <w:rsid w:val="006211B0"/>
    <w:rsid w:val="00621906"/>
    <w:rsid w:val="0062191E"/>
    <w:rsid w:val="00621A1C"/>
    <w:rsid w:val="00621B74"/>
    <w:rsid w:val="00621CF2"/>
    <w:rsid w:val="006236DE"/>
    <w:rsid w:val="00623A7A"/>
    <w:rsid w:val="006240D8"/>
    <w:rsid w:val="00624266"/>
    <w:rsid w:val="0062440F"/>
    <w:rsid w:val="006244E0"/>
    <w:rsid w:val="00624B0A"/>
    <w:rsid w:val="00624FC5"/>
    <w:rsid w:val="00625127"/>
    <w:rsid w:val="006251F7"/>
    <w:rsid w:val="00625E9E"/>
    <w:rsid w:val="00626A5E"/>
    <w:rsid w:val="00626CD9"/>
    <w:rsid w:val="00627455"/>
    <w:rsid w:val="00630437"/>
    <w:rsid w:val="006308A1"/>
    <w:rsid w:val="00631102"/>
    <w:rsid w:val="006329C0"/>
    <w:rsid w:val="006332C7"/>
    <w:rsid w:val="00633490"/>
    <w:rsid w:val="00633B13"/>
    <w:rsid w:val="00634825"/>
    <w:rsid w:val="00634971"/>
    <w:rsid w:val="00634BD5"/>
    <w:rsid w:val="00634D08"/>
    <w:rsid w:val="00634D1D"/>
    <w:rsid w:val="00635998"/>
    <w:rsid w:val="00635F1D"/>
    <w:rsid w:val="00636281"/>
    <w:rsid w:val="00636534"/>
    <w:rsid w:val="00636807"/>
    <w:rsid w:val="00636A16"/>
    <w:rsid w:val="006375B6"/>
    <w:rsid w:val="00637CC3"/>
    <w:rsid w:val="00640214"/>
    <w:rsid w:val="00640671"/>
    <w:rsid w:val="006413A4"/>
    <w:rsid w:val="00642258"/>
    <w:rsid w:val="00643C82"/>
    <w:rsid w:val="00644590"/>
    <w:rsid w:val="0064492B"/>
    <w:rsid w:val="00644E33"/>
    <w:rsid w:val="00645F8E"/>
    <w:rsid w:val="006461A0"/>
    <w:rsid w:val="006464DD"/>
    <w:rsid w:val="0064659D"/>
    <w:rsid w:val="00646B8A"/>
    <w:rsid w:val="00646EF0"/>
    <w:rsid w:val="006470C0"/>
    <w:rsid w:val="0064767D"/>
    <w:rsid w:val="00647DE3"/>
    <w:rsid w:val="0065079A"/>
    <w:rsid w:val="00650CEF"/>
    <w:rsid w:val="00650E0E"/>
    <w:rsid w:val="00651455"/>
    <w:rsid w:val="0065183E"/>
    <w:rsid w:val="006518BB"/>
    <w:rsid w:val="00652280"/>
    <w:rsid w:val="0065264E"/>
    <w:rsid w:val="00652FFD"/>
    <w:rsid w:val="00653269"/>
    <w:rsid w:val="00653335"/>
    <w:rsid w:val="00653EC2"/>
    <w:rsid w:val="00654457"/>
    <w:rsid w:val="006546EC"/>
    <w:rsid w:val="00654A9F"/>
    <w:rsid w:val="006555DF"/>
    <w:rsid w:val="00655C9B"/>
    <w:rsid w:val="006561EC"/>
    <w:rsid w:val="00656AB3"/>
    <w:rsid w:val="00656F72"/>
    <w:rsid w:val="00657180"/>
    <w:rsid w:val="006575AD"/>
    <w:rsid w:val="00657F75"/>
    <w:rsid w:val="006601AD"/>
    <w:rsid w:val="00660F74"/>
    <w:rsid w:val="00661B67"/>
    <w:rsid w:val="0066226F"/>
    <w:rsid w:val="006623FA"/>
    <w:rsid w:val="00662454"/>
    <w:rsid w:val="006629A5"/>
    <w:rsid w:val="00662D5E"/>
    <w:rsid w:val="006632F8"/>
    <w:rsid w:val="00663EA7"/>
    <w:rsid w:val="0066467C"/>
    <w:rsid w:val="00664F3A"/>
    <w:rsid w:val="006658DC"/>
    <w:rsid w:val="00665C66"/>
    <w:rsid w:val="00666B47"/>
    <w:rsid w:val="00666DC5"/>
    <w:rsid w:val="00667246"/>
    <w:rsid w:val="006676BA"/>
    <w:rsid w:val="006679AD"/>
    <w:rsid w:val="006679F3"/>
    <w:rsid w:val="00667A9E"/>
    <w:rsid w:val="006701C7"/>
    <w:rsid w:val="0067031B"/>
    <w:rsid w:val="006704EF"/>
    <w:rsid w:val="006709A3"/>
    <w:rsid w:val="0067131F"/>
    <w:rsid w:val="00671D4D"/>
    <w:rsid w:val="00672307"/>
    <w:rsid w:val="006727BC"/>
    <w:rsid w:val="00672BCA"/>
    <w:rsid w:val="006730B1"/>
    <w:rsid w:val="0067335D"/>
    <w:rsid w:val="0067348C"/>
    <w:rsid w:val="00673743"/>
    <w:rsid w:val="0067377C"/>
    <w:rsid w:val="0067435F"/>
    <w:rsid w:val="0067472F"/>
    <w:rsid w:val="00674C39"/>
    <w:rsid w:val="006759EB"/>
    <w:rsid w:val="00675B3F"/>
    <w:rsid w:val="00675BFF"/>
    <w:rsid w:val="00675C5A"/>
    <w:rsid w:val="00675D71"/>
    <w:rsid w:val="00675DD4"/>
    <w:rsid w:val="0067620A"/>
    <w:rsid w:val="0067686D"/>
    <w:rsid w:val="00676898"/>
    <w:rsid w:val="0067691C"/>
    <w:rsid w:val="00676CED"/>
    <w:rsid w:val="00676F0B"/>
    <w:rsid w:val="00677587"/>
    <w:rsid w:val="006775A1"/>
    <w:rsid w:val="00677707"/>
    <w:rsid w:val="00680453"/>
    <w:rsid w:val="006809E7"/>
    <w:rsid w:val="00682408"/>
    <w:rsid w:val="006825F4"/>
    <w:rsid w:val="006830B4"/>
    <w:rsid w:val="00683B2A"/>
    <w:rsid w:val="00684802"/>
    <w:rsid w:val="006849ED"/>
    <w:rsid w:val="00684A67"/>
    <w:rsid w:val="0068524E"/>
    <w:rsid w:val="00685A3E"/>
    <w:rsid w:val="00685CAC"/>
    <w:rsid w:val="00686ADE"/>
    <w:rsid w:val="00686F15"/>
    <w:rsid w:val="00687051"/>
    <w:rsid w:val="00687FB3"/>
    <w:rsid w:val="006915FB"/>
    <w:rsid w:val="00691D42"/>
    <w:rsid w:val="006923BE"/>
    <w:rsid w:val="006923E7"/>
    <w:rsid w:val="0069292E"/>
    <w:rsid w:val="00692E2A"/>
    <w:rsid w:val="0069323A"/>
    <w:rsid w:val="00693AA1"/>
    <w:rsid w:val="0069466E"/>
    <w:rsid w:val="006948C8"/>
    <w:rsid w:val="00694C7A"/>
    <w:rsid w:val="00694CD7"/>
    <w:rsid w:val="00694D06"/>
    <w:rsid w:val="00695131"/>
    <w:rsid w:val="00695AF6"/>
    <w:rsid w:val="00695DE5"/>
    <w:rsid w:val="00695FF7"/>
    <w:rsid w:val="006960AD"/>
    <w:rsid w:val="00696224"/>
    <w:rsid w:val="0069629A"/>
    <w:rsid w:val="00696704"/>
    <w:rsid w:val="00696D2C"/>
    <w:rsid w:val="00696FF9"/>
    <w:rsid w:val="006971AF"/>
    <w:rsid w:val="006975F7"/>
    <w:rsid w:val="00697937"/>
    <w:rsid w:val="00697B8B"/>
    <w:rsid w:val="006A017A"/>
    <w:rsid w:val="006A01AF"/>
    <w:rsid w:val="006A03FC"/>
    <w:rsid w:val="006A0FB2"/>
    <w:rsid w:val="006A187B"/>
    <w:rsid w:val="006A18A6"/>
    <w:rsid w:val="006A33BC"/>
    <w:rsid w:val="006A3BA6"/>
    <w:rsid w:val="006A3C57"/>
    <w:rsid w:val="006A3CFE"/>
    <w:rsid w:val="006A40C4"/>
    <w:rsid w:val="006A4413"/>
    <w:rsid w:val="006A4E34"/>
    <w:rsid w:val="006A4E79"/>
    <w:rsid w:val="006A595E"/>
    <w:rsid w:val="006A5A35"/>
    <w:rsid w:val="006A5D9B"/>
    <w:rsid w:val="006A5F6A"/>
    <w:rsid w:val="006A63D2"/>
    <w:rsid w:val="006A669C"/>
    <w:rsid w:val="006A6C4C"/>
    <w:rsid w:val="006A75FE"/>
    <w:rsid w:val="006A7763"/>
    <w:rsid w:val="006A780C"/>
    <w:rsid w:val="006B02AF"/>
    <w:rsid w:val="006B067B"/>
    <w:rsid w:val="006B0B48"/>
    <w:rsid w:val="006B0DB3"/>
    <w:rsid w:val="006B1090"/>
    <w:rsid w:val="006B1180"/>
    <w:rsid w:val="006B13E0"/>
    <w:rsid w:val="006B1B3F"/>
    <w:rsid w:val="006B1CF6"/>
    <w:rsid w:val="006B1DF5"/>
    <w:rsid w:val="006B1F53"/>
    <w:rsid w:val="006B2477"/>
    <w:rsid w:val="006B2A19"/>
    <w:rsid w:val="006B43D1"/>
    <w:rsid w:val="006B4409"/>
    <w:rsid w:val="006B46E4"/>
    <w:rsid w:val="006B471E"/>
    <w:rsid w:val="006B4BAB"/>
    <w:rsid w:val="006B4CB6"/>
    <w:rsid w:val="006B5217"/>
    <w:rsid w:val="006B52AD"/>
    <w:rsid w:val="006B5472"/>
    <w:rsid w:val="006B5EAE"/>
    <w:rsid w:val="006B5EE6"/>
    <w:rsid w:val="006B71AC"/>
    <w:rsid w:val="006B7DC0"/>
    <w:rsid w:val="006C0544"/>
    <w:rsid w:val="006C0B23"/>
    <w:rsid w:val="006C0F2A"/>
    <w:rsid w:val="006C1503"/>
    <w:rsid w:val="006C16B5"/>
    <w:rsid w:val="006C1A81"/>
    <w:rsid w:val="006C23AE"/>
    <w:rsid w:val="006C276A"/>
    <w:rsid w:val="006C302E"/>
    <w:rsid w:val="006C3C86"/>
    <w:rsid w:val="006C4726"/>
    <w:rsid w:val="006C4875"/>
    <w:rsid w:val="006C4E79"/>
    <w:rsid w:val="006C51E0"/>
    <w:rsid w:val="006C52F9"/>
    <w:rsid w:val="006C5484"/>
    <w:rsid w:val="006C59CD"/>
    <w:rsid w:val="006C5AD0"/>
    <w:rsid w:val="006C5DEF"/>
    <w:rsid w:val="006C5E4F"/>
    <w:rsid w:val="006C62F9"/>
    <w:rsid w:val="006C6C16"/>
    <w:rsid w:val="006C6D28"/>
    <w:rsid w:val="006C7137"/>
    <w:rsid w:val="006C7ACC"/>
    <w:rsid w:val="006C7BC9"/>
    <w:rsid w:val="006D0939"/>
    <w:rsid w:val="006D0C3B"/>
    <w:rsid w:val="006D138F"/>
    <w:rsid w:val="006D15DD"/>
    <w:rsid w:val="006D1736"/>
    <w:rsid w:val="006D2ABE"/>
    <w:rsid w:val="006D2C0C"/>
    <w:rsid w:val="006D2CD2"/>
    <w:rsid w:val="006D301C"/>
    <w:rsid w:val="006D410F"/>
    <w:rsid w:val="006D41AB"/>
    <w:rsid w:val="006D44B0"/>
    <w:rsid w:val="006D509C"/>
    <w:rsid w:val="006D5859"/>
    <w:rsid w:val="006D6034"/>
    <w:rsid w:val="006D62F9"/>
    <w:rsid w:val="006D64EC"/>
    <w:rsid w:val="006D6533"/>
    <w:rsid w:val="006D78AF"/>
    <w:rsid w:val="006E0575"/>
    <w:rsid w:val="006E0806"/>
    <w:rsid w:val="006E08B7"/>
    <w:rsid w:val="006E103A"/>
    <w:rsid w:val="006E1204"/>
    <w:rsid w:val="006E141F"/>
    <w:rsid w:val="006E1525"/>
    <w:rsid w:val="006E15A4"/>
    <w:rsid w:val="006E17AF"/>
    <w:rsid w:val="006E1A7E"/>
    <w:rsid w:val="006E1AA2"/>
    <w:rsid w:val="006E1B06"/>
    <w:rsid w:val="006E1FCD"/>
    <w:rsid w:val="006E1FEF"/>
    <w:rsid w:val="006E2288"/>
    <w:rsid w:val="006E22FB"/>
    <w:rsid w:val="006E2A40"/>
    <w:rsid w:val="006E2C14"/>
    <w:rsid w:val="006E2DFC"/>
    <w:rsid w:val="006E2F81"/>
    <w:rsid w:val="006E3C5E"/>
    <w:rsid w:val="006E4CC0"/>
    <w:rsid w:val="006E5A7D"/>
    <w:rsid w:val="006E6249"/>
    <w:rsid w:val="006E6765"/>
    <w:rsid w:val="006E6D3E"/>
    <w:rsid w:val="006E7321"/>
    <w:rsid w:val="006E7423"/>
    <w:rsid w:val="006E7960"/>
    <w:rsid w:val="006E7E0B"/>
    <w:rsid w:val="006E7EF1"/>
    <w:rsid w:val="006F01D1"/>
    <w:rsid w:val="006F031E"/>
    <w:rsid w:val="006F0481"/>
    <w:rsid w:val="006F0665"/>
    <w:rsid w:val="006F09D2"/>
    <w:rsid w:val="006F0A45"/>
    <w:rsid w:val="006F1691"/>
    <w:rsid w:val="006F1A00"/>
    <w:rsid w:val="006F1AD4"/>
    <w:rsid w:val="006F1E77"/>
    <w:rsid w:val="006F2047"/>
    <w:rsid w:val="006F2959"/>
    <w:rsid w:val="006F2AA3"/>
    <w:rsid w:val="006F2D94"/>
    <w:rsid w:val="006F30AD"/>
    <w:rsid w:val="006F37A2"/>
    <w:rsid w:val="006F3DC7"/>
    <w:rsid w:val="006F40A1"/>
    <w:rsid w:val="006F4B2F"/>
    <w:rsid w:val="006F4DB5"/>
    <w:rsid w:val="006F501E"/>
    <w:rsid w:val="006F551B"/>
    <w:rsid w:val="006F57A8"/>
    <w:rsid w:val="006F6048"/>
    <w:rsid w:val="006F6328"/>
    <w:rsid w:val="006F6F06"/>
    <w:rsid w:val="006F718A"/>
    <w:rsid w:val="006F76BD"/>
    <w:rsid w:val="006F7740"/>
    <w:rsid w:val="006F78B9"/>
    <w:rsid w:val="006F7ACD"/>
    <w:rsid w:val="0070020D"/>
    <w:rsid w:val="00700315"/>
    <w:rsid w:val="00701243"/>
    <w:rsid w:val="0070147C"/>
    <w:rsid w:val="007016E0"/>
    <w:rsid w:val="00701FA6"/>
    <w:rsid w:val="00702663"/>
    <w:rsid w:val="00702837"/>
    <w:rsid w:val="00702953"/>
    <w:rsid w:val="00702A1D"/>
    <w:rsid w:val="00702ECB"/>
    <w:rsid w:val="00702F7C"/>
    <w:rsid w:val="00703137"/>
    <w:rsid w:val="007034A3"/>
    <w:rsid w:val="00703923"/>
    <w:rsid w:val="0070405D"/>
    <w:rsid w:val="0070419A"/>
    <w:rsid w:val="00704A02"/>
    <w:rsid w:val="00705A69"/>
    <w:rsid w:val="00705B84"/>
    <w:rsid w:val="0070688F"/>
    <w:rsid w:val="007069F5"/>
    <w:rsid w:val="00707137"/>
    <w:rsid w:val="00707435"/>
    <w:rsid w:val="00707BDB"/>
    <w:rsid w:val="007100E2"/>
    <w:rsid w:val="00710D94"/>
    <w:rsid w:val="00710F6D"/>
    <w:rsid w:val="00711210"/>
    <w:rsid w:val="00711325"/>
    <w:rsid w:val="00711D9E"/>
    <w:rsid w:val="007129CC"/>
    <w:rsid w:val="00713EF9"/>
    <w:rsid w:val="007140C0"/>
    <w:rsid w:val="00714356"/>
    <w:rsid w:val="00714821"/>
    <w:rsid w:val="00715906"/>
    <w:rsid w:val="00715A06"/>
    <w:rsid w:val="00715FAE"/>
    <w:rsid w:val="00716165"/>
    <w:rsid w:val="00716779"/>
    <w:rsid w:val="007169FD"/>
    <w:rsid w:val="007170D0"/>
    <w:rsid w:val="007172E2"/>
    <w:rsid w:val="00717507"/>
    <w:rsid w:val="0071766C"/>
    <w:rsid w:val="00717DB3"/>
    <w:rsid w:val="0072008B"/>
    <w:rsid w:val="007201B4"/>
    <w:rsid w:val="00720239"/>
    <w:rsid w:val="00720AEA"/>
    <w:rsid w:val="00720DDB"/>
    <w:rsid w:val="0072124E"/>
    <w:rsid w:val="00721704"/>
    <w:rsid w:val="00721734"/>
    <w:rsid w:val="00721D6E"/>
    <w:rsid w:val="00721F89"/>
    <w:rsid w:val="007223F4"/>
    <w:rsid w:val="0072253D"/>
    <w:rsid w:val="00722809"/>
    <w:rsid w:val="007228A9"/>
    <w:rsid w:val="00722A92"/>
    <w:rsid w:val="00722CA1"/>
    <w:rsid w:val="00722D9C"/>
    <w:rsid w:val="00722F20"/>
    <w:rsid w:val="00722FC8"/>
    <w:rsid w:val="00723336"/>
    <w:rsid w:val="007238BC"/>
    <w:rsid w:val="00723A55"/>
    <w:rsid w:val="00723E41"/>
    <w:rsid w:val="007244E0"/>
    <w:rsid w:val="00724569"/>
    <w:rsid w:val="00724AE7"/>
    <w:rsid w:val="00724C52"/>
    <w:rsid w:val="00725015"/>
    <w:rsid w:val="0072547A"/>
    <w:rsid w:val="007255A6"/>
    <w:rsid w:val="0072577E"/>
    <w:rsid w:val="00725B77"/>
    <w:rsid w:val="0072612D"/>
    <w:rsid w:val="007264F9"/>
    <w:rsid w:val="0072682A"/>
    <w:rsid w:val="00727766"/>
    <w:rsid w:val="00727CF3"/>
    <w:rsid w:val="00730123"/>
    <w:rsid w:val="007306C2"/>
    <w:rsid w:val="00730A81"/>
    <w:rsid w:val="00730BA4"/>
    <w:rsid w:val="00730D0B"/>
    <w:rsid w:val="00731189"/>
    <w:rsid w:val="00731261"/>
    <w:rsid w:val="007317FB"/>
    <w:rsid w:val="00731E07"/>
    <w:rsid w:val="007325D9"/>
    <w:rsid w:val="00732894"/>
    <w:rsid w:val="00732B9F"/>
    <w:rsid w:val="00732BD9"/>
    <w:rsid w:val="00733152"/>
    <w:rsid w:val="007333DB"/>
    <w:rsid w:val="007339E2"/>
    <w:rsid w:val="00734B21"/>
    <w:rsid w:val="007350B5"/>
    <w:rsid w:val="00735849"/>
    <w:rsid w:val="0073598B"/>
    <w:rsid w:val="007363D2"/>
    <w:rsid w:val="0073715D"/>
    <w:rsid w:val="00737214"/>
    <w:rsid w:val="0074005C"/>
    <w:rsid w:val="00740918"/>
    <w:rsid w:val="00740D36"/>
    <w:rsid w:val="007417D6"/>
    <w:rsid w:val="007419E5"/>
    <w:rsid w:val="00741A85"/>
    <w:rsid w:val="00741AC4"/>
    <w:rsid w:val="00741C17"/>
    <w:rsid w:val="007423E7"/>
    <w:rsid w:val="007426E4"/>
    <w:rsid w:val="00742B0F"/>
    <w:rsid w:val="0074325C"/>
    <w:rsid w:val="00743B63"/>
    <w:rsid w:val="00743BBF"/>
    <w:rsid w:val="00743DBE"/>
    <w:rsid w:val="00744302"/>
    <w:rsid w:val="00744532"/>
    <w:rsid w:val="00744DEC"/>
    <w:rsid w:val="007459AE"/>
    <w:rsid w:val="00745ABE"/>
    <w:rsid w:val="00746053"/>
    <w:rsid w:val="0074637D"/>
    <w:rsid w:val="007466A5"/>
    <w:rsid w:val="00746711"/>
    <w:rsid w:val="00746DB9"/>
    <w:rsid w:val="00746F89"/>
    <w:rsid w:val="0074742A"/>
    <w:rsid w:val="007474D3"/>
    <w:rsid w:val="007476B1"/>
    <w:rsid w:val="0075044B"/>
    <w:rsid w:val="00750B00"/>
    <w:rsid w:val="007513CD"/>
    <w:rsid w:val="007515A9"/>
    <w:rsid w:val="007518FF"/>
    <w:rsid w:val="00752070"/>
    <w:rsid w:val="00752448"/>
    <w:rsid w:val="007524D5"/>
    <w:rsid w:val="00752AE7"/>
    <w:rsid w:val="00752FD3"/>
    <w:rsid w:val="00753098"/>
    <w:rsid w:val="00753205"/>
    <w:rsid w:val="00753692"/>
    <w:rsid w:val="00753899"/>
    <w:rsid w:val="007538A5"/>
    <w:rsid w:val="00754239"/>
    <w:rsid w:val="00754ED1"/>
    <w:rsid w:val="00754F23"/>
    <w:rsid w:val="00755D48"/>
    <w:rsid w:val="007570D0"/>
    <w:rsid w:val="00757215"/>
    <w:rsid w:val="00757640"/>
    <w:rsid w:val="0075789E"/>
    <w:rsid w:val="00757C4C"/>
    <w:rsid w:val="00757DF3"/>
    <w:rsid w:val="00760107"/>
    <w:rsid w:val="0076023E"/>
    <w:rsid w:val="00760407"/>
    <w:rsid w:val="0076119C"/>
    <w:rsid w:val="007612C1"/>
    <w:rsid w:val="007615C9"/>
    <w:rsid w:val="00761BF8"/>
    <w:rsid w:val="00761DAC"/>
    <w:rsid w:val="00762E8F"/>
    <w:rsid w:val="00763229"/>
    <w:rsid w:val="007632C5"/>
    <w:rsid w:val="007635A9"/>
    <w:rsid w:val="00763F1F"/>
    <w:rsid w:val="00764166"/>
    <w:rsid w:val="007645D1"/>
    <w:rsid w:val="0076482E"/>
    <w:rsid w:val="007650B8"/>
    <w:rsid w:val="00765362"/>
    <w:rsid w:val="00765697"/>
    <w:rsid w:val="007657EB"/>
    <w:rsid w:val="00765B97"/>
    <w:rsid w:val="0076643A"/>
    <w:rsid w:val="007665AD"/>
    <w:rsid w:val="00766DA8"/>
    <w:rsid w:val="00767639"/>
    <w:rsid w:val="007678EE"/>
    <w:rsid w:val="00767B0C"/>
    <w:rsid w:val="007701CB"/>
    <w:rsid w:val="007704C0"/>
    <w:rsid w:val="0077073E"/>
    <w:rsid w:val="007707B5"/>
    <w:rsid w:val="00770E05"/>
    <w:rsid w:val="00771229"/>
    <w:rsid w:val="007714B9"/>
    <w:rsid w:val="00771B99"/>
    <w:rsid w:val="007734AB"/>
    <w:rsid w:val="00774250"/>
    <w:rsid w:val="00774975"/>
    <w:rsid w:val="00774CD8"/>
    <w:rsid w:val="00774D83"/>
    <w:rsid w:val="007751CE"/>
    <w:rsid w:val="00775707"/>
    <w:rsid w:val="00775AFF"/>
    <w:rsid w:val="00775BA3"/>
    <w:rsid w:val="007760CB"/>
    <w:rsid w:val="007763E0"/>
    <w:rsid w:val="007767AD"/>
    <w:rsid w:val="00776F05"/>
    <w:rsid w:val="0077708B"/>
    <w:rsid w:val="00777301"/>
    <w:rsid w:val="00777428"/>
    <w:rsid w:val="0078000C"/>
    <w:rsid w:val="007801E7"/>
    <w:rsid w:val="00780834"/>
    <w:rsid w:val="00781058"/>
    <w:rsid w:val="00781B01"/>
    <w:rsid w:val="00781CA8"/>
    <w:rsid w:val="00782293"/>
    <w:rsid w:val="00782307"/>
    <w:rsid w:val="0078264D"/>
    <w:rsid w:val="00782860"/>
    <w:rsid w:val="007829E5"/>
    <w:rsid w:val="00782D09"/>
    <w:rsid w:val="00783250"/>
    <w:rsid w:val="007833D8"/>
    <w:rsid w:val="0078395D"/>
    <w:rsid w:val="00783A26"/>
    <w:rsid w:val="00783C0D"/>
    <w:rsid w:val="00784489"/>
    <w:rsid w:val="00784CB2"/>
    <w:rsid w:val="0078516E"/>
    <w:rsid w:val="00785CFB"/>
    <w:rsid w:val="00786927"/>
    <w:rsid w:val="00786B7A"/>
    <w:rsid w:val="00786FCA"/>
    <w:rsid w:val="007903AA"/>
    <w:rsid w:val="00790449"/>
    <w:rsid w:val="00790515"/>
    <w:rsid w:val="00790643"/>
    <w:rsid w:val="00790657"/>
    <w:rsid w:val="00790E92"/>
    <w:rsid w:val="00791145"/>
    <w:rsid w:val="007912A0"/>
    <w:rsid w:val="007916C1"/>
    <w:rsid w:val="00791BF3"/>
    <w:rsid w:val="00792200"/>
    <w:rsid w:val="0079271F"/>
    <w:rsid w:val="0079331B"/>
    <w:rsid w:val="007936C7"/>
    <w:rsid w:val="00793BC0"/>
    <w:rsid w:val="00793FBA"/>
    <w:rsid w:val="00794276"/>
    <w:rsid w:val="0079492D"/>
    <w:rsid w:val="00794B25"/>
    <w:rsid w:val="0079542C"/>
    <w:rsid w:val="00795891"/>
    <w:rsid w:val="00795E48"/>
    <w:rsid w:val="00796097"/>
    <w:rsid w:val="00796702"/>
    <w:rsid w:val="00796DD3"/>
    <w:rsid w:val="00797227"/>
    <w:rsid w:val="00797B78"/>
    <w:rsid w:val="007A0208"/>
    <w:rsid w:val="007A0C67"/>
    <w:rsid w:val="007A1124"/>
    <w:rsid w:val="007A11FE"/>
    <w:rsid w:val="007A1465"/>
    <w:rsid w:val="007A2048"/>
    <w:rsid w:val="007A2571"/>
    <w:rsid w:val="007A26C3"/>
    <w:rsid w:val="007A27BC"/>
    <w:rsid w:val="007A3403"/>
    <w:rsid w:val="007A38EB"/>
    <w:rsid w:val="007A427C"/>
    <w:rsid w:val="007A42DD"/>
    <w:rsid w:val="007A4345"/>
    <w:rsid w:val="007A4D0E"/>
    <w:rsid w:val="007A4EC9"/>
    <w:rsid w:val="007A502E"/>
    <w:rsid w:val="007A53B5"/>
    <w:rsid w:val="007A54B5"/>
    <w:rsid w:val="007A5A31"/>
    <w:rsid w:val="007A626C"/>
    <w:rsid w:val="007A671F"/>
    <w:rsid w:val="007A6917"/>
    <w:rsid w:val="007A6B03"/>
    <w:rsid w:val="007B0225"/>
    <w:rsid w:val="007B0A20"/>
    <w:rsid w:val="007B0B42"/>
    <w:rsid w:val="007B0BB9"/>
    <w:rsid w:val="007B13D8"/>
    <w:rsid w:val="007B1AC8"/>
    <w:rsid w:val="007B1ED9"/>
    <w:rsid w:val="007B1FBD"/>
    <w:rsid w:val="007B237F"/>
    <w:rsid w:val="007B2510"/>
    <w:rsid w:val="007B25BA"/>
    <w:rsid w:val="007B3024"/>
    <w:rsid w:val="007B32A1"/>
    <w:rsid w:val="007B350F"/>
    <w:rsid w:val="007B355A"/>
    <w:rsid w:val="007B36D3"/>
    <w:rsid w:val="007B37FC"/>
    <w:rsid w:val="007B55AE"/>
    <w:rsid w:val="007B5E40"/>
    <w:rsid w:val="007B65F9"/>
    <w:rsid w:val="007B6E87"/>
    <w:rsid w:val="007B6EF5"/>
    <w:rsid w:val="007B7B22"/>
    <w:rsid w:val="007B7EF3"/>
    <w:rsid w:val="007C0256"/>
    <w:rsid w:val="007C0945"/>
    <w:rsid w:val="007C0CF5"/>
    <w:rsid w:val="007C1EB8"/>
    <w:rsid w:val="007C20EB"/>
    <w:rsid w:val="007C21BE"/>
    <w:rsid w:val="007C2507"/>
    <w:rsid w:val="007C2AA4"/>
    <w:rsid w:val="007C2D2C"/>
    <w:rsid w:val="007C2EA1"/>
    <w:rsid w:val="007C32C7"/>
    <w:rsid w:val="007C3383"/>
    <w:rsid w:val="007C341A"/>
    <w:rsid w:val="007C342C"/>
    <w:rsid w:val="007C39A5"/>
    <w:rsid w:val="007C39D1"/>
    <w:rsid w:val="007C3FF9"/>
    <w:rsid w:val="007C4138"/>
    <w:rsid w:val="007C46E6"/>
    <w:rsid w:val="007C49E4"/>
    <w:rsid w:val="007C4ACD"/>
    <w:rsid w:val="007C4BD3"/>
    <w:rsid w:val="007C4CAD"/>
    <w:rsid w:val="007C52C9"/>
    <w:rsid w:val="007C53E0"/>
    <w:rsid w:val="007C5466"/>
    <w:rsid w:val="007C5CB4"/>
    <w:rsid w:val="007C5D64"/>
    <w:rsid w:val="007C6733"/>
    <w:rsid w:val="007C7747"/>
    <w:rsid w:val="007C7966"/>
    <w:rsid w:val="007C79CA"/>
    <w:rsid w:val="007D08B2"/>
    <w:rsid w:val="007D092F"/>
    <w:rsid w:val="007D10D0"/>
    <w:rsid w:val="007D1607"/>
    <w:rsid w:val="007D173F"/>
    <w:rsid w:val="007D1B67"/>
    <w:rsid w:val="007D2123"/>
    <w:rsid w:val="007D2203"/>
    <w:rsid w:val="007D28A2"/>
    <w:rsid w:val="007D28AD"/>
    <w:rsid w:val="007D2CC1"/>
    <w:rsid w:val="007D2F5D"/>
    <w:rsid w:val="007D36C0"/>
    <w:rsid w:val="007D3A41"/>
    <w:rsid w:val="007D3CBE"/>
    <w:rsid w:val="007D4E04"/>
    <w:rsid w:val="007D5132"/>
    <w:rsid w:val="007D5AE8"/>
    <w:rsid w:val="007D5CF1"/>
    <w:rsid w:val="007D5DAC"/>
    <w:rsid w:val="007D6901"/>
    <w:rsid w:val="007D7211"/>
    <w:rsid w:val="007D7635"/>
    <w:rsid w:val="007D7845"/>
    <w:rsid w:val="007D7CF1"/>
    <w:rsid w:val="007D7F85"/>
    <w:rsid w:val="007E07B2"/>
    <w:rsid w:val="007E0B68"/>
    <w:rsid w:val="007E0D97"/>
    <w:rsid w:val="007E100C"/>
    <w:rsid w:val="007E11AE"/>
    <w:rsid w:val="007E1464"/>
    <w:rsid w:val="007E1BA4"/>
    <w:rsid w:val="007E1DBA"/>
    <w:rsid w:val="007E1F63"/>
    <w:rsid w:val="007E22DF"/>
    <w:rsid w:val="007E24B5"/>
    <w:rsid w:val="007E27A5"/>
    <w:rsid w:val="007E2EB9"/>
    <w:rsid w:val="007E32CE"/>
    <w:rsid w:val="007E341D"/>
    <w:rsid w:val="007E4111"/>
    <w:rsid w:val="007E48ED"/>
    <w:rsid w:val="007E4FCB"/>
    <w:rsid w:val="007E5229"/>
    <w:rsid w:val="007E5466"/>
    <w:rsid w:val="007E57C8"/>
    <w:rsid w:val="007E5BB5"/>
    <w:rsid w:val="007E6C2E"/>
    <w:rsid w:val="007E6E57"/>
    <w:rsid w:val="007E7424"/>
    <w:rsid w:val="007E7C39"/>
    <w:rsid w:val="007F0250"/>
    <w:rsid w:val="007F0268"/>
    <w:rsid w:val="007F02F8"/>
    <w:rsid w:val="007F035B"/>
    <w:rsid w:val="007F0D90"/>
    <w:rsid w:val="007F1886"/>
    <w:rsid w:val="007F1BF1"/>
    <w:rsid w:val="007F2765"/>
    <w:rsid w:val="007F2E16"/>
    <w:rsid w:val="007F3B4B"/>
    <w:rsid w:val="007F3C1D"/>
    <w:rsid w:val="007F3DD9"/>
    <w:rsid w:val="007F41CE"/>
    <w:rsid w:val="007F43E0"/>
    <w:rsid w:val="007F472D"/>
    <w:rsid w:val="007F5799"/>
    <w:rsid w:val="007F5AE9"/>
    <w:rsid w:val="007F5B3D"/>
    <w:rsid w:val="007F5F3B"/>
    <w:rsid w:val="007F6D49"/>
    <w:rsid w:val="007F73C6"/>
    <w:rsid w:val="007F7726"/>
    <w:rsid w:val="007F7F01"/>
    <w:rsid w:val="00800F73"/>
    <w:rsid w:val="0080109E"/>
    <w:rsid w:val="00801338"/>
    <w:rsid w:val="008013A8"/>
    <w:rsid w:val="008013FE"/>
    <w:rsid w:val="00801AC8"/>
    <w:rsid w:val="00801B8D"/>
    <w:rsid w:val="00801CA4"/>
    <w:rsid w:val="00801E41"/>
    <w:rsid w:val="008023EC"/>
    <w:rsid w:val="0080283B"/>
    <w:rsid w:val="00802AD0"/>
    <w:rsid w:val="0080327A"/>
    <w:rsid w:val="0080336B"/>
    <w:rsid w:val="008035BB"/>
    <w:rsid w:val="00803AE6"/>
    <w:rsid w:val="0080457F"/>
    <w:rsid w:val="00804953"/>
    <w:rsid w:val="00804B08"/>
    <w:rsid w:val="00804CDA"/>
    <w:rsid w:val="00805431"/>
    <w:rsid w:val="00805DA2"/>
    <w:rsid w:val="00806699"/>
    <w:rsid w:val="00806C28"/>
    <w:rsid w:val="00806C5E"/>
    <w:rsid w:val="00806F41"/>
    <w:rsid w:val="00806F42"/>
    <w:rsid w:val="008072AC"/>
    <w:rsid w:val="00807461"/>
    <w:rsid w:val="00807467"/>
    <w:rsid w:val="008075C7"/>
    <w:rsid w:val="0080787F"/>
    <w:rsid w:val="00810674"/>
    <w:rsid w:val="00810B0D"/>
    <w:rsid w:val="00810C9B"/>
    <w:rsid w:val="0081110F"/>
    <w:rsid w:val="00811483"/>
    <w:rsid w:val="00811997"/>
    <w:rsid w:val="00811F2C"/>
    <w:rsid w:val="00812036"/>
    <w:rsid w:val="008123C0"/>
    <w:rsid w:val="00812C95"/>
    <w:rsid w:val="00812E42"/>
    <w:rsid w:val="00813655"/>
    <w:rsid w:val="0081365F"/>
    <w:rsid w:val="0081421C"/>
    <w:rsid w:val="00814383"/>
    <w:rsid w:val="00814527"/>
    <w:rsid w:val="008148B7"/>
    <w:rsid w:val="00814F13"/>
    <w:rsid w:val="00814FAF"/>
    <w:rsid w:val="00815070"/>
    <w:rsid w:val="008151F1"/>
    <w:rsid w:val="0081579D"/>
    <w:rsid w:val="00815C1B"/>
    <w:rsid w:val="00815C2F"/>
    <w:rsid w:val="008170D1"/>
    <w:rsid w:val="0081713D"/>
    <w:rsid w:val="008171BD"/>
    <w:rsid w:val="00817E54"/>
    <w:rsid w:val="00817F98"/>
    <w:rsid w:val="008200D3"/>
    <w:rsid w:val="008200D6"/>
    <w:rsid w:val="00820100"/>
    <w:rsid w:val="008204BD"/>
    <w:rsid w:val="008210FE"/>
    <w:rsid w:val="00821505"/>
    <w:rsid w:val="0082160E"/>
    <w:rsid w:val="00821670"/>
    <w:rsid w:val="0082198C"/>
    <w:rsid w:val="00821EFF"/>
    <w:rsid w:val="00822541"/>
    <w:rsid w:val="00823105"/>
    <w:rsid w:val="008233FF"/>
    <w:rsid w:val="00823A46"/>
    <w:rsid w:val="00823B4D"/>
    <w:rsid w:val="00823FA3"/>
    <w:rsid w:val="00824265"/>
    <w:rsid w:val="0082435B"/>
    <w:rsid w:val="00824A4D"/>
    <w:rsid w:val="00824C30"/>
    <w:rsid w:val="00824C40"/>
    <w:rsid w:val="00825894"/>
    <w:rsid w:val="00825E5C"/>
    <w:rsid w:val="00825FE9"/>
    <w:rsid w:val="00827035"/>
    <w:rsid w:val="00827048"/>
    <w:rsid w:val="00827223"/>
    <w:rsid w:val="008278BD"/>
    <w:rsid w:val="00827AE7"/>
    <w:rsid w:val="00827E69"/>
    <w:rsid w:val="00827F81"/>
    <w:rsid w:val="008306ED"/>
    <w:rsid w:val="00830930"/>
    <w:rsid w:val="00830CB9"/>
    <w:rsid w:val="00830CC5"/>
    <w:rsid w:val="00830EAB"/>
    <w:rsid w:val="008325C6"/>
    <w:rsid w:val="008325F8"/>
    <w:rsid w:val="00832DEB"/>
    <w:rsid w:val="00833CBE"/>
    <w:rsid w:val="00834D66"/>
    <w:rsid w:val="008353E2"/>
    <w:rsid w:val="00835C40"/>
    <w:rsid w:val="00836030"/>
    <w:rsid w:val="0083603E"/>
    <w:rsid w:val="00836743"/>
    <w:rsid w:val="008367C1"/>
    <w:rsid w:val="008369AE"/>
    <w:rsid w:val="00840621"/>
    <w:rsid w:val="00840623"/>
    <w:rsid w:val="00840740"/>
    <w:rsid w:val="008407F6"/>
    <w:rsid w:val="008416A8"/>
    <w:rsid w:val="00841B7F"/>
    <w:rsid w:val="008424AF"/>
    <w:rsid w:val="00842DBD"/>
    <w:rsid w:val="00843303"/>
    <w:rsid w:val="00843508"/>
    <w:rsid w:val="008437C6"/>
    <w:rsid w:val="00843990"/>
    <w:rsid w:val="00843C87"/>
    <w:rsid w:val="00843EF9"/>
    <w:rsid w:val="0084401B"/>
    <w:rsid w:val="00844044"/>
    <w:rsid w:val="00844211"/>
    <w:rsid w:val="008442C5"/>
    <w:rsid w:val="00844546"/>
    <w:rsid w:val="0084483F"/>
    <w:rsid w:val="008448C9"/>
    <w:rsid w:val="008448CE"/>
    <w:rsid w:val="00845022"/>
    <w:rsid w:val="00845027"/>
    <w:rsid w:val="0084521A"/>
    <w:rsid w:val="008458A6"/>
    <w:rsid w:val="0084625C"/>
    <w:rsid w:val="00846460"/>
    <w:rsid w:val="008465F2"/>
    <w:rsid w:val="00846BDF"/>
    <w:rsid w:val="00846CCA"/>
    <w:rsid w:val="008472DC"/>
    <w:rsid w:val="00847690"/>
    <w:rsid w:val="008477C6"/>
    <w:rsid w:val="008478DB"/>
    <w:rsid w:val="00847976"/>
    <w:rsid w:val="008479E7"/>
    <w:rsid w:val="00847CBC"/>
    <w:rsid w:val="00847FD2"/>
    <w:rsid w:val="0085033F"/>
    <w:rsid w:val="008504D1"/>
    <w:rsid w:val="008504D2"/>
    <w:rsid w:val="008511D7"/>
    <w:rsid w:val="0085126F"/>
    <w:rsid w:val="008517F5"/>
    <w:rsid w:val="00851C98"/>
    <w:rsid w:val="008521D4"/>
    <w:rsid w:val="00852999"/>
    <w:rsid w:val="00853463"/>
    <w:rsid w:val="00853923"/>
    <w:rsid w:val="00853A0B"/>
    <w:rsid w:val="00853D0C"/>
    <w:rsid w:val="00854BF6"/>
    <w:rsid w:val="00854E0E"/>
    <w:rsid w:val="00855777"/>
    <w:rsid w:val="00855900"/>
    <w:rsid w:val="00855DB2"/>
    <w:rsid w:val="00855EA0"/>
    <w:rsid w:val="00856248"/>
    <w:rsid w:val="0085670F"/>
    <w:rsid w:val="0085678F"/>
    <w:rsid w:val="008567B8"/>
    <w:rsid w:val="0085688A"/>
    <w:rsid w:val="0085693E"/>
    <w:rsid w:val="00856B99"/>
    <w:rsid w:val="00856BCB"/>
    <w:rsid w:val="00856C0B"/>
    <w:rsid w:val="00856EC5"/>
    <w:rsid w:val="0085731E"/>
    <w:rsid w:val="00857C51"/>
    <w:rsid w:val="00857CDB"/>
    <w:rsid w:val="00857F56"/>
    <w:rsid w:val="008600F6"/>
    <w:rsid w:val="00860CDD"/>
    <w:rsid w:val="00860D98"/>
    <w:rsid w:val="0086109D"/>
    <w:rsid w:val="0086129B"/>
    <w:rsid w:val="00862640"/>
    <w:rsid w:val="008639DD"/>
    <w:rsid w:val="0086451C"/>
    <w:rsid w:val="0086486E"/>
    <w:rsid w:val="00864ABE"/>
    <w:rsid w:val="00864F9B"/>
    <w:rsid w:val="008650CA"/>
    <w:rsid w:val="00865112"/>
    <w:rsid w:val="00865152"/>
    <w:rsid w:val="0086517C"/>
    <w:rsid w:val="00865301"/>
    <w:rsid w:val="00865499"/>
    <w:rsid w:val="00865658"/>
    <w:rsid w:val="00865F61"/>
    <w:rsid w:val="0086622A"/>
    <w:rsid w:val="00866360"/>
    <w:rsid w:val="00866BD6"/>
    <w:rsid w:val="00866E2B"/>
    <w:rsid w:val="0087085E"/>
    <w:rsid w:val="00871208"/>
    <w:rsid w:val="00871946"/>
    <w:rsid w:val="00871B45"/>
    <w:rsid w:val="00872006"/>
    <w:rsid w:val="00872384"/>
    <w:rsid w:val="00872BAA"/>
    <w:rsid w:val="0087365C"/>
    <w:rsid w:val="008736C7"/>
    <w:rsid w:val="00873CB0"/>
    <w:rsid w:val="008741DE"/>
    <w:rsid w:val="00874502"/>
    <w:rsid w:val="00874510"/>
    <w:rsid w:val="00874836"/>
    <w:rsid w:val="00875A97"/>
    <w:rsid w:val="00875B72"/>
    <w:rsid w:val="00875D15"/>
    <w:rsid w:val="00875E0B"/>
    <w:rsid w:val="00876858"/>
    <w:rsid w:val="00877E39"/>
    <w:rsid w:val="00877FE1"/>
    <w:rsid w:val="008803CA"/>
    <w:rsid w:val="00880F93"/>
    <w:rsid w:val="008812EF"/>
    <w:rsid w:val="00881C8F"/>
    <w:rsid w:val="00881ED7"/>
    <w:rsid w:val="008821FD"/>
    <w:rsid w:val="008822DA"/>
    <w:rsid w:val="00882721"/>
    <w:rsid w:val="00882BC1"/>
    <w:rsid w:val="008830B0"/>
    <w:rsid w:val="008835BC"/>
    <w:rsid w:val="00884158"/>
    <w:rsid w:val="008841B8"/>
    <w:rsid w:val="0088489A"/>
    <w:rsid w:val="00885026"/>
    <w:rsid w:val="00885CF3"/>
    <w:rsid w:val="00886FAC"/>
    <w:rsid w:val="00887897"/>
    <w:rsid w:val="00890629"/>
    <w:rsid w:val="008907DE"/>
    <w:rsid w:val="008911AB"/>
    <w:rsid w:val="00891218"/>
    <w:rsid w:val="00891479"/>
    <w:rsid w:val="008918D3"/>
    <w:rsid w:val="008921A7"/>
    <w:rsid w:val="0089259B"/>
    <w:rsid w:val="00892695"/>
    <w:rsid w:val="00893358"/>
    <w:rsid w:val="00893921"/>
    <w:rsid w:val="0089455A"/>
    <w:rsid w:val="00894C27"/>
    <w:rsid w:val="00894CD8"/>
    <w:rsid w:val="0089515B"/>
    <w:rsid w:val="00895482"/>
    <w:rsid w:val="00895675"/>
    <w:rsid w:val="00895F1A"/>
    <w:rsid w:val="00895F53"/>
    <w:rsid w:val="00896179"/>
    <w:rsid w:val="0089644F"/>
    <w:rsid w:val="00896C33"/>
    <w:rsid w:val="00896D48"/>
    <w:rsid w:val="00896DF2"/>
    <w:rsid w:val="00897220"/>
    <w:rsid w:val="008A09BD"/>
    <w:rsid w:val="008A13C3"/>
    <w:rsid w:val="008A1836"/>
    <w:rsid w:val="008A1A1B"/>
    <w:rsid w:val="008A1A41"/>
    <w:rsid w:val="008A21A8"/>
    <w:rsid w:val="008A2417"/>
    <w:rsid w:val="008A256D"/>
    <w:rsid w:val="008A2CC5"/>
    <w:rsid w:val="008A3174"/>
    <w:rsid w:val="008A324B"/>
    <w:rsid w:val="008A35E8"/>
    <w:rsid w:val="008A3FA5"/>
    <w:rsid w:val="008A4179"/>
    <w:rsid w:val="008A434F"/>
    <w:rsid w:val="008A4428"/>
    <w:rsid w:val="008A45D2"/>
    <w:rsid w:val="008A4679"/>
    <w:rsid w:val="008A46E8"/>
    <w:rsid w:val="008A52E9"/>
    <w:rsid w:val="008A533C"/>
    <w:rsid w:val="008A55A8"/>
    <w:rsid w:val="008A560D"/>
    <w:rsid w:val="008A5726"/>
    <w:rsid w:val="008A58F6"/>
    <w:rsid w:val="008A609C"/>
    <w:rsid w:val="008A6325"/>
    <w:rsid w:val="008A731D"/>
    <w:rsid w:val="008A73E5"/>
    <w:rsid w:val="008A7423"/>
    <w:rsid w:val="008A750A"/>
    <w:rsid w:val="008A7AB9"/>
    <w:rsid w:val="008A7BDE"/>
    <w:rsid w:val="008A7BF5"/>
    <w:rsid w:val="008A7D74"/>
    <w:rsid w:val="008B0368"/>
    <w:rsid w:val="008B0FA7"/>
    <w:rsid w:val="008B139F"/>
    <w:rsid w:val="008B1469"/>
    <w:rsid w:val="008B1D0F"/>
    <w:rsid w:val="008B1D1B"/>
    <w:rsid w:val="008B26CA"/>
    <w:rsid w:val="008B2900"/>
    <w:rsid w:val="008B31E8"/>
    <w:rsid w:val="008B31FF"/>
    <w:rsid w:val="008B3E0D"/>
    <w:rsid w:val="008B4080"/>
    <w:rsid w:val="008B418A"/>
    <w:rsid w:val="008B4786"/>
    <w:rsid w:val="008B4787"/>
    <w:rsid w:val="008B4F67"/>
    <w:rsid w:val="008B50C4"/>
    <w:rsid w:val="008B57B0"/>
    <w:rsid w:val="008B5AD5"/>
    <w:rsid w:val="008B5DD2"/>
    <w:rsid w:val="008B608D"/>
    <w:rsid w:val="008B6A20"/>
    <w:rsid w:val="008B724C"/>
    <w:rsid w:val="008B74B3"/>
    <w:rsid w:val="008B74CB"/>
    <w:rsid w:val="008B75E7"/>
    <w:rsid w:val="008B7755"/>
    <w:rsid w:val="008B7ADC"/>
    <w:rsid w:val="008B7D04"/>
    <w:rsid w:val="008B7D1F"/>
    <w:rsid w:val="008C023D"/>
    <w:rsid w:val="008C08E2"/>
    <w:rsid w:val="008C14D2"/>
    <w:rsid w:val="008C1F61"/>
    <w:rsid w:val="008C2754"/>
    <w:rsid w:val="008C28F3"/>
    <w:rsid w:val="008C2C7C"/>
    <w:rsid w:val="008C31D3"/>
    <w:rsid w:val="008C3275"/>
    <w:rsid w:val="008C33B7"/>
    <w:rsid w:val="008C40C1"/>
    <w:rsid w:val="008C47C2"/>
    <w:rsid w:val="008C488B"/>
    <w:rsid w:val="008C593A"/>
    <w:rsid w:val="008C5A90"/>
    <w:rsid w:val="008C5E8C"/>
    <w:rsid w:val="008C615A"/>
    <w:rsid w:val="008C63D6"/>
    <w:rsid w:val="008C6804"/>
    <w:rsid w:val="008C68C6"/>
    <w:rsid w:val="008C68E7"/>
    <w:rsid w:val="008C6CD6"/>
    <w:rsid w:val="008C6FA0"/>
    <w:rsid w:val="008C7000"/>
    <w:rsid w:val="008D010E"/>
    <w:rsid w:val="008D07B0"/>
    <w:rsid w:val="008D0AFF"/>
    <w:rsid w:val="008D1150"/>
    <w:rsid w:val="008D11E5"/>
    <w:rsid w:val="008D1C27"/>
    <w:rsid w:val="008D2044"/>
    <w:rsid w:val="008D236B"/>
    <w:rsid w:val="008D2386"/>
    <w:rsid w:val="008D23CA"/>
    <w:rsid w:val="008D3169"/>
    <w:rsid w:val="008D4B6E"/>
    <w:rsid w:val="008D4E20"/>
    <w:rsid w:val="008D5082"/>
    <w:rsid w:val="008D56F3"/>
    <w:rsid w:val="008D607C"/>
    <w:rsid w:val="008D64D8"/>
    <w:rsid w:val="008D6EEF"/>
    <w:rsid w:val="008D6F55"/>
    <w:rsid w:val="008D7125"/>
    <w:rsid w:val="008D7307"/>
    <w:rsid w:val="008D7435"/>
    <w:rsid w:val="008D76F2"/>
    <w:rsid w:val="008E04DF"/>
    <w:rsid w:val="008E05CC"/>
    <w:rsid w:val="008E076F"/>
    <w:rsid w:val="008E14E1"/>
    <w:rsid w:val="008E1758"/>
    <w:rsid w:val="008E175D"/>
    <w:rsid w:val="008E181B"/>
    <w:rsid w:val="008E19F1"/>
    <w:rsid w:val="008E3068"/>
    <w:rsid w:val="008E316C"/>
    <w:rsid w:val="008E3179"/>
    <w:rsid w:val="008E3265"/>
    <w:rsid w:val="008E3322"/>
    <w:rsid w:val="008E3326"/>
    <w:rsid w:val="008E3F73"/>
    <w:rsid w:val="008E3FBC"/>
    <w:rsid w:val="008E40FC"/>
    <w:rsid w:val="008E4279"/>
    <w:rsid w:val="008E4396"/>
    <w:rsid w:val="008E4C85"/>
    <w:rsid w:val="008E514F"/>
    <w:rsid w:val="008E60E3"/>
    <w:rsid w:val="008E64E2"/>
    <w:rsid w:val="008E6A66"/>
    <w:rsid w:val="008E6F13"/>
    <w:rsid w:val="008E72E5"/>
    <w:rsid w:val="008E7796"/>
    <w:rsid w:val="008E7D28"/>
    <w:rsid w:val="008F06F2"/>
    <w:rsid w:val="008F0F10"/>
    <w:rsid w:val="008F1633"/>
    <w:rsid w:val="008F16F6"/>
    <w:rsid w:val="008F1817"/>
    <w:rsid w:val="008F229B"/>
    <w:rsid w:val="008F2584"/>
    <w:rsid w:val="008F2BD0"/>
    <w:rsid w:val="008F2E0B"/>
    <w:rsid w:val="008F3F4A"/>
    <w:rsid w:val="008F4252"/>
    <w:rsid w:val="008F4D73"/>
    <w:rsid w:val="008F4F07"/>
    <w:rsid w:val="008F589F"/>
    <w:rsid w:val="008F5AEA"/>
    <w:rsid w:val="008F6283"/>
    <w:rsid w:val="008F69D0"/>
    <w:rsid w:val="008F6D6F"/>
    <w:rsid w:val="008F74BC"/>
    <w:rsid w:val="008F7A90"/>
    <w:rsid w:val="009008E4"/>
    <w:rsid w:val="00900968"/>
    <w:rsid w:val="00901BD9"/>
    <w:rsid w:val="0090219A"/>
    <w:rsid w:val="0090225B"/>
    <w:rsid w:val="0090267E"/>
    <w:rsid w:val="009037DA"/>
    <w:rsid w:val="00903BC7"/>
    <w:rsid w:val="00903D65"/>
    <w:rsid w:val="009044AB"/>
    <w:rsid w:val="009044E7"/>
    <w:rsid w:val="00904C94"/>
    <w:rsid w:val="009055ED"/>
    <w:rsid w:val="0090563A"/>
    <w:rsid w:val="0090571C"/>
    <w:rsid w:val="00905939"/>
    <w:rsid w:val="00905AF0"/>
    <w:rsid w:val="00905E6C"/>
    <w:rsid w:val="00905FAC"/>
    <w:rsid w:val="00906434"/>
    <w:rsid w:val="009068B9"/>
    <w:rsid w:val="00907915"/>
    <w:rsid w:val="00907A20"/>
    <w:rsid w:val="00910403"/>
    <w:rsid w:val="00910573"/>
    <w:rsid w:val="00910A12"/>
    <w:rsid w:val="00910E71"/>
    <w:rsid w:val="00911071"/>
    <w:rsid w:val="009111EB"/>
    <w:rsid w:val="009114AC"/>
    <w:rsid w:val="0091152F"/>
    <w:rsid w:val="00911796"/>
    <w:rsid w:val="00911C8A"/>
    <w:rsid w:val="00912548"/>
    <w:rsid w:val="00912575"/>
    <w:rsid w:val="009127B5"/>
    <w:rsid w:val="009128E1"/>
    <w:rsid w:val="00912A88"/>
    <w:rsid w:val="00913770"/>
    <w:rsid w:val="0091384E"/>
    <w:rsid w:val="00913A0B"/>
    <w:rsid w:val="00914806"/>
    <w:rsid w:val="00914A3B"/>
    <w:rsid w:val="00915092"/>
    <w:rsid w:val="009152B7"/>
    <w:rsid w:val="00915630"/>
    <w:rsid w:val="00915CF5"/>
    <w:rsid w:val="00915D73"/>
    <w:rsid w:val="00915DDC"/>
    <w:rsid w:val="00916276"/>
    <w:rsid w:val="009165BE"/>
    <w:rsid w:val="009172BE"/>
    <w:rsid w:val="00917D0B"/>
    <w:rsid w:val="009200AD"/>
    <w:rsid w:val="00920391"/>
    <w:rsid w:val="00920535"/>
    <w:rsid w:val="00920B74"/>
    <w:rsid w:val="009217A4"/>
    <w:rsid w:val="00921A4E"/>
    <w:rsid w:val="00921CD1"/>
    <w:rsid w:val="00921DC0"/>
    <w:rsid w:val="0092247F"/>
    <w:rsid w:val="00922500"/>
    <w:rsid w:val="00922807"/>
    <w:rsid w:val="00923001"/>
    <w:rsid w:val="00923010"/>
    <w:rsid w:val="0092330E"/>
    <w:rsid w:val="00923323"/>
    <w:rsid w:val="00923B25"/>
    <w:rsid w:val="00923C36"/>
    <w:rsid w:val="00923FA0"/>
    <w:rsid w:val="009240B3"/>
    <w:rsid w:val="00924347"/>
    <w:rsid w:val="0092459A"/>
    <w:rsid w:val="00924E10"/>
    <w:rsid w:val="00925612"/>
    <w:rsid w:val="009258CC"/>
    <w:rsid w:val="00925AE1"/>
    <w:rsid w:val="009266EC"/>
    <w:rsid w:val="009272DE"/>
    <w:rsid w:val="00927346"/>
    <w:rsid w:val="00927490"/>
    <w:rsid w:val="009276A9"/>
    <w:rsid w:val="009276D6"/>
    <w:rsid w:val="00927A5C"/>
    <w:rsid w:val="009304F8"/>
    <w:rsid w:val="009313FA"/>
    <w:rsid w:val="009318B1"/>
    <w:rsid w:val="00931938"/>
    <w:rsid w:val="00931FFD"/>
    <w:rsid w:val="00932ACB"/>
    <w:rsid w:val="00932D0E"/>
    <w:rsid w:val="009331BC"/>
    <w:rsid w:val="00933C24"/>
    <w:rsid w:val="00933DB4"/>
    <w:rsid w:val="0093415C"/>
    <w:rsid w:val="0093430D"/>
    <w:rsid w:val="009343C3"/>
    <w:rsid w:val="009348A8"/>
    <w:rsid w:val="00934A7D"/>
    <w:rsid w:val="0093554A"/>
    <w:rsid w:val="00935B74"/>
    <w:rsid w:val="00935C3C"/>
    <w:rsid w:val="00935F1E"/>
    <w:rsid w:val="00936639"/>
    <w:rsid w:val="00936828"/>
    <w:rsid w:val="00936A63"/>
    <w:rsid w:val="009370E6"/>
    <w:rsid w:val="0093719F"/>
    <w:rsid w:val="00937F31"/>
    <w:rsid w:val="00940339"/>
    <w:rsid w:val="0094065B"/>
    <w:rsid w:val="00940998"/>
    <w:rsid w:val="00941DE8"/>
    <w:rsid w:val="00942931"/>
    <w:rsid w:val="00942AA0"/>
    <w:rsid w:val="00942BD7"/>
    <w:rsid w:val="00942D76"/>
    <w:rsid w:val="009431C2"/>
    <w:rsid w:val="00943500"/>
    <w:rsid w:val="00943940"/>
    <w:rsid w:val="00943A68"/>
    <w:rsid w:val="00943CAF"/>
    <w:rsid w:val="00944BA2"/>
    <w:rsid w:val="0094505E"/>
    <w:rsid w:val="0094516F"/>
    <w:rsid w:val="009454C1"/>
    <w:rsid w:val="00945974"/>
    <w:rsid w:val="00945EA7"/>
    <w:rsid w:val="00946418"/>
    <w:rsid w:val="00946ACD"/>
    <w:rsid w:val="00946D16"/>
    <w:rsid w:val="009501F0"/>
    <w:rsid w:val="00950469"/>
    <w:rsid w:val="00950911"/>
    <w:rsid w:val="00951D10"/>
    <w:rsid w:val="009521A8"/>
    <w:rsid w:val="009522C8"/>
    <w:rsid w:val="0095239F"/>
    <w:rsid w:val="009523D0"/>
    <w:rsid w:val="009528E6"/>
    <w:rsid w:val="00952ECD"/>
    <w:rsid w:val="00952FA1"/>
    <w:rsid w:val="0095333F"/>
    <w:rsid w:val="009533CF"/>
    <w:rsid w:val="0095373F"/>
    <w:rsid w:val="00954096"/>
    <w:rsid w:val="00954117"/>
    <w:rsid w:val="00954366"/>
    <w:rsid w:val="009543CE"/>
    <w:rsid w:val="00954C25"/>
    <w:rsid w:val="00954C7E"/>
    <w:rsid w:val="00954FAC"/>
    <w:rsid w:val="00955580"/>
    <w:rsid w:val="00955B7C"/>
    <w:rsid w:val="00955B9E"/>
    <w:rsid w:val="00955D13"/>
    <w:rsid w:val="00955DF5"/>
    <w:rsid w:val="009565FD"/>
    <w:rsid w:val="00957DC1"/>
    <w:rsid w:val="00960CD0"/>
    <w:rsid w:val="0096151A"/>
    <w:rsid w:val="00962A73"/>
    <w:rsid w:val="00962BBF"/>
    <w:rsid w:val="00962E6C"/>
    <w:rsid w:val="00963592"/>
    <w:rsid w:val="00963C7B"/>
    <w:rsid w:val="00964CB6"/>
    <w:rsid w:val="00965382"/>
    <w:rsid w:val="009655D5"/>
    <w:rsid w:val="00965D64"/>
    <w:rsid w:val="009663EB"/>
    <w:rsid w:val="0096702B"/>
    <w:rsid w:val="009670E2"/>
    <w:rsid w:val="009676AA"/>
    <w:rsid w:val="009676C3"/>
    <w:rsid w:val="00967741"/>
    <w:rsid w:val="009706DE"/>
    <w:rsid w:val="009717CC"/>
    <w:rsid w:val="00971DCF"/>
    <w:rsid w:val="00972219"/>
    <w:rsid w:val="00972AD0"/>
    <w:rsid w:val="00972CA1"/>
    <w:rsid w:val="00972FD9"/>
    <w:rsid w:val="0097304B"/>
    <w:rsid w:val="009731FD"/>
    <w:rsid w:val="009738BC"/>
    <w:rsid w:val="00973CA8"/>
    <w:rsid w:val="00973FE4"/>
    <w:rsid w:val="009741C0"/>
    <w:rsid w:val="0097466B"/>
    <w:rsid w:val="009748EC"/>
    <w:rsid w:val="00974ECB"/>
    <w:rsid w:val="009753BF"/>
    <w:rsid w:val="009755AA"/>
    <w:rsid w:val="00975C5F"/>
    <w:rsid w:val="00976169"/>
    <w:rsid w:val="009767FD"/>
    <w:rsid w:val="00977414"/>
    <w:rsid w:val="00977802"/>
    <w:rsid w:val="00977A3B"/>
    <w:rsid w:val="0098008A"/>
    <w:rsid w:val="00980281"/>
    <w:rsid w:val="009802C2"/>
    <w:rsid w:val="00980710"/>
    <w:rsid w:val="009813BA"/>
    <w:rsid w:val="009814E4"/>
    <w:rsid w:val="00981DFF"/>
    <w:rsid w:val="0098209D"/>
    <w:rsid w:val="00982423"/>
    <w:rsid w:val="0098271A"/>
    <w:rsid w:val="009829A6"/>
    <w:rsid w:val="009834C5"/>
    <w:rsid w:val="00984602"/>
    <w:rsid w:val="00984CF8"/>
    <w:rsid w:val="009850C6"/>
    <w:rsid w:val="009852DF"/>
    <w:rsid w:val="009854D7"/>
    <w:rsid w:val="00985B91"/>
    <w:rsid w:val="00985E6C"/>
    <w:rsid w:val="009860B7"/>
    <w:rsid w:val="0098644C"/>
    <w:rsid w:val="0098674E"/>
    <w:rsid w:val="009868CB"/>
    <w:rsid w:val="00986B2A"/>
    <w:rsid w:val="00987061"/>
    <w:rsid w:val="009874BF"/>
    <w:rsid w:val="00987635"/>
    <w:rsid w:val="00987884"/>
    <w:rsid w:val="009879C7"/>
    <w:rsid w:val="009902E7"/>
    <w:rsid w:val="0099081E"/>
    <w:rsid w:val="009923B7"/>
    <w:rsid w:val="00992443"/>
    <w:rsid w:val="009927B7"/>
    <w:rsid w:val="00992C8D"/>
    <w:rsid w:val="00992D07"/>
    <w:rsid w:val="00993283"/>
    <w:rsid w:val="00993631"/>
    <w:rsid w:val="00993DCD"/>
    <w:rsid w:val="0099500B"/>
    <w:rsid w:val="0099521E"/>
    <w:rsid w:val="009956E8"/>
    <w:rsid w:val="00996E12"/>
    <w:rsid w:val="009A0032"/>
    <w:rsid w:val="009A06CF"/>
    <w:rsid w:val="009A06EE"/>
    <w:rsid w:val="009A08D2"/>
    <w:rsid w:val="009A0A41"/>
    <w:rsid w:val="009A0CB9"/>
    <w:rsid w:val="009A1379"/>
    <w:rsid w:val="009A178A"/>
    <w:rsid w:val="009A2FF5"/>
    <w:rsid w:val="009A329F"/>
    <w:rsid w:val="009A346C"/>
    <w:rsid w:val="009A34D6"/>
    <w:rsid w:val="009A36FC"/>
    <w:rsid w:val="009A38FB"/>
    <w:rsid w:val="009A3A79"/>
    <w:rsid w:val="009A45BD"/>
    <w:rsid w:val="009A4CA4"/>
    <w:rsid w:val="009A5184"/>
    <w:rsid w:val="009A5439"/>
    <w:rsid w:val="009A563C"/>
    <w:rsid w:val="009A57DB"/>
    <w:rsid w:val="009A5DE3"/>
    <w:rsid w:val="009A6072"/>
    <w:rsid w:val="009A65B6"/>
    <w:rsid w:val="009A6CA5"/>
    <w:rsid w:val="009A6DE9"/>
    <w:rsid w:val="009A70EA"/>
    <w:rsid w:val="009A7716"/>
    <w:rsid w:val="009A7BD3"/>
    <w:rsid w:val="009B0263"/>
    <w:rsid w:val="009B196A"/>
    <w:rsid w:val="009B1E89"/>
    <w:rsid w:val="009B2077"/>
    <w:rsid w:val="009B2BC4"/>
    <w:rsid w:val="009B2C6D"/>
    <w:rsid w:val="009B2D2E"/>
    <w:rsid w:val="009B34A2"/>
    <w:rsid w:val="009B3B71"/>
    <w:rsid w:val="009B3C25"/>
    <w:rsid w:val="009B43F3"/>
    <w:rsid w:val="009B4869"/>
    <w:rsid w:val="009B4ABE"/>
    <w:rsid w:val="009B58E8"/>
    <w:rsid w:val="009B5A2A"/>
    <w:rsid w:val="009B5CD5"/>
    <w:rsid w:val="009B5D5C"/>
    <w:rsid w:val="009B5DBF"/>
    <w:rsid w:val="009B65FF"/>
    <w:rsid w:val="009B6CBE"/>
    <w:rsid w:val="009B741B"/>
    <w:rsid w:val="009B7A7D"/>
    <w:rsid w:val="009B7DCA"/>
    <w:rsid w:val="009B7FE3"/>
    <w:rsid w:val="009C00B2"/>
    <w:rsid w:val="009C038B"/>
    <w:rsid w:val="009C040F"/>
    <w:rsid w:val="009C1748"/>
    <w:rsid w:val="009C1819"/>
    <w:rsid w:val="009C1EC1"/>
    <w:rsid w:val="009C2A19"/>
    <w:rsid w:val="009C2CFA"/>
    <w:rsid w:val="009C35A1"/>
    <w:rsid w:val="009C3C50"/>
    <w:rsid w:val="009C3E14"/>
    <w:rsid w:val="009C42BA"/>
    <w:rsid w:val="009C45ED"/>
    <w:rsid w:val="009C4E21"/>
    <w:rsid w:val="009C5473"/>
    <w:rsid w:val="009C56BD"/>
    <w:rsid w:val="009C584B"/>
    <w:rsid w:val="009C6B6A"/>
    <w:rsid w:val="009C6C33"/>
    <w:rsid w:val="009C737A"/>
    <w:rsid w:val="009C73C7"/>
    <w:rsid w:val="009C7502"/>
    <w:rsid w:val="009D017E"/>
    <w:rsid w:val="009D021D"/>
    <w:rsid w:val="009D056A"/>
    <w:rsid w:val="009D0693"/>
    <w:rsid w:val="009D0BFB"/>
    <w:rsid w:val="009D142C"/>
    <w:rsid w:val="009D15C4"/>
    <w:rsid w:val="009D1665"/>
    <w:rsid w:val="009D1B93"/>
    <w:rsid w:val="009D1C7B"/>
    <w:rsid w:val="009D299A"/>
    <w:rsid w:val="009D2E84"/>
    <w:rsid w:val="009D34E3"/>
    <w:rsid w:val="009D3B34"/>
    <w:rsid w:val="009D3DE9"/>
    <w:rsid w:val="009D4312"/>
    <w:rsid w:val="009D49D8"/>
    <w:rsid w:val="009D4F0D"/>
    <w:rsid w:val="009D52A3"/>
    <w:rsid w:val="009D5749"/>
    <w:rsid w:val="009D6108"/>
    <w:rsid w:val="009D6303"/>
    <w:rsid w:val="009D63CE"/>
    <w:rsid w:val="009D6B4E"/>
    <w:rsid w:val="009D6BDC"/>
    <w:rsid w:val="009D6CF1"/>
    <w:rsid w:val="009D75C8"/>
    <w:rsid w:val="009D75DF"/>
    <w:rsid w:val="009E022D"/>
    <w:rsid w:val="009E0533"/>
    <w:rsid w:val="009E06C7"/>
    <w:rsid w:val="009E0BD2"/>
    <w:rsid w:val="009E13CA"/>
    <w:rsid w:val="009E1563"/>
    <w:rsid w:val="009E2B22"/>
    <w:rsid w:val="009E2E78"/>
    <w:rsid w:val="009E3352"/>
    <w:rsid w:val="009E36E9"/>
    <w:rsid w:val="009E37C3"/>
    <w:rsid w:val="009E3B97"/>
    <w:rsid w:val="009E3BA6"/>
    <w:rsid w:val="009E3FBD"/>
    <w:rsid w:val="009E41BD"/>
    <w:rsid w:val="009E41DC"/>
    <w:rsid w:val="009E463B"/>
    <w:rsid w:val="009E4D10"/>
    <w:rsid w:val="009E5073"/>
    <w:rsid w:val="009E5FFC"/>
    <w:rsid w:val="009E65CA"/>
    <w:rsid w:val="009E664E"/>
    <w:rsid w:val="009E674D"/>
    <w:rsid w:val="009E6817"/>
    <w:rsid w:val="009E6D54"/>
    <w:rsid w:val="009E707A"/>
    <w:rsid w:val="009E7366"/>
    <w:rsid w:val="009F0483"/>
    <w:rsid w:val="009F07C8"/>
    <w:rsid w:val="009F0A9F"/>
    <w:rsid w:val="009F1240"/>
    <w:rsid w:val="009F1462"/>
    <w:rsid w:val="009F1809"/>
    <w:rsid w:val="009F1955"/>
    <w:rsid w:val="009F19EA"/>
    <w:rsid w:val="009F1B85"/>
    <w:rsid w:val="009F1FAF"/>
    <w:rsid w:val="009F2107"/>
    <w:rsid w:val="009F275B"/>
    <w:rsid w:val="009F2DE7"/>
    <w:rsid w:val="009F30B1"/>
    <w:rsid w:val="009F3336"/>
    <w:rsid w:val="009F3764"/>
    <w:rsid w:val="009F3866"/>
    <w:rsid w:val="009F3BFB"/>
    <w:rsid w:val="009F40BB"/>
    <w:rsid w:val="009F41CF"/>
    <w:rsid w:val="009F50BB"/>
    <w:rsid w:val="009F6003"/>
    <w:rsid w:val="009F61C9"/>
    <w:rsid w:val="009F62AB"/>
    <w:rsid w:val="009F637B"/>
    <w:rsid w:val="009F653D"/>
    <w:rsid w:val="009F691B"/>
    <w:rsid w:val="009F691C"/>
    <w:rsid w:val="009F6E27"/>
    <w:rsid w:val="009F796B"/>
    <w:rsid w:val="009F7C49"/>
    <w:rsid w:val="00A000A3"/>
    <w:rsid w:val="00A002F2"/>
    <w:rsid w:val="00A00472"/>
    <w:rsid w:val="00A0063A"/>
    <w:rsid w:val="00A00F9E"/>
    <w:rsid w:val="00A0119C"/>
    <w:rsid w:val="00A011C2"/>
    <w:rsid w:val="00A013DB"/>
    <w:rsid w:val="00A015D4"/>
    <w:rsid w:val="00A021F1"/>
    <w:rsid w:val="00A02359"/>
    <w:rsid w:val="00A024AB"/>
    <w:rsid w:val="00A02A2E"/>
    <w:rsid w:val="00A03792"/>
    <w:rsid w:val="00A03D23"/>
    <w:rsid w:val="00A040FB"/>
    <w:rsid w:val="00A0509D"/>
    <w:rsid w:val="00A0580D"/>
    <w:rsid w:val="00A05A40"/>
    <w:rsid w:val="00A05CA6"/>
    <w:rsid w:val="00A0632F"/>
    <w:rsid w:val="00A0678E"/>
    <w:rsid w:val="00A06C87"/>
    <w:rsid w:val="00A07230"/>
    <w:rsid w:val="00A10640"/>
    <w:rsid w:val="00A10E4E"/>
    <w:rsid w:val="00A11339"/>
    <w:rsid w:val="00A11405"/>
    <w:rsid w:val="00A12231"/>
    <w:rsid w:val="00A128FA"/>
    <w:rsid w:val="00A13810"/>
    <w:rsid w:val="00A1391F"/>
    <w:rsid w:val="00A13B10"/>
    <w:rsid w:val="00A13B32"/>
    <w:rsid w:val="00A13B76"/>
    <w:rsid w:val="00A1415F"/>
    <w:rsid w:val="00A14418"/>
    <w:rsid w:val="00A14454"/>
    <w:rsid w:val="00A14ABE"/>
    <w:rsid w:val="00A14DEF"/>
    <w:rsid w:val="00A1530F"/>
    <w:rsid w:val="00A1608A"/>
    <w:rsid w:val="00A16725"/>
    <w:rsid w:val="00A168B4"/>
    <w:rsid w:val="00A16AA6"/>
    <w:rsid w:val="00A16E0F"/>
    <w:rsid w:val="00A16EF1"/>
    <w:rsid w:val="00A17691"/>
    <w:rsid w:val="00A20042"/>
    <w:rsid w:val="00A203CC"/>
    <w:rsid w:val="00A20410"/>
    <w:rsid w:val="00A20911"/>
    <w:rsid w:val="00A20CDC"/>
    <w:rsid w:val="00A214C4"/>
    <w:rsid w:val="00A2185E"/>
    <w:rsid w:val="00A21EF0"/>
    <w:rsid w:val="00A21FC9"/>
    <w:rsid w:val="00A223E2"/>
    <w:rsid w:val="00A22839"/>
    <w:rsid w:val="00A22959"/>
    <w:rsid w:val="00A234BC"/>
    <w:rsid w:val="00A2351F"/>
    <w:rsid w:val="00A237D2"/>
    <w:rsid w:val="00A240C0"/>
    <w:rsid w:val="00A24A41"/>
    <w:rsid w:val="00A25194"/>
    <w:rsid w:val="00A255F7"/>
    <w:rsid w:val="00A25C86"/>
    <w:rsid w:val="00A265C3"/>
    <w:rsid w:val="00A26EA5"/>
    <w:rsid w:val="00A27FC8"/>
    <w:rsid w:val="00A30CDD"/>
    <w:rsid w:val="00A30FA2"/>
    <w:rsid w:val="00A31438"/>
    <w:rsid w:val="00A318FF"/>
    <w:rsid w:val="00A31AB1"/>
    <w:rsid w:val="00A32218"/>
    <w:rsid w:val="00A322DD"/>
    <w:rsid w:val="00A32DA5"/>
    <w:rsid w:val="00A32F85"/>
    <w:rsid w:val="00A33503"/>
    <w:rsid w:val="00A33AD3"/>
    <w:rsid w:val="00A33B01"/>
    <w:rsid w:val="00A33D1A"/>
    <w:rsid w:val="00A34192"/>
    <w:rsid w:val="00A34580"/>
    <w:rsid w:val="00A345E0"/>
    <w:rsid w:val="00A3484E"/>
    <w:rsid w:val="00A349C4"/>
    <w:rsid w:val="00A34BFB"/>
    <w:rsid w:val="00A35622"/>
    <w:rsid w:val="00A35675"/>
    <w:rsid w:val="00A35741"/>
    <w:rsid w:val="00A358FB"/>
    <w:rsid w:val="00A35B5D"/>
    <w:rsid w:val="00A3654E"/>
    <w:rsid w:val="00A36702"/>
    <w:rsid w:val="00A3672F"/>
    <w:rsid w:val="00A36CEC"/>
    <w:rsid w:val="00A36E54"/>
    <w:rsid w:val="00A36FBD"/>
    <w:rsid w:val="00A37345"/>
    <w:rsid w:val="00A37976"/>
    <w:rsid w:val="00A40350"/>
    <w:rsid w:val="00A404C4"/>
    <w:rsid w:val="00A405E1"/>
    <w:rsid w:val="00A40B51"/>
    <w:rsid w:val="00A41368"/>
    <w:rsid w:val="00A41CBB"/>
    <w:rsid w:val="00A4258F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193"/>
    <w:rsid w:val="00A45210"/>
    <w:rsid w:val="00A45B02"/>
    <w:rsid w:val="00A45E42"/>
    <w:rsid w:val="00A45F7C"/>
    <w:rsid w:val="00A461A3"/>
    <w:rsid w:val="00A463B1"/>
    <w:rsid w:val="00A474D6"/>
    <w:rsid w:val="00A476A3"/>
    <w:rsid w:val="00A500E5"/>
    <w:rsid w:val="00A5010B"/>
    <w:rsid w:val="00A5026C"/>
    <w:rsid w:val="00A505E3"/>
    <w:rsid w:val="00A50A1A"/>
    <w:rsid w:val="00A51503"/>
    <w:rsid w:val="00A51519"/>
    <w:rsid w:val="00A51731"/>
    <w:rsid w:val="00A5179E"/>
    <w:rsid w:val="00A51B60"/>
    <w:rsid w:val="00A51CFD"/>
    <w:rsid w:val="00A51FF2"/>
    <w:rsid w:val="00A525D2"/>
    <w:rsid w:val="00A525F9"/>
    <w:rsid w:val="00A5266E"/>
    <w:rsid w:val="00A52685"/>
    <w:rsid w:val="00A526BC"/>
    <w:rsid w:val="00A5332F"/>
    <w:rsid w:val="00A534BC"/>
    <w:rsid w:val="00A535E8"/>
    <w:rsid w:val="00A538EF"/>
    <w:rsid w:val="00A53C20"/>
    <w:rsid w:val="00A53C2D"/>
    <w:rsid w:val="00A54410"/>
    <w:rsid w:val="00A5479D"/>
    <w:rsid w:val="00A54D47"/>
    <w:rsid w:val="00A551C1"/>
    <w:rsid w:val="00A55775"/>
    <w:rsid w:val="00A559E9"/>
    <w:rsid w:val="00A55A28"/>
    <w:rsid w:val="00A55B2E"/>
    <w:rsid w:val="00A55C65"/>
    <w:rsid w:val="00A563BB"/>
    <w:rsid w:val="00A563C5"/>
    <w:rsid w:val="00A56970"/>
    <w:rsid w:val="00A572E5"/>
    <w:rsid w:val="00A57375"/>
    <w:rsid w:val="00A5746F"/>
    <w:rsid w:val="00A6042B"/>
    <w:rsid w:val="00A607BF"/>
    <w:rsid w:val="00A60BDA"/>
    <w:rsid w:val="00A60D77"/>
    <w:rsid w:val="00A61128"/>
    <w:rsid w:val="00A61960"/>
    <w:rsid w:val="00A6196B"/>
    <w:rsid w:val="00A61F3C"/>
    <w:rsid w:val="00A6204F"/>
    <w:rsid w:val="00A62667"/>
    <w:rsid w:val="00A626E3"/>
    <w:rsid w:val="00A627B9"/>
    <w:rsid w:val="00A6288B"/>
    <w:rsid w:val="00A62BBD"/>
    <w:rsid w:val="00A63092"/>
    <w:rsid w:val="00A63333"/>
    <w:rsid w:val="00A639A9"/>
    <w:rsid w:val="00A63CE0"/>
    <w:rsid w:val="00A63FD4"/>
    <w:rsid w:val="00A6437F"/>
    <w:rsid w:val="00A64D77"/>
    <w:rsid w:val="00A651E7"/>
    <w:rsid w:val="00A655F3"/>
    <w:rsid w:val="00A65A04"/>
    <w:rsid w:val="00A6604D"/>
    <w:rsid w:val="00A6675A"/>
    <w:rsid w:val="00A6676A"/>
    <w:rsid w:val="00A669E7"/>
    <w:rsid w:val="00A66B5D"/>
    <w:rsid w:val="00A66BE1"/>
    <w:rsid w:val="00A66F8F"/>
    <w:rsid w:val="00A67375"/>
    <w:rsid w:val="00A674A5"/>
    <w:rsid w:val="00A67673"/>
    <w:rsid w:val="00A679E2"/>
    <w:rsid w:val="00A717E8"/>
    <w:rsid w:val="00A718B8"/>
    <w:rsid w:val="00A71C87"/>
    <w:rsid w:val="00A71D53"/>
    <w:rsid w:val="00A72574"/>
    <w:rsid w:val="00A725CF"/>
    <w:rsid w:val="00A72FCE"/>
    <w:rsid w:val="00A7380D"/>
    <w:rsid w:val="00A73880"/>
    <w:rsid w:val="00A73B77"/>
    <w:rsid w:val="00A74292"/>
    <w:rsid w:val="00A74759"/>
    <w:rsid w:val="00A75BFF"/>
    <w:rsid w:val="00A75ECA"/>
    <w:rsid w:val="00A768BB"/>
    <w:rsid w:val="00A7702C"/>
    <w:rsid w:val="00A7726D"/>
    <w:rsid w:val="00A7774C"/>
    <w:rsid w:val="00A77C09"/>
    <w:rsid w:val="00A77DF4"/>
    <w:rsid w:val="00A80093"/>
    <w:rsid w:val="00A8013B"/>
    <w:rsid w:val="00A80509"/>
    <w:rsid w:val="00A8073F"/>
    <w:rsid w:val="00A80BFA"/>
    <w:rsid w:val="00A80F53"/>
    <w:rsid w:val="00A81373"/>
    <w:rsid w:val="00A815DB"/>
    <w:rsid w:val="00A819F2"/>
    <w:rsid w:val="00A81A9D"/>
    <w:rsid w:val="00A82F8E"/>
    <w:rsid w:val="00A8300D"/>
    <w:rsid w:val="00A83013"/>
    <w:rsid w:val="00A835D9"/>
    <w:rsid w:val="00A8392A"/>
    <w:rsid w:val="00A83B91"/>
    <w:rsid w:val="00A83CE0"/>
    <w:rsid w:val="00A843D7"/>
    <w:rsid w:val="00A8454F"/>
    <w:rsid w:val="00A84962"/>
    <w:rsid w:val="00A84FDA"/>
    <w:rsid w:val="00A85592"/>
    <w:rsid w:val="00A85753"/>
    <w:rsid w:val="00A858D2"/>
    <w:rsid w:val="00A86696"/>
    <w:rsid w:val="00A868BE"/>
    <w:rsid w:val="00A86C34"/>
    <w:rsid w:val="00A87199"/>
    <w:rsid w:val="00A87685"/>
    <w:rsid w:val="00A878AF"/>
    <w:rsid w:val="00A879BC"/>
    <w:rsid w:val="00A90DA3"/>
    <w:rsid w:val="00A913AA"/>
    <w:rsid w:val="00A913B6"/>
    <w:rsid w:val="00A916AB"/>
    <w:rsid w:val="00A91C93"/>
    <w:rsid w:val="00A91FCB"/>
    <w:rsid w:val="00A92AEA"/>
    <w:rsid w:val="00A92EB4"/>
    <w:rsid w:val="00A92F60"/>
    <w:rsid w:val="00A93CD9"/>
    <w:rsid w:val="00A93D66"/>
    <w:rsid w:val="00A94B8F"/>
    <w:rsid w:val="00A94B9C"/>
    <w:rsid w:val="00A94BA4"/>
    <w:rsid w:val="00A94F91"/>
    <w:rsid w:val="00A959F1"/>
    <w:rsid w:val="00A95D57"/>
    <w:rsid w:val="00A96437"/>
    <w:rsid w:val="00A96758"/>
    <w:rsid w:val="00A9695C"/>
    <w:rsid w:val="00A9696D"/>
    <w:rsid w:val="00A96F97"/>
    <w:rsid w:val="00A971E3"/>
    <w:rsid w:val="00AA0101"/>
    <w:rsid w:val="00AA0575"/>
    <w:rsid w:val="00AA05DE"/>
    <w:rsid w:val="00AA0674"/>
    <w:rsid w:val="00AA0C5C"/>
    <w:rsid w:val="00AA1432"/>
    <w:rsid w:val="00AA19E0"/>
    <w:rsid w:val="00AA1A22"/>
    <w:rsid w:val="00AA21D8"/>
    <w:rsid w:val="00AA21EE"/>
    <w:rsid w:val="00AA2361"/>
    <w:rsid w:val="00AA2776"/>
    <w:rsid w:val="00AA2874"/>
    <w:rsid w:val="00AA2B8D"/>
    <w:rsid w:val="00AA2C38"/>
    <w:rsid w:val="00AA32CD"/>
    <w:rsid w:val="00AA3818"/>
    <w:rsid w:val="00AA4598"/>
    <w:rsid w:val="00AA5C85"/>
    <w:rsid w:val="00AA63D7"/>
    <w:rsid w:val="00AA6A28"/>
    <w:rsid w:val="00AA754E"/>
    <w:rsid w:val="00AA789D"/>
    <w:rsid w:val="00AA7C60"/>
    <w:rsid w:val="00AB019E"/>
    <w:rsid w:val="00AB0489"/>
    <w:rsid w:val="00AB0624"/>
    <w:rsid w:val="00AB0846"/>
    <w:rsid w:val="00AB088C"/>
    <w:rsid w:val="00AB0B75"/>
    <w:rsid w:val="00AB1BE6"/>
    <w:rsid w:val="00AB1E7F"/>
    <w:rsid w:val="00AB2A24"/>
    <w:rsid w:val="00AB2D95"/>
    <w:rsid w:val="00AB3288"/>
    <w:rsid w:val="00AB392D"/>
    <w:rsid w:val="00AB3F27"/>
    <w:rsid w:val="00AB4CC2"/>
    <w:rsid w:val="00AB4DFC"/>
    <w:rsid w:val="00AB529A"/>
    <w:rsid w:val="00AB636A"/>
    <w:rsid w:val="00AB63E2"/>
    <w:rsid w:val="00AB70D8"/>
    <w:rsid w:val="00AB71FE"/>
    <w:rsid w:val="00AB721C"/>
    <w:rsid w:val="00AC0001"/>
    <w:rsid w:val="00AC048C"/>
    <w:rsid w:val="00AC12D6"/>
    <w:rsid w:val="00AC130B"/>
    <w:rsid w:val="00AC19B8"/>
    <w:rsid w:val="00AC1B19"/>
    <w:rsid w:val="00AC1C94"/>
    <w:rsid w:val="00AC1EC4"/>
    <w:rsid w:val="00AC2E53"/>
    <w:rsid w:val="00AC3B39"/>
    <w:rsid w:val="00AC3E19"/>
    <w:rsid w:val="00AC3FD3"/>
    <w:rsid w:val="00AC40B8"/>
    <w:rsid w:val="00AC418C"/>
    <w:rsid w:val="00AC43CD"/>
    <w:rsid w:val="00AC4585"/>
    <w:rsid w:val="00AC4796"/>
    <w:rsid w:val="00AC492F"/>
    <w:rsid w:val="00AC4F75"/>
    <w:rsid w:val="00AC4F78"/>
    <w:rsid w:val="00AC54CB"/>
    <w:rsid w:val="00AC5826"/>
    <w:rsid w:val="00AC636C"/>
    <w:rsid w:val="00AC65F7"/>
    <w:rsid w:val="00AC6882"/>
    <w:rsid w:val="00AC6900"/>
    <w:rsid w:val="00AC69F6"/>
    <w:rsid w:val="00AC6E88"/>
    <w:rsid w:val="00AC6EC5"/>
    <w:rsid w:val="00AC703A"/>
    <w:rsid w:val="00AC74BD"/>
    <w:rsid w:val="00AC7803"/>
    <w:rsid w:val="00AC7A84"/>
    <w:rsid w:val="00AC7C86"/>
    <w:rsid w:val="00AC7D21"/>
    <w:rsid w:val="00AC7D34"/>
    <w:rsid w:val="00AC7DA7"/>
    <w:rsid w:val="00AD049A"/>
    <w:rsid w:val="00AD0715"/>
    <w:rsid w:val="00AD10C9"/>
    <w:rsid w:val="00AD141F"/>
    <w:rsid w:val="00AD1572"/>
    <w:rsid w:val="00AD1BD2"/>
    <w:rsid w:val="00AD22E0"/>
    <w:rsid w:val="00AD24E4"/>
    <w:rsid w:val="00AD25A2"/>
    <w:rsid w:val="00AD26CF"/>
    <w:rsid w:val="00AD3391"/>
    <w:rsid w:val="00AD38D8"/>
    <w:rsid w:val="00AD48B3"/>
    <w:rsid w:val="00AD54DF"/>
    <w:rsid w:val="00AD56A3"/>
    <w:rsid w:val="00AD573D"/>
    <w:rsid w:val="00AD61DD"/>
    <w:rsid w:val="00AD6284"/>
    <w:rsid w:val="00AD6A01"/>
    <w:rsid w:val="00AD71A0"/>
    <w:rsid w:val="00AD762D"/>
    <w:rsid w:val="00AD7910"/>
    <w:rsid w:val="00AD79A4"/>
    <w:rsid w:val="00AD7C04"/>
    <w:rsid w:val="00AD7E77"/>
    <w:rsid w:val="00AE04E7"/>
    <w:rsid w:val="00AE0BAA"/>
    <w:rsid w:val="00AE0C49"/>
    <w:rsid w:val="00AE0CDD"/>
    <w:rsid w:val="00AE10D8"/>
    <w:rsid w:val="00AE115C"/>
    <w:rsid w:val="00AE118C"/>
    <w:rsid w:val="00AE124D"/>
    <w:rsid w:val="00AE13CE"/>
    <w:rsid w:val="00AE1408"/>
    <w:rsid w:val="00AE1844"/>
    <w:rsid w:val="00AE2369"/>
    <w:rsid w:val="00AE2643"/>
    <w:rsid w:val="00AE2919"/>
    <w:rsid w:val="00AE2ABE"/>
    <w:rsid w:val="00AE3294"/>
    <w:rsid w:val="00AE37F1"/>
    <w:rsid w:val="00AE3B6A"/>
    <w:rsid w:val="00AE3D71"/>
    <w:rsid w:val="00AE3F21"/>
    <w:rsid w:val="00AE40CC"/>
    <w:rsid w:val="00AE4D92"/>
    <w:rsid w:val="00AE4E49"/>
    <w:rsid w:val="00AE5143"/>
    <w:rsid w:val="00AE5F89"/>
    <w:rsid w:val="00AE6112"/>
    <w:rsid w:val="00AE65FC"/>
    <w:rsid w:val="00AE69DB"/>
    <w:rsid w:val="00AE69F0"/>
    <w:rsid w:val="00AE6A34"/>
    <w:rsid w:val="00AE6CE3"/>
    <w:rsid w:val="00AE6E2A"/>
    <w:rsid w:val="00AE76DA"/>
    <w:rsid w:val="00AE78F1"/>
    <w:rsid w:val="00AE7A75"/>
    <w:rsid w:val="00AE7EC6"/>
    <w:rsid w:val="00AF0198"/>
    <w:rsid w:val="00AF034B"/>
    <w:rsid w:val="00AF0939"/>
    <w:rsid w:val="00AF0FB6"/>
    <w:rsid w:val="00AF132D"/>
    <w:rsid w:val="00AF1395"/>
    <w:rsid w:val="00AF13CD"/>
    <w:rsid w:val="00AF1769"/>
    <w:rsid w:val="00AF1903"/>
    <w:rsid w:val="00AF1B54"/>
    <w:rsid w:val="00AF1E14"/>
    <w:rsid w:val="00AF2236"/>
    <w:rsid w:val="00AF3187"/>
    <w:rsid w:val="00AF39DA"/>
    <w:rsid w:val="00AF3A14"/>
    <w:rsid w:val="00AF3EE0"/>
    <w:rsid w:val="00AF4573"/>
    <w:rsid w:val="00AF466E"/>
    <w:rsid w:val="00AF47E6"/>
    <w:rsid w:val="00AF47EA"/>
    <w:rsid w:val="00AF4B32"/>
    <w:rsid w:val="00AF531C"/>
    <w:rsid w:val="00AF5511"/>
    <w:rsid w:val="00AF5569"/>
    <w:rsid w:val="00AF5624"/>
    <w:rsid w:val="00AF57BC"/>
    <w:rsid w:val="00AF5835"/>
    <w:rsid w:val="00AF5AA3"/>
    <w:rsid w:val="00AF61AD"/>
    <w:rsid w:val="00AF7292"/>
    <w:rsid w:val="00B002D7"/>
    <w:rsid w:val="00B00653"/>
    <w:rsid w:val="00B01269"/>
    <w:rsid w:val="00B0185D"/>
    <w:rsid w:val="00B01A74"/>
    <w:rsid w:val="00B01D6A"/>
    <w:rsid w:val="00B01E9A"/>
    <w:rsid w:val="00B02097"/>
    <w:rsid w:val="00B02D0E"/>
    <w:rsid w:val="00B02E1C"/>
    <w:rsid w:val="00B02F88"/>
    <w:rsid w:val="00B032EB"/>
    <w:rsid w:val="00B03E20"/>
    <w:rsid w:val="00B03EC7"/>
    <w:rsid w:val="00B03EE7"/>
    <w:rsid w:val="00B03FF0"/>
    <w:rsid w:val="00B04582"/>
    <w:rsid w:val="00B04EF7"/>
    <w:rsid w:val="00B0521B"/>
    <w:rsid w:val="00B05606"/>
    <w:rsid w:val="00B05776"/>
    <w:rsid w:val="00B060A3"/>
    <w:rsid w:val="00B0621B"/>
    <w:rsid w:val="00B06AB4"/>
    <w:rsid w:val="00B06BC1"/>
    <w:rsid w:val="00B07832"/>
    <w:rsid w:val="00B07BC6"/>
    <w:rsid w:val="00B07CB5"/>
    <w:rsid w:val="00B1022D"/>
    <w:rsid w:val="00B1039C"/>
    <w:rsid w:val="00B117D9"/>
    <w:rsid w:val="00B12C49"/>
    <w:rsid w:val="00B14133"/>
    <w:rsid w:val="00B143C6"/>
    <w:rsid w:val="00B14635"/>
    <w:rsid w:val="00B14F56"/>
    <w:rsid w:val="00B15207"/>
    <w:rsid w:val="00B15209"/>
    <w:rsid w:val="00B15703"/>
    <w:rsid w:val="00B15B9D"/>
    <w:rsid w:val="00B15C68"/>
    <w:rsid w:val="00B166D8"/>
    <w:rsid w:val="00B16E0A"/>
    <w:rsid w:val="00B17072"/>
    <w:rsid w:val="00B175D6"/>
    <w:rsid w:val="00B2025A"/>
    <w:rsid w:val="00B2061B"/>
    <w:rsid w:val="00B2151D"/>
    <w:rsid w:val="00B21C56"/>
    <w:rsid w:val="00B220E8"/>
    <w:rsid w:val="00B22256"/>
    <w:rsid w:val="00B22304"/>
    <w:rsid w:val="00B225FB"/>
    <w:rsid w:val="00B22D96"/>
    <w:rsid w:val="00B22EDC"/>
    <w:rsid w:val="00B22EF1"/>
    <w:rsid w:val="00B23386"/>
    <w:rsid w:val="00B236EB"/>
    <w:rsid w:val="00B23724"/>
    <w:rsid w:val="00B2381D"/>
    <w:rsid w:val="00B23C76"/>
    <w:rsid w:val="00B23D4F"/>
    <w:rsid w:val="00B248A9"/>
    <w:rsid w:val="00B24F0A"/>
    <w:rsid w:val="00B24F97"/>
    <w:rsid w:val="00B25279"/>
    <w:rsid w:val="00B254AF"/>
    <w:rsid w:val="00B257FA"/>
    <w:rsid w:val="00B25B31"/>
    <w:rsid w:val="00B25E6F"/>
    <w:rsid w:val="00B25EC2"/>
    <w:rsid w:val="00B2602F"/>
    <w:rsid w:val="00B26D6A"/>
    <w:rsid w:val="00B26EBA"/>
    <w:rsid w:val="00B272F5"/>
    <w:rsid w:val="00B3024D"/>
    <w:rsid w:val="00B3060D"/>
    <w:rsid w:val="00B3067E"/>
    <w:rsid w:val="00B3167B"/>
    <w:rsid w:val="00B31EBC"/>
    <w:rsid w:val="00B31F06"/>
    <w:rsid w:val="00B31F0C"/>
    <w:rsid w:val="00B3233E"/>
    <w:rsid w:val="00B32E94"/>
    <w:rsid w:val="00B32FFF"/>
    <w:rsid w:val="00B33341"/>
    <w:rsid w:val="00B33649"/>
    <w:rsid w:val="00B33E36"/>
    <w:rsid w:val="00B34781"/>
    <w:rsid w:val="00B3478F"/>
    <w:rsid w:val="00B3498A"/>
    <w:rsid w:val="00B34C04"/>
    <w:rsid w:val="00B3518F"/>
    <w:rsid w:val="00B35EF6"/>
    <w:rsid w:val="00B36151"/>
    <w:rsid w:val="00B367AF"/>
    <w:rsid w:val="00B372D2"/>
    <w:rsid w:val="00B375A2"/>
    <w:rsid w:val="00B37689"/>
    <w:rsid w:val="00B37EAA"/>
    <w:rsid w:val="00B37FE2"/>
    <w:rsid w:val="00B405D8"/>
    <w:rsid w:val="00B40993"/>
    <w:rsid w:val="00B40C73"/>
    <w:rsid w:val="00B40CDF"/>
    <w:rsid w:val="00B4112B"/>
    <w:rsid w:val="00B411F5"/>
    <w:rsid w:val="00B41396"/>
    <w:rsid w:val="00B416CF"/>
    <w:rsid w:val="00B41BD2"/>
    <w:rsid w:val="00B41E99"/>
    <w:rsid w:val="00B4256E"/>
    <w:rsid w:val="00B425C2"/>
    <w:rsid w:val="00B4271A"/>
    <w:rsid w:val="00B42AE9"/>
    <w:rsid w:val="00B43138"/>
    <w:rsid w:val="00B43C41"/>
    <w:rsid w:val="00B44BA9"/>
    <w:rsid w:val="00B45AF4"/>
    <w:rsid w:val="00B45C6D"/>
    <w:rsid w:val="00B45E70"/>
    <w:rsid w:val="00B45FD6"/>
    <w:rsid w:val="00B463A3"/>
    <w:rsid w:val="00B46F0D"/>
    <w:rsid w:val="00B470CB"/>
    <w:rsid w:val="00B474B1"/>
    <w:rsid w:val="00B4762F"/>
    <w:rsid w:val="00B47894"/>
    <w:rsid w:val="00B4791F"/>
    <w:rsid w:val="00B5097D"/>
    <w:rsid w:val="00B50F81"/>
    <w:rsid w:val="00B51400"/>
    <w:rsid w:val="00B51986"/>
    <w:rsid w:val="00B5233A"/>
    <w:rsid w:val="00B52662"/>
    <w:rsid w:val="00B52E1E"/>
    <w:rsid w:val="00B52FC8"/>
    <w:rsid w:val="00B53747"/>
    <w:rsid w:val="00B53E35"/>
    <w:rsid w:val="00B53E3D"/>
    <w:rsid w:val="00B53E75"/>
    <w:rsid w:val="00B53EC5"/>
    <w:rsid w:val="00B54200"/>
    <w:rsid w:val="00B54361"/>
    <w:rsid w:val="00B54383"/>
    <w:rsid w:val="00B547BD"/>
    <w:rsid w:val="00B548AC"/>
    <w:rsid w:val="00B5490C"/>
    <w:rsid w:val="00B54AC1"/>
    <w:rsid w:val="00B54AE1"/>
    <w:rsid w:val="00B54E78"/>
    <w:rsid w:val="00B55CC9"/>
    <w:rsid w:val="00B55D53"/>
    <w:rsid w:val="00B56E6C"/>
    <w:rsid w:val="00B57AF2"/>
    <w:rsid w:val="00B57F7D"/>
    <w:rsid w:val="00B604E6"/>
    <w:rsid w:val="00B60501"/>
    <w:rsid w:val="00B606FA"/>
    <w:rsid w:val="00B608B3"/>
    <w:rsid w:val="00B60CBD"/>
    <w:rsid w:val="00B60F14"/>
    <w:rsid w:val="00B62298"/>
    <w:rsid w:val="00B63570"/>
    <w:rsid w:val="00B64C14"/>
    <w:rsid w:val="00B65031"/>
    <w:rsid w:val="00B6528C"/>
    <w:rsid w:val="00B654DA"/>
    <w:rsid w:val="00B65863"/>
    <w:rsid w:val="00B65905"/>
    <w:rsid w:val="00B65BBA"/>
    <w:rsid w:val="00B66843"/>
    <w:rsid w:val="00B66ACC"/>
    <w:rsid w:val="00B66FA9"/>
    <w:rsid w:val="00B67315"/>
    <w:rsid w:val="00B679BC"/>
    <w:rsid w:val="00B70099"/>
    <w:rsid w:val="00B709C3"/>
    <w:rsid w:val="00B71155"/>
    <w:rsid w:val="00B71190"/>
    <w:rsid w:val="00B7131F"/>
    <w:rsid w:val="00B7147A"/>
    <w:rsid w:val="00B71955"/>
    <w:rsid w:val="00B72126"/>
    <w:rsid w:val="00B726ED"/>
    <w:rsid w:val="00B73284"/>
    <w:rsid w:val="00B73615"/>
    <w:rsid w:val="00B73BFF"/>
    <w:rsid w:val="00B73CA1"/>
    <w:rsid w:val="00B74153"/>
    <w:rsid w:val="00B74B24"/>
    <w:rsid w:val="00B755AA"/>
    <w:rsid w:val="00B756AA"/>
    <w:rsid w:val="00B756BB"/>
    <w:rsid w:val="00B75B48"/>
    <w:rsid w:val="00B7608C"/>
    <w:rsid w:val="00B767C9"/>
    <w:rsid w:val="00B7691B"/>
    <w:rsid w:val="00B773EC"/>
    <w:rsid w:val="00B77519"/>
    <w:rsid w:val="00B77717"/>
    <w:rsid w:val="00B77E0B"/>
    <w:rsid w:val="00B80621"/>
    <w:rsid w:val="00B80691"/>
    <w:rsid w:val="00B808FE"/>
    <w:rsid w:val="00B8102A"/>
    <w:rsid w:val="00B81126"/>
    <w:rsid w:val="00B81656"/>
    <w:rsid w:val="00B816A1"/>
    <w:rsid w:val="00B81BEA"/>
    <w:rsid w:val="00B81E56"/>
    <w:rsid w:val="00B82116"/>
    <w:rsid w:val="00B8269E"/>
    <w:rsid w:val="00B82B48"/>
    <w:rsid w:val="00B82CA6"/>
    <w:rsid w:val="00B82CAE"/>
    <w:rsid w:val="00B82E22"/>
    <w:rsid w:val="00B82E61"/>
    <w:rsid w:val="00B82E63"/>
    <w:rsid w:val="00B8307B"/>
    <w:rsid w:val="00B83127"/>
    <w:rsid w:val="00B831EA"/>
    <w:rsid w:val="00B83657"/>
    <w:rsid w:val="00B8383A"/>
    <w:rsid w:val="00B83A0B"/>
    <w:rsid w:val="00B83D0E"/>
    <w:rsid w:val="00B84382"/>
    <w:rsid w:val="00B84C9E"/>
    <w:rsid w:val="00B85866"/>
    <w:rsid w:val="00B85AB8"/>
    <w:rsid w:val="00B86DBC"/>
    <w:rsid w:val="00B86E74"/>
    <w:rsid w:val="00B87148"/>
    <w:rsid w:val="00B87164"/>
    <w:rsid w:val="00B87524"/>
    <w:rsid w:val="00B87B0A"/>
    <w:rsid w:val="00B90271"/>
    <w:rsid w:val="00B919A7"/>
    <w:rsid w:val="00B92275"/>
    <w:rsid w:val="00B92472"/>
    <w:rsid w:val="00B92529"/>
    <w:rsid w:val="00B92C3C"/>
    <w:rsid w:val="00B93993"/>
    <w:rsid w:val="00B93D59"/>
    <w:rsid w:val="00B93F78"/>
    <w:rsid w:val="00B944CE"/>
    <w:rsid w:val="00B948BC"/>
    <w:rsid w:val="00B94B69"/>
    <w:rsid w:val="00B95B20"/>
    <w:rsid w:val="00B95D51"/>
    <w:rsid w:val="00B9662B"/>
    <w:rsid w:val="00B967ED"/>
    <w:rsid w:val="00B96E15"/>
    <w:rsid w:val="00B97552"/>
    <w:rsid w:val="00B977C5"/>
    <w:rsid w:val="00B977E5"/>
    <w:rsid w:val="00BA08CC"/>
    <w:rsid w:val="00BA0BBE"/>
    <w:rsid w:val="00BA1041"/>
    <w:rsid w:val="00BA1CBE"/>
    <w:rsid w:val="00BA24B9"/>
    <w:rsid w:val="00BA261F"/>
    <w:rsid w:val="00BA26E1"/>
    <w:rsid w:val="00BA2E9D"/>
    <w:rsid w:val="00BA3138"/>
    <w:rsid w:val="00BA366A"/>
    <w:rsid w:val="00BA467E"/>
    <w:rsid w:val="00BA48F5"/>
    <w:rsid w:val="00BA4D6F"/>
    <w:rsid w:val="00BA57A0"/>
    <w:rsid w:val="00BA5EF6"/>
    <w:rsid w:val="00BA5F7C"/>
    <w:rsid w:val="00BA6066"/>
    <w:rsid w:val="00BA6552"/>
    <w:rsid w:val="00BA6E3E"/>
    <w:rsid w:val="00BA7007"/>
    <w:rsid w:val="00BA71AC"/>
    <w:rsid w:val="00BA7406"/>
    <w:rsid w:val="00BA7503"/>
    <w:rsid w:val="00BB0E64"/>
    <w:rsid w:val="00BB10CB"/>
    <w:rsid w:val="00BB11E1"/>
    <w:rsid w:val="00BB1D86"/>
    <w:rsid w:val="00BB2047"/>
    <w:rsid w:val="00BB2920"/>
    <w:rsid w:val="00BB32A9"/>
    <w:rsid w:val="00BB32D5"/>
    <w:rsid w:val="00BB33A1"/>
    <w:rsid w:val="00BB3559"/>
    <w:rsid w:val="00BB383A"/>
    <w:rsid w:val="00BB3957"/>
    <w:rsid w:val="00BB3C67"/>
    <w:rsid w:val="00BB436F"/>
    <w:rsid w:val="00BB4382"/>
    <w:rsid w:val="00BB4777"/>
    <w:rsid w:val="00BB5CB2"/>
    <w:rsid w:val="00BB5E4C"/>
    <w:rsid w:val="00BB6666"/>
    <w:rsid w:val="00BB67DE"/>
    <w:rsid w:val="00BC00CB"/>
    <w:rsid w:val="00BC0152"/>
    <w:rsid w:val="00BC0D8B"/>
    <w:rsid w:val="00BC1661"/>
    <w:rsid w:val="00BC18DE"/>
    <w:rsid w:val="00BC1C6E"/>
    <w:rsid w:val="00BC1CC0"/>
    <w:rsid w:val="00BC1F28"/>
    <w:rsid w:val="00BC20EB"/>
    <w:rsid w:val="00BC21E0"/>
    <w:rsid w:val="00BC2EA7"/>
    <w:rsid w:val="00BC31B3"/>
    <w:rsid w:val="00BC359C"/>
    <w:rsid w:val="00BC390C"/>
    <w:rsid w:val="00BC44EF"/>
    <w:rsid w:val="00BC4C8B"/>
    <w:rsid w:val="00BC4E37"/>
    <w:rsid w:val="00BC4E8C"/>
    <w:rsid w:val="00BC5297"/>
    <w:rsid w:val="00BC5492"/>
    <w:rsid w:val="00BC5920"/>
    <w:rsid w:val="00BC5E05"/>
    <w:rsid w:val="00BC68AF"/>
    <w:rsid w:val="00BC6C67"/>
    <w:rsid w:val="00BC7C53"/>
    <w:rsid w:val="00BD0629"/>
    <w:rsid w:val="00BD0C6B"/>
    <w:rsid w:val="00BD0D69"/>
    <w:rsid w:val="00BD0F54"/>
    <w:rsid w:val="00BD1B60"/>
    <w:rsid w:val="00BD1E80"/>
    <w:rsid w:val="00BD24A8"/>
    <w:rsid w:val="00BD3001"/>
    <w:rsid w:val="00BD37BC"/>
    <w:rsid w:val="00BD3926"/>
    <w:rsid w:val="00BD3A91"/>
    <w:rsid w:val="00BD47A0"/>
    <w:rsid w:val="00BD4A65"/>
    <w:rsid w:val="00BD4FAB"/>
    <w:rsid w:val="00BD505B"/>
    <w:rsid w:val="00BD5073"/>
    <w:rsid w:val="00BD5378"/>
    <w:rsid w:val="00BD5501"/>
    <w:rsid w:val="00BD5934"/>
    <w:rsid w:val="00BD5DC8"/>
    <w:rsid w:val="00BD61DA"/>
    <w:rsid w:val="00BD668D"/>
    <w:rsid w:val="00BD6C68"/>
    <w:rsid w:val="00BD7016"/>
    <w:rsid w:val="00BD746F"/>
    <w:rsid w:val="00BD74B8"/>
    <w:rsid w:val="00BD7D64"/>
    <w:rsid w:val="00BE03AB"/>
    <w:rsid w:val="00BE072D"/>
    <w:rsid w:val="00BE1A82"/>
    <w:rsid w:val="00BE1F73"/>
    <w:rsid w:val="00BE21C9"/>
    <w:rsid w:val="00BE3135"/>
    <w:rsid w:val="00BE3435"/>
    <w:rsid w:val="00BE3CD3"/>
    <w:rsid w:val="00BE3F20"/>
    <w:rsid w:val="00BE4217"/>
    <w:rsid w:val="00BE4350"/>
    <w:rsid w:val="00BE48A7"/>
    <w:rsid w:val="00BE498E"/>
    <w:rsid w:val="00BE50A2"/>
    <w:rsid w:val="00BE554D"/>
    <w:rsid w:val="00BE5CA1"/>
    <w:rsid w:val="00BE5DE3"/>
    <w:rsid w:val="00BE680E"/>
    <w:rsid w:val="00BE6838"/>
    <w:rsid w:val="00BE6EE2"/>
    <w:rsid w:val="00BE6F8C"/>
    <w:rsid w:val="00BE7429"/>
    <w:rsid w:val="00BE74D3"/>
    <w:rsid w:val="00BE7AD8"/>
    <w:rsid w:val="00BF00F5"/>
    <w:rsid w:val="00BF05D8"/>
    <w:rsid w:val="00BF0727"/>
    <w:rsid w:val="00BF15DB"/>
    <w:rsid w:val="00BF1A82"/>
    <w:rsid w:val="00BF1DAE"/>
    <w:rsid w:val="00BF20CF"/>
    <w:rsid w:val="00BF2E74"/>
    <w:rsid w:val="00BF35FF"/>
    <w:rsid w:val="00BF373B"/>
    <w:rsid w:val="00BF383C"/>
    <w:rsid w:val="00BF38AA"/>
    <w:rsid w:val="00BF4386"/>
    <w:rsid w:val="00BF4757"/>
    <w:rsid w:val="00BF595A"/>
    <w:rsid w:val="00BF6342"/>
    <w:rsid w:val="00BF67EA"/>
    <w:rsid w:val="00BF72F4"/>
    <w:rsid w:val="00BF7A09"/>
    <w:rsid w:val="00BF7F9A"/>
    <w:rsid w:val="00C00921"/>
    <w:rsid w:val="00C01167"/>
    <w:rsid w:val="00C01F32"/>
    <w:rsid w:val="00C0225E"/>
    <w:rsid w:val="00C02D10"/>
    <w:rsid w:val="00C034C6"/>
    <w:rsid w:val="00C03586"/>
    <w:rsid w:val="00C0360C"/>
    <w:rsid w:val="00C03642"/>
    <w:rsid w:val="00C03A98"/>
    <w:rsid w:val="00C03D03"/>
    <w:rsid w:val="00C03E44"/>
    <w:rsid w:val="00C0419A"/>
    <w:rsid w:val="00C048BB"/>
    <w:rsid w:val="00C055E9"/>
    <w:rsid w:val="00C0572A"/>
    <w:rsid w:val="00C05900"/>
    <w:rsid w:val="00C05E56"/>
    <w:rsid w:val="00C05E57"/>
    <w:rsid w:val="00C067AB"/>
    <w:rsid w:val="00C068DC"/>
    <w:rsid w:val="00C068F4"/>
    <w:rsid w:val="00C072FB"/>
    <w:rsid w:val="00C07921"/>
    <w:rsid w:val="00C10135"/>
    <w:rsid w:val="00C1048C"/>
    <w:rsid w:val="00C106E0"/>
    <w:rsid w:val="00C1092F"/>
    <w:rsid w:val="00C11E04"/>
    <w:rsid w:val="00C12870"/>
    <w:rsid w:val="00C1330C"/>
    <w:rsid w:val="00C136F8"/>
    <w:rsid w:val="00C13DA6"/>
    <w:rsid w:val="00C148C5"/>
    <w:rsid w:val="00C14BB2"/>
    <w:rsid w:val="00C14FB6"/>
    <w:rsid w:val="00C151FC"/>
    <w:rsid w:val="00C152E4"/>
    <w:rsid w:val="00C15566"/>
    <w:rsid w:val="00C15873"/>
    <w:rsid w:val="00C15C22"/>
    <w:rsid w:val="00C163C2"/>
    <w:rsid w:val="00C16C4E"/>
    <w:rsid w:val="00C16CCB"/>
    <w:rsid w:val="00C172BC"/>
    <w:rsid w:val="00C178B3"/>
    <w:rsid w:val="00C178F9"/>
    <w:rsid w:val="00C17F6C"/>
    <w:rsid w:val="00C207BF"/>
    <w:rsid w:val="00C211B9"/>
    <w:rsid w:val="00C212EE"/>
    <w:rsid w:val="00C214F1"/>
    <w:rsid w:val="00C22678"/>
    <w:rsid w:val="00C226C8"/>
    <w:rsid w:val="00C2270F"/>
    <w:rsid w:val="00C227B3"/>
    <w:rsid w:val="00C22EE4"/>
    <w:rsid w:val="00C22F56"/>
    <w:rsid w:val="00C2305B"/>
    <w:rsid w:val="00C232FE"/>
    <w:rsid w:val="00C23760"/>
    <w:rsid w:val="00C23E45"/>
    <w:rsid w:val="00C240EB"/>
    <w:rsid w:val="00C245A3"/>
    <w:rsid w:val="00C24FD2"/>
    <w:rsid w:val="00C24FDC"/>
    <w:rsid w:val="00C25060"/>
    <w:rsid w:val="00C25135"/>
    <w:rsid w:val="00C25DEA"/>
    <w:rsid w:val="00C2616B"/>
    <w:rsid w:val="00C266EB"/>
    <w:rsid w:val="00C269AE"/>
    <w:rsid w:val="00C26ABD"/>
    <w:rsid w:val="00C270E2"/>
    <w:rsid w:val="00C275D7"/>
    <w:rsid w:val="00C27CAE"/>
    <w:rsid w:val="00C30064"/>
    <w:rsid w:val="00C306E0"/>
    <w:rsid w:val="00C30AA1"/>
    <w:rsid w:val="00C30DCD"/>
    <w:rsid w:val="00C31D7E"/>
    <w:rsid w:val="00C3240A"/>
    <w:rsid w:val="00C32423"/>
    <w:rsid w:val="00C3261B"/>
    <w:rsid w:val="00C3362D"/>
    <w:rsid w:val="00C33853"/>
    <w:rsid w:val="00C33A74"/>
    <w:rsid w:val="00C33F56"/>
    <w:rsid w:val="00C34648"/>
    <w:rsid w:val="00C346BA"/>
    <w:rsid w:val="00C34EFD"/>
    <w:rsid w:val="00C35014"/>
    <w:rsid w:val="00C35911"/>
    <w:rsid w:val="00C35A36"/>
    <w:rsid w:val="00C35A73"/>
    <w:rsid w:val="00C35B71"/>
    <w:rsid w:val="00C35F70"/>
    <w:rsid w:val="00C36B06"/>
    <w:rsid w:val="00C3735F"/>
    <w:rsid w:val="00C40888"/>
    <w:rsid w:val="00C40AD7"/>
    <w:rsid w:val="00C40C6C"/>
    <w:rsid w:val="00C40CC0"/>
    <w:rsid w:val="00C41132"/>
    <w:rsid w:val="00C4128B"/>
    <w:rsid w:val="00C41402"/>
    <w:rsid w:val="00C41526"/>
    <w:rsid w:val="00C41A19"/>
    <w:rsid w:val="00C41D47"/>
    <w:rsid w:val="00C41E8A"/>
    <w:rsid w:val="00C42A58"/>
    <w:rsid w:val="00C42A6D"/>
    <w:rsid w:val="00C42C47"/>
    <w:rsid w:val="00C42FAE"/>
    <w:rsid w:val="00C42FF5"/>
    <w:rsid w:val="00C43059"/>
    <w:rsid w:val="00C43334"/>
    <w:rsid w:val="00C433F9"/>
    <w:rsid w:val="00C43636"/>
    <w:rsid w:val="00C43D1E"/>
    <w:rsid w:val="00C44DE0"/>
    <w:rsid w:val="00C4516E"/>
    <w:rsid w:val="00C45403"/>
    <w:rsid w:val="00C455B2"/>
    <w:rsid w:val="00C45CFF"/>
    <w:rsid w:val="00C464DB"/>
    <w:rsid w:val="00C46D1D"/>
    <w:rsid w:val="00C47158"/>
    <w:rsid w:val="00C47606"/>
    <w:rsid w:val="00C47986"/>
    <w:rsid w:val="00C479C3"/>
    <w:rsid w:val="00C47BBD"/>
    <w:rsid w:val="00C50973"/>
    <w:rsid w:val="00C50A1C"/>
    <w:rsid w:val="00C50DBF"/>
    <w:rsid w:val="00C51377"/>
    <w:rsid w:val="00C51B58"/>
    <w:rsid w:val="00C51DD4"/>
    <w:rsid w:val="00C521F4"/>
    <w:rsid w:val="00C525C5"/>
    <w:rsid w:val="00C52688"/>
    <w:rsid w:val="00C52C45"/>
    <w:rsid w:val="00C53180"/>
    <w:rsid w:val="00C53295"/>
    <w:rsid w:val="00C53617"/>
    <w:rsid w:val="00C53833"/>
    <w:rsid w:val="00C54672"/>
    <w:rsid w:val="00C547A4"/>
    <w:rsid w:val="00C54C95"/>
    <w:rsid w:val="00C55679"/>
    <w:rsid w:val="00C55A3F"/>
    <w:rsid w:val="00C55C8C"/>
    <w:rsid w:val="00C5648B"/>
    <w:rsid w:val="00C57B0A"/>
    <w:rsid w:val="00C57D04"/>
    <w:rsid w:val="00C57D32"/>
    <w:rsid w:val="00C57E6F"/>
    <w:rsid w:val="00C6028B"/>
    <w:rsid w:val="00C6049B"/>
    <w:rsid w:val="00C60713"/>
    <w:rsid w:val="00C608FA"/>
    <w:rsid w:val="00C60C77"/>
    <w:rsid w:val="00C612BE"/>
    <w:rsid w:val="00C62E00"/>
    <w:rsid w:val="00C62F25"/>
    <w:rsid w:val="00C636B8"/>
    <w:rsid w:val="00C63744"/>
    <w:rsid w:val="00C63CA7"/>
    <w:rsid w:val="00C654A7"/>
    <w:rsid w:val="00C65A40"/>
    <w:rsid w:val="00C660D1"/>
    <w:rsid w:val="00C662BB"/>
    <w:rsid w:val="00C66440"/>
    <w:rsid w:val="00C66897"/>
    <w:rsid w:val="00C66E1F"/>
    <w:rsid w:val="00C67127"/>
    <w:rsid w:val="00C672DA"/>
    <w:rsid w:val="00C673F9"/>
    <w:rsid w:val="00C67796"/>
    <w:rsid w:val="00C67E68"/>
    <w:rsid w:val="00C70300"/>
    <w:rsid w:val="00C703A3"/>
    <w:rsid w:val="00C707BF"/>
    <w:rsid w:val="00C707CE"/>
    <w:rsid w:val="00C70981"/>
    <w:rsid w:val="00C71092"/>
    <w:rsid w:val="00C711CB"/>
    <w:rsid w:val="00C714E8"/>
    <w:rsid w:val="00C71503"/>
    <w:rsid w:val="00C732CC"/>
    <w:rsid w:val="00C73579"/>
    <w:rsid w:val="00C736EE"/>
    <w:rsid w:val="00C740FB"/>
    <w:rsid w:val="00C746D8"/>
    <w:rsid w:val="00C7479D"/>
    <w:rsid w:val="00C74942"/>
    <w:rsid w:val="00C74A24"/>
    <w:rsid w:val="00C75299"/>
    <w:rsid w:val="00C75391"/>
    <w:rsid w:val="00C756D9"/>
    <w:rsid w:val="00C7591E"/>
    <w:rsid w:val="00C7642B"/>
    <w:rsid w:val="00C764C3"/>
    <w:rsid w:val="00C7665F"/>
    <w:rsid w:val="00C76939"/>
    <w:rsid w:val="00C769C0"/>
    <w:rsid w:val="00C76F89"/>
    <w:rsid w:val="00C77C22"/>
    <w:rsid w:val="00C77E4C"/>
    <w:rsid w:val="00C80326"/>
    <w:rsid w:val="00C805A6"/>
    <w:rsid w:val="00C80C44"/>
    <w:rsid w:val="00C80C9A"/>
    <w:rsid w:val="00C81498"/>
    <w:rsid w:val="00C81759"/>
    <w:rsid w:val="00C823E3"/>
    <w:rsid w:val="00C82776"/>
    <w:rsid w:val="00C82DF5"/>
    <w:rsid w:val="00C83090"/>
    <w:rsid w:val="00C835D6"/>
    <w:rsid w:val="00C83898"/>
    <w:rsid w:val="00C83927"/>
    <w:rsid w:val="00C84521"/>
    <w:rsid w:val="00C84D67"/>
    <w:rsid w:val="00C85002"/>
    <w:rsid w:val="00C85B27"/>
    <w:rsid w:val="00C85D18"/>
    <w:rsid w:val="00C85F23"/>
    <w:rsid w:val="00C86565"/>
    <w:rsid w:val="00C86EE4"/>
    <w:rsid w:val="00C87280"/>
    <w:rsid w:val="00C8740D"/>
    <w:rsid w:val="00C877AA"/>
    <w:rsid w:val="00C8798F"/>
    <w:rsid w:val="00C87B54"/>
    <w:rsid w:val="00C87C54"/>
    <w:rsid w:val="00C87D37"/>
    <w:rsid w:val="00C90693"/>
    <w:rsid w:val="00C90E2C"/>
    <w:rsid w:val="00C91C7A"/>
    <w:rsid w:val="00C92CA0"/>
    <w:rsid w:val="00C9314A"/>
    <w:rsid w:val="00C93369"/>
    <w:rsid w:val="00C93731"/>
    <w:rsid w:val="00C9385C"/>
    <w:rsid w:val="00C93919"/>
    <w:rsid w:val="00C93C09"/>
    <w:rsid w:val="00C945E8"/>
    <w:rsid w:val="00C94780"/>
    <w:rsid w:val="00C94A3B"/>
    <w:rsid w:val="00C95343"/>
    <w:rsid w:val="00C95691"/>
    <w:rsid w:val="00C95C38"/>
    <w:rsid w:val="00C969A0"/>
    <w:rsid w:val="00CA0394"/>
    <w:rsid w:val="00CA0495"/>
    <w:rsid w:val="00CA0658"/>
    <w:rsid w:val="00CA0B00"/>
    <w:rsid w:val="00CA0BE3"/>
    <w:rsid w:val="00CA0DFA"/>
    <w:rsid w:val="00CA0ED9"/>
    <w:rsid w:val="00CA1BBD"/>
    <w:rsid w:val="00CA1DE8"/>
    <w:rsid w:val="00CA33B5"/>
    <w:rsid w:val="00CA3FAB"/>
    <w:rsid w:val="00CA412D"/>
    <w:rsid w:val="00CA4F52"/>
    <w:rsid w:val="00CA571C"/>
    <w:rsid w:val="00CA582C"/>
    <w:rsid w:val="00CA585C"/>
    <w:rsid w:val="00CA5A5B"/>
    <w:rsid w:val="00CA6EAB"/>
    <w:rsid w:val="00CA6F88"/>
    <w:rsid w:val="00CA7247"/>
    <w:rsid w:val="00CA7C07"/>
    <w:rsid w:val="00CA7C37"/>
    <w:rsid w:val="00CB004E"/>
    <w:rsid w:val="00CB03DE"/>
    <w:rsid w:val="00CB05A8"/>
    <w:rsid w:val="00CB05BB"/>
    <w:rsid w:val="00CB0AE0"/>
    <w:rsid w:val="00CB1132"/>
    <w:rsid w:val="00CB132A"/>
    <w:rsid w:val="00CB17BB"/>
    <w:rsid w:val="00CB1C4D"/>
    <w:rsid w:val="00CB1CC8"/>
    <w:rsid w:val="00CB1DA0"/>
    <w:rsid w:val="00CB2051"/>
    <w:rsid w:val="00CB21F5"/>
    <w:rsid w:val="00CB2765"/>
    <w:rsid w:val="00CB2832"/>
    <w:rsid w:val="00CB30AE"/>
    <w:rsid w:val="00CB3280"/>
    <w:rsid w:val="00CB3324"/>
    <w:rsid w:val="00CB37C3"/>
    <w:rsid w:val="00CB3973"/>
    <w:rsid w:val="00CB3983"/>
    <w:rsid w:val="00CB3EC2"/>
    <w:rsid w:val="00CB47EE"/>
    <w:rsid w:val="00CB4C77"/>
    <w:rsid w:val="00CB5105"/>
    <w:rsid w:val="00CB5228"/>
    <w:rsid w:val="00CB52EA"/>
    <w:rsid w:val="00CB5454"/>
    <w:rsid w:val="00CB5AAD"/>
    <w:rsid w:val="00CB5B48"/>
    <w:rsid w:val="00CB5BB5"/>
    <w:rsid w:val="00CB5E64"/>
    <w:rsid w:val="00CB63FF"/>
    <w:rsid w:val="00CB70AD"/>
    <w:rsid w:val="00CB74CA"/>
    <w:rsid w:val="00CB77BA"/>
    <w:rsid w:val="00CB7927"/>
    <w:rsid w:val="00CC02BA"/>
    <w:rsid w:val="00CC0BEC"/>
    <w:rsid w:val="00CC0BF6"/>
    <w:rsid w:val="00CC0ECC"/>
    <w:rsid w:val="00CC1233"/>
    <w:rsid w:val="00CC1276"/>
    <w:rsid w:val="00CC1353"/>
    <w:rsid w:val="00CC148F"/>
    <w:rsid w:val="00CC16E9"/>
    <w:rsid w:val="00CC1F2E"/>
    <w:rsid w:val="00CC21D1"/>
    <w:rsid w:val="00CC2847"/>
    <w:rsid w:val="00CC2B93"/>
    <w:rsid w:val="00CC360B"/>
    <w:rsid w:val="00CC3BFD"/>
    <w:rsid w:val="00CC3F40"/>
    <w:rsid w:val="00CC3FF3"/>
    <w:rsid w:val="00CC412D"/>
    <w:rsid w:val="00CC47A1"/>
    <w:rsid w:val="00CC4BEC"/>
    <w:rsid w:val="00CC5AAC"/>
    <w:rsid w:val="00CC5C57"/>
    <w:rsid w:val="00CC5F12"/>
    <w:rsid w:val="00CC6003"/>
    <w:rsid w:val="00CC643C"/>
    <w:rsid w:val="00CC648B"/>
    <w:rsid w:val="00CC65EA"/>
    <w:rsid w:val="00CC6D26"/>
    <w:rsid w:val="00CC6D64"/>
    <w:rsid w:val="00CC713B"/>
    <w:rsid w:val="00CC78D8"/>
    <w:rsid w:val="00CC7BCE"/>
    <w:rsid w:val="00CD0200"/>
    <w:rsid w:val="00CD0283"/>
    <w:rsid w:val="00CD030F"/>
    <w:rsid w:val="00CD048B"/>
    <w:rsid w:val="00CD0D5E"/>
    <w:rsid w:val="00CD0E8F"/>
    <w:rsid w:val="00CD1027"/>
    <w:rsid w:val="00CD1E76"/>
    <w:rsid w:val="00CD248B"/>
    <w:rsid w:val="00CD2B6A"/>
    <w:rsid w:val="00CD2CE4"/>
    <w:rsid w:val="00CD30FD"/>
    <w:rsid w:val="00CD32B8"/>
    <w:rsid w:val="00CD40A2"/>
    <w:rsid w:val="00CD431F"/>
    <w:rsid w:val="00CD4979"/>
    <w:rsid w:val="00CD4A3D"/>
    <w:rsid w:val="00CD4BA4"/>
    <w:rsid w:val="00CD4C54"/>
    <w:rsid w:val="00CD5513"/>
    <w:rsid w:val="00CD5937"/>
    <w:rsid w:val="00CD61EF"/>
    <w:rsid w:val="00CD623E"/>
    <w:rsid w:val="00CD6563"/>
    <w:rsid w:val="00CD682D"/>
    <w:rsid w:val="00CD69D1"/>
    <w:rsid w:val="00CE0227"/>
    <w:rsid w:val="00CE043F"/>
    <w:rsid w:val="00CE0464"/>
    <w:rsid w:val="00CE05A5"/>
    <w:rsid w:val="00CE0841"/>
    <w:rsid w:val="00CE0892"/>
    <w:rsid w:val="00CE0B68"/>
    <w:rsid w:val="00CE0C5B"/>
    <w:rsid w:val="00CE1B19"/>
    <w:rsid w:val="00CE237B"/>
    <w:rsid w:val="00CE2AFE"/>
    <w:rsid w:val="00CE2B30"/>
    <w:rsid w:val="00CE30FC"/>
    <w:rsid w:val="00CE339A"/>
    <w:rsid w:val="00CE346E"/>
    <w:rsid w:val="00CE34BB"/>
    <w:rsid w:val="00CE43B3"/>
    <w:rsid w:val="00CE4A33"/>
    <w:rsid w:val="00CE4C49"/>
    <w:rsid w:val="00CE4E53"/>
    <w:rsid w:val="00CE6620"/>
    <w:rsid w:val="00CE6947"/>
    <w:rsid w:val="00CE766D"/>
    <w:rsid w:val="00CE7834"/>
    <w:rsid w:val="00CE7FD7"/>
    <w:rsid w:val="00CF08E1"/>
    <w:rsid w:val="00CF0958"/>
    <w:rsid w:val="00CF191F"/>
    <w:rsid w:val="00CF1A6D"/>
    <w:rsid w:val="00CF1E4A"/>
    <w:rsid w:val="00CF2830"/>
    <w:rsid w:val="00CF2A46"/>
    <w:rsid w:val="00CF2F99"/>
    <w:rsid w:val="00CF3E03"/>
    <w:rsid w:val="00CF477F"/>
    <w:rsid w:val="00CF4FBE"/>
    <w:rsid w:val="00CF4FFF"/>
    <w:rsid w:val="00CF5B33"/>
    <w:rsid w:val="00CF5B44"/>
    <w:rsid w:val="00CF6431"/>
    <w:rsid w:val="00CF70DA"/>
    <w:rsid w:val="00CF7581"/>
    <w:rsid w:val="00CF75E4"/>
    <w:rsid w:val="00CF7787"/>
    <w:rsid w:val="00CF7FAB"/>
    <w:rsid w:val="00D0003E"/>
    <w:rsid w:val="00D004F5"/>
    <w:rsid w:val="00D00C02"/>
    <w:rsid w:val="00D010AA"/>
    <w:rsid w:val="00D014B8"/>
    <w:rsid w:val="00D01F14"/>
    <w:rsid w:val="00D0265F"/>
    <w:rsid w:val="00D0372A"/>
    <w:rsid w:val="00D0383E"/>
    <w:rsid w:val="00D03E27"/>
    <w:rsid w:val="00D046E9"/>
    <w:rsid w:val="00D04CA4"/>
    <w:rsid w:val="00D04CA5"/>
    <w:rsid w:val="00D053A7"/>
    <w:rsid w:val="00D05730"/>
    <w:rsid w:val="00D05BC8"/>
    <w:rsid w:val="00D05D21"/>
    <w:rsid w:val="00D06970"/>
    <w:rsid w:val="00D06D3C"/>
    <w:rsid w:val="00D07BF3"/>
    <w:rsid w:val="00D07E95"/>
    <w:rsid w:val="00D1050B"/>
    <w:rsid w:val="00D1083E"/>
    <w:rsid w:val="00D1091D"/>
    <w:rsid w:val="00D10DD9"/>
    <w:rsid w:val="00D111B9"/>
    <w:rsid w:val="00D111C1"/>
    <w:rsid w:val="00D11802"/>
    <w:rsid w:val="00D11AB6"/>
    <w:rsid w:val="00D12A25"/>
    <w:rsid w:val="00D13758"/>
    <w:rsid w:val="00D141F4"/>
    <w:rsid w:val="00D1437A"/>
    <w:rsid w:val="00D146C9"/>
    <w:rsid w:val="00D147D7"/>
    <w:rsid w:val="00D1498F"/>
    <w:rsid w:val="00D14BCA"/>
    <w:rsid w:val="00D14C3B"/>
    <w:rsid w:val="00D1534A"/>
    <w:rsid w:val="00D1536B"/>
    <w:rsid w:val="00D1564A"/>
    <w:rsid w:val="00D15953"/>
    <w:rsid w:val="00D164D1"/>
    <w:rsid w:val="00D16BB0"/>
    <w:rsid w:val="00D16F35"/>
    <w:rsid w:val="00D170ED"/>
    <w:rsid w:val="00D1735C"/>
    <w:rsid w:val="00D17EFD"/>
    <w:rsid w:val="00D17F3F"/>
    <w:rsid w:val="00D20149"/>
    <w:rsid w:val="00D204BB"/>
    <w:rsid w:val="00D20C60"/>
    <w:rsid w:val="00D20F50"/>
    <w:rsid w:val="00D2127D"/>
    <w:rsid w:val="00D21433"/>
    <w:rsid w:val="00D21645"/>
    <w:rsid w:val="00D219A3"/>
    <w:rsid w:val="00D21F4F"/>
    <w:rsid w:val="00D220C3"/>
    <w:rsid w:val="00D227CB"/>
    <w:rsid w:val="00D22811"/>
    <w:rsid w:val="00D22873"/>
    <w:rsid w:val="00D23404"/>
    <w:rsid w:val="00D2355D"/>
    <w:rsid w:val="00D239DC"/>
    <w:rsid w:val="00D23B8A"/>
    <w:rsid w:val="00D23DBB"/>
    <w:rsid w:val="00D24148"/>
    <w:rsid w:val="00D24858"/>
    <w:rsid w:val="00D25146"/>
    <w:rsid w:val="00D25272"/>
    <w:rsid w:val="00D256B7"/>
    <w:rsid w:val="00D256D7"/>
    <w:rsid w:val="00D25CB5"/>
    <w:rsid w:val="00D25D6E"/>
    <w:rsid w:val="00D26071"/>
    <w:rsid w:val="00D26168"/>
    <w:rsid w:val="00D262D0"/>
    <w:rsid w:val="00D26AB3"/>
    <w:rsid w:val="00D26E70"/>
    <w:rsid w:val="00D2713B"/>
    <w:rsid w:val="00D2715B"/>
    <w:rsid w:val="00D27440"/>
    <w:rsid w:val="00D2747C"/>
    <w:rsid w:val="00D2755F"/>
    <w:rsid w:val="00D276B5"/>
    <w:rsid w:val="00D277B5"/>
    <w:rsid w:val="00D27C51"/>
    <w:rsid w:val="00D30DAA"/>
    <w:rsid w:val="00D3154B"/>
    <w:rsid w:val="00D31EF5"/>
    <w:rsid w:val="00D32990"/>
    <w:rsid w:val="00D32BA8"/>
    <w:rsid w:val="00D3313D"/>
    <w:rsid w:val="00D33BD0"/>
    <w:rsid w:val="00D33DC8"/>
    <w:rsid w:val="00D33EFA"/>
    <w:rsid w:val="00D340AE"/>
    <w:rsid w:val="00D34525"/>
    <w:rsid w:val="00D34E32"/>
    <w:rsid w:val="00D34F3A"/>
    <w:rsid w:val="00D35A07"/>
    <w:rsid w:val="00D35F5B"/>
    <w:rsid w:val="00D36224"/>
    <w:rsid w:val="00D3657B"/>
    <w:rsid w:val="00D36667"/>
    <w:rsid w:val="00D3681A"/>
    <w:rsid w:val="00D36F64"/>
    <w:rsid w:val="00D3730B"/>
    <w:rsid w:val="00D37340"/>
    <w:rsid w:val="00D375EC"/>
    <w:rsid w:val="00D376D3"/>
    <w:rsid w:val="00D376DA"/>
    <w:rsid w:val="00D37F73"/>
    <w:rsid w:val="00D400E0"/>
    <w:rsid w:val="00D40447"/>
    <w:rsid w:val="00D40771"/>
    <w:rsid w:val="00D40E5B"/>
    <w:rsid w:val="00D410A9"/>
    <w:rsid w:val="00D41EED"/>
    <w:rsid w:val="00D4222D"/>
    <w:rsid w:val="00D42401"/>
    <w:rsid w:val="00D428A0"/>
    <w:rsid w:val="00D42F99"/>
    <w:rsid w:val="00D42FCB"/>
    <w:rsid w:val="00D4327D"/>
    <w:rsid w:val="00D439A5"/>
    <w:rsid w:val="00D4403E"/>
    <w:rsid w:val="00D4404D"/>
    <w:rsid w:val="00D44203"/>
    <w:rsid w:val="00D44A9F"/>
    <w:rsid w:val="00D44F84"/>
    <w:rsid w:val="00D45077"/>
    <w:rsid w:val="00D45499"/>
    <w:rsid w:val="00D45572"/>
    <w:rsid w:val="00D45ECA"/>
    <w:rsid w:val="00D462B2"/>
    <w:rsid w:val="00D46454"/>
    <w:rsid w:val="00D4653C"/>
    <w:rsid w:val="00D46746"/>
    <w:rsid w:val="00D46E65"/>
    <w:rsid w:val="00D478AE"/>
    <w:rsid w:val="00D47E53"/>
    <w:rsid w:val="00D47F53"/>
    <w:rsid w:val="00D50199"/>
    <w:rsid w:val="00D5023B"/>
    <w:rsid w:val="00D50416"/>
    <w:rsid w:val="00D50796"/>
    <w:rsid w:val="00D50916"/>
    <w:rsid w:val="00D50C42"/>
    <w:rsid w:val="00D50F5F"/>
    <w:rsid w:val="00D51555"/>
    <w:rsid w:val="00D517C7"/>
    <w:rsid w:val="00D518F5"/>
    <w:rsid w:val="00D524CD"/>
    <w:rsid w:val="00D5261D"/>
    <w:rsid w:val="00D52E36"/>
    <w:rsid w:val="00D5314C"/>
    <w:rsid w:val="00D531F4"/>
    <w:rsid w:val="00D53D71"/>
    <w:rsid w:val="00D54056"/>
    <w:rsid w:val="00D54265"/>
    <w:rsid w:val="00D544F1"/>
    <w:rsid w:val="00D54A1C"/>
    <w:rsid w:val="00D54F82"/>
    <w:rsid w:val="00D551AE"/>
    <w:rsid w:val="00D5538A"/>
    <w:rsid w:val="00D5545E"/>
    <w:rsid w:val="00D55543"/>
    <w:rsid w:val="00D55BC8"/>
    <w:rsid w:val="00D55C0B"/>
    <w:rsid w:val="00D55EA4"/>
    <w:rsid w:val="00D55F67"/>
    <w:rsid w:val="00D5741B"/>
    <w:rsid w:val="00D5751D"/>
    <w:rsid w:val="00D575DE"/>
    <w:rsid w:val="00D57B9F"/>
    <w:rsid w:val="00D60510"/>
    <w:rsid w:val="00D60F94"/>
    <w:rsid w:val="00D614FC"/>
    <w:rsid w:val="00D6177F"/>
    <w:rsid w:val="00D62873"/>
    <w:rsid w:val="00D62AF6"/>
    <w:rsid w:val="00D63041"/>
    <w:rsid w:val="00D6330D"/>
    <w:rsid w:val="00D63425"/>
    <w:rsid w:val="00D63CD8"/>
    <w:rsid w:val="00D64412"/>
    <w:rsid w:val="00D651E8"/>
    <w:rsid w:val="00D653D1"/>
    <w:rsid w:val="00D65B23"/>
    <w:rsid w:val="00D65DE3"/>
    <w:rsid w:val="00D6747C"/>
    <w:rsid w:val="00D700C9"/>
    <w:rsid w:val="00D700F7"/>
    <w:rsid w:val="00D70C55"/>
    <w:rsid w:val="00D71008"/>
    <w:rsid w:val="00D71292"/>
    <w:rsid w:val="00D71BA4"/>
    <w:rsid w:val="00D72037"/>
    <w:rsid w:val="00D72354"/>
    <w:rsid w:val="00D72440"/>
    <w:rsid w:val="00D72C4F"/>
    <w:rsid w:val="00D72E49"/>
    <w:rsid w:val="00D73AA6"/>
    <w:rsid w:val="00D73E71"/>
    <w:rsid w:val="00D73E93"/>
    <w:rsid w:val="00D747BF"/>
    <w:rsid w:val="00D75ED3"/>
    <w:rsid w:val="00D75EF0"/>
    <w:rsid w:val="00D75F96"/>
    <w:rsid w:val="00D76558"/>
    <w:rsid w:val="00D76665"/>
    <w:rsid w:val="00D767F6"/>
    <w:rsid w:val="00D76874"/>
    <w:rsid w:val="00D769F6"/>
    <w:rsid w:val="00D77787"/>
    <w:rsid w:val="00D778EC"/>
    <w:rsid w:val="00D7793E"/>
    <w:rsid w:val="00D8076E"/>
    <w:rsid w:val="00D813F0"/>
    <w:rsid w:val="00D81AC3"/>
    <w:rsid w:val="00D82155"/>
    <w:rsid w:val="00D82F18"/>
    <w:rsid w:val="00D83531"/>
    <w:rsid w:val="00D836D4"/>
    <w:rsid w:val="00D84157"/>
    <w:rsid w:val="00D84711"/>
    <w:rsid w:val="00D85107"/>
    <w:rsid w:val="00D85861"/>
    <w:rsid w:val="00D859FD"/>
    <w:rsid w:val="00D85ADE"/>
    <w:rsid w:val="00D862C2"/>
    <w:rsid w:val="00D8632B"/>
    <w:rsid w:val="00D875D0"/>
    <w:rsid w:val="00D875ED"/>
    <w:rsid w:val="00D87875"/>
    <w:rsid w:val="00D87CD9"/>
    <w:rsid w:val="00D90228"/>
    <w:rsid w:val="00D90B16"/>
    <w:rsid w:val="00D91019"/>
    <w:rsid w:val="00D911E8"/>
    <w:rsid w:val="00D9161E"/>
    <w:rsid w:val="00D916A6"/>
    <w:rsid w:val="00D92546"/>
    <w:rsid w:val="00D92971"/>
    <w:rsid w:val="00D93C2A"/>
    <w:rsid w:val="00D93CEB"/>
    <w:rsid w:val="00D93DB2"/>
    <w:rsid w:val="00D94206"/>
    <w:rsid w:val="00D952E4"/>
    <w:rsid w:val="00D95537"/>
    <w:rsid w:val="00D955E1"/>
    <w:rsid w:val="00D95A22"/>
    <w:rsid w:val="00D967FB"/>
    <w:rsid w:val="00D96CA2"/>
    <w:rsid w:val="00D974F8"/>
    <w:rsid w:val="00D97D7F"/>
    <w:rsid w:val="00DA012D"/>
    <w:rsid w:val="00DA079F"/>
    <w:rsid w:val="00DA0BD1"/>
    <w:rsid w:val="00DA10BD"/>
    <w:rsid w:val="00DA13A7"/>
    <w:rsid w:val="00DA1430"/>
    <w:rsid w:val="00DA1544"/>
    <w:rsid w:val="00DA1A2D"/>
    <w:rsid w:val="00DA1C99"/>
    <w:rsid w:val="00DA1F48"/>
    <w:rsid w:val="00DA2243"/>
    <w:rsid w:val="00DA270D"/>
    <w:rsid w:val="00DA2A32"/>
    <w:rsid w:val="00DA2EB7"/>
    <w:rsid w:val="00DA306B"/>
    <w:rsid w:val="00DA30A5"/>
    <w:rsid w:val="00DA38CD"/>
    <w:rsid w:val="00DA3E7F"/>
    <w:rsid w:val="00DA40A6"/>
    <w:rsid w:val="00DA48DF"/>
    <w:rsid w:val="00DA4FF6"/>
    <w:rsid w:val="00DA50D1"/>
    <w:rsid w:val="00DA5302"/>
    <w:rsid w:val="00DA5D99"/>
    <w:rsid w:val="00DA5FB0"/>
    <w:rsid w:val="00DA6407"/>
    <w:rsid w:val="00DA6614"/>
    <w:rsid w:val="00DA66A7"/>
    <w:rsid w:val="00DA6843"/>
    <w:rsid w:val="00DA76D7"/>
    <w:rsid w:val="00DA7A51"/>
    <w:rsid w:val="00DB09A5"/>
    <w:rsid w:val="00DB0C57"/>
    <w:rsid w:val="00DB1653"/>
    <w:rsid w:val="00DB1B5C"/>
    <w:rsid w:val="00DB226F"/>
    <w:rsid w:val="00DB359E"/>
    <w:rsid w:val="00DB3B5A"/>
    <w:rsid w:val="00DB4289"/>
    <w:rsid w:val="00DB4C72"/>
    <w:rsid w:val="00DB5231"/>
    <w:rsid w:val="00DB553F"/>
    <w:rsid w:val="00DB5914"/>
    <w:rsid w:val="00DB5F1E"/>
    <w:rsid w:val="00DB6268"/>
    <w:rsid w:val="00DB6854"/>
    <w:rsid w:val="00DB6E4C"/>
    <w:rsid w:val="00DB7B38"/>
    <w:rsid w:val="00DC03E4"/>
    <w:rsid w:val="00DC1285"/>
    <w:rsid w:val="00DC137C"/>
    <w:rsid w:val="00DC141C"/>
    <w:rsid w:val="00DC14C0"/>
    <w:rsid w:val="00DC1503"/>
    <w:rsid w:val="00DC151D"/>
    <w:rsid w:val="00DC17A7"/>
    <w:rsid w:val="00DC1BFF"/>
    <w:rsid w:val="00DC220B"/>
    <w:rsid w:val="00DC3441"/>
    <w:rsid w:val="00DC344F"/>
    <w:rsid w:val="00DC3A5C"/>
    <w:rsid w:val="00DC41E8"/>
    <w:rsid w:val="00DC49F5"/>
    <w:rsid w:val="00DC4FA6"/>
    <w:rsid w:val="00DC5948"/>
    <w:rsid w:val="00DC610F"/>
    <w:rsid w:val="00DC6A50"/>
    <w:rsid w:val="00DC6A92"/>
    <w:rsid w:val="00DC6AD2"/>
    <w:rsid w:val="00DC6C60"/>
    <w:rsid w:val="00DC7640"/>
    <w:rsid w:val="00DC7771"/>
    <w:rsid w:val="00DC779A"/>
    <w:rsid w:val="00DC7B2C"/>
    <w:rsid w:val="00DD099D"/>
    <w:rsid w:val="00DD0D20"/>
    <w:rsid w:val="00DD0E61"/>
    <w:rsid w:val="00DD0E81"/>
    <w:rsid w:val="00DD11A9"/>
    <w:rsid w:val="00DD1959"/>
    <w:rsid w:val="00DD1A1B"/>
    <w:rsid w:val="00DD239C"/>
    <w:rsid w:val="00DD26B1"/>
    <w:rsid w:val="00DD26BA"/>
    <w:rsid w:val="00DD26E0"/>
    <w:rsid w:val="00DD3440"/>
    <w:rsid w:val="00DD3E09"/>
    <w:rsid w:val="00DD4A37"/>
    <w:rsid w:val="00DD5519"/>
    <w:rsid w:val="00DD56E9"/>
    <w:rsid w:val="00DD5DC5"/>
    <w:rsid w:val="00DD5F3F"/>
    <w:rsid w:val="00DD606B"/>
    <w:rsid w:val="00DD6391"/>
    <w:rsid w:val="00DD64D9"/>
    <w:rsid w:val="00DD7135"/>
    <w:rsid w:val="00DD7465"/>
    <w:rsid w:val="00DD771E"/>
    <w:rsid w:val="00DD7DDA"/>
    <w:rsid w:val="00DD7E8E"/>
    <w:rsid w:val="00DD7FA3"/>
    <w:rsid w:val="00DE0396"/>
    <w:rsid w:val="00DE0E19"/>
    <w:rsid w:val="00DE13DE"/>
    <w:rsid w:val="00DE1561"/>
    <w:rsid w:val="00DE1F54"/>
    <w:rsid w:val="00DE21EF"/>
    <w:rsid w:val="00DE2F38"/>
    <w:rsid w:val="00DE3916"/>
    <w:rsid w:val="00DE46BC"/>
    <w:rsid w:val="00DE56B9"/>
    <w:rsid w:val="00DE57BA"/>
    <w:rsid w:val="00DE592F"/>
    <w:rsid w:val="00DE5E1D"/>
    <w:rsid w:val="00DE5E47"/>
    <w:rsid w:val="00DE6394"/>
    <w:rsid w:val="00DE6710"/>
    <w:rsid w:val="00DE6B4A"/>
    <w:rsid w:val="00DE74F4"/>
    <w:rsid w:val="00DE7B59"/>
    <w:rsid w:val="00DF0194"/>
    <w:rsid w:val="00DF0444"/>
    <w:rsid w:val="00DF04BB"/>
    <w:rsid w:val="00DF0CC5"/>
    <w:rsid w:val="00DF0D8A"/>
    <w:rsid w:val="00DF17D7"/>
    <w:rsid w:val="00DF1D82"/>
    <w:rsid w:val="00DF23E7"/>
    <w:rsid w:val="00DF2EF3"/>
    <w:rsid w:val="00DF330A"/>
    <w:rsid w:val="00DF343F"/>
    <w:rsid w:val="00DF345F"/>
    <w:rsid w:val="00DF3B11"/>
    <w:rsid w:val="00DF3CCF"/>
    <w:rsid w:val="00DF43D8"/>
    <w:rsid w:val="00DF4843"/>
    <w:rsid w:val="00DF5AC5"/>
    <w:rsid w:val="00DF6397"/>
    <w:rsid w:val="00DF68D8"/>
    <w:rsid w:val="00DF6982"/>
    <w:rsid w:val="00DF6B83"/>
    <w:rsid w:val="00DF6FCE"/>
    <w:rsid w:val="00DF7291"/>
    <w:rsid w:val="00DF768D"/>
    <w:rsid w:val="00DF787D"/>
    <w:rsid w:val="00DF7FD3"/>
    <w:rsid w:val="00E00334"/>
    <w:rsid w:val="00E00672"/>
    <w:rsid w:val="00E00BA4"/>
    <w:rsid w:val="00E01011"/>
    <w:rsid w:val="00E01169"/>
    <w:rsid w:val="00E012CE"/>
    <w:rsid w:val="00E01513"/>
    <w:rsid w:val="00E01938"/>
    <w:rsid w:val="00E01CB5"/>
    <w:rsid w:val="00E01E38"/>
    <w:rsid w:val="00E0241E"/>
    <w:rsid w:val="00E0304E"/>
    <w:rsid w:val="00E0330D"/>
    <w:rsid w:val="00E0345A"/>
    <w:rsid w:val="00E038DF"/>
    <w:rsid w:val="00E041A3"/>
    <w:rsid w:val="00E04DD7"/>
    <w:rsid w:val="00E04EA9"/>
    <w:rsid w:val="00E05252"/>
    <w:rsid w:val="00E057C2"/>
    <w:rsid w:val="00E05F25"/>
    <w:rsid w:val="00E05F90"/>
    <w:rsid w:val="00E06289"/>
    <w:rsid w:val="00E0651C"/>
    <w:rsid w:val="00E06CED"/>
    <w:rsid w:val="00E073DA"/>
    <w:rsid w:val="00E07845"/>
    <w:rsid w:val="00E079DA"/>
    <w:rsid w:val="00E07A5F"/>
    <w:rsid w:val="00E103DD"/>
    <w:rsid w:val="00E105E7"/>
    <w:rsid w:val="00E10D0A"/>
    <w:rsid w:val="00E11000"/>
    <w:rsid w:val="00E1101C"/>
    <w:rsid w:val="00E1132D"/>
    <w:rsid w:val="00E11962"/>
    <w:rsid w:val="00E11AA7"/>
    <w:rsid w:val="00E1239B"/>
    <w:rsid w:val="00E12C9D"/>
    <w:rsid w:val="00E12CBD"/>
    <w:rsid w:val="00E13505"/>
    <w:rsid w:val="00E1363A"/>
    <w:rsid w:val="00E1364A"/>
    <w:rsid w:val="00E1382C"/>
    <w:rsid w:val="00E13985"/>
    <w:rsid w:val="00E1419B"/>
    <w:rsid w:val="00E143E0"/>
    <w:rsid w:val="00E149B5"/>
    <w:rsid w:val="00E14BE3"/>
    <w:rsid w:val="00E14F1E"/>
    <w:rsid w:val="00E15A11"/>
    <w:rsid w:val="00E15DF1"/>
    <w:rsid w:val="00E15E22"/>
    <w:rsid w:val="00E16484"/>
    <w:rsid w:val="00E16886"/>
    <w:rsid w:val="00E16D37"/>
    <w:rsid w:val="00E17212"/>
    <w:rsid w:val="00E175F9"/>
    <w:rsid w:val="00E17652"/>
    <w:rsid w:val="00E17798"/>
    <w:rsid w:val="00E17A07"/>
    <w:rsid w:val="00E17B1C"/>
    <w:rsid w:val="00E17E64"/>
    <w:rsid w:val="00E203D1"/>
    <w:rsid w:val="00E20F81"/>
    <w:rsid w:val="00E2150F"/>
    <w:rsid w:val="00E2158C"/>
    <w:rsid w:val="00E223CA"/>
    <w:rsid w:val="00E228B2"/>
    <w:rsid w:val="00E2382D"/>
    <w:rsid w:val="00E23857"/>
    <w:rsid w:val="00E23ABA"/>
    <w:rsid w:val="00E23B4E"/>
    <w:rsid w:val="00E23FBF"/>
    <w:rsid w:val="00E23FC7"/>
    <w:rsid w:val="00E23FF8"/>
    <w:rsid w:val="00E24000"/>
    <w:rsid w:val="00E240F3"/>
    <w:rsid w:val="00E244F6"/>
    <w:rsid w:val="00E24546"/>
    <w:rsid w:val="00E24AA9"/>
    <w:rsid w:val="00E2503A"/>
    <w:rsid w:val="00E25518"/>
    <w:rsid w:val="00E2560D"/>
    <w:rsid w:val="00E258CE"/>
    <w:rsid w:val="00E25D76"/>
    <w:rsid w:val="00E26698"/>
    <w:rsid w:val="00E26792"/>
    <w:rsid w:val="00E2692E"/>
    <w:rsid w:val="00E26AF3"/>
    <w:rsid w:val="00E274F8"/>
    <w:rsid w:val="00E27FE0"/>
    <w:rsid w:val="00E30146"/>
    <w:rsid w:val="00E301CC"/>
    <w:rsid w:val="00E3172F"/>
    <w:rsid w:val="00E319FD"/>
    <w:rsid w:val="00E323F0"/>
    <w:rsid w:val="00E3284D"/>
    <w:rsid w:val="00E32A93"/>
    <w:rsid w:val="00E3313F"/>
    <w:rsid w:val="00E33280"/>
    <w:rsid w:val="00E334D4"/>
    <w:rsid w:val="00E335A3"/>
    <w:rsid w:val="00E3364B"/>
    <w:rsid w:val="00E337B5"/>
    <w:rsid w:val="00E337DF"/>
    <w:rsid w:val="00E339DF"/>
    <w:rsid w:val="00E33D5F"/>
    <w:rsid w:val="00E33EAD"/>
    <w:rsid w:val="00E33EE1"/>
    <w:rsid w:val="00E34035"/>
    <w:rsid w:val="00E343C5"/>
    <w:rsid w:val="00E350C3"/>
    <w:rsid w:val="00E35179"/>
    <w:rsid w:val="00E351C6"/>
    <w:rsid w:val="00E3545A"/>
    <w:rsid w:val="00E3611E"/>
    <w:rsid w:val="00E366E7"/>
    <w:rsid w:val="00E37236"/>
    <w:rsid w:val="00E37266"/>
    <w:rsid w:val="00E378FE"/>
    <w:rsid w:val="00E37A2D"/>
    <w:rsid w:val="00E37C47"/>
    <w:rsid w:val="00E4003F"/>
    <w:rsid w:val="00E40043"/>
    <w:rsid w:val="00E4020B"/>
    <w:rsid w:val="00E411EC"/>
    <w:rsid w:val="00E41B43"/>
    <w:rsid w:val="00E42B24"/>
    <w:rsid w:val="00E4333F"/>
    <w:rsid w:val="00E43824"/>
    <w:rsid w:val="00E4399A"/>
    <w:rsid w:val="00E44B16"/>
    <w:rsid w:val="00E44D9B"/>
    <w:rsid w:val="00E45060"/>
    <w:rsid w:val="00E454E7"/>
    <w:rsid w:val="00E45DB1"/>
    <w:rsid w:val="00E45DBB"/>
    <w:rsid w:val="00E460E8"/>
    <w:rsid w:val="00E46574"/>
    <w:rsid w:val="00E46D02"/>
    <w:rsid w:val="00E472AC"/>
    <w:rsid w:val="00E475F4"/>
    <w:rsid w:val="00E47AED"/>
    <w:rsid w:val="00E47CBE"/>
    <w:rsid w:val="00E50037"/>
    <w:rsid w:val="00E500BB"/>
    <w:rsid w:val="00E501F0"/>
    <w:rsid w:val="00E507B8"/>
    <w:rsid w:val="00E50A6D"/>
    <w:rsid w:val="00E50B84"/>
    <w:rsid w:val="00E51706"/>
    <w:rsid w:val="00E51B2B"/>
    <w:rsid w:val="00E51B35"/>
    <w:rsid w:val="00E51D17"/>
    <w:rsid w:val="00E5204E"/>
    <w:rsid w:val="00E520EE"/>
    <w:rsid w:val="00E52D20"/>
    <w:rsid w:val="00E52E20"/>
    <w:rsid w:val="00E53408"/>
    <w:rsid w:val="00E538A1"/>
    <w:rsid w:val="00E5425E"/>
    <w:rsid w:val="00E544DB"/>
    <w:rsid w:val="00E54CCF"/>
    <w:rsid w:val="00E552D8"/>
    <w:rsid w:val="00E55662"/>
    <w:rsid w:val="00E55CA5"/>
    <w:rsid w:val="00E55CCC"/>
    <w:rsid w:val="00E566B8"/>
    <w:rsid w:val="00E569A3"/>
    <w:rsid w:val="00E569FF"/>
    <w:rsid w:val="00E5774D"/>
    <w:rsid w:val="00E57801"/>
    <w:rsid w:val="00E579F8"/>
    <w:rsid w:val="00E60A93"/>
    <w:rsid w:val="00E61688"/>
    <w:rsid w:val="00E618FC"/>
    <w:rsid w:val="00E61A65"/>
    <w:rsid w:val="00E620E5"/>
    <w:rsid w:val="00E62B51"/>
    <w:rsid w:val="00E6350F"/>
    <w:rsid w:val="00E639E3"/>
    <w:rsid w:val="00E63CAF"/>
    <w:rsid w:val="00E64558"/>
    <w:rsid w:val="00E64A3F"/>
    <w:rsid w:val="00E64B0E"/>
    <w:rsid w:val="00E64FD4"/>
    <w:rsid w:val="00E65744"/>
    <w:rsid w:val="00E65A9E"/>
    <w:rsid w:val="00E65D66"/>
    <w:rsid w:val="00E65F4D"/>
    <w:rsid w:val="00E6639E"/>
    <w:rsid w:val="00E66DA0"/>
    <w:rsid w:val="00E66F2B"/>
    <w:rsid w:val="00E6786C"/>
    <w:rsid w:val="00E70757"/>
    <w:rsid w:val="00E720AA"/>
    <w:rsid w:val="00E721EE"/>
    <w:rsid w:val="00E722D6"/>
    <w:rsid w:val="00E725AF"/>
    <w:rsid w:val="00E72978"/>
    <w:rsid w:val="00E72C95"/>
    <w:rsid w:val="00E72E3B"/>
    <w:rsid w:val="00E73054"/>
    <w:rsid w:val="00E7348A"/>
    <w:rsid w:val="00E73708"/>
    <w:rsid w:val="00E73C8D"/>
    <w:rsid w:val="00E73DD3"/>
    <w:rsid w:val="00E740DD"/>
    <w:rsid w:val="00E7441D"/>
    <w:rsid w:val="00E74B57"/>
    <w:rsid w:val="00E750E5"/>
    <w:rsid w:val="00E769B2"/>
    <w:rsid w:val="00E76A0D"/>
    <w:rsid w:val="00E76C6D"/>
    <w:rsid w:val="00E776D0"/>
    <w:rsid w:val="00E77C25"/>
    <w:rsid w:val="00E80B36"/>
    <w:rsid w:val="00E8158F"/>
    <w:rsid w:val="00E82474"/>
    <w:rsid w:val="00E82808"/>
    <w:rsid w:val="00E82D46"/>
    <w:rsid w:val="00E82E49"/>
    <w:rsid w:val="00E833D1"/>
    <w:rsid w:val="00E839A3"/>
    <w:rsid w:val="00E83C3F"/>
    <w:rsid w:val="00E8406B"/>
    <w:rsid w:val="00E8457A"/>
    <w:rsid w:val="00E848C8"/>
    <w:rsid w:val="00E84960"/>
    <w:rsid w:val="00E8540A"/>
    <w:rsid w:val="00E8541B"/>
    <w:rsid w:val="00E86E9E"/>
    <w:rsid w:val="00E87023"/>
    <w:rsid w:val="00E870AC"/>
    <w:rsid w:val="00E8762A"/>
    <w:rsid w:val="00E8764E"/>
    <w:rsid w:val="00E87A57"/>
    <w:rsid w:val="00E87CA6"/>
    <w:rsid w:val="00E90339"/>
    <w:rsid w:val="00E9045E"/>
    <w:rsid w:val="00E90505"/>
    <w:rsid w:val="00E908F3"/>
    <w:rsid w:val="00E90C62"/>
    <w:rsid w:val="00E90D1E"/>
    <w:rsid w:val="00E913FF"/>
    <w:rsid w:val="00E9174C"/>
    <w:rsid w:val="00E92561"/>
    <w:rsid w:val="00E92A3A"/>
    <w:rsid w:val="00E93210"/>
    <w:rsid w:val="00E933C8"/>
    <w:rsid w:val="00E93539"/>
    <w:rsid w:val="00E9371E"/>
    <w:rsid w:val="00E9399D"/>
    <w:rsid w:val="00E93BAB"/>
    <w:rsid w:val="00E93E98"/>
    <w:rsid w:val="00E94115"/>
    <w:rsid w:val="00E943AF"/>
    <w:rsid w:val="00E94462"/>
    <w:rsid w:val="00E94664"/>
    <w:rsid w:val="00E946D3"/>
    <w:rsid w:val="00E94D5C"/>
    <w:rsid w:val="00E94FE7"/>
    <w:rsid w:val="00E95191"/>
    <w:rsid w:val="00E95409"/>
    <w:rsid w:val="00E9570C"/>
    <w:rsid w:val="00E95AD1"/>
    <w:rsid w:val="00E95BBC"/>
    <w:rsid w:val="00E9678E"/>
    <w:rsid w:val="00E96883"/>
    <w:rsid w:val="00E96D15"/>
    <w:rsid w:val="00E97697"/>
    <w:rsid w:val="00E979CB"/>
    <w:rsid w:val="00EA018C"/>
    <w:rsid w:val="00EA0858"/>
    <w:rsid w:val="00EA14E1"/>
    <w:rsid w:val="00EA1654"/>
    <w:rsid w:val="00EA1675"/>
    <w:rsid w:val="00EA1AE2"/>
    <w:rsid w:val="00EA1C5D"/>
    <w:rsid w:val="00EA1CB8"/>
    <w:rsid w:val="00EA2959"/>
    <w:rsid w:val="00EA2B5A"/>
    <w:rsid w:val="00EA34BE"/>
    <w:rsid w:val="00EA36C1"/>
    <w:rsid w:val="00EA373F"/>
    <w:rsid w:val="00EA3B1B"/>
    <w:rsid w:val="00EA3D24"/>
    <w:rsid w:val="00EA3DFE"/>
    <w:rsid w:val="00EA3EF6"/>
    <w:rsid w:val="00EA4315"/>
    <w:rsid w:val="00EA4388"/>
    <w:rsid w:val="00EA45DB"/>
    <w:rsid w:val="00EA4943"/>
    <w:rsid w:val="00EA4CA3"/>
    <w:rsid w:val="00EA4FA9"/>
    <w:rsid w:val="00EA533C"/>
    <w:rsid w:val="00EA5559"/>
    <w:rsid w:val="00EA5B80"/>
    <w:rsid w:val="00EA6027"/>
    <w:rsid w:val="00EA6047"/>
    <w:rsid w:val="00EA6A92"/>
    <w:rsid w:val="00EA7A27"/>
    <w:rsid w:val="00EB0817"/>
    <w:rsid w:val="00EB0831"/>
    <w:rsid w:val="00EB0DBD"/>
    <w:rsid w:val="00EB1974"/>
    <w:rsid w:val="00EB2445"/>
    <w:rsid w:val="00EB284E"/>
    <w:rsid w:val="00EB2900"/>
    <w:rsid w:val="00EB2D74"/>
    <w:rsid w:val="00EB2E64"/>
    <w:rsid w:val="00EB3107"/>
    <w:rsid w:val="00EB35CA"/>
    <w:rsid w:val="00EB39B4"/>
    <w:rsid w:val="00EB3AA7"/>
    <w:rsid w:val="00EB4051"/>
    <w:rsid w:val="00EB49A1"/>
    <w:rsid w:val="00EB4A50"/>
    <w:rsid w:val="00EB5393"/>
    <w:rsid w:val="00EB5682"/>
    <w:rsid w:val="00EB5785"/>
    <w:rsid w:val="00EB5996"/>
    <w:rsid w:val="00EB59B6"/>
    <w:rsid w:val="00EB6539"/>
    <w:rsid w:val="00EB66CA"/>
    <w:rsid w:val="00EB680D"/>
    <w:rsid w:val="00EB69A7"/>
    <w:rsid w:val="00EB75E5"/>
    <w:rsid w:val="00EB7732"/>
    <w:rsid w:val="00EB780A"/>
    <w:rsid w:val="00EB7B03"/>
    <w:rsid w:val="00EC058B"/>
    <w:rsid w:val="00EC0DAF"/>
    <w:rsid w:val="00EC0E9F"/>
    <w:rsid w:val="00EC1120"/>
    <w:rsid w:val="00EC13B3"/>
    <w:rsid w:val="00EC16D8"/>
    <w:rsid w:val="00EC1C62"/>
    <w:rsid w:val="00EC2390"/>
    <w:rsid w:val="00EC2CBD"/>
    <w:rsid w:val="00EC3445"/>
    <w:rsid w:val="00EC36A3"/>
    <w:rsid w:val="00EC3B9C"/>
    <w:rsid w:val="00EC3DE2"/>
    <w:rsid w:val="00EC46E3"/>
    <w:rsid w:val="00EC56D4"/>
    <w:rsid w:val="00EC5C78"/>
    <w:rsid w:val="00EC616C"/>
    <w:rsid w:val="00EC65AF"/>
    <w:rsid w:val="00EC69F9"/>
    <w:rsid w:val="00EC6CF4"/>
    <w:rsid w:val="00EC6F56"/>
    <w:rsid w:val="00EC6FE8"/>
    <w:rsid w:val="00EC7206"/>
    <w:rsid w:val="00EC7398"/>
    <w:rsid w:val="00ED0179"/>
    <w:rsid w:val="00ED05F9"/>
    <w:rsid w:val="00ED0A95"/>
    <w:rsid w:val="00ED15BF"/>
    <w:rsid w:val="00ED206C"/>
    <w:rsid w:val="00ED247B"/>
    <w:rsid w:val="00ED2F49"/>
    <w:rsid w:val="00ED2F51"/>
    <w:rsid w:val="00ED3139"/>
    <w:rsid w:val="00ED3367"/>
    <w:rsid w:val="00ED3CD1"/>
    <w:rsid w:val="00ED3CF9"/>
    <w:rsid w:val="00ED3EE6"/>
    <w:rsid w:val="00ED4562"/>
    <w:rsid w:val="00ED47CE"/>
    <w:rsid w:val="00ED4B2A"/>
    <w:rsid w:val="00ED4C80"/>
    <w:rsid w:val="00ED50FD"/>
    <w:rsid w:val="00ED5341"/>
    <w:rsid w:val="00ED5A38"/>
    <w:rsid w:val="00ED5B6A"/>
    <w:rsid w:val="00ED5DD1"/>
    <w:rsid w:val="00ED601D"/>
    <w:rsid w:val="00ED603D"/>
    <w:rsid w:val="00ED61BC"/>
    <w:rsid w:val="00ED62AE"/>
    <w:rsid w:val="00ED6C34"/>
    <w:rsid w:val="00ED6F13"/>
    <w:rsid w:val="00ED7004"/>
    <w:rsid w:val="00ED7024"/>
    <w:rsid w:val="00ED70AA"/>
    <w:rsid w:val="00ED7141"/>
    <w:rsid w:val="00ED7422"/>
    <w:rsid w:val="00ED7505"/>
    <w:rsid w:val="00ED7A4E"/>
    <w:rsid w:val="00ED7AA4"/>
    <w:rsid w:val="00ED7B31"/>
    <w:rsid w:val="00EE09C9"/>
    <w:rsid w:val="00EE1321"/>
    <w:rsid w:val="00EE1A7F"/>
    <w:rsid w:val="00EE1AC8"/>
    <w:rsid w:val="00EE1C97"/>
    <w:rsid w:val="00EE1F75"/>
    <w:rsid w:val="00EE25B6"/>
    <w:rsid w:val="00EE28F6"/>
    <w:rsid w:val="00EE2E13"/>
    <w:rsid w:val="00EE305E"/>
    <w:rsid w:val="00EE347A"/>
    <w:rsid w:val="00EE3AC1"/>
    <w:rsid w:val="00EE406C"/>
    <w:rsid w:val="00EE42D7"/>
    <w:rsid w:val="00EE42FC"/>
    <w:rsid w:val="00EE4470"/>
    <w:rsid w:val="00EE4912"/>
    <w:rsid w:val="00EE4B39"/>
    <w:rsid w:val="00EE4E3F"/>
    <w:rsid w:val="00EE5084"/>
    <w:rsid w:val="00EE53A3"/>
    <w:rsid w:val="00EE5652"/>
    <w:rsid w:val="00EE60AD"/>
    <w:rsid w:val="00EE6729"/>
    <w:rsid w:val="00EE67C1"/>
    <w:rsid w:val="00EE6C71"/>
    <w:rsid w:val="00EE7208"/>
    <w:rsid w:val="00EE7558"/>
    <w:rsid w:val="00EE7829"/>
    <w:rsid w:val="00EE7C5F"/>
    <w:rsid w:val="00EE7E4C"/>
    <w:rsid w:val="00EE7E78"/>
    <w:rsid w:val="00EE7F27"/>
    <w:rsid w:val="00EF02BC"/>
    <w:rsid w:val="00EF0586"/>
    <w:rsid w:val="00EF0BA5"/>
    <w:rsid w:val="00EF0F8C"/>
    <w:rsid w:val="00EF11C2"/>
    <w:rsid w:val="00EF129C"/>
    <w:rsid w:val="00EF1B80"/>
    <w:rsid w:val="00EF342F"/>
    <w:rsid w:val="00EF35E2"/>
    <w:rsid w:val="00EF3B32"/>
    <w:rsid w:val="00EF3BF8"/>
    <w:rsid w:val="00EF40B5"/>
    <w:rsid w:val="00EF4873"/>
    <w:rsid w:val="00EF50DC"/>
    <w:rsid w:val="00EF55CD"/>
    <w:rsid w:val="00EF5893"/>
    <w:rsid w:val="00EF5AF0"/>
    <w:rsid w:val="00EF5D7A"/>
    <w:rsid w:val="00EF61BE"/>
    <w:rsid w:val="00EF730F"/>
    <w:rsid w:val="00EF760E"/>
    <w:rsid w:val="00EF79C3"/>
    <w:rsid w:val="00F003E3"/>
    <w:rsid w:val="00F007F7"/>
    <w:rsid w:val="00F00A8E"/>
    <w:rsid w:val="00F00CA9"/>
    <w:rsid w:val="00F00D84"/>
    <w:rsid w:val="00F010AB"/>
    <w:rsid w:val="00F01184"/>
    <w:rsid w:val="00F01475"/>
    <w:rsid w:val="00F0178A"/>
    <w:rsid w:val="00F0354F"/>
    <w:rsid w:val="00F038D4"/>
    <w:rsid w:val="00F03900"/>
    <w:rsid w:val="00F039AA"/>
    <w:rsid w:val="00F03B89"/>
    <w:rsid w:val="00F041BC"/>
    <w:rsid w:val="00F045B8"/>
    <w:rsid w:val="00F04AC1"/>
    <w:rsid w:val="00F04E16"/>
    <w:rsid w:val="00F05035"/>
    <w:rsid w:val="00F0614C"/>
    <w:rsid w:val="00F0634E"/>
    <w:rsid w:val="00F066F2"/>
    <w:rsid w:val="00F067EA"/>
    <w:rsid w:val="00F06C1E"/>
    <w:rsid w:val="00F07E5C"/>
    <w:rsid w:val="00F07EEF"/>
    <w:rsid w:val="00F10671"/>
    <w:rsid w:val="00F10862"/>
    <w:rsid w:val="00F10CFD"/>
    <w:rsid w:val="00F10F1A"/>
    <w:rsid w:val="00F11128"/>
    <w:rsid w:val="00F115C6"/>
    <w:rsid w:val="00F11DE8"/>
    <w:rsid w:val="00F122F3"/>
    <w:rsid w:val="00F12371"/>
    <w:rsid w:val="00F12534"/>
    <w:rsid w:val="00F128F0"/>
    <w:rsid w:val="00F12AF3"/>
    <w:rsid w:val="00F12BD6"/>
    <w:rsid w:val="00F1300F"/>
    <w:rsid w:val="00F1358E"/>
    <w:rsid w:val="00F135B9"/>
    <w:rsid w:val="00F13A37"/>
    <w:rsid w:val="00F1480A"/>
    <w:rsid w:val="00F14B01"/>
    <w:rsid w:val="00F14C6E"/>
    <w:rsid w:val="00F14D6C"/>
    <w:rsid w:val="00F14EFA"/>
    <w:rsid w:val="00F151F6"/>
    <w:rsid w:val="00F153B1"/>
    <w:rsid w:val="00F15C26"/>
    <w:rsid w:val="00F163AB"/>
    <w:rsid w:val="00F16CF8"/>
    <w:rsid w:val="00F1723A"/>
    <w:rsid w:val="00F1730A"/>
    <w:rsid w:val="00F17529"/>
    <w:rsid w:val="00F178A4"/>
    <w:rsid w:val="00F20022"/>
    <w:rsid w:val="00F202D5"/>
    <w:rsid w:val="00F208EC"/>
    <w:rsid w:val="00F20B63"/>
    <w:rsid w:val="00F2129E"/>
    <w:rsid w:val="00F21EDE"/>
    <w:rsid w:val="00F227A8"/>
    <w:rsid w:val="00F23053"/>
    <w:rsid w:val="00F234A9"/>
    <w:rsid w:val="00F23C84"/>
    <w:rsid w:val="00F23E4C"/>
    <w:rsid w:val="00F24041"/>
    <w:rsid w:val="00F245A1"/>
    <w:rsid w:val="00F2527A"/>
    <w:rsid w:val="00F256ED"/>
    <w:rsid w:val="00F257C7"/>
    <w:rsid w:val="00F2591E"/>
    <w:rsid w:val="00F25DBD"/>
    <w:rsid w:val="00F25FED"/>
    <w:rsid w:val="00F263D1"/>
    <w:rsid w:val="00F2665D"/>
    <w:rsid w:val="00F26BAE"/>
    <w:rsid w:val="00F26C73"/>
    <w:rsid w:val="00F26D81"/>
    <w:rsid w:val="00F26F1F"/>
    <w:rsid w:val="00F27081"/>
    <w:rsid w:val="00F27BE4"/>
    <w:rsid w:val="00F27E20"/>
    <w:rsid w:val="00F30526"/>
    <w:rsid w:val="00F3089E"/>
    <w:rsid w:val="00F30CDC"/>
    <w:rsid w:val="00F312DB"/>
    <w:rsid w:val="00F3180F"/>
    <w:rsid w:val="00F31815"/>
    <w:rsid w:val="00F3210B"/>
    <w:rsid w:val="00F326A2"/>
    <w:rsid w:val="00F327C0"/>
    <w:rsid w:val="00F33E75"/>
    <w:rsid w:val="00F33F4D"/>
    <w:rsid w:val="00F35C86"/>
    <w:rsid w:val="00F3705E"/>
    <w:rsid w:val="00F376BC"/>
    <w:rsid w:val="00F37971"/>
    <w:rsid w:val="00F379B1"/>
    <w:rsid w:val="00F40325"/>
    <w:rsid w:val="00F407AE"/>
    <w:rsid w:val="00F41259"/>
    <w:rsid w:val="00F41666"/>
    <w:rsid w:val="00F418F2"/>
    <w:rsid w:val="00F4252F"/>
    <w:rsid w:val="00F42798"/>
    <w:rsid w:val="00F4290B"/>
    <w:rsid w:val="00F429D3"/>
    <w:rsid w:val="00F42B13"/>
    <w:rsid w:val="00F4306F"/>
    <w:rsid w:val="00F43296"/>
    <w:rsid w:val="00F4365E"/>
    <w:rsid w:val="00F437B2"/>
    <w:rsid w:val="00F439DF"/>
    <w:rsid w:val="00F440FC"/>
    <w:rsid w:val="00F442AD"/>
    <w:rsid w:val="00F444A4"/>
    <w:rsid w:val="00F45906"/>
    <w:rsid w:val="00F45B4D"/>
    <w:rsid w:val="00F45C50"/>
    <w:rsid w:val="00F45EB2"/>
    <w:rsid w:val="00F46961"/>
    <w:rsid w:val="00F46BCD"/>
    <w:rsid w:val="00F4745D"/>
    <w:rsid w:val="00F5078B"/>
    <w:rsid w:val="00F51518"/>
    <w:rsid w:val="00F51BFE"/>
    <w:rsid w:val="00F520EE"/>
    <w:rsid w:val="00F52699"/>
    <w:rsid w:val="00F534AC"/>
    <w:rsid w:val="00F53E26"/>
    <w:rsid w:val="00F54671"/>
    <w:rsid w:val="00F54855"/>
    <w:rsid w:val="00F54963"/>
    <w:rsid w:val="00F55638"/>
    <w:rsid w:val="00F55BD0"/>
    <w:rsid w:val="00F55BDA"/>
    <w:rsid w:val="00F55D63"/>
    <w:rsid w:val="00F5665D"/>
    <w:rsid w:val="00F570A0"/>
    <w:rsid w:val="00F5733F"/>
    <w:rsid w:val="00F57474"/>
    <w:rsid w:val="00F57942"/>
    <w:rsid w:val="00F57D6B"/>
    <w:rsid w:val="00F60345"/>
    <w:rsid w:val="00F60957"/>
    <w:rsid w:val="00F6103E"/>
    <w:rsid w:val="00F61153"/>
    <w:rsid w:val="00F615BE"/>
    <w:rsid w:val="00F61797"/>
    <w:rsid w:val="00F619D0"/>
    <w:rsid w:val="00F61F50"/>
    <w:rsid w:val="00F62522"/>
    <w:rsid w:val="00F625DA"/>
    <w:rsid w:val="00F62E66"/>
    <w:rsid w:val="00F634FA"/>
    <w:rsid w:val="00F64282"/>
    <w:rsid w:val="00F6431A"/>
    <w:rsid w:val="00F64381"/>
    <w:rsid w:val="00F64C27"/>
    <w:rsid w:val="00F64CF4"/>
    <w:rsid w:val="00F64FB9"/>
    <w:rsid w:val="00F65223"/>
    <w:rsid w:val="00F6525D"/>
    <w:rsid w:val="00F65792"/>
    <w:rsid w:val="00F65E4D"/>
    <w:rsid w:val="00F6674B"/>
    <w:rsid w:val="00F66E34"/>
    <w:rsid w:val="00F66F07"/>
    <w:rsid w:val="00F66F88"/>
    <w:rsid w:val="00F6720A"/>
    <w:rsid w:val="00F67388"/>
    <w:rsid w:val="00F70512"/>
    <w:rsid w:val="00F70802"/>
    <w:rsid w:val="00F709DB"/>
    <w:rsid w:val="00F70A8D"/>
    <w:rsid w:val="00F71103"/>
    <w:rsid w:val="00F714A1"/>
    <w:rsid w:val="00F7254D"/>
    <w:rsid w:val="00F72CB1"/>
    <w:rsid w:val="00F735CF"/>
    <w:rsid w:val="00F73ABB"/>
    <w:rsid w:val="00F73E35"/>
    <w:rsid w:val="00F73E44"/>
    <w:rsid w:val="00F740BE"/>
    <w:rsid w:val="00F7473E"/>
    <w:rsid w:val="00F747D4"/>
    <w:rsid w:val="00F748D0"/>
    <w:rsid w:val="00F74A22"/>
    <w:rsid w:val="00F74A28"/>
    <w:rsid w:val="00F74D78"/>
    <w:rsid w:val="00F750B6"/>
    <w:rsid w:val="00F75637"/>
    <w:rsid w:val="00F75785"/>
    <w:rsid w:val="00F757A4"/>
    <w:rsid w:val="00F75843"/>
    <w:rsid w:val="00F75AA6"/>
    <w:rsid w:val="00F75AFF"/>
    <w:rsid w:val="00F75C5E"/>
    <w:rsid w:val="00F75F66"/>
    <w:rsid w:val="00F7611B"/>
    <w:rsid w:val="00F76760"/>
    <w:rsid w:val="00F771E0"/>
    <w:rsid w:val="00F7734F"/>
    <w:rsid w:val="00F776DF"/>
    <w:rsid w:val="00F77FD1"/>
    <w:rsid w:val="00F806C5"/>
    <w:rsid w:val="00F80A37"/>
    <w:rsid w:val="00F80AEF"/>
    <w:rsid w:val="00F814AC"/>
    <w:rsid w:val="00F81749"/>
    <w:rsid w:val="00F81913"/>
    <w:rsid w:val="00F81A66"/>
    <w:rsid w:val="00F81AAE"/>
    <w:rsid w:val="00F81BB0"/>
    <w:rsid w:val="00F81E6B"/>
    <w:rsid w:val="00F8208A"/>
    <w:rsid w:val="00F82681"/>
    <w:rsid w:val="00F82871"/>
    <w:rsid w:val="00F82884"/>
    <w:rsid w:val="00F828A5"/>
    <w:rsid w:val="00F82A40"/>
    <w:rsid w:val="00F82B76"/>
    <w:rsid w:val="00F82C39"/>
    <w:rsid w:val="00F8307F"/>
    <w:rsid w:val="00F83113"/>
    <w:rsid w:val="00F836E9"/>
    <w:rsid w:val="00F83CF8"/>
    <w:rsid w:val="00F8470B"/>
    <w:rsid w:val="00F84BD3"/>
    <w:rsid w:val="00F84D42"/>
    <w:rsid w:val="00F85172"/>
    <w:rsid w:val="00F85302"/>
    <w:rsid w:val="00F858E6"/>
    <w:rsid w:val="00F85CDC"/>
    <w:rsid w:val="00F85D75"/>
    <w:rsid w:val="00F860F3"/>
    <w:rsid w:val="00F865A2"/>
    <w:rsid w:val="00F86886"/>
    <w:rsid w:val="00F86DF3"/>
    <w:rsid w:val="00F86ED4"/>
    <w:rsid w:val="00F87E9B"/>
    <w:rsid w:val="00F903F9"/>
    <w:rsid w:val="00F90402"/>
    <w:rsid w:val="00F90B2F"/>
    <w:rsid w:val="00F9237E"/>
    <w:rsid w:val="00F92C1F"/>
    <w:rsid w:val="00F93ED4"/>
    <w:rsid w:val="00F9462F"/>
    <w:rsid w:val="00F94EE5"/>
    <w:rsid w:val="00F95260"/>
    <w:rsid w:val="00F9564D"/>
    <w:rsid w:val="00F956A9"/>
    <w:rsid w:val="00F96173"/>
    <w:rsid w:val="00F9638C"/>
    <w:rsid w:val="00F969C4"/>
    <w:rsid w:val="00F96AB0"/>
    <w:rsid w:val="00F96C8F"/>
    <w:rsid w:val="00F971A2"/>
    <w:rsid w:val="00F974C6"/>
    <w:rsid w:val="00F9780D"/>
    <w:rsid w:val="00F97F10"/>
    <w:rsid w:val="00FA0336"/>
    <w:rsid w:val="00FA124A"/>
    <w:rsid w:val="00FA23C0"/>
    <w:rsid w:val="00FA26D6"/>
    <w:rsid w:val="00FA28F7"/>
    <w:rsid w:val="00FA28FC"/>
    <w:rsid w:val="00FA2929"/>
    <w:rsid w:val="00FA3063"/>
    <w:rsid w:val="00FA3493"/>
    <w:rsid w:val="00FA37A0"/>
    <w:rsid w:val="00FA53F7"/>
    <w:rsid w:val="00FA56E8"/>
    <w:rsid w:val="00FA58B3"/>
    <w:rsid w:val="00FA663D"/>
    <w:rsid w:val="00FA6A6F"/>
    <w:rsid w:val="00FA6FDA"/>
    <w:rsid w:val="00FA7533"/>
    <w:rsid w:val="00FA7A7A"/>
    <w:rsid w:val="00FB08D1"/>
    <w:rsid w:val="00FB0918"/>
    <w:rsid w:val="00FB0B5A"/>
    <w:rsid w:val="00FB0DA2"/>
    <w:rsid w:val="00FB15BF"/>
    <w:rsid w:val="00FB1ACA"/>
    <w:rsid w:val="00FB1DC9"/>
    <w:rsid w:val="00FB26D9"/>
    <w:rsid w:val="00FB2A96"/>
    <w:rsid w:val="00FB2AE4"/>
    <w:rsid w:val="00FB2B80"/>
    <w:rsid w:val="00FB2D3F"/>
    <w:rsid w:val="00FB30E5"/>
    <w:rsid w:val="00FB31B0"/>
    <w:rsid w:val="00FB3321"/>
    <w:rsid w:val="00FB34C8"/>
    <w:rsid w:val="00FB3984"/>
    <w:rsid w:val="00FB3B74"/>
    <w:rsid w:val="00FB41E7"/>
    <w:rsid w:val="00FB426B"/>
    <w:rsid w:val="00FB4354"/>
    <w:rsid w:val="00FB43A7"/>
    <w:rsid w:val="00FB51C6"/>
    <w:rsid w:val="00FB5265"/>
    <w:rsid w:val="00FB53E9"/>
    <w:rsid w:val="00FB540C"/>
    <w:rsid w:val="00FB5ACD"/>
    <w:rsid w:val="00FB5BE4"/>
    <w:rsid w:val="00FB5F0E"/>
    <w:rsid w:val="00FB5F23"/>
    <w:rsid w:val="00FB61D4"/>
    <w:rsid w:val="00FB6666"/>
    <w:rsid w:val="00FB78DC"/>
    <w:rsid w:val="00FB7E04"/>
    <w:rsid w:val="00FC045D"/>
    <w:rsid w:val="00FC0D2E"/>
    <w:rsid w:val="00FC14D7"/>
    <w:rsid w:val="00FC17AB"/>
    <w:rsid w:val="00FC1CBB"/>
    <w:rsid w:val="00FC2199"/>
    <w:rsid w:val="00FC223B"/>
    <w:rsid w:val="00FC22F3"/>
    <w:rsid w:val="00FC41FF"/>
    <w:rsid w:val="00FC44E0"/>
    <w:rsid w:val="00FC5064"/>
    <w:rsid w:val="00FC5211"/>
    <w:rsid w:val="00FC5281"/>
    <w:rsid w:val="00FC5A39"/>
    <w:rsid w:val="00FC7234"/>
    <w:rsid w:val="00FC7378"/>
    <w:rsid w:val="00FC755C"/>
    <w:rsid w:val="00FC7760"/>
    <w:rsid w:val="00FC782E"/>
    <w:rsid w:val="00FC7C84"/>
    <w:rsid w:val="00FC7ED0"/>
    <w:rsid w:val="00FD06E4"/>
    <w:rsid w:val="00FD0A97"/>
    <w:rsid w:val="00FD0B28"/>
    <w:rsid w:val="00FD1EF0"/>
    <w:rsid w:val="00FD2158"/>
    <w:rsid w:val="00FD35C3"/>
    <w:rsid w:val="00FD3645"/>
    <w:rsid w:val="00FD3653"/>
    <w:rsid w:val="00FD4344"/>
    <w:rsid w:val="00FD51E0"/>
    <w:rsid w:val="00FD56E5"/>
    <w:rsid w:val="00FD5774"/>
    <w:rsid w:val="00FD5BE8"/>
    <w:rsid w:val="00FD5C12"/>
    <w:rsid w:val="00FD64AE"/>
    <w:rsid w:val="00FD6944"/>
    <w:rsid w:val="00FD6C3C"/>
    <w:rsid w:val="00FD795A"/>
    <w:rsid w:val="00FD7B3F"/>
    <w:rsid w:val="00FE0094"/>
    <w:rsid w:val="00FE009D"/>
    <w:rsid w:val="00FE082D"/>
    <w:rsid w:val="00FE08F2"/>
    <w:rsid w:val="00FE150A"/>
    <w:rsid w:val="00FE1FD7"/>
    <w:rsid w:val="00FE25E6"/>
    <w:rsid w:val="00FE2C8F"/>
    <w:rsid w:val="00FE2EBD"/>
    <w:rsid w:val="00FE3DB4"/>
    <w:rsid w:val="00FE3DDD"/>
    <w:rsid w:val="00FE4B9B"/>
    <w:rsid w:val="00FE4C4E"/>
    <w:rsid w:val="00FE502F"/>
    <w:rsid w:val="00FE5419"/>
    <w:rsid w:val="00FE58B9"/>
    <w:rsid w:val="00FF081B"/>
    <w:rsid w:val="00FF0E9F"/>
    <w:rsid w:val="00FF1059"/>
    <w:rsid w:val="00FF1112"/>
    <w:rsid w:val="00FF1827"/>
    <w:rsid w:val="00FF28B4"/>
    <w:rsid w:val="00FF29BA"/>
    <w:rsid w:val="00FF2AEE"/>
    <w:rsid w:val="00FF3A05"/>
    <w:rsid w:val="00FF3DED"/>
    <w:rsid w:val="00FF47F7"/>
    <w:rsid w:val="00FF4ACB"/>
    <w:rsid w:val="00FF4E18"/>
    <w:rsid w:val="00FF505D"/>
    <w:rsid w:val="00FF6012"/>
    <w:rsid w:val="00FF64BE"/>
    <w:rsid w:val="00FF6D0C"/>
    <w:rsid w:val="00FF6EC4"/>
    <w:rsid w:val="00FF6FE4"/>
    <w:rsid w:val="00FF715E"/>
    <w:rsid w:val="00FF71BC"/>
    <w:rsid w:val="00FF7640"/>
    <w:rsid w:val="00FF7949"/>
    <w:rsid w:val="00FF7B9D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0677FD"/>
  <w15:docId w15:val="{61D8B144-9B4E-4C0A-9CB2-F336627BF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65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570A0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F570A0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F570A0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F570A0"/>
    <w:pPr>
      <w:outlineLvl w:val="3"/>
    </w:pPr>
  </w:style>
  <w:style w:type="paragraph" w:styleId="Heading5">
    <w:name w:val="heading 5"/>
    <w:basedOn w:val="Normal"/>
    <w:next w:val="Normal"/>
    <w:qFormat/>
    <w:rsid w:val="00F570A0"/>
    <w:pPr>
      <w:outlineLvl w:val="4"/>
    </w:pPr>
  </w:style>
  <w:style w:type="paragraph" w:styleId="Heading6">
    <w:name w:val="heading 6"/>
    <w:basedOn w:val="Normal"/>
    <w:next w:val="Normal"/>
    <w:qFormat/>
    <w:rsid w:val="00F570A0"/>
    <w:pPr>
      <w:outlineLvl w:val="5"/>
    </w:pPr>
  </w:style>
  <w:style w:type="paragraph" w:styleId="Heading7">
    <w:name w:val="heading 7"/>
    <w:basedOn w:val="Normal"/>
    <w:next w:val="Normal"/>
    <w:qFormat/>
    <w:rsid w:val="00F570A0"/>
    <w:pPr>
      <w:outlineLvl w:val="6"/>
    </w:pPr>
  </w:style>
  <w:style w:type="paragraph" w:styleId="Heading8">
    <w:name w:val="heading 8"/>
    <w:basedOn w:val="Normal"/>
    <w:next w:val="Normal"/>
    <w:qFormat/>
    <w:rsid w:val="00F570A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570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F570A0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F570A0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F570A0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F570A0"/>
    <w:pPr>
      <w:ind w:left="340" w:hanging="340"/>
    </w:pPr>
  </w:style>
  <w:style w:type="paragraph" w:styleId="ListBullet2">
    <w:name w:val="List Bullet 2"/>
    <w:basedOn w:val="ListBullet"/>
    <w:rsid w:val="00F570A0"/>
    <w:pPr>
      <w:ind w:left="680"/>
    </w:pPr>
  </w:style>
  <w:style w:type="paragraph" w:styleId="BodyTextIndent">
    <w:name w:val="Body Text Indent"/>
    <w:basedOn w:val="BodyText"/>
    <w:link w:val="BodyTextIndentChar"/>
    <w:rsid w:val="00F570A0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F570A0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570A0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F570A0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F570A0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570A0"/>
    <w:pPr>
      <w:keepNext/>
      <w:spacing w:before="520"/>
    </w:pPr>
  </w:style>
  <w:style w:type="paragraph" w:customStyle="1" w:styleId="Graphic">
    <w:name w:val="Graphic"/>
    <w:basedOn w:val="Signature"/>
    <w:rsid w:val="00F570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570A0"/>
    <w:pPr>
      <w:spacing w:line="240" w:lineRule="auto"/>
    </w:pPr>
  </w:style>
  <w:style w:type="paragraph" w:customStyle="1" w:styleId="zdetails">
    <w:name w:val="zdetails"/>
    <w:basedOn w:val="Normal"/>
    <w:rsid w:val="00F570A0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570A0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F570A0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F570A0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570A0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F570A0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F570A0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F570A0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F570A0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570A0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uiPriority w:val="99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basedOn w:val="DefaultParagraphFont"/>
    <w:link w:val="Heading9"/>
    <w:rsid w:val="003731EC"/>
    <w:rPr>
      <w:rFonts w:ascii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0c2a06a-b627-40ac-9831-062ddcfaf294" xsi:nil="true"/>
    <Reviewer_x0020_Sign_x002d_off xmlns="e0c2a06a-b627-40ac-9831-062ddcfaf294" xsi:nil="true"/>
    <lcf76f155ced4ddcb4097134ff3c332f xmlns="e0c2a06a-b627-40ac-9831-062ddcfaf294">
      <Terms xmlns="http://schemas.microsoft.com/office/infopath/2007/PartnerControls"/>
    </lcf76f155ced4ddcb4097134ff3c332f>
    <TaxCatchAll xmlns="5ec35076-f42f-48bc-936e-2b943680cb3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9C77CD4FDD04CA1F1F66A0B6F38CB" ma:contentTypeVersion="10" ma:contentTypeDescription="Create a new document." ma:contentTypeScope="" ma:versionID="808f51568387db79c4e0cefcd77fd86d">
  <xsd:schema xmlns:xsd="http://www.w3.org/2001/XMLSchema" xmlns:xs="http://www.w3.org/2001/XMLSchema" xmlns:p="http://schemas.microsoft.com/office/2006/metadata/properties" xmlns:ns2="e0c2a06a-b627-40ac-9831-062ddcfaf294" xmlns:ns3="5ec35076-f42f-48bc-936e-2b943680cb3c" targetNamespace="http://schemas.microsoft.com/office/2006/metadata/properties" ma:root="true" ma:fieldsID="04245cb3c5fb53cb6799c024f3c98d8b" ns2:_="" ns3:_="">
    <xsd:import namespace="e0c2a06a-b627-40ac-9831-062ddcfaf294"/>
    <xsd:import namespace="5ec35076-f42f-48bc-936e-2b943680cb3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2a06a-b627-40ac-9831-062ddcfaf29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35076-f42f-48bc-936e-2b943680cb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48b59c-84be-4cdc-adca-a722e16aa8ee}" ma:internalName="TaxCatchAll" ma:showField="CatchAllData" ma:web="5ec35076-f42f-48bc-936e-2b943680c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D4E91-F005-477E-9169-52F5C40375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C42D61-055E-4401-955C-1932E26F2098}">
  <ds:schemaRefs>
    <ds:schemaRef ds:uri="5ec35076-f42f-48bc-936e-2b943680cb3c"/>
    <ds:schemaRef ds:uri="http://purl.org/dc/elements/1.1/"/>
    <ds:schemaRef ds:uri="http://www.w3.org/XML/1998/namespace"/>
    <ds:schemaRef ds:uri="e0c2a06a-b627-40ac-9831-062ddcfaf294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BBD302F-B601-4D08-99EB-4A57CD8B0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c2a06a-b627-40ac-9831-062ddcfaf294"/>
    <ds:schemaRef ds:uri="5ec35076-f42f-48bc-936e-2b943680c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B795F-9242-48C2-BC69-10FEAB5EF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22</Pages>
  <Words>14172</Words>
  <Characters>80782</Characters>
  <Application>Microsoft Office Word</Application>
  <DocSecurity>4</DocSecurity>
  <Lines>673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94765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IDz B-BoY</dc:creator>
  <cp:keywords/>
  <cp:lastModifiedBy>Sasiphon Kakaen</cp:lastModifiedBy>
  <cp:revision>2</cp:revision>
  <cp:lastPrinted>2023-02-27T05:06:00Z</cp:lastPrinted>
  <dcterms:created xsi:type="dcterms:W3CDTF">2023-02-27T10:05:00Z</dcterms:created>
  <dcterms:modified xsi:type="dcterms:W3CDTF">2023-02-27T10:05:00Z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0x01010034C9C77CD4FDD04CA1F1F66A0B6F38CB</vt:lpwstr>
  </property>
  <property fmtid="{D5CDD505-2E9C-101B-9397-08002B2CF9AE}" pid="3" name="MediaServiceImageTags">
    <vt:lpwstr/>
  </property>
</Properties>
</file>