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73540" w14:textId="77777777" w:rsidR="00FF37BE" w:rsidRPr="006F1F80" w:rsidRDefault="00FF37BE" w:rsidP="004C2111">
      <w:pPr>
        <w:pStyle w:val="Reference"/>
        <w:rPr>
          <w:rFonts w:cstheme="minorBidi"/>
          <w:lang w:val="en-US" w:bidi="th-TH"/>
        </w:rPr>
      </w:pPr>
    </w:p>
    <w:p w14:paraId="231C8885" w14:textId="45867805" w:rsidR="00DB308D" w:rsidRDefault="006B215D" w:rsidP="004C2111">
      <w:pPr>
        <w:pStyle w:val="Reference"/>
      </w:pPr>
      <w:r>
        <w:tab/>
      </w:r>
    </w:p>
    <w:p w14:paraId="18AE1A94" w14:textId="59F5F505" w:rsidR="00DD1E47" w:rsidRDefault="00757EF9" w:rsidP="00757EF9">
      <w:pPr>
        <w:pStyle w:val="BodyText"/>
        <w:tabs>
          <w:tab w:val="left" w:pos="6720"/>
        </w:tabs>
      </w:pPr>
      <w:r>
        <w:tab/>
      </w:r>
    </w:p>
    <w:p w14:paraId="6A3E6572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76C6C3C4" w14:textId="77777777" w:rsidR="00D15EA5" w:rsidRDefault="00D15EA5" w:rsidP="00D15EA5">
      <w:pPr>
        <w:pStyle w:val="BodyText"/>
      </w:pPr>
    </w:p>
    <w:p w14:paraId="425131FC" w14:textId="77777777" w:rsidR="00D15EA5" w:rsidRDefault="00D15EA5" w:rsidP="005F72DE">
      <w:pPr>
        <w:pStyle w:val="BodyText"/>
        <w:spacing w:after="360"/>
        <w:rPr>
          <w:rFonts w:cstheme="minorBidi"/>
          <w:lang w:bidi="th-TH"/>
        </w:rPr>
      </w:pPr>
    </w:p>
    <w:p w14:paraId="182FD0BF" w14:textId="77777777" w:rsidR="00112C09" w:rsidRPr="00112C09" w:rsidRDefault="00112C09" w:rsidP="00AC48F3">
      <w:pPr>
        <w:spacing w:after="0" w:line="240" w:lineRule="auto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3FF76D15" w14:textId="4CFAE58B" w:rsidR="00D55512" w:rsidRPr="00AC48F3" w:rsidRDefault="00D55512" w:rsidP="00AC48F3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AC48F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เสนอ ผู้ถือหุ้น</w:t>
      </w:r>
      <w:r w:rsidR="00F2223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AC48F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0849A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ซีเฟรชอิน</w:t>
      </w:r>
      <w:proofErr w:type="spellStart"/>
      <w:r w:rsidR="000849A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ดัส</w:t>
      </w:r>
      <w:proofErr w:type="spellEnd"/>
      <w:r w:rsidR="000849A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ตรี</w:t>
      </w:r>
      <w:r w:rsidRPr="00AC48F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</w:t>
      </w:r>
      <w:r w:rsidRPr="00AC48F3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AC48F3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AC48F3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1220A4FC" w14:textId="77777777" w:rsidR="00AD3B26" w:rsidRPr="00AC48F3" w:rsidRDefault="00734D83" w:rsidP="005F72DE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09660FAC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ความเห็น</w:t>
      </w:r>
    </w:p>
    <w:p w14:paraId="2B73EED6" w14:textId="77777777" w:rsidR="00D55512" w:rsidRPr="00AC48F3" w:rsidRDefault="00D55512" w:rsidP="00996C0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99E47CF" w14:textId="676F02A2" w:rsidR="00D55512" w:rsidRPr="00AC48F3" w:rsidRDefault="005F72DE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5F72D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ข้าพเจ้าได้ตรวจสอบงบการเงิน</w:t>
      </w:r>
      <w:r w:rsidRPr="000849A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รวม</w:t>
      </w:r>
      <w:r w:rsidR="001D4F0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</w:t>
      </w:r>
      <w:r w:rsidR="001D4F00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เฉพาะของ</w:t>
      </w:r>
      <w:r w:rsidRPr="000849A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บริษัท</w:t>
      </w:r>
      <w:r w:rsidRPr="000849A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0849AE" w:rsidRPr="000849A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ซีเฟรชอิน</w:t>
      </w:r>
      <w:proofErr w:type="spellStart"/>
      <w:r w:rsidR="000849AE" w:rsidRPr="000849A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ดัส</w:t>
      </w:r>
      <w:proofErr w:type="spellEnd"/>
      <w:r w:rsidR="000849AE" w:rsidRPr="000849A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ตรี</w:t>
      </w:r>
      <w:r w:rsidRPr="000849A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จำกัด</w:t>
      </w:r>
      <w:r w:rsidRPr="000849A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(</w:t>
      </w:r>
      <w:r w:rsidRPr="000849A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มหาชน</w:t>
      </w:r>
      <w:r w:rsidRPr="000849A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) </w:t>
      </w:r>
      <w:r w:rsidRPr="000849A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และบริษัทย่อย</w:t>
      </w:r>
      <w:r w:rsidRPr="000849A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BC0CF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     </w:t>
      </w:r>
      <w:r w:rsidRPr="000849A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(</w:t>
      </w:r>
      <w:r w:rsidRPr="000849AE">
        <w:rPr>
          <w:rFonts w:ascii="Browallia New" w:hAnsi="Browallia New" w:cs="Browallia New"/>
          <w:spacing w:val="-4"/>
          <w:sz w:val="28"/>
          <w:szCs w:val="28"/>
          <w:lang w:bidi="th-TH"/>
        </w:rPr>
        <w:t>“</w:t>
      </w:r>
      <w:r w:rsidRPr="000849A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กลุ่ม</w:t>
      </w:r>
      <w:r w:rsidR="00FE2BA1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กิจการ</w:t>
      </w:r>
      <w:r w:rsidRPr="000849AE">
        <w:rPr>
          <w:rFonts w:ascii="Browallia New" w:hAnsi="Browallia New" w:cs="Browallia New"/>
          <w:spacing w:val="-4"/>
          <w:sz w:val="28"/>
          <w:szCs w:val="28"/>
          <w:lang w:bidi="th-TH"/>
        </w:rPr>
        <w:t>”</w:t>
      </w:r>
      <w:r w:rsidRPr="000849A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)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="0059431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</w:t>
      </w:r>
      <w:r w:rsidR="005547D5" w:rsidRPr="005547D5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="00F22236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/>
          <w:sz w:val="28"/>
          <w:szCs w:val="28"/>
        </w:rPr>
        <w:t xml:space="preserve">31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/>
          <w:sz w:val="28"/>
          <w:szCs w:val="28"/>
        </w:rPr>
        <w:t>256</w:t>
      </w:r>
      <w:r w:rsidR="0044603C">
        <w:rPr>
          <w:rFonts w:ascii="Browallia New" w:hAnsi="Browallia New" w:cs="Browallia New"/>
          <w:sz w:val="28"/>
          <w:szCs w:val="28"/>
        </w:rPr>
        <w:t>5</w:t>
      </w:r>
      <w:r w:rsidRPr="000849AE">
        <w:rPr>
          <w:rFonts w:ascii="Browallia New" w:hAnsi="Browallia New" w:cs="Browallia New"/>
          <w:sz w:val="28"/>
          <w:szCs w:val="28"/>
        </w:rPr>
        <w:t xml:space="preserve"> </w:t>
      </w:r>
      <w:r w:rsidR="005547D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5547D5" w:rsidRPr="005547D5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="004E17B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กิจการ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</w:t>
      </w:r>
      <w:r w:rsidR="000849AE"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ผู้ถือหุ้น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="005547D5" w:rsidRPr="005547D5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="004E17B5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</w:t>
      </w:r>
      <w:r w:rsidR="005547D5" w:rsidRPr="005547D5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="004E17B5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</w:t>
      </w:r>
      <w:r w:rsidR="005D2003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รวมและเฉพาะกิจการ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รวมถึงสรุปนโยบายการบัญชีที่สำคัญ</w:t>
      </w:r>
    </w:p>
    <w:p w14:paraId="68358F49" w14:textId="77777777" w:rsidR="00280186" w:rsidRPr="00AC48F3" w:rsidRDefault="00280186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9C6E179" w14:textId="2664E32D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</w:t>
      </w:r>
      <w:r w:rsidR="00913B74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ข้างต้น</w:t>
      </w:r>
      <w:r w:rsidR="00CE089F">
        <w:rPr>
          <w:rFonts w:ascii="Browallia New" w:hAnsi="Browallia New" w:cs="Browallia New" w:hint="cs"/>
          <w:sz w:val="28"/>
          <w:szCs w:val="28"/>
          <w:cs/>
          <w:lang w:bidi="th-TH"/>
        </w:rPr>
        <w:t>นี้</w:t>
      </w:r>
      <w:r w:rsidR="00C14F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แสดงฐานะการเงิน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="002313BB" w:rsidRPr="002313BB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</w:t>
      </w:r>
      <w:r w:rsidR="00CE0E56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ซีเฟรชอิน</w:t>
      </w:r>
      <w:proofErr w:type="spellStart"/>
      <w:r w:rsidR="00CE0E56">
        <w:rPr>
          <w:rFonts w:ascii="Browallia New" w:hAnsi="Browallia New" w:cs="Browallia New" w:hint="cs"/>
          <w:sz w:val="28"/>
          <w:szCs w:val="28"/>
          <w:cs/>
          <w:lang w:bidi="th-TH"/>
        </w:rPr>
        <w:t>ดัส</w:t>
      </w:r>
      <w:proofErr w:type="spellEnd"/>
      <w:r w:rsidR="00CE0E56">
        <w:rPr>
          <w:rFonts w:ascii="Browallia New" w:hAnsi="Browallia New" w:cs="Browallia New" w:hint="cs"/>
          <w:sz w:val="28"/>
          <w:szCs w:val="28"/>
          <w:cs/>
          <w:lang w:bidi="th-TH"/>
        </w:rPr>
        <w:t>ตรี</w:t>
      </w:r>
      <w:r w:rsidR="00991BE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จำกัด (มหาชน)</w:t>
      </w:r>
      <w:r w:rsidR="005E3C5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ณ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AC48F3">
        <w:rPr>
          <w:rFonts w:ascii="Browallia New" w:hAnsi="Browallia New" w:cs="Browallia New"/>
          <w:sz w:val="28"/>
          <w:szCs w:val="28"/>
        </w:rPr>
        <w:t xml:space="preserve"> 31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AC48F3">
        <w:rPr>
          <w:rFonts w:ascii="Browallia New" w:hAnsi="Browallia New" w:cs="Browallia New"/>
          <w:sz w:val="28"/>
          <w:szCs w:val="28"/>
        </w:rPr>
        <w:t>25</w:t>
      </w:r>
      <w:r w:rsidR="00532476">
        <w:rPr>
          <w:rFonts w:ascii="Browallia New" w:hAnsi="Browallia New" w:cs="Browallia New"/>
          <w:sz w:val="28"/>
          <w:szCs w:val="28"/>
        </w:rPr>
        <w:t>6</w:t>
      </w:r>
      <w:r w:rsidR="0044603C">
        <w:rPr>
          <w:rFonts w:ascii="Browallia New" w:hAnsi="Browallia New" w:cs="Browallia New"/>
          <w:sz w:val="28"/>
          <w:szCs w:val="28"/>
        </w:rPr>
        <w:t>5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ผลการดำเนินงานรวม</w:t>
      </w:r>
      <w:r w:rsidR="007468E5" w:rsidRPr="007468E5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="00964AF7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และกระแสเงินสดรวม</w:t>
      </w:r>
      <w:r w:rsidR="007468E5" w:rsidRPr="007468E5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="00CD44FD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สำหรับปีสิ้นสุดวันเดียวกัน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0DC4C5C3" w14:textId="77777777" w:rsidR="00D55512" w:rsidRPr="00AC48F3" w:rsidRDefault="00D55512" w:rsidP="007468E5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50E38568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4381D021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</w:rPr>
      </w:pPr>
    </w:p>
    <w:p w14:paraId="0A18645A" w14:textId="136BE71B" w:rsidR="00783EA2" w:rsidRDefault="00D655CC" w:rsidP="00783EA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ข้าพเจ้าได้ปฏิบัติงานตรวจสอบตามมาตรฐานการสอบบัญชี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ความรับผิดชอบของข้าพเจ้า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ได้กล่าว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ไว้ในวรรคความรับผิดชอบของผู้สอบบัญชี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ต่อ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การตรวจสอบงบการเงิน</w:t>
      </w:r>
      <w:r w:rsidR="004E442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</w:t>
      </w:r>
      <w:r w:rsidR="00A4725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และเฉพาะกิจการ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รายงานของข้าพเจ้า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ทั้งนี้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ข้าพเจ้ามีความเป็นอิสระจากกลุ่ม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="00B840F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</w:t>
      </w:r>
      <w:r w:rsidR="00783EA2" w:rsidRPr="00783EA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783EA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783EA2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ที่กำหนดโดยสภาวิชาชีพบัญชี</w:t>
      </w:r>
      <w:r w:rsidR="00783EA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783EA2" w:rsidRPr="00783EA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(ประมวลจรรยาบรรณของผู้ประกอบวิชาชีพบัญชี)</w:t>
      </w:r>
      <w:r w:rsidR="00783EA2"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783EA2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="00783EA2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รวมและเฉพาะของบริษัท </w:t>
      </w:r>
      <w:r w:rsidR="00783EA2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="00783EA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783EA2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="00783EA2"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783EA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</w:t>
      </w:r>
      <w:r w:rsidR="00783EA2" w:rsidRPr="00783EA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ประมวลจรรยาบรรณของผู้ประกอบวิชาชีพบัญชี</w:t>
      </w:r>
      <w:r w:rsidR="00783EA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783EA2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</w:t>
      </w:r>
      <w:r w:rsidR="00783EA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ับ</w:t>
      </w:r>
      <w:r w:rsidR="00783EA2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เพียงพอและเหมาะสมเพื่อใช้เป็นเกณฑ์ในการแสดงความเห็นของข้าพเจ้า</w:t>
      </w:r>
    </w:p>
    <w:p w14:paraId="31D55ABD" w14:textId="237183DA" w:rsidR="007468E5" w:rsidRDefault="007468E5" w:rsidP="00AC48F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4DBFF09" w14:textId="7F6E914D" w:rsidR="00276B49" w:rsidRDefault="00276B49" w:rsidP="00AC48F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FC93D3E" w14:textId="763F608B" w:rsidR="00276B49" w:rsidRDefault="00276B49" w:rsidP="00AC48F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8679959" w14:textId="3972D80E" w:rsidR="00276B49" w:rsidRDefault="00276B49" w:rsidP="00AC48F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5D75A25" w14:textId="77777777" w:rsidR="00276B49" w:rsidRDefault="00276B49" w:rsidP="00AC48F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632DE87" w14:textId="6106C40C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488FE0A5" w14:textId="77777777" w:rsidR="00D55512" w:rsidRPr="00996C0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2AA0098" w14:textId="66AA4643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201DB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รวมและเฉพาะ</w:t>
      </w:r>
      <w:r w:rsidR="008B4EE1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สำหรับ</w:t>
      </w:r>
      <w:r w:rsidR="00AA5A0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ปี</w:t>
      </w:r>
      <w:r w:rsidRPr="00AC48F3">
        <w:rPr>
          <w:rFonts w:ascii="Browallia New" w:eastAsia="Calibri" w:hAnsi="Browallia New" w:cs="Browallia New"/>
          <w:spacing w:val="16"/>
          <w:sz w:val="28"/>
          <w:szCs w:val="28"/>
          <w:cs/>
          <w:lang w:bidi="th-TH"/>
        </w:rPr>
        <w:t>ปัจจุบัน ข้าพเจ้าได้นำเรื่องเหล่านี้มาพิจารณาในบริบทของ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การตรวจสอบงบการเงิน</w:t>
      </w:r>
      <w:r w:rsidR="00201DB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รวมและเฉพาะ</w:t>
      </w:r>
      <w:r w:rsidR="008B4EE1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โดยรวมและในการแสดงความเห็นของ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ทั้งนี้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ไม่ได้แสดงความเห็นแยกต่างหากสำหรับเรื่องเหล่านี้</w:t>
      </w:r>
    </w:p>
    <w:p w14:paraId="5EE59B36" w14:textId="77777777" w:rsidR="00CD4D4E" w:rsidRPr="00851D8B" w:rsidRDefault="00CD4D4E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232"/>
      </w:tblGrid>
      <w:tr w:rsidR="00D55512" w:rsidRPr="00AC48F3" w14:paraId="0899A915" w14:textId="77777777" w:rsidTr="000E1B89">
        <w:trPr>
          <w:tblHeader/>
        </w:trPr>
        <w:tc>
          <w:tcPr>
            <w:tcW w:w="4111" w:type="dxa"/>
            <w:tcBorders>
              <w:bottom w:val="single" w:sz="4" w:space="0" w:color="auto"/>
            </w:tcBorders>
            <w:shd w:val="clear" w:color="auto" w:fill="5D3597"/>
          </w:tcPr>
          <w:p w14:paraId="29805836" w14:textId="77777777" w:rsidR="00D55512" w:rsidRPr="000E1B89" w:rsidRDefault="00D55512" w:rsidP="00AC48F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rtl/>
                <w:cs/>
              </w:rPr>
            </w:pPr>
            <w:r w:rsidRPr="000E1B89"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4232" w:type="dxa"/>
            <w:tcBorders>
              <w:bottom w:val="single" w:sz="4" w:space="0" w:color="auto"/>
            </w:tcBorders>
            <w:shd w:val="clear" w:color="auto" w:fill="5D3597"/>
          </w:tcPr>
          <w:p w14:paraId="3BC4D12E" w14:textId="77777777" w:rsidR="00D55512" w:rsidRPr="000E1B89" w:rsidRDefault="00D55512" w:rsidP="00AC48F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</w:rPr>
            </w:pPr>
            <w:r w:rsidRPr="000E1B89"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D55512" w:rsidRPr="00AC48F3" w14:paraId="0C9E52F0" w14:textId="77777777" w:rsidTr="00C9682B"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14:paraId="0B16AB7F" w14:textId="07162E64" w:rsidR="00F92E43" w:rsidRDefault="00F92E43" w:rsidP="00440140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F8BCCA4" w14:textId="0B9B08B5" w:rsidR="00B62015" w:rsidRPr="00127B02" w:rsidRDefault="00665ADE" w:rsidP="00B62015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27B0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สินทรัพย์ภาษีเงินได้รอตัดบัญชี</w:t>
            </w:r>
          </w:p>
          <w:p w14:paraId="3CBEE1CC" w14:textId="77777777" w:rsidR="00596788" w:rsidRPr="00283600" w:rsidRDefault="00596788" w:rsidP="00B62015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  <w:p w14:paraId="177C7A43" w14:textId="5F74A45E" w:rsidR="00605B37" w:rsidRDefault="00605B37" w:rsidP="000407F0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ณ วันที่ </w:t>
            </w:r>
            <w:r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>256</w:t>
            </w:r>
            <w:r w:rsidR="0044603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</w:t>
            </w:r>
            <w:r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กิจการมีสินทรัพย์ภาษี</w:t>
            </w:r>
            <w:r w:rsidR="0090768B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เงินได้รอการตัดบัญชี จำนวน </w:t>
            </w:r>
            <w:r w:rsidR="00783EA2">
              <w:rPr>
                <w:rFonts w:ascii="Browallia New" w:hAnsi="Browallia New" w:cs="Browallia New"/>
                <w:sz w:val="26"/>
                <w:szCs w:val="26"/>
                <w:lang w:bidi="th-TH"/>
              </w:rPr>
              <w:t>51</w:t>
            </w:r>
            <w:r>
              <w:rPr>
                <w:rFonts w:ascii="Browallia New" w:hAnsi="Browallia New" w:cs="Browallia New" w:hint="cs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ล้านบาท</w:t>
            </w:r>
            <w:r w:rsidR="00E142E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สำหรับผลขาดทุนสะสมทางภาษียกมา โดยมีส่วนที่ยังไม่ได้รับรู้เป็นสินทรัพย์ภาษีเงินได้รอการตัดบัญชี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จำนวน </w:t>
            </w:r>
            <w:r w:rsidR="008C66C1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98.63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ล้านบาท จากผลขาดทุนสะสมทางภาษี</w:t>
            </w:r>
            <w:r>
              <w:rPr>
                <w:rFonts w:ascii="Browallia New" w:hAnsi="Browallia New" w:cs="Browallia New" w:hint="cs"/>
                <w:color w:val="FF0000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ซึ่งกิจการจะรับรู้สินทรัพย์ภาษีเงินได้รอการตัดบัญชีสำหรับผลขาดทุนสะสมทางภาษีเมื่อมีความเป็นไปได้ค่อนข้างแน่ว่าจะมีกำไรทางภาษีในอนาคตที่สามารถนำผลขาดทุนทางภาษีดังกล่าวมาใช้ประโยชน์ทางภาษีได้แน่นอน </w:t>
            </w:r>
          </w:p>
          <w:p w14:paraId="1D6B25C6" w14:textId="77777777" w:rsidR="00605B37" w:rsidRPr="000407F0" w:rsidRDefault="00605B37" w:rsidP="000407F0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294D0B5" w14:textId="25BB61CF" w:rsidR="00605B37" w:rsidRDefault="00605B37" w:rsidP="00605B37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ในการคำนวณมูลค่าของสินทรัพย์ภาษีเงินได้รอการ</w:t>
            </w:r>
            <w:r w:rsidR="0049656C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ตัดบัญชีที่รับรู้จากผลขาดทุนสะสมทางภาษี ผู้บริหารต้องใช้ดุลยพินิจที่เกี่ยวข้องกับจัดทำประมาณการกำไรทางภาษีในอนาคตให้มีความน่าเชื่อถือ </w:t>
            </w:r>
          </w:p>
          <w:p w14:paraId="121776F0" w14:textId="77777777" w:rsidR="00605B37" w:rsidRPr="000407F0" w:rsidRDefault="00605B37" w:rsidP="00605B37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93A9E18" w14:textId="4098A87C" w:rsidR="00605B37" w:rsidRDefault="00605B37" w:rsidP="00605B37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ข้าพเจ้าให้ความสำคัญในประเด็นนี้ เนื่องจากการตรวจสอบรายการดังกล่าวต้องใช้ดุลยพินิจในการพิจารณาเป็นอย่างมากเพราะผลที่จะเกิดขึ้นจริงขึ้นอยู่กับความไม่แน่นอนของการเติบโตทางเศรษฐกิจและการตลาดในอนาคตอย่างมาก </w:t>
            </w:r>
          </w:p>
          <w:p w14:paraId="48CFCE71" w14:textId="77777777" w:rsidR="00605B37" w:rsidRDefault="00605B37" w:rsidP="00605B37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95AC241" w14:textId="4B5E8FF5" w:rsidR="009827C2" w:rsidRPr="00B62015" w:rsidRDefault="00605B37" w:rsidP="00605B37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กิจการได้เปิดเผยข้อมูลเกี่ยวกับภาษีเงินได้รอการตัดบัญชีในหมายเหตุประกอบงบการเงินข้อ </w:t>
            </w:r>
            <w:r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2</w:t>
            </w:r>
            <w:r w:rsidR="00883718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.1</w:t>
            </w:r>
            <w:r w:rsidR="006058EF" w:rsidRPr="00283600">
              <w:rPr>
                <w:rFonts w:ascii="Browallia New" w:hAnsi="Browallia New" w:cs="Browallia New"/>
                <w:sz w:val="26"/>
                <w:szCs w:val="26"/>
                <w:highlight w:val="yellow"/>
                <w:lang w:bidi="th-TH"/>
              </w:rPr>
              <w:t xml:space="preserve"> </w:t>
            </w:r>
          </w:p>
          <w:p w14:paraId="59B4F927" w14:textId="77777777" w:rsidR="00E06C15" w:rsidRDefault="00E06C15" w:rsidP="005E1F1C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4D5444F" w14:textId="77777777" w:rsidR="00996C03" w:rsidRDefault="00996C03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22B2AF6D" w14:textId="77777777" w:rsidR="00074C1E" w:rsidRDefault="00074C1E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015E94D3" w14:textId="77777777" w:rsidR="00074C1E" w:rsidRDefault="00074C1E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166FD94A" w14:textId="77777777" w:rsidR="00074C1E" w:rsidRDefault="00074C1E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0B79DA8A" w14:textId="717AFE04" w:rsidR="00074C1E" w:rsidRPr="00AC48F3" w:rsidRDefault="00074C1E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232" w:type="dxa"/>
            <w:tcBorders>
              <w:bottom w:val="single" w:sz="4" w:space="0" w:color="auto"/>
            </w:tcBorders>
            <w:shd w:val="clear" w:color="auto" w:fill="auto"/>
          </w:tcPr>
          <w:p w14:paraId="71A250A6" w14:textId="77777777" w:rsidR="00440140" w:rsidRPr="00165155" w:rsidRDefault="00440140" w:rsidP="00440140">
            <w:pPr>
              <w:spacing w:after="0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  <w:p w14:paraId="7AFCD3E2" w14:textId="01E9267B" w:rsidR="00440140" w:rsidRPr="00596788" w:rsidRDefault="00440140" w:rsidP="0044014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6875E837" w14:textId="77777777" w:rsidR="00596788" w:rsidRPr="00596788" w:rsidRDefault="00596788" w:rsidP="00440140">
            <w:pPr>
              <w:jc w:val="thaiDistribute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  <w:p w14:paraId="17644B50" w14:textId="1DD38F38" w:rsidR="00127B02" w:rsidRDefault="00127B02" w:rsidP="00127B02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ข้าพเจ้าได้ประเมินความเพียงพอและความเหมาะสมของหลักฐานการสอบบัญชี</w:t>
            </w:r>
            <w:r w:rsidR="0089165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โดย</w:t>
            </w:r>
          </w:p>
          <w:p w14:paraId="7DAA0052" w14:textId="77777777" w:rsidR="00127B02" w:rsidRDefault="00127B02" w:rsidP="00127B02">
            <w:pPr>
              <w:pStyle w:val="ListParagraph"/>
              <w:numPr>
                <w:ilvl w:val="0"/>
                <w:numId w:val="41"/>
              </w:num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ประเมินวิธีการที่ผู้บริหารใช้ในการจัดทำประมาณการรายได้ ค่าใช้จ่ายและผลการดำเนินงานในอนาคต</w:t>
            </w:r>
          </w:p>
          <w:p w14:paraId="7DDB35D5" w14:textId="77777777" w:rsidR="00127B02" w:rsidRDefault="00127B02" w:rsidP="00127B02">
            <w:pPr>
              <w:pStyle w:val="ListParagraph"/>
              <w:numPr>
                <w:ilvl w:val="0"/>
                <w:numId w:val="41"/>
              </w:num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หารือกับผู้บริหารเพื่อให้เข้าใจถึงแผนการดำเนินธุรกิจและสมมติฐานที่ผู้บริหารใช้</w:t>
            </w:r>
          </w:p>
          <w:p w14:paraId="5DAD29E2" w14:textId="3B8472B1" w:rsidR="00127B02" w:rsidRDefault="00127B02" w:rsidP="00127B02">
            <w:pPr>
              <w:pStyle w:val="ListParagraph"/>
              <w:numPr>
                <w:ilvl w:val="0"/>
                <w:numId w:val="41"/>
              </w:num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ประเมินความสมเหตุสมผลของสมมติฐานที่ผู้บริหารใช้ในการจัดทำประมาณการ โดยการเปรียบเทียบผลของการจัดทำงบประมาณในอดีต และอัตราการเจริญเติบโตของกลุ่มธุรกิจในสภาวะการณ์ปกติ รวมถึงการวิเคราะห์แนวโน้มของตลาดและธุรกิจที่อยู่ในกลุ่มเดียวกัน </w:t>
            </w:r>
          </w:p>
          <w:p w14:paraId="572CA688" w14:textId="77777777" w:rsidR="00127B02" w:rsidRDefault="00127B02" w:rsidP="00127B02">
            <w:pPr>
              <w:pStyle w:val="ListParagraph"/>
              <w:numPr>
                <w:ilvl w:val="0"/>
                <w:numId w:val="41"/>
              </w:num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ทดสอบความถูกต้องของวิธีการคำนวณประมาณการทางธุรกิจ</w:t>
            </w:r>
          </w:p>
          <w:p w14:paraId="66FD8AAB" w14:textId="20A409D5" w:rsidR="00127B02" w:rsidRDefault="00127B02" w:rsidP="00127B02">
            <w:pPr>
              <w:pStyle w:val="ListParagraph"/>
              <w:numPr>
                <w:ilvl w:val="0"/>
                <w:numId w:val="41"/>
              </w:num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ทดสอบความเหมาะสมในการคำนวณสินทรัพย์ภาษีเงินได้รอการตัดบัญชี </w:t>
            </w:r>
            <w:r w:rsidR="0049656C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โดยเปรียบเทียบผลประโยชน์ทางภาษีที่กิจการจะได้รับในอนาคตกับประมาณการดังกล่าว</w:t>
            </w:r>
          </w:p>
          <w:p w14:paraId="3F23FB14" w14:textId="27BDA51A" w:rsidR="005D1E34" w:rsidRPr="00127B02" w:rsidRDefault="00127B02" w:rsidP="00127B02">
            <w:pPr>
              <w:pStyle w:val="ListParagraph"/>
              <w:numPr>
                <w:ilvl w:val="0"/>
                <w:numId w:val="41"/>
              </w:num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27B0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ประเมินความเพียงพอของการเปิดเผยข้อมูลเกี่ยวกับภาษีเงินได้รอการตัดบัญชี</w:t>
            </w:r>
          </w:p>
          <w:p w14:paraId="5DBED9F1" w14:textId="5D40169A" w:rsidR="00B35CB4" w:rsidRDefault="00B35CB4" w:rsidP="00B35CB4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EB001A9" w14:textId="413CA9EE" w:rsidR="00B35CB4" w:rsidRDefault="00B35CB4" w:rsidP="00B35CB4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F4FDAEA" w14:textId="458E197A" w:rsidR="00B35CB4" w:rsidRDefault="00B35CB4" w:rsidP="00B35CB4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CC1A9DC" w14:textId="3906C1A7" w:rsidR="0003783B" w:rsidRPr="004C2926" w:rsidRDefault="0003783B" w:rsidP="006C167F">
            <w:pPr>
              <w:pStyle w:val="ListParagraph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</w:tbl>
    <w:p w14:paraId="601ED272" w14:textId="77777777" w:rsidR="00276B49" w:rsidRDefault="00276B49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509B8288" w14:textId="77777777" w:rsidR="00276B49" w:rsidRDefault="00276B49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06A80F4F" w14:textId="197C4CD0" w:rsidR="00C866D9" w:rsidRDefault="00C866D9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  <w:r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lastRenderedPageBreak/>
        <w:t>เรื่องอื่น</w:t>
      </w:r>
    </w:p>
    <w:p w14:paraId="368510D3" w14:textId="29E340B3" w:rsidR="00C866D9" w:rsidRDefault="00C866D9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0E35E8E6" w14:textId="1B610066" w:rsidR="00C866D9" w:rsidRPr="00C866D9" w:rsidRDefault="00991E37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  <w:r w:rsidRPr="00991E37">
        <w:rPr>
          <w:rFonts w:ascii="BrowalliaUPC" w:hAnsi="BrowalliaUPC" w:cs="BrowalliaUPC" w:hint="cs"/>
          <w:sz w:val="28"/>
          <w:szCs w:val="28"/>
          <w:cs/>
          <w:lang w:bidi="th-TH"/>
        </w:rPr>
        <w:t>งบแสดงฐานะการเงินรวมและเฉพาะของ</w:t>
      </w:r>
      <w:r w:rsidR="00FA4318" w:rsidRPr="000849A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บริษัท</w:t>
      </w:r>
      <w:r w:rsidR="00FA4318" w:rsidRPr="000849A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FA4318" w:rsidRPr="000849A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ซีเฟรชอิน</w:t>
      </w:r>
      <w:proofErr w:type="spellStart"/>
      <w:r w:rsidR="00FA4318" w:rsidRPr="000849A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ดัส</w:t>
      </w:r>
      <w:proofErr w:type="spellEnd"/>
      <w:r w:rsidR="00FA4318" w:rsidRPr="000849A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ตรี</w:t>
      </w:r>
      <w:r w:rsidR="00FA4318" w:rsidRPr="000849A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FA4318" w:rsidRPr="000849A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จำกัด</w:t>
      </w:r>
      <w:r w:rsidR="00FA4318" w:rsidRPr="000849A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(</w:t>
      </w:r>
      <w:r w:rsidR="00FA4318" w:rsidRPr="000849A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มหาชน</w:t>
      </w:r>
      <w:r w:rsidR="00FA4318" w:rsidRPr="000849A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) </w:t>
      </w:r>
      <w:r w:rsidR="00FA4318" w:rsidRPr="000849A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และบริษัทย่อย</w:t>
      </w:r>
      <w:r w:rsidR="00FA4318" w:rsidRPr="0027180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FA4318"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3A0EA3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FA4318" w:rsidRPr="00271804">
        <w:rPr>
          <w:rFonts w:ascii="BrowalliaUPC" w:hAnsi="BrowalliaUPC" w:cs="BrowalliaUPC"/>
          <w:sz w:val="28"/>
          <w:szCs w:val="28"/>
          <w:lang w:bidi="th-TH"/>
        </w:rPr>
        <w:t xml:space="preserve">31 </w:t>
      </w:r>
      <w:r w:rsidR="00FA4318"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ธันวาคม </w:t>
      </w:r>
      <w:r w:rsidR="00FA4318" w:rsidRPr="00271804">
        <w:rPr>
          <w:rFonts w:ascii="BrowalliaUPC" w:hAnsi="BrowalliaUPC" w:cs="BrowalliaUPC"/>
          <w:sz w:val="28"/>
          <w:szCs w:val="28"/>
          <w:lang w:bidi="th-TH"/>
        </w:rPr>
        <w:t>256</w:t>
      </w:r>
      <w:r w:rsidR="00FA4318" w:rsidRPr="00271804">
        <w:rPr>
          <w:rFonts w:ascii="BrowalliaUPC" w:hAnsi="BrowalliaUPC" w:cs="BrowalliaUPC"/>
          <w:sz w:val="28"/>
          <w:szCs w:val="28"/>
          <w:lang w:val="en-US" w:bidi="th-TH"/>
        </w:rPr>
        <w:t>4</w:t>
      </w:r>
      <w:r w:rsidR="00FA4318" w:rsidRPr="0027180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FA4318" w:rsidRPr="00271804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="00FA4318" w:rsidRPr="0027180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FA4318"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ตรวจสอบโดยผู้สอบบัญชีอื่นที่อยู่ในสำนักงานเดียวกับข้าพเจ้าซึ่งแสดงความเห็นอย่างไม่มีเงื่อนไข ตามรายงานลงวันที่ </w:t>
      </w:r>
      <w:r w:rsidR="003A0EA3" w:rsidRPr="006711B3">
        <w:rPr>
          <w:rFonts w:ascii="Browallia New" w:hAnsi="Browallia New" w:cs="Browallia New"/>
          <w:sz w:val="28"/>
          <w:szCs w:val="28"/>
          <w:lang w:val="en-US" w:bidi="th-TH"/>
        </w:rPr>
        <w:t xml:space="preserve">28 </w:t>
      </w:r>
      <w:r w:rsidR="003A0EA3" w:rsidRPr="006711B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="003A0EA3" w:rsidRPr="006711B3">
        <w:rPr>
          <w:rFonts w:ascii="Browallia New" w:hAnsi="Browallia New" w:cs="Browallia New"/>
          <w:sz w:val="28"/>
          <w:szCs w:val="28"/>
          <w:lang w:val="en-US" w:bidi="th-TH"/>
        </w:rPr>
        <w:t xml:space="preserve"> 2565</w:t>
      </w:r>
    </w:p>
    <w:p w14:paraId="5CCD43AC" w14:textId="77777777" w:rsidR="00C866D9" w:rsidRDefault="00C866D9" w:rsidP="003A0EA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6B8D0545" w14:textId="23F0828E" w:rsidR="00D55512" w:rsidRPr="00AC48F3" w:rsidRDefault="00D55512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 xml:space="preserve">ข้อมูลอื่น </w:t>
      </w:r>
    </w:p>
    <w:p w14:paraId="1C100D99" w14:textId="77777777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EE65EDB" w14:textId="53C945D7" w:rsidR="00CD059F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AC48F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7280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แต่ไม่รวมถึง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="0047280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รวมและเฉพาะ</w:t>
      </w:r>
      <w:r w:rsidR="00722CFF" w:rsidRPr="00E95DF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AC48F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ซึ่งคาดว่ารายงานประจำปี</w:t>
      </w:r>
      <w:r w:rsidR="00093718">
        <w:rPr>
          <w:rFonts w:ascii="Browallia New" w:eastAsia="Calibri" w:hAnsi="Browallia New" w:cs="Browallia New"/>
          <w:sz w:val="28"/>
          <w:szCs w:val="28"/>
          <w:lang w:bidi="th-TH"/>
        </w:rPr>
        <w:t xml:space="preserve">              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จะถูกจัดเตรียมให้ข้าพเจ้า</w:t>
      </w:r>
      <w:r w:rsidR="003E4D7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ได้สอบทาน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ภายหลังวันที่ในรายงานของผู้สอบบัญชีนี้</w:t>
      </w:r>
    </w:p>
    <w:p w14:paraId="56D1BAD8" w14:textId="77777777" w:rsidR="00CD059F" w:rsidRDefault="00CD059F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879C2DE" w14:textId="2AF9C19D" w:rsidR="00EA590C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</w:t>
      </w:r>
      <w:r w:rsidR="0047280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รวมและเฉพาะ</w:t>
      </w:r>
      <w:r w:rsidR="00722CFF" w:rsidRPr="00E95DF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</w:p>
    <w:p w14:paraId="2EB49CE2" w14:textId="77777777" w:rsidR="006B13DA" w:rsidRDefault="006B13DA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235B58F" w14:textId="37BBAE3C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E9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รวมและเฉพาะ</w:t>
      </w:r>
      <w:r w:rsidR="00722CFF" w:rsidRPr="00E95DF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="001E2B6E" w:rsidRPr="00E95DF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</w:t>
      </w:r>
      <w:r w:rsidRPr="00AC48F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="00947FF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รวมและเฉพาะ</w:t>
      </w:r>
      <w:r w:rsidR="00722CFF" w:rsidRPr="00E95DF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หรือกับ</w:t>
      </w:r>
      <w:r w:rsidR="009F7B2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ความรู้ที่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ได้รับ</w:t>
      </w:r>
      <w:r w:rsidR="00890E1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ทราบ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จากการตรวจสอบ</w:t>
      </w:r>
      <w:r w:rsidR="007A341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C48F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</w:p>
    <w:p w14:paraId="118312FB" w14:textId="77777777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954B679" w14:textId="4E1ED861" w:rsidR="00D55512" w:rsidRDefault="00D55512" w:rsidP="000849A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105FECC3" w14:textId="77777777" w:rsidR="00472301" w:rsidRPr="000849AE" w:rsidRDefault="00472301" w:rsidP="003A0EA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1E93D29" w14:textId="5E122625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</w:t>
      </w:r>
      <w:r w:rsidR="000F4DE6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ต่อ</w:t>
      </w: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งบการเงิน</w:t>
      </w:r>
      <w:r w:rsidR="000F4DE6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รวมและเฉพาะ</w:t>
      </w:r>
      <w:r w:rsidR="00722CFF" w:rsidRPr="00890E1D">
        <w:rPr>
          <w:rFonts w:ascii="Browallia New" w:hAnsi="Browallia New" w:cs="Browallia New" w:hint="cs"/>
          <w:i/>
          <w:iCs/>
          <w:sz w:val="26"/>
          <w:szCs w:val="26"/>
          <w:cs/>
          <w:lang w:bidi="th-TH"/>
        </w:rPr>
        <w:t>กิจการ</w:t>
      </w:r>
    </w:p>
    <w:p w14:paraId="1BDC3BBE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AECA696" w14:textId="1610F5D0" w:rsidR="00D55512" w:rsidRPr="00AC48F3" w:rsidRDefault="00D55512" w:rsidP="00E95DF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E9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รวมและเฉพาะ</w:t>
      </w:r>
      <w:r w:rsidR="00722CFF" w:rsidRPr="00E95DF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="00492CE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เหล่าหนี้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B5168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รวมและเฉพาะ</w:t>
      </w:r>
      <w:r w:rsidR="00722CFF" w:rsidRPr="00E95DF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3BFBC09" w14:textId="77777777" w:rsidR="00D55512" w:rsidRPr="00AC48F3" w:rsidRDefault="00D55512" w:rsidP="00E95DF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D9D5C58" w14:textId="38F51B73" w:rsidR="00D55512" w:rsidRPr="00AC48F3" w:rsidRDefault="00D55512" w:rsidP="00E95DF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E9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รวมและเฉพาะ</w:t>
      </w:r>
      <w:r w:rsidR="00722CFF" w:rsidRPr="00E95DF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ผู้บริหารรับผิดชอบในการประเมินความสามารถของกลุ่ม</w:t>
      </w:r>
      <w:r w:rsidR="00722CFF" w:rsidRPr="00E95DF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และการใช้เกณฑ์การบัญชีสำหรับการดำเนินงานต่อเนื่องเว้นแต่ผู้บริหารมีความตั้งใจที่จะเลิกกลุ่ม</w:t>
      </w:r>
      <w:r w:rsidR="00A44FCD" w:rsidRPr="003F0C2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หรือหยุดดำเนินงานหรือไม่สามารถดำเนินงานต่อเนื่องต่อไปได้</w:t>
      </w:r>
    </w:p>
    <w:p w14:paraId="58EC62DA" w14:textId="77777777" w:rsidR="00D55512" w:rsidRPr="00AC48F3" w:rsidRDefault="00D55512" w:rsidP="00E95DF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F3DE36D" w14:textId="78EB735E" w:rsidR="005D26AB" w:rsidRDefault="00D55512" w:rsidP="00E95DF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ผู้มีหน้าที่ในการกำกับดูแลมีหน้าที่</w:t>
      </w:r>
      <w:r w:rsidR="00773409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</w:t>
      </w:r>
      <w:r w:rsidR="0077340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กำกับ</w:t>
      </w:r>
      <w:r w:rsidR="00773409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ดูแลกระบวนการในการจัดทำรายงานทางการเงินของ</w:t>
      </w:r>
      <w:r w:rsidR="007C1DA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       </w:t>
      </w:r>
      <w:r w:rsidRPr="00E9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กลุ่ม</w:t>
      </w:r>
      <w:r w:rsidR="00722CFF" w:rsidRPr="00E95DF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</w:p>
    <w:p w14:paraId="7BB5E6CA" w14:textId="0C63C727" w:rsidR="00276B49" w:rsidRDefault="00276B49" w:rsidP="00E95DF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ADBC8B4" w14:textId="0CAFA1AC" w:rsidR="00276B49" w:rsidRDefault="00276B49" w:rsidP="00E95DF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8D9F5C3" w14:textId="77777777" w:rsidR="00276B49" w:rsidRDefault="00276B49" w:rsidP="00E95DF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FABD261" w14:textId="31CA297E" w:rsidR="00D55512" w:rsidRPr="00AC48F3" w:rsidRDefault="00D55512" w:rsidP="00AC48F3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</w:t>
      </w:r>
      <w:r w:rsidR="00DC2B59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ต่อ</w:t>
      </w: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การตรวจสอบงบการเงิน</w:t>
      </w:r>
      <w:r w:rsidR="005D26AB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รวมและเฉพาะ</w:t>
      </w:r>
      <w:r w:rsidR="00722CFF" w:rsidRPr="00DA58F3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กิจการ</w:t>
      </w:r>
    </w:p>
    <w:p w14:paraId="7DB2D2D6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04F68D5" w14:textId="5FC7217A" w:rsidR="00D55512" w:rsidRPr="00944D6F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974A4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รวมและเฉพาะ</w:t>
      </w:r>
      <w:r w:rsidR="00722CFF" w:rsidRPr="00944D6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C8764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ซึ่งรวม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</w:t>
      </w:r>
      <w:r w:rsidR="007372A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อยู่ด้วย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944D6F">
        <w:rPr>
          <w:rFonts w:ascii="Browallia New" w:eastAsia="Calibri" w:hAnsi="Browallia New" w:cs="Browallia New"/>
          <w:sz w:val="28"/>
          <w:szCs w:val="28"/>
          <w:cs/>
          <w:lang w:bidi="th-TH"/>
        </w:rPr>
        <w:t>ลต่อการตัดสินใจ</w:t>
      </w:r>
      <w:r w:rsidR="00124B5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ทาง</w:t>
      </w:r>
      <w:r w:rsidRPr="00944D6F">
        <w:rPr>
          <w:rFonts w:ascii="Browallia New" w:eastAsia="Calibri" w:hAnsi="Browallia New" w:cs="Browallia New"/>
          <w:sz w:val="28"/>
          <w:szCs w:val="28"/>
          <w:cs/>
          <w:lang w:bidi="th-TH"/>
        </w:rPr>
        <w:t>เศรษฐกิจขอ</w:t>
      </w:r>
      <w:r w:rsidR="007372A3" w:rsidRPr="00944D6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</w:t>
      </w:r>
      <w:r w:rsidRPr="00944D6F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ผู้ใช้งบการเงินจากการใช้งบการเงิน</w:t>
      </w:r>
      <w:r w:rsidR="007372A3" w:rsidRPr="00944D6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รวมและเฉพาะ</w:t>
      </w:r>
      <w:r w:rsidR="00722CFF" w:rsidRPr="00944D6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="007372A3" w:rsidRPr="00944D6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เหล่านี้</w:t>
      </w:r>
    </w:p>
    <w:p w14:paraId="5F9F26EA" w14:textId="60924401" w:rsidR="00AC616F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</w:rPr>
      </w:pPr>
      <w:r w:rsidRPr="00AC48F3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</w:p>
    <w:p w14:paraId="65E56CF2" w14:textId="4C371C01" w:rsidR="00D55512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93A29A7" w14:textId="77777777" w:rsidR="00074D78" w:rsidRDefault="00074D78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D916418" w14:textId="3C1E2C22" w:rsidR="00D55512" w:rsidRPr="00C64064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รวมและเฉพาะ</w:t>
      </w:r>
      <w:r w:rsidR="00722CFF" w:rsidRPr="00C640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 w:rsidR="0025326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ได้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</w:t>
      </w:r>
      <w:r w:rsidR="00571AC4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>ายใน</w:t>
      </w:r>
    </w:p>
    <w:p w14:paraId="3DB9C0F0" w14:textId="280FD48B" w:rsidR="00D55512" w:rsidRPr="00C64064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</w:t>
      </w:r>
      <w:r w:rsidR="00722CFF" w:rsidRPr="00C640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</w:p>
    <w:p w14:paraId="1A2B9753" w14:textId="77777777" w:rsidR="00D55512" w:rsidRPr="00C64064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1559005B" w14:textId="65F44ADB" w:rsidR="00D55512" w:rsidRPr="00C64064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</w:t>
      </w:r>
      <w:r w:rsidR="00AC0445" w:rsidRPr="00C640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รับ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</w:t>
      </w:r>
      <w:r w:rsidR="00722CFF" w:rsidRPr="00C640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7560F3" w:rsidRPr="00C640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>ถึงการเปิดเผยข้อมูล</w:t>
      </w:r>
      <w:r w:rsidR="007560F3" w:rsidRPr="00C640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</w:t>
      </w:r>
      <w:r w:rsidR="007560F3"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="00C4202D" w:rsidRPr="00C640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รวมและเฉพาะ</w:t>
      </w:r>
      <w:r w:rsidR="00722CFF" w:rsidRPr="00C640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</w:t>
      </w:r>
      <w:r w:rsidR="00EE73E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ับ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>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</w:t>
      </w:r>
      <w:r w:rsidR="00722CFF" w:rsidRPr="00C640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ต้องหยุดการดำเนินงานต่อเนื่อง </w:t>
      </w:r>
    </w:p>
    <w:p w14:paraId="5423D9C5" w14:textId="6CB60F1B" w:rsidR="00D55512" w:rsidRDefault="00D55512" w:rsidP="00CA629E">
      <w:pPr>
        <w:numPr>
          <w:ilvl w:val="0"/>
          <w:numId w:val="40"/>
        </w:numPr>
        <w:spacing w:after="0" w:line="240" w:lineRule="auto"/>
        <w:ind w:left="531" w:hanging="531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ประเมินการนำเสนอ</w:t>
      </w:r>
      <w:r w:rsidR="00572AB5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>โครงสร้างและเนื้อหาของงบการเงิน</w:t>
      </w:r>
      <w:r w:rsidR="00572AB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รวมและเฉพาะ</w:t>
      </w:r>
      <w:r w:rsidR="00722CFF" w:rsidRPr="00C640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 รวมถึงการเปิดเผยข้อมูลว่างบการเงินรวมและเฉพาะ</w:t>
      </w:r>
      <w:r w:rsidR="00722CFF" w:rsidRPr="00C640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0568DD" w:rsidRPr="00C640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หรือไม่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  </w:t>
      </w:r>
    </w:p>
    <w:p w14:paraId="1F6E73C6" w14:textId="6B5C3B3C" w:rsidR="00276B49" w:rsidRDefault="00276B49" w:rsidP="00276B49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C595180" w14:textId="77777777" w:rsidR="00276B49" w:rsidRPr="00C64064" w:rsidRDefault="00276B49" w:rsidP="00276B49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E663168" w14:textId="3C5DE9B3" w:rsidR="00D55512" w:rsidRPr="00637702" w:rsidRDefault="004C53D5" w:rsidP="00AC48F3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63770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lastRenderedPageBreak/>
        <w:t>ได้รับ</w:t>
      </w:r>
      <w:r w:rsidR="00D55512" w:rsidRPr="00637702">
        <w:rPr>
          <w:rFonts w:ascii="Browallia New" w:eastAsia="Calibri" w:hAnsi="Browallia New" w:cs="Browallia New"/>
          <w:sz w:val="28"/>
          <w:szCs w:val="28"/>
          <w:cs/>
          <w:lang w:bidi="th-TH"/>
        </w:rPr>
        <w:t>หลักฐานการสอบบัญชีที่เหมาะสมอย่างเพียงพอเกี่ยวกับข้อมูลทางการเงินของ</w:t>
      </w:r>
      <w:r w:rsidR="00722CFF" w:rsidRPr="0063770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="00D55512" w:rsidRPr="00637702">
        <w:rPr>
          <w:rFonts w:ascii="Browallia New" w:eastAsia="Calibri" w:hAnsi="Browallia New" w:cs="Browallia New"/>
          <w:sz w:val="28"/>
          <w:szCs w:val="28"/>
          <w:cs/>
          <w:lang w:bidi="th-TH"/>
        </w:rPr>
        <w:t>ภายในกลุ่มหรือกิจกรรมทางธุรกิจภายในกลุ่ม</w:t>
      </w:r>
      <w:r w:rsidR="00722CFF" w:rsidRPr="0063770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="00D55512" w:rsidRPr="00637702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เพื่อแสดงความเห็นต่องบการเงิน</w:t>
      </w:r>
      <w:r w:rsidRPr="0063770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</w:t>
      </w:r>
      <w:r w:rsidR="00E612A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และเฉพาะกิจการ</w:t>
      </w:r>
      <w:r w:rsidR="00D55512" w:rsidRPr="0063770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D55512" w:rsidRPr="00637702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</w:t>
      </w:r>
      <w:r w:rsidR="00722CFF" w:rsidRPr="0063770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="00D55512" w:rsidRPr="0063770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D55512" w:rsidRPr="00637702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="00D55512" w:rsidRPr="0063770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</w:p>
    <w:p w14:paraId="1D6FFFE3" w14:textId="77777777" w:rsidR="00793BEE" w:rsidRDefault="00793BEE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F5BEF0D" w14:textId="077A928C" w:rsidR="00D55512" w:rsidRPr="0060140D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 w:rsidR="00DE746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ในเรื่องต่างๆ</w:t>
      </w:r>
      <w:r w:rsidR="004C53D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DE746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ที่สำคัญซึ่งรวมถึง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DE746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รวมถึงข้อบกพร่องที่มี</w:t>
      </w:r>
      <w:r w:rsidR="00DE7466">
        <w:rPr>
          <w:rFonts w:ascii="Browallia New" w:eastAsia="Calibri" w:hAnsi="Browallia New" w:cs="Browallia New"/>
          <w:sz w:val="28"/>
          <w:szCs w:val="28"/>
          <w:cs/>
          <w:lang w:bidi="th-TH"/>
        </w:rPr>
        <w:t>นัยสำคัญในระบบการควบคุมภายในหาก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60140D">
        <w:rPr>
          <w:rFonts w:ascii="Browallia New" w:eastAsia="Calibri" w:hAnsi="Browallia New" w:cs="Browallia New"/>
          <w:sz w:val="28"/>
          <w:szCs w:val="28"/>
          <w:cs/>
          <w:lang w:bidi="th-TH"/>
        </w:rPr>
        <w:t>งข้าพเจ้า</w:t>
      </w:r>
    </w:p>
    <w:p w14:paraId="05291073" w14:textId="77777777" w:rsidR="00AC616F" w:rsidRDefault="00AC616F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5461CC7" w14:textId="5B57DE4C" w:rsidR="00D55512" w:rsidRPr="0060140D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="00E33547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60140D">
        <w:rPr>
          <w:rFonts w:ascii="Browallia New" w:eastAsia="Calibri" w:hAnsi="Browallia New" w:cs="Browallia New"/>
          <w:sz w:val="28"/>
          <w:szCs w:val="28"/>
          <w:cs/>
          <w:lang w:bidi="th-TH"/>
        </w:rPr>
        <w:t>อิสระ</w:t>
      </w:r>
    </w:p>
    <w:p w14:paraId="2DCAC52D" w14:textId="77777777" w:rsidR="00D55512" w:rsidRPr="0060140D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</w:p>
    <w:p w14:paraId="56FB22BE" w14:textId="03422F36" w:rsidR="00D55512" w:rsidRPr="0060140D" w:rsidRDefault="00D55512" w:rsidP="008610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60140D">
        <w:rPr>
          <w:rFonts w:ascii="Browallia New" w:eastAsia="Calibri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</w:t>
      </w:r>
      <w:r w:rsidR="001405A0" w:rsidRPr="0060140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รวมและเฉพาะ</w:t>
      </w:r>
      <w:r w:rsidR="00722CFF" w:rsidRPr="0060140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60140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B70B33A" w14:textId="77777777" w:rsidR="00D55512" w:rsidRPr="0060140D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383390A" w14:textId="3005E7EF" w:rsidR="004B2413" w:rsidRDefault="004B2413" w:rsidP="004B2413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D9F91C4" w14:textId="77777777" w:rsidR="001970A3" w:rsidRPr="004B2413" w:rsidRDefault="001970A3" w:rsidP="004B2413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985C12B" w14:textId="0309EBF5" w:rsidR="000849AE" w:rsidRPr="00494EF1" w:rsidRDefault="001970A3" w:rsidP="004B2413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1970A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นางสาวเกษณี</w:t>
      </w:r>
      <w:r w:rsidRPr="001970A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1970A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สระทองพูล</w:t>
      </w:r>
    </w:p>
    <w:p w14:paraId="5B5055CD" w14:textId="77777777" w:rsidR="000849AE" w:rsidRPr="00494EF1" w:rsidRDefault="000849AE" w:rsidP="000849AE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C14D0DB" w14:textId="533D3377" w:rsidR="00D55512" w:rsidRPr="00AC616F" w:rsidRDefault="000849AE" w:rsidP="000849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shd w:val="clear" w:color="auto" w:fill="E0E0E0"/>
          <w:lang w:val="en-US" w:bidi="th-TH"/>
        </w:rPr>
      </w:pP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970A3">
        <w:rPr>
          <w:rFonts w:ascii="Browallia New" w:hAnsi="Browallia New" w:cs="Browallia New"/>
          <w:sz w:val="28"/>
          <w:szCs w:val="28"/>
          <w:lang w:val="en-US" w:bidi="th-TH"/>
        </w:rPr>
        <w:t>9262</w:t>
      </w:r>
    </w:p>
    <w:p w14:paraId="159D1E54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7A13BE8" w14:textId="77777777" w:rsidR="00E17598" w:rsidRPr="000849AE" w:rsidRDefault="00E17598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0F840063" w14:textId="77777777" w:rsidR="00D55512" w:rsidRPr="000849AE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560F85EB" w14:textId="27A9E94D" w:rsidR="00D55512" w:rsidRPr="00AC48F3" w:rsidRDefault="00696A77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</w:rPr>
      </w:pPr>
      <w:r w:rsidRPr="00696A77">
        <w:rPr>
          <w:rFonts w:ascii="Browallia New" w:hAnsi="Browallia New" w:cs="Browallia New"/>
          <w:sz w:val="28"/>
          <w:szCs w:val="28"/>
          <w:lang w:val="en-US" w:bidi="th-TH"/>
        </w:rPr>
        <w:t>27</w:t>
      </w:r>
      <w:r w:rsidR="0003783B" w:rsidRPr="00696A7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111B9D" w:rsidRPr="00696A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="0003783B" w:rsidRPr="00696A77">
        <w:rPr>
          <w:rFonts w:ascii="Browallia New" w:hAnsi="Browallia New" w:cs="Browallia New"/>
          <w:sz w:val="28"/>
          <w:szCs w:val="28"/>
          <w:lang w:val="en-US" w:bidi="th-TH"/>
        </w:rPr>
        <w:t xml:space="preserve"> 256</w:t>
      </w:r>
      <w:r w:rsidR="001970A3" w:rsidRPr="00696A77">
        <w:rPr>
          <w:rFonts w:ascii="Browallia New" w:hAnsi="Browallia New" w:cs="Browallia New"/>
          <w:sz w:val="28"/>
          <w:szCs w:val="28"/>
          <w:lang w:val="en-US" w:bidi="th-TH"/>
        </w:rPr>
        <w:t>6</w:t>
      </w:r>
    </w:p>
    <w:p w14:paraId="2C916BCD" w14:textId="77777777" w:rsidR="00D55512" w:rsidRDefault="00D55512" w:rsidP="00CD4D4E">
      <w:pPr>
        <w:jc w:val="thaiDistribute"/>
        <w:rPr>
          <w:rFonts w:ascii="Browallia New" w:hAnsi="Browallia New" w:cs="Browallia New"/>
        </w:rPr>
      </w:pPr>
    </w:p>
    <w:p w14:paraId="61E172BC" w14:textId="77777777" w:rsidR="0051206C" w:rsidRDefault="0051206C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20FB7948" w14:textId="77777777" w:rsidR="0051206C" w:rsidRDefault="0051206C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6A68709B" w14:textId="77777777" w:rsidR="0051206C" w:rsidRPr="00BE75B7" w:rsidRDefault="0051206C" w:rsidP="00CD4D4E">
      <w:pPr>
        <w:jc w:val="thaiDistribute"/>
        <w:rPr>
          <w:rFonts w:ascii="Browallia New" w:hAnsi="Browallia New" w:cs="Browallia New"/>
          <w:lang w:bidi="th-TH"/>
        </w:rPr>
      </w:pPr>
    </w:p>
    <w:sectPr w:rsidR="0051206C" w:rsidRPr="00BE75B7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FF6EC" w14:textId="77777777" w:rsidR="0097522A" w:rsidRDefault="0097522A">
      <w:r>
        <w:separator/>
      </w:r>
    </w:p>
  </w:endnote>
  <w:endnote w:type="continuationSeparator" w:id="0">
    <w:p w14:paraId="375D3C59" w14:textId="77777777" w:rsidR="0097522A" w:rsidRDefault="00975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7B739" w14:textId="77777777" w:rsidR="0097522A" w:rsidRDefault="0097522A">
      <w:bookmarkStart w:id="0" w:name="_Hlk482348182"/>
      <w:bookmarkEnd w:id="0"/>
      <w:r>
        <w:separator/>
      </w:r>
    </w:p>
  </w:footnote>
  <w:footnote w:type="continuationSeparator" w:id="0">
    <w:p w14:paraId="53A966DE" w14:textId="77777777" w:rsidR="0097522A" w:rsidRDefault="009752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49D96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8B5C2" w14:textId="5F17449F" w:rsidR="00B63D0E" w:rsidRDefault="00B63D0E" w:rsidP="00D96128">
    <w:pPr>
      <w:pStyle w:val="Header"/>
      <w:jc w:val="right"/>
    </w:pPr>
  </w:p>
  <w:p w14:paraId="5F51A034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F2C7F" w14:textId="77777777" w:rsidR="00D15EA5" w:rsidRDefault="00D15EA5" w:rsidP="00996C03">
    <w:pPr>
      <w:pStyle w:val="Header"/>
      <w:tabs>
        <w:tab w:val="clear" w:pos="8562"/>
        <w:tab w:val="left" w:pos="5328"/>
      </w:tabs>
      <w:spacing w:after="1200"/>
    </w:pPr>
  </w:p>
  <w:p w14:paraId="4C7ACF70" w14:textId="2B456E37" w:rsidR="00D15EA5" w:rsidRPr="003376AC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1E74EA95" w14:textId="77777777" w:rsidR="00D460E7" w:rsidRDefault="00D460E7" w:rsidP="00D15EA5">
    <w:pPr>
      <w:pStyle w:val="Header"/>
    </w:pPr>
    <w:bookmarkStart w:id="1" w:name="Footer3_tbl"/>
    <w:bookmarkEnd w:id="1"/>
  </w:p>
  <w:p w14:paraId="06582961" w14:textId="64962798" w:rsidR="00D460E7" w:rsidRPr="005E2ADE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BB72BE1"/>
    <w:multiLevelType w:val="hybridMultilevel"/>
    <w:tmpl w:val="DCFEB256"/>
    <w:lvl w:ilvl="0" w:tplc="FE0CB68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B320A3C"/>
    <w:multiLevelType w:val="hybridMultilevel"/>
    <w:tmpl w:val="944E00C6"/>
    <w:lvl w:ilvl="0" w:tplc="19C6015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2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5B21F8"/>
    <w:multiLevelType w:val="multilevel"/>
    <w:tmpl w:val="FAE6F968"/>
    <w:numStyleLink w:val="GTListBullet"/>
  </w:abstractNum>
  <w:abstractNum w:abstractNumId="14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35C91C25"/>
    <w:multiLevelType w:val="multilevel"/>
    <w:tmpl w:val="98FC98AC"/>
    <w:numStyleLink w:val="GTListNumber"/>
  </w:abstractNum>
  <w:abstractNum w:abstractNumId="16" w15:restartNumberingAfterBreak="0">
    <w:nsid w:val="3BA976CF"/>
    <w:multiLevelType w:val="multilevel"/>
    <w:tmpl w:val="98FC98AC"/>
    <w:numStyleLink w:val="GTListNumber"/>
  </w:abstractNum>
  <w:abstractNum w:abstractNumId="17" w15:restartNumberingAfterBreak="0">
    <w:nsid w:val="4AF14A27"/>
    <w:multiLevelType w:val="hybridMultilevel"/>
    <w:tmpl w:val="F2649F16"/>
    <w:lvl w:ilvl="0" w:tplc="0B32F2C2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55B66710"/>
    <w:multiLevelType w:val="hybridMultilevel"/>
    <w:tmpl w:val="FDBCB918"/>
    <w:lvl w:ilvl="0" w:tplc="9BF45D1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DB5E6E"/>
    <w:multiLevelType w:val="multilevel"/>
    <w:tmpl w:val="FAE6F968"/>
    <w:numStyleLink w:val="GTListBullet"/>
  </w:abstractNum>
  <w:abstractNum w:abstractNumId="21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2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2427B5"/>
    <w:multiLevelType w:val="hybridMultilevel"/>
    <w:tmpl w:val="075CA0F4"/>
    <w:lvl w:ilvl="0" w:tplc="4D644F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924C95"/>
    <w:multiLevelType w:val="multilevel"/>
    <w:tmpl w:val="0D561ACA"/>
    <w:numStyleLink w:val="GTNumberedHeadings"/>
  </w:abstractNum>
  <w:num w:numId="1" w16cid:durableId="824319939">
    <w:abstractNumId w:val="3"/>
  </w:num>
  <w:num w:numId="2" w16cid:durableId="1154568877">
    <w:abstractNumId w:val="2"/>
  </w:num>
  <w:num w:numId="3" w16cid:durableId="125899904">
    <w:abstractNumId w:val="1"/>
  </w:num>
  <w:num w:numId="4" w16cid:durableId="1580865089">
    <w:abstractNumId w:val="0"/>
  </w:num>
  <w:num w:numId="5" w16cid:durableId="151994215">
    <w:abstractNumId w:val="8"/>
  </w:num>
  <w:num w:numId="6" w16cid:durableId="93089483">
    <w:abstractNumId w:val="5"/>
  </w:num>
  <w:num w:numId="7" w16cid:durableId="1994332572">
    <w:abstractNumId w:val="14"/>
  </w:num>
  <w:num w:numId="8" w16cid:durableId="1793742689">
    <w:abstractNumId w:val="24"/>
  </w:num>
  <w:num w:numId="9" w16cid:durableId="1340813897">
    <w:abstractNumId w:val="5"/>
  </w:num>
  <w:num w:numId="10" w16cid:durableId="330303679">
    <w:abstractNumId w:val="21"/>
  </w:num>
  <w:num w:numId="11" w16cid:durableId="1124035611">
    <w:abstractNumId w:val="18"/>
  </w:num>
  <w:num w:numId="12" w16cid:durableId="2060351647">
    <w:abstractNumId w:val="4"/>
  </w:num>
  <w:num w:numId="13" w16cid:durableId="528879372">
    <w:abstractNumId w:val="11"/>
  </w:num>
  <w:num w:numId="14" w16cid:durableId="1291668476">
    <w:abstractNumId w:val="9"/>
  </w:num>
  <w:num w:numId="15" w16cid:durableId="23755700">
    <w:abstractNumId w:val="11"/>
  </w:num>
  <w:num w:numId="16" w16cid:durableId="1052384636">
    <w:abstractNumId w:val="13"/>
  </w:num>
  <w:num w:numId="17" w16cid:durableId="1229806496">
    <w:abstractNumId w:val="15"/>
  </w:num>
  <w:num w:numId="18" w16cid:durableId="865600082">
    <w:abstractNumId w:val="21"/>
  </w:num>
  <w:num w:numId="19" w16cid:durableId="1535727748">
    <w:abstractNumId w:val="18"/>
  </w:num>
  <w:num w:numId="20" w16cid:durableId="221525521">
    <w:abstractNumId w:val="4"/>
  </w:num>
  <w:num w:numId="21" w16cid:durableId="133646318">
    <w:abstractNumId w:val="11"/>
  </w:num>
  <w:num w:numId="22" w16cid:durableId="1965915652">
    <w:abstractNumId w:val="9"/>
  </w:num>
  <w:num w:numId="23" w16cid:durableId="1937596141">
    <w:abstractNumId w:val="9"/>
  </w:num>
  <w:num w:numId="24" w16cid:durableId="437137537">
    <w:abstractNumId w:val="9"/>
  </w:num>
  <w:num w:numId="25" w16cid:durableId="1940212388">
    <w:abstractNumId w:val="11"/>
  </w:num>
  <w:num w:numId="26" w16cid:durableId="502084938">
    <w:abstractNumId w:val="11"/>
  </w:num>
  <w:num w:numId="27" w16cid:durableId="91055099">
    <w:abstractNumId w:val="11"/>
  </w:num>
  <w:num w:numId="28" w16cid:durableId="231619538">
    <w:abstractNumId w:val="20"/>
  </w:num>
  <w:num w:numId="29" w16cid:durableId="885095812">
    <w:abstractNumId w:val="20"/>
  </w:num>
  <w:num w:numId="30" w16cid:durableId="390465234">
    <w:abstractNumId w:val="20"/>
  </w:num>
  <w:num w:numId="31" w16cid:durableId="757408988">
    <w:abstractNumId w:val="16"/>
  </w:num>
  <w:num w:numId="32" w16cid:durableId="1601526444">
    <w:abstractNumId w:val="16"/>
  </w:num>
  <w:num w:numId="33" w16cid:durableId="194971315">
    <w:abstractNumId w:val="16"/>
  </w:num>
  <w:num w:numId="34" w16cid:durableId="11548805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02617313">
    <w:abstractNumId w:val="22"/>
  </w:num>
  <w:num w:numId="36" w16cid:durableId="290866392">
    <w:abstractNumId w:val="23"/>
  </w:num>
  <w:num w:numId="37" w16cid:durableId="174687655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62357557">
    <w:abstractNumId w:val="10"/>
  </w:num>
  <w:num w:numId="39" w16cid:durableId="1892301789">
    <w:abstractNumId w:val="17"/>
  </w:num>
  <w:num w:numId="40" w16cid:durableId="1356691210">
    <w:abstractNumId w:val="7"/>
  </w:num>
  <w:num w:numId="41" w16cid:durableId="759179060">
    <w:abstractNumId w:val="6"/>
  </w:num>
  <w:num w:numId="42" w16cid:durableId="1397975188">
    <w:abstractNumId w:val="19"/>
  </w:num>
  <w:num w:numId="43" w16cid:durableId="1698651345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F8F"/>
    <w:rsid w:val="00004B8D"/>
    <w:rsid w:val="0000589F"/>
    <w:rsid w:val="00014C21"/>
    <w:rsid w:val="000162B0"/>
    <w:rsid w:val="0002186B"/>
    <w:rsid w:val="0003023B"/>
    <w:rsid w:val="00031D17"/>
    <w:rsid w:val="0003783B"/>
    <w:rsid w:val="000407F0"/>
    <w:rsid w:val="00044ACE"/>
    <w:rsid w:val="0004550E"/>
    <w:rsid w:val="00052614"/>
    <w:rsid w:val="000568DD"/>
    <w:rsid w:val="00067119"/>
    <w:rsid w:val="000671F6"/>
    <w:rsid w:val="00071C69"/>
    <w:rsid w:val="000723F7"/>
    <w:rsid w:val="00074485"/>
    <w:rsid w:val="00074C1E"/>
    <w:rsid w:val="00074D78"/>
    <w:rsid w:val="0008208C"/>
    <w:rsid w:val="000828F1"/>
    <w:rsid w:val="00082F59"/>
    <w:rsid w:val="000849AE"/>
    <w:rsid w:val="00085C77"/>
    <w:rsid w:val="000905D1"/>
    <w:rsid w:val="00093718"/>
    <w:rsid w:val="00094333"/>
    <w:rsid w:val="00097FAB"/>
    <w:rsid w:val="000A04AB"/>
    <w:rsid w:val="000A313B"/>
    <w:rsid w:val="000A4324"/>
    <w:rsid w:val="000B2E94"/>
    <w:rsid w:val="000B65E3"/>
    <w:rsid w:val="000B7090"/>
    <w:rsid w:val="000C2634"/>
    <w:rsid w:val="000C43C1"/>
    <w:rsid w:val="000E0467"/>
    <w:rsid w:val="000E0DB6"/>
    <w:rsid w:val="000E0E42"/>
    <w:rsid w:val="000E1B89"/>
    <w:rsid w:val="000E52CE"/>
    <w:rsid w:val="000E6128"/>
    <w:rsid w:val="000F1C7B"/>
    <w:rsid w:val="000F3AAB"/>
    <w:rsid w:val="000F4DE6"/>
    <w:rsid w:val="000F6E25"/>
    <w:rsid w:val="000F7DD0"/>
    <w:rsid w:val="001011DF"/>
    <w:rsid w:val="001013E3"/>
    <w:rsid w:val="00102A25"/>
    <w:rsid w:val="00111B9D"/>
    <w:rsid w:val="00112B69"/>
    <w:rsid w:val="00112C09"/>
    <w:rsid w:val="00124604"/>
    <w:rsid w:val="00124B5F"/>
    <w:rsid w:val="00127B02"/>
    <w:rsid w:val="001316D3"/>
    <w:rsid w:val="00134B1D"/>
    <w:rsid w:val="00136E38"/>
    <w:rsid w:val="001405A0"/>
    <w:rsid w:val="001529BC"/>
    <w:rsid w:val="001537DD"/>
    <w:rsid w:val="001554CD"/>
    <w:rsid w:val="00155A91"/>
    <w:rsid w:val="00156F7F"/>
    <w:rsid w:val="001613E2"/>
    <w:rsid w:val="0016459D"/>
    <w:rsid w:val="00167017"/>
    <w:rsid w:val="001756E0"/>
    <w:rsid w:val="001771C5"/>
    <w:rsid w:val="00184046"/>
    <w:rsid w:val="00184B68"/>
    <w:rsid w:val="00190471"/>
    <w:rsid w:val="0019210D"/>
    <w:rsid w:val="00192B4F"/>
    <w:rsid w:val="001970A3"/>
    <w:rsid w:val="001A3BFB"/>
    <w:rsid w:val="001A3C20"/>
    <w:rsid w:val="001A4C3B"/>
    <w:rsid w:val="001A6F84"/>
    <w:rsid w:val="001A726B"/>
    <w:rsid w:val="001B198C"/>
    <w:rsid w:val="001B26C0"/>
    <w:rsid w:val="001B7388"/>
    <w:rsid w:val="001C1603"/>
    <w:rsid w:val="001C645C"/>
    <w:rsid w:val="001D2302"/>
    <w:rsid w:val="001D4F00"/>
    <w:rsid w:val="001D7BB3"/>
    <w:rsid w:val="001E12A6"/>
    <w:rsid w:val="001E2B6E"/>
    <w:rsid w:val="001E498F"/>
    <w:rsid w:val="001F36C4"/>
    <w:rsid w:val="00201229"/>
    <w:rsid w:val="00201DB6"/>
    <w:rsid w:val="00201E4C"/>
    <w:rsid w:val="00210B62"/>
    <w:rsid w:val="002142F1"/>
    <w:rsid w:val="00214C9D"/>
    <w:rsid w:val="00217B90"/>
    <w:rsid w:val="002227B1"/>
    <w:rsid w:val="0022518C"/>
    <w:rsid w:val="002252FF"/>
    <w:rsid w:val="002313BB"/>
    <w:rsid w:val="002354D9"/>
    <w:rsid w:val="00236C8E"/>
    <w:rsid w:val="002371B4"/>
    <w:rsid w:val="00237A7E"/>
    <w:rsid w:val="00241F16"/>
    <w:rsid w:val="00243357"/>
    <w:rsid w:val="0024436B"/>
    <w:rsid w:val="00247969"/>
    <w:rsid w:val="00253265"/>
    <w:rsid w:val="00255821"/>
    <w:rsid w:val="0025743E"/>
    <w:rsid w:val="0026075A"/>
    <w:rsid w:val="0026182A"/>
    <w:rsid w:val="00274239"/>
    <w:rsid w:val="00275DF9"/>
    <w:rsid w:val="00276B49"/>
    <w:rsid w:val="0027763B"/>
    <w:rsid w:val="00277698"/>
    <w:rsid w:val="00277EBE"/>
    <w:rsid w:val="00280186"/>
    <w:rsid w:val="00283600"/>
    <w:rsid w:val="002838FB"/>
    <w:rsid w:val="00285249"/>
    <w:rsid w:val="002A20F3"/>
    <w:rsid w:val="002A252E"/>
    <w:rsid w:val="002B2449"/>
    <w:rsid w:val="002B5A4A"/>
    <w:rsid w:val="002B5C9F"/>
    <w:rsid w:val="002B74C8"/>
    <w:rsid w:val="002C623D"/>
    <w:rsid w:val="002D1818"/>
    <w:rsid w:val="002D2B74"/>
    <w:rsid w:val="002D3C60"/>
    <w:rsid w:val="002D5A0F"/>
    <w:rsid w:val="002D60DB"/>
    <w:rsid w:val="002D6E25"/>
    <w:rsid w:val="002E02F4"/>
    <w:rsid w:val="002E16E0"/>
    <w:rsid w:val="002E74E0"/>
    <w:rsid w:val="002E7F1E"/>
    <w:rsid w:val="002F2DEB"/>
    <w:rsid w:val="002F3903"/>
    <w:rsid w:val="002F4A52"/>
    <w:rsid w:val="002F7D90"/>
    <w:rsid w:val="002F7DDA"/>
    <w:rsid w:val="0030026A"/>
    <w:rsid w:val="00305173"/>
    <w:rsid w:val="003106BD"/>
    <w:rsid w:val="00320D20"/>
    <w:rsid w:val="00321A76"/>
    <w:rsid w:val="0032530B"/>
    <w:rsid w:val="00330AA1"/>
    <w:rsid w:val="00330F59"/>
    <w:rsid w:val="00335E5B"/>
    <w:rsid w:val="003376AC"/>
    <w:rsid w:val="00340D71"/>
    <w:rsid w:val="00342BCF"/>
    <w:rsid w:val="003535D4"/>
    <w:rsid w:val="00354F5D"/>
    <w:rsid w:val="00356722"/>
    <w:rsid w:val="00357D03"/>
    <w:rsid w:val="0036346D"/>
    <w:rsid w:val="00363742"/>
    <w:rsid w:val="00365ECE"/>
    <w:rsid w:val="00371F61"/>
    <w:rsid w:val="003744DA"/>
    <w:rsid w:val="0037655C"/>
    <w:rsid w:val="00384246"/>
    <w:rsid w:val="00384904"/>
    <w:rsid w:val="003A0EA3"/>
    <w:rsid w:val="003A7646"/>
    <w:rsid w:val="003B33F5"/>
    <w:rsid w:val="003B4CCD"/>
    <w:rsid w:val="003B4DED"/>
    <w:rsid w:val="003C12C5"/>
    <w:rsid w:val="003C1475"/>
    <w:rsid w:val="003C27EF"/>
    <w:rsid w:val="003C32E9"/>
    <w:rsid w:val="003C3898"/>
    <w:rsid w:val="003C421A"/>
    <w:rsid w:val="003D1099"/>
    <w:rsid w:val="003D2605"/>
    <w:rsid w:val="003D64D6"/>
    <w:rsid w:val="003E034A"/>
    <w:rsid w:val="003E09C9"/>
    <w:rsid w:val="003E3E21"/>
    <w:rsid w:val="003E4D77"/>
    <w:rsid w:val="003E5A7E"/>
    <w:rsid w:val="003F00B0"/>
    <w:rsid w:val="003F0C2B"/>
    <w:rsid w:val="003F16DE"/>
    <w:rsid w:val="00400EF1"/>
    <w:rsid w:val="004040B6"/>
    <w:rsid w:val="00407476"/>
    <w:rsid w:val="004134E7"/>
    <w:rsid w:val="00416281"/>
    <w:rsid w:val="00422353"/>
    <w:rsid w:val="00426915"/>
    <w:rsid w:val="0043197A"/>
    <w:rsid w:val="00433F63"/>
    <w:rsid w:val="00435788"/>
    <w:rsid w:val="004359E6"/>
    <w:rsid w:val="00437669"/>
    <w:rsid w:val="00440140"/>
    <w:rsid w:val="0044225F"/>
    <w:rsid w:val="00443CE3"/>
    <w:rsid w:val="0044603C"/>
    <w:rsid w:val="004470A9"/>
    <w:rsid w:val="00452E7B"/>
    <w:rsid w:val="004546FA"/>
    <w:rsid w:val="00472301"/>
    <w:rsid w:val="00472808"/>
    <w:rsid w:val="00473A8B"/>
    <w:rsid w:val="00475ABD"/>
    <w:rsid w:val="00481FE7"/>
    <w:rsid w:val="004832E5"/>
    <w:rsid w:val="0048532C"/>
    <w:rsid w:val="0049103F"/>
    <w:rsid w:val="00492CEB"/>
    <w:rsid w:val="00495358"/>
    <w:rsid w:val="0049656C"/>
    <w:rsid w:val="004A0DFE"/>
    <w:rsid w:val="004A1CBE"/>
    <w:rsid w:val="004A31FE"/>
    <w:rsid w:val="004A3C62"/>
    <w:rsid w:val="004B1431"/>
    <w:rsid w:val="004B2413"/>
    <w:rsid w:val="004C0971"/>
    <w:rsid w:val="004C0C25"/>
    <w:rsid w:val="004C10C9"/>
    <w:rsid w:val="004C2111"/>
    <w:rsid w:val="004C2926"/>
    <w:rsid w:val="004C53D5"/>
    <w:rsid w:val="004C5EC9"/>
    <w:rsid w:val="004C732E"/>
    <w:rsid w:val="004C77BF"/>
    <w:rsid w:val="004D20AE"/>
    <w:rsid w:val="004D2796"/>
    <w:rsid w:val="004D3578"/>
    <w:rsid w:val="004D672D"/>
    <w:rsid w:val="004E17B5"/>
    <w:rsid w:val="004E442D"/>
    <w:rsid w:val="004E5FD6"/>
    <w:rsid w:val="004F1A16"/>
    <w:rsid w:val="004F207F"/>
    <w:rsid w:val="004F5D91"/>
    <w:rsid w:val="005070FA"/>
    <w:rsid w:val="0051206C"/>
    <w:rsid w:val="0052186A"/>
    <w:rsid w:val="005321DA"/>
    <w:rsid w:val="00532476"/>
    <w:rsid w:val="005356D3"/>
    <w:rsid w:val="0053641C"/>
    <w:rsid w:val="00536947"/>
    <w:rsid w:val="00547541"/>
    <w:rsid w:val="00547FE3"/>
    <w:rsid w:val="00551365"/>
    <w:rsid w:val="005547D5"/>
    <w:rsid w:val="00557A7B"/>
    <w:rsid w:val="005627FF"/>
    <w:rsid w:val="00570060"/>
    <w:rsid w:val="00571AC4"/>
    <w:rsid w:val="005728F1"/>
    <w:rsid w:val="00572AB5"/>
    <w:rsid w:val="00574104"/>
    <w:rsid w:val="00577D1A"/>
    <w:rsid w:val="00577D61"/>
    <w:rsid w:val="005822AC"/>
    <w:rsid w:val="005860BA"/>
    <w:rsid w:val="00586541"/>
    <w:rsid w:val="00590CA0"/>
    <w:rsid w:val="005922B5"/>
    <w:rsid w:val="00592D72"/>
    <w:rsid w:val="005938F3"/>
    <w:rsid w:val="00593D33"/>
    <w:rsid w:val="0059431F"/>
    <w:rsid w:val="00596788"/>
    <w:rsid w:val="005A4DD3"/>
    <w:rsid w:val="005B2DA0"/>
    <w:rsid w:val="005B405A"/>
    <w:rsid w:val="005C2CCB"/>
    <w:rsid w:val="005C6479"/>
    <w:rsid w:val="005C69FD"/>
    <w:rsid w:val="005C79E2"/>
    <w:rsid w:val="005D1E34"/>
    <w:rsid w:val="005D2003"/>
    <w:rsid w:val="005D26AB"/>
    <w:rsid w:val="005D7025"/>
    <w:rsid w:val="005E1F1C"/>
    <w:rsid w:val="005E2ADE"/>
    <w:rsid w:val="005E2D67"/>
    <w:rsid w:val="005E3C51"/>
    <w:rsid w:val="005E5578"/>
    <w:rsid w:val="005F4D62"/>
    <w:rsid w:val="005F4DFA"/>
    <w:rsid w:val="005F55C3"/>
    <w:rsid w:val="005F6A60"/>
    <w:rsid w:val="005F72DE"/>
    <w:rsid w:val="0060140D"/>
    <w:rsid w:val="00601C1A"/>
    <w:rsid w:val="006058EF"/>
    <w:rsid w:val="00605B37"/>
    <w:rsid w:val="00607D9C"/>
    <w:rsid w:val="00610ED7"/>
    <w:rsid w:val="00611112"/>
    <w:rsid w:val="00620CE3"/>
    <w:rsid w:val="00621086"/>
    <w:rsid w:val="00621AAE"/>
    <w:rsid w:val="00626F05"/>
    <w:rsid w:val="00627D1B"/>
    <w:rsid w:val="0063315C"/>
    <w:rsid w:val="006335BC"/>
    <w:rsid w:val="006365A1"/>
    <w:rsid w:val="00636AA2"/>
    <w:rsid w:val="00637702"/>
    <w:rsid w:val="00641CC4"/>
    <w:rsid w:val="00665ADE"/>
    <w:rsid w:val="00666764"/>
    <w:rsid w:val="0066694B"/>
    <w:rsid w:val="00667DB6"/>
    <w:rsid w:val="006711B3"/>
    <w:rsid w:val="006727C1"/>
    <w:rsid w:val="006771E8"/>
    <w:rsid w:val="00677C01"/>
    <w:rsid w:val="0068095D"/>
    <w:rsid w:val="00683CC7"/>
    <w:rsid w:val="00692CA5"/>
    <w:rsid w:val="006932D7"/>
    <w:rsid w:val="00696A77"/>
    <w:rsid w:val="006A5169"/>
    <w:rsid w:val="006B06A2"/>
    <w:rsid w:val="006B08B2"/>
    <w:rsid w:val="006B13DA"/>
    <w:rsid w:val="006B215D"/>
    <w:rsid w:val="006C0D8F"/>
    <w:rsid w:val="006C167F"/>
    <w:rsid w:val="006C31C0"/>
    <w:rsid w:val="006C3D37"/>
    <w:rsid w:val="006C49BA"/>
    <w:rsid w:val="006C6376"/>
    <w:rsid w:val="006D1212"/>
    <w:rsid w:val="006D6FF5"/>
    <w:rsid w:val="006F1B19"/>
    <w:rsid w:val="006F1F80"/>
    <w:rsid w:val="006F29ED"/>
    <w:rsid w:val="006F4F77"/>
    <w:rsid w:val="006F54AD"/>
    <w:rsid w:val="0070147C"/>
    <w:rsid w:val="0070195E"/>
    <w:rsid w:val="00702EE1"/>
    <w:rsid w:val="00703D43"/>
    <w:rsid w:val="00714FA0"/>
    <w:rsid w:val="00714FD6"/>
    <w:rsid w:val="00715665"/>
    <w:rsid w:val="007158E4"/>
    <w:rsid w:val="007223AB"/>
    <w:rsid w:val="00722CFF"/>
    <w:rsid w:val="0072629D"/>
    <w:rsid w:val="007265F7"/>
    <w:rsid w:val="00730A84"/>
    <w:rsid w:val="007317B7"/>
    <w:rsid w:val="00731894"/>
    <w:rsid w:val="00733309"/>
    <w:rsid w:val="00734D83"/>
    <w:rsid w:val="007372A3"/>
    <w:rsid w:val="0074059D"/>
    <w:rsid w:val="0074101C"/>
    <w:rsid w:val="00741A3D"/>
    <w:rsid w:val="00745653"/>
    <w:rsid w:val="00746796"/>
    <w:rsid w:val="007468E5"/>
    <w:rsid w:val="00746D91"/>
    <w:rsid w:val="0075598A"/>
    <w:rsid w:val="007560F3"/>
    <w:rsid w:val="00757EF9"/>
    <w:rsid w:val="00761813"/>
    <w:rsid w:val="00765762"/>
    <w:rsid w:val="007705C8"/>
    <w:rsid w:val="00771B85"/>
    <w:rsid w:val="00771E47"/>
    <w:rsid w:val="00773409"/>
    <w:rsid w:val="00775DA6"/>
    <w:rsid w:val="00776C04"/>
    <w:rsid w:val="007802ED"/>
    <w:rsid w:val="0078170A"/>
    <w:rsid w:val="00783EA2"/>
    <w:rsid w:val="00784B05"/>
    <w:rsid w:val="00790956"/>
    <w:rsid w:val="00791EB5"/>
    <w:rsid w:val="00793BEE"/>
    <w:rsid w:val="007948FE"/>
    <w:rsid w:val="0079502D"/>
    <w:rsid w:val="007A070B"/>
    <w:rsid w:val="007A0755"/>
    <w:rsid w:val="007A0A29"/>
    <w:rsid w:val="007A0F08"/>
    <w:rsid w:val="007A31D9"/>
    <w:rsid w:val="007A3412"/>
    <w:rsid w:val="007A74F9"/>
    <w:rsid w:val="007C0604"/>
    <w:rsid w:val="007C1151"/>
    <w:rsid w:val="007C1DA4"/>
    <w:rsid w:val="007C2CC3"/>
    <w:rsid w:val="007C7EA9"/>
    <w:rsid w:val="007D41A1"/>
    <w:rsid w:val="007E4119"/>
    <w:rsid w:val="007F41AB"/>
    <w:rsid w:val="008033D0"/>
    <w:rsid w:val="00803FB6"/>
    <w:rsid w:val="008059EF"/>
    <w:rsid w:val="008128F7"/>
    <w:rsid w:val="00812938"/>
    <w:rsid w:val="008212A0"/>
    <w:rsid w:val="008246D3"/>
    <w:rsid w:val="00827B71"/>
    <w:rsid w:val="00830DAC"/>
    <w:rsid w:val="0083134C"/>
    <w:rsid w:val="00831F94"/>
    <w:rsid w:val="00832F51"/>
    <w:rsid w:val="008376F1"/>
    <w:rsid w:val="00843100"/>
    <w:rsid w:val="00847054"/>
    <w:rsid w:val="00850F25"/>
    <w:rsid w:val="00851D8B"/>
    <w:rsid w:val="008534AA"/>
    <w:rsid w:val="0085376E"/>
    <w:rsid w:val="0086102E"/>
    <w:rsid w:val="008705B9"/>
    <w:rsid w:val="008719C2"/>
    <w:rsid w:val="00883718"/>
    <w:rsid w:val="00884FF7"/>
    <w:rsid w:val="00890E1D"/>
    <w:rsid w:val="00891657"/>
    <w:rsid w:val="00894ACE"/>
    <w:rsid w:val="0089558C"/>
    <w:rsid w:val="008957A6"/>
    <w:rsid w:val="008A667C"/>
    <w:rsid w:val="008B19D9"/>
    <w:rsid w:val="008B1FD3"/>
    <w:rsid w:val="008B204B"/>
    <w:rsid w:val="008B290E"/>
    <w:rsid w:val="008B482E"/>
    <w:rsid w:val="008B4EE1"/>
    <w:rsid w:val="008C1F33"/>
    <w:rsid w:val="008C38FA"/>
    <w:rsid w:val="008C49AE"/>
    <w:rsid w:val="008C59F7"/>
    <w:rsid w:val="008C66C1"/>
    <w:rsid w:val="008D091F"/>
    <w:rsid w:val="008D38E3"/>
    <w:rsid w:val="008E5EC3"/>
    <w:rsid w:val="008E7231"/>
    <w:rsid w:val="008E7687"/>
    <w:rsid w:val="008F0E3C"/>
    <w:rsid w:val="008F11FA"/>
    <w:rsid w:val="008F33AE"/>
    <w:rsid w:val="008F4A80"/>
    <w:rsid w:val="008F4ACA"/>
    <w:rsid w:val="008F5C15"/>
    <w:rsid w:val="00900D57"/>
    <w:rsid w:val="00905145"/>
    <w:rsid w:val="0090768B"/>
    <w:rsid w:val="00910B66"/>
    <w:rsid w:val="00912F98"/>
    <w:rsid w:val="00913B74"/>
    <w:rsid w:val="00917FBB"/>
    <w:rsid w:val="009219CA"/>
    <w:rsid w:val="009223D3"/>
    <w:rsid w:val="0092648E"/>
    <w:rsid w:val="00931D7A"/>
    <w:rsid w:val="00932936"/>
    <w:rsid w:val="00935D8D"/>
    <w:rsid w:val="00942FE8"/>
    <w:rsid w:val="00944D6F"/>
    <w:rsid w:val="00947FF9"/>
    <w:rsid w:val="0095259A"/>
    <w:rsid w:val="00954E4A"/>
    <w:rsid w:val="00955F94"/>
    <w:rsid w:val="00956C0D"/>
    <w:rsid w:val="00957E70"/>
    <w:rsid w:val="00960C11"/>
    <w:rsid w:val="009642F6"/>
    <w:rsid w:val="00964AF7"/>
    <w:rsid w:val="00965E2A"/>
    <w:rsid w:val="00970DAB"/>
    <w:rsid w:val="0097321D"/>
    <w:rsid w:val="00974A43"/>
    <w:rsid w:val="0097522A"/>
    <w:rsid w:val="00980B76"/>
    <w:rsid w:val="009827C2"/>
    <w:rsid w:val="00991BE1"/>
    <w:rsid w:val="00991E37"/>
    <w:rsid w:val="00992531"/>
    <w:rsid w:val="00995CD5"/>
    <w:rsid w:val="00996C03"/>
    <w:rsid w:val="009A1787"/>
    <w:rsid w:val="009A4F5A"/>
    <w:rsid w:val="009B037C"/>
    <w:rsid w:val="009B1F44"/>
    <w:rsid w:val="009B4573"/>
    <w:rsid w:val="009C002A"/>
    <w:rsid w:val="009C5F6A"/>
    <w:rsid w:val="009D0B40"/>
    <w:rsid w:val="009E278C"/>
    <w:rsid w:val="009E4D22"/>
    <w:rsid w:val="009F018F"/>
    <w:rsid w:val="009F6EDC"/>
    <w:rsid w:val="009F74D6"/>
    <w:rsid w:val="009F7B29"/>
    <w:rsid w:val="00A00E6F"/>
    <w:rsid w:val="00A035CE"/>
    <w:rsid w:val="00A0453B"/>
    <w:rsid w:val="00A0495F"/>
    <w:rsid w:val="00A0537F"/>
    <w:rsid w:val="00A0602E"/>
    <w:rsid w:val="00A06C1F"/>
    <w:rsid w:val="00A07FFA"/>
    <w:rsid w:val="00A11FB4"/>
    <w:rsid w:val="00A1550B"/>
    <w:rsid w:val="00A35782"/>
    <w:rsid w:val="00A357E6"/>
    <w:rsid w:val="00A362F9"/>
    <w:rsid w:val="00A375EA"/>
    <w:rsid w:val="00A42713"/>
    <w:rsid w:val="00A43EE6"/>
    <w:rsid w:val="00A44FCD"/>
    <w:rsid w:val="00A47250"/>
    <w:rsid w:val="00A5023D"/>
    <w:rsid w:val="00A60F49"/>
    <w:rsid w:val="00A61E15"/>
    <w:rsid w:val="00A622CA"/>
    <w:rsid w:val="00A66F91"/>
    <w:rsid w:val="00A70229"/>
    <w:rsid w:val="00A8107E"/>
    <w:rsid w:val="00A84B05"/>
    <w:rsid w:val="00A918D1"/>
    <w:rsid w:val="00A93A9A"/>
    <w:rsid w:val="00A96080"/>
    <w:rsid w:val="00AA07A3"/>
    <w:rsid w:val="00AA5A0A"/>
    <w:rsid w:val="00AA5C16"/>
    <w:rsid w:val="00AB0DED"/>
    <w:rsid w:val="00AC0445"/>
    <w:rsid w:val="00AC31D4"/>
    <w:rsid w:val="00AC3DF9"/>
    <w:rsid w:val="00AC48F3"/>
    <w:rsid w:val="00AC6098"/>
    <w:rsid w:val="00AC616F"/>
    <w:rsid w:val="00AD3B26"/>
    <w:rsid w:val="00AE0190"/>
    <w:rsid w:val="00AE2BF6"/>
    <w:rsid w:val="00AE3370"/>
    <w:rsid w:val="00AE64CA"/>
    <w:rsid w:val="00AF428E"/>
    <w:rsid w:val="00AF7092"/>
    <w:rsid w:val="00AF743D"/>
    <w:rsid w:val="00B1324D"/>
    <w:rsid w:val="00B157E2"/>
    <w:rsid w:val="00B20B6D"/>
    <w:rsid w:val="00B24A45"/>
    <w:rsid w:val="00B25B92"/>
    <w:rsid w:val="00B26948"/>
    <w:rsid w:val="00B3316A"/>
    <w:rsid w:val="00B34D51"/>
    <w:rsid w:val="00B35CB4"/>
    <w:rsid w:val="00B36A0E"/>
    <w:rsid w:val="00B36BA1"/>
    <w:rsid w:val="00B40D67"/>
    <w:rsid w:val="00B43C45"/>
    <w:rsid w:val="00B464BC"/>
    <w:rsid w:val="00B5168F"/>
    <w:rsid w:val="00B55EE8"/>
    <w:rsid w:val="00B56E6C"/>
    <w:rsid w:val="00B60C85"/>
    <w:rsid w:val="00B62015"/>
    <w:rsid w:val="00B63C21"/>
    <w:rsid w:val="00B63D0E"/>
    <w:rsid w:val="00B70188"/>
    <w:rsid w:val="00B806D6"/>
    <w:rsid w:val="00B83039"/>
    <w:rsid w:val="00B840FA"/>
    <w:rsid w:val="00B92AAF"/>
    <w:rsid w:val="00B96988"/>
    <w:rsid w:val="00BA5B00"/>
    <w:rsid w:val="00BA6C8F"/>
    <w:rsid w:val="00BB0F63"/>
    <w:rsid w:val="00BB1A07"/>
    <w:rsid w:val="00BB3040"/>
    <w:rsid w:val="00BB44D5"/>
    <w:rsid w:val="00BB6987"/>
    <w:rsid w:val="00BB6DAD"/>
    <w:rsid w:val="00BB6FD7"/>
    <w:rsid w:val="00BB7346"/>
    <w:rsid w:val="00BC0CFE"/>
    <w:rsid w:val="00BC1555"/>
    <w:rsid w:val="00BC60A9"/>
    <w:rsid w:val="00BE0C8A"/>
    <w:rsid w:val="00BE334D"/>
    <w:rsid w:val="00BE4988"/>
    <w:rsid w:val="00BF1C24"/>
    <w:rsid w:val="00BF37C7"/>
    <w:rsid w:val="00BF5AC9"/>
    <w:rsid w:val="00BF5E73"/>
    <w:rsid w:val="00C031B6"/>
    <w:rsid w:val="00C03B43"/>
    <w:rsid w:val="00C06939"/>
    <w:rsid w:val="00C14F71"/>
    <w:rsid w:val="00C15C3C"/>
    <w:rsid w:val="00C17AB3"/>
    <w:rsid w:val="00C21E3B"/>
    <w:rsid w:val="00C27602"/>
    <w:rsid w:val="00C35B1A"/>
    <w:rsid w:val="00C41316"/>
    <w:rsid w:val="00C41C7D"/>
    <w:rsid w:val="00C4202D"/>
    <w:rsid w:val="00C50F4D"/>
    <w:rsid w:val="00C51958"/>
    <w:rsid w:val="00C63023"/>
    <w:rsid w:val="00C63743"/>
    <w:rsid w:val="00C64064"/>
    <w:rsid w:val="00C7417B"/>
    <w:rsid w:val="00C76C6C"/>
    <w:rsid w:val="00C80EC5"/>
    <w:rsid w:val="00C866D9"/>
    <w:rsid w:val="00C86BB9"/>
    <w:rsid w:val="00C8764A"/>
    <w:rsid w:val="00C8772C"/>
    <w:rsid w:val="00C90998"/>
    <w:rsid w:val="00C91D97"/>
    <w:rsid w:val="00C9682B"/>
    <w:rsid w:val="00CA36D3"/>
    <w:rsid w:val="00CA43FD"/>
    <w:rsid w:val="00CA4BBA"/>
    <w:rsid w:val="00CA629E"/>
    <w:rsid w:val="00CA6C30"/>
    <w:rsid w:val="00CA734A"/>
    <w:rsid w:val="00CB1576"/>
    <w:rsid w:val="00CB18EB"/>
    <w:rsid w:val="00CB441E"/>
    <w:rsid w:val="00CC72E9"/>
    <w:rsid w:val="00CD059F"/>
    <w:rsid w:val="00CD25C2"/>
    <w:rsid w:val="00CD44FD"/>
    <w:rsid w:val="00CD4D4E"/>
    <w:rsid w:val="00CE089F"/>
    <w:rsid w:val="00CE0E56"/>
    <w:rsid w:val="00CE24E5"/>
    <w:rsid w:val="00CE2F97"/>
    <w:rsid w:val="00CE41DB"/>
    <w:rsid w:val="00CE4D96"/>
    <w:rsid w:val="00CE5EE0"/>
    <w:rsid w:val="00CF39EF"/>
    <w:rsid w:val="00D078C4"/>
    <w:rsid w:val="00D10D2C"/>
    <w:rsid w:val="00D15C78"/>
    <w:rsid w:val="00D15EA5"/>
    <w:rsid w:val="00D20E60"/>
    <w:rsid w:val="00D2100B"/>
    <w:rsid w:val="00D24220"/>
    <w:rsid w:val="00D2445B"/>
    <w:rsid w:val="00D26AC0"/>
    <w:rsid w:val="00D3089E"/>
    <w:rsid w:val="00D31D7A"/>
    <w:rsid w:val="00D33A8A"/>
    <w:rsid w:val="00D33E60"/>
    <w:rsid w:val="00D42A61"/>
    <w:rsid w:val="00D430AD"/>
    <w:rsid w:val="00D460E7"/>
    <w:rsid w:val="00D47062"/>
    <w:rsid w:val="00D55512"/>
    <w:rsid w:val="00D56AB5"/>
    <w:rsid w:val="00D63ABC"/>
    <w:rsid w:val="00D655CC"/>
    <w:rsid w:val="00D675F1"/>
    <w:rsid w:val="00D73B96"/>
    <w:rsid w:val="00D80807"/>
    <w:rsid w:val="00D80D26"/>
    <w:rsid w:val="00D86917"/>
    <w:rsid w:val="00D87339"/>
    <w:rsid w:val="00D873B3"/>
    <w:rsid w:val="00D92F9A"/>
    <w:rsid w:val="00D9427D"/>
    <w:rsid w:val="00D96128"/>
    <w:rsid w:val="00D96289"/>
    <w:rsid w:val="00D972D3"/>
    <w:rsid w:val="00DA2D3D"/>
    <w:rsid w:val="00DA36EE"/>
    <w:rsid w:val="00DA452E"/>
    <w:rsid w:val="00DA4E36"/>
    <w:rsid w:val="00DA5128"/>
    <w:rsid w:val="00DA58F3"/>
    <w:rsid w:val="00DB308D"/>
    <w:rsid w:val="00DB4BB0"/>
    <w:rsid w:val="00DB5F40"/>
    <w:rsid w:val="00DB7B72"/>
    <w:rsid w:val="00DB7D60"/>
    <w:rsid w:val="00DC074D"/>
    <w:rsid w:val="00DC2B59"/>
    <w:rsid w:val="00DC5179"/>
    <w:rsid w:val="00DD0B8B"/>
    <w:rsid w:val="00DD1E47"/>
    <w:rsid w:val="00DD2DFC"/>
    <w:rsid w:val="00DD61A9"/>
    <w:rsid w:val="00DD682F"/>
    <w:rsid w:val="00DD6EF1"/>
    <w:rsid w:val="00DD7940"/>
    <w:rsid w:val="00DE4958"/>
    <w:rsid w:val="00DE7466"/>
    <w:rsid w:val="00DF7C98"/>
    <w:rsid w:val="00E024BA"/>
    <w:rsid w:val="00E030D7"/>
    <w:rsid w:val="00E04361"/>
    <w:rsid w:val="00E064FD"/>
    <w:rsid w:val="00E06C15"/>
    <w:rsid w:val="00E06D16"/>
    <w:rsid w:val="00E1053A"/>
    <w:rsid w:val="00E142E8"/>
    <w:rsid w:val="00E148DE"/>
    <w:rsid w:val="00E17598"/>
    <w:rsid w:val="00E26AF3"/>
    <w:rsid w:val="00E276E0"/>
    <w:rsid w:val="00E2781F"/>
    <w:rsid w:val="00E311FF"/>
    <w:rsid w:val="00E314EA"/>
    <w:rsid w:val="00E33547"/>
    <w:rsid w:val="00E33FDA"/>
    <w:rsid w:val="00E34FE2"/>
    <w:rsid w:val="00E406D5"/>
    <w:rsid w:val="00E468F3"/>
    <w:rsid w:val="00E5014C"/>
    <w:rsid w:val="00E56701"/>
    <w:rsid w:val="00E56DA3"/>
    <w:rsid w:val="00E612A0"/>
    <w:rsid w:val="00E62754"/>
    <w:rsid w:val="00E64D2D"/>
    <w:rsid w:val="00E7478D"/>
    <w:rsid w:val="00E80C10"/>
    <w:rsid w:val="00E86B53"/>
    <w:rsid w:val="00E87C84"/>
    <w:rsid w:val="00E9110B"/>
    <w:rsid w:val="00E95DFD"/>
    <w:rsid w:val="00EA292F"/>
    <w:rsid w:val="00EA2B6F"/>
    <w:rsid w:val="00EA2E7C"/>
    <w:rsid w:val="00EA590C"/>
    <w:rsid w:val="00EB3478"/>
    <w:rsid w:val="00EB471C"/>
    <w:rsid w:val="00EB4B39"/>
    <w:rsid w:val="00EB6FE3"/>
    <w:rsid w:val="00EC3056"/>
    <w:rsid w:val="00EC3C33"/>
    <w:rsid w:val="00EC681D"/>
    <w:rsid w:val="00EE0F65"/>
    <w:rsid w:val="00EE3D6D"/>
    <w:rsid w:val="00EE73E1"/>
    <w:rsid w:val="00EF4E53"/>
    <w:rsid w:val="00EF7E92"/>
    <w:rsid w:val="00F00D2C"/>
    <w:rsid w:val="00F032F5"/>
    <w:rsid w:val="00F07CE6"/>
    <w:rsid w:val="00F16B97"/>
    <w:rsid w:val="00F22236"/>
    <w:rsid w:val="00F246A1"/>
    <w:rsid w:val="00F37917"/>
    <w:rsid w:val="00F50922"/>
    <w:rsid w:val="00F51277"/>
    <w:rsid w:val="00F5513E"/>
    <w:rsid w:val="00F63F3F"/>
    <w:rsid w:val="00F66FA5"/>
    <w:rsid w:val="00F71678"/>
    <w:rsid w:val="00F71A70"/>
    <w:rsid w:val="00F730E3"/>
    <w:rsid w:val="00F73F37"/>
    <w:rsid w:val="00F74C52"/>
    <w:rsid w:val="00F755E9"/>
    <w:rsid w:val="00F75F43"/>
    <w:rsid w:val="00F9006F"/>
    <w:rsid w:val="00F909CD"/>
    <w:rsid w:val="00F92E43"/>
    <w:rsid w:val="00F974D1"/>
    <w:rsid w:val="00FA16E0"/>
    <w:rsid w:val="00FA1ACF"/>
    <w:rsid w:val="00FA2E2E"/>
    <w:rsid w:val="00FA4318"/>
    <w:rsid w:val="00FB4D80"/>
    <w:rsid w:val="00FC1304"/>
    <w:rsid w:val="00FC4397"/>
    <w:rsid w:val="00FD05AD"/>
    <w:rsid w:val="00FD0666"/>
    <w:rsid w:val="00FD3E73"/>
    <w:rsid w:val="00FD7295"/>
    <w:rsid w:val="00FE2187"/>
    <w:rsid w:val="00FE2BA1"/>
    <w:rsid w:val="00FE320C"/>
    <w:rsid w:val="00FE36C5"/>
    <w:rsid w:val="00FF1B05"/>
    <w:rsid w:val="00FF37BE"/>
    <w:rsid w:val="00FF4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69F3D8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D55512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numbering" w:customStyle="1" w:styleId="GTParagraphBullet1">
    <w:name w:val="GT Paragraph Bullet1"/>
    <w:uiPriority w:val="99"/>
    <w:rsid w:val="00586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612C048A2524BADB90F45D5A93106" ma:contentTypeVersion="12" ma:contentTypeDescription="Create a new document." ma:contentTypeScope="" ma:versionID="4cc856857b51c7267462eac02d5a43ee">
  <xsd:schema xmlns:xsd="http://www.w3.org/2001/XMLSchema" xmlns:xs="http://www.w3.org/2001/XMLSchema" xmlns:p="http://schemas.microsoft.com/office/2006/metadata/properties" xmlns:ns2="637853d3-3c8a-4525-b7b2-7dbd8854d207" xmlns:ns3="af558644-f955-442f-a737-29339a49f4e6" xmlns:ns4="9c46a28d-acc8-4027-86ce-a8901ee39950" targetNamespace="http://schemas.microsoft.com/office/2006/metadata/properties" ma:root="true" ma:fieldsID="3f494741aea5b80b8eb02f0cf19b69b1" ns2:_="" ns3:_="" ns4:_="">
    <xsd:import namespace="637853d3-3c8a-4525-b7b2-7dbd8854d207"/>
    <xsd:import namespace="af558644-f955-442f-a737-29339a49f4e6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853d3-3c8a-4525-b7b2-7dbd8854d2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558644-f955-442f-a737-29339a49f4e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37853d3-3c8a-4525-b7b2-7dbd8854d207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Props1.xml><?xml version="1.0" encoding="utf-8"?>
<ds:datastoreItem xmlns:ds="http://schemas.openxmlformats.org/officeDocument/2006/customXml" ds:itemID="{32756A63-1050-41C9-A8ED-AA341B3AC3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591A7F-E56C-47D4-86D1-E53B10BEF1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6F0851-4391-4714-AC68-EB11EC11E8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853d3-3c8a-4525-b7b2-7dbd8854d207"/>
    <ds:schemaRef ds:uri="af558644-f955-442f-a737-29339a49f4e6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E66D83-5230-4C9B-B457-BCF437C4CA77}">
  <ds:schemaRefs>
    <ds:schemaRef ds:uri="http://schemas.microsoft.com/office/2006/metadata/properties"/>
    <ds:schemaRef ds:uri="http://schemas.microsoft.com/office/infopath/2007/PartnerControls"/>
    <ds:schemaRef ds:uri="637853d3-3c8a-4525-b7b2-7dbd8854d207"/>
    <ds:schemaRef ds:uri="9c46a28d-acc8-4027-86ce-a8901ee3995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604</TotalTime>
  <Pages>5</Pages>
  <Words>2099</Words>
  <Characters>8168</Characters>
  <Application>Microsoft Office Word</Application>
  <DocSecurity>0</DocSecurity>
  <Lines>68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10247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326</cp:revision>
  <cp:lastPrinted>2022-02-24T14:04:00Z</cp:lastPrinted>
  <dcterms:created xsi:type="dcterms:W3CDTF">2018-07-13T04:02:00Z</dcterms:created>
  <dcterms:modified xsi:type="dcterms:W3CDTF">2023-02-27T09:29:00Z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0x010100394612C048A2524BADB90F45D5A93106</vt:lpwstr>
  </property>
</Properties>
</file>