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1575C" w14:textId="768F4320" w:rsidR="00DB308D" w:rsidRDefault="00D43717" w:rsidP="004C2111">
      <w:pPr>
        <w:pStyle w:val="Reference"/>
      </w:pPr>
      <w:r>
        <w:tab/>
      </w:r>
    </w:p>
    <w:p w14:paraId="3C212862" w14:textId="2076EB74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5F1707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1921E69" w14:textId="77777777" w:rsidR="00D15EA5" w:rsidRDefault="00D15EA5" w:rsidP="00D15EA5">
      <w:pPr>
        <w:pStyle w:val="BodyText"/>
      </w:pPr>
    </w:p>
    <w:p w14:paraId="2DA54FB4" w14:textId="1BFF7718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328895F5" w14:textId="7BEE00C7" w:rsidR="00AB5752" w:rsidRDefault="00AB5752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4A0C262" w14:textId="77777777" w:rsidR="008229D0" w:rsidRDefault="008229D0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D52BD26" w14:textId="77777777" w:rsidR="00EC28AD" w:rsidRDefault="00EC28AD" w:rsidP="00EC28AD">
      <w:pPr>
        <w:pStyle w:val="BodyText"/>
        <w:spacing w:after="0" w:line="240" w:lineRule="auto"/>
        <w:rPr>
          <w:rFonts w:cstheme="minorBidi"/>
          <w:sz w:val="16"/>
          <w:szCs w:val="16"/>
          <w:lang w:bidi="th-TH"/>
        </w:rPr>
      </w:pPr>
    </w:p>
    <w:p w14:paraId="0BDC8B7D" w14:textId="2CEEC798" w:rsidR="008716BA" w:rsidRPr="00CD1879" w:rsidRDefault="00AD3B26" w:rsidP="00CD18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B743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B743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B743C"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ผู้ถือหุ้นของบริษัท </w:t>
      </w:r>
      <w:proofErr w:type="spellStart"/>
      <w:r w:rsidR="00EB5E95" w:rsidRPr="00EB5E9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เซนต์</w:t>
      </w:r>
      <w:proofErr w:type="spellEnd"/>
      <w:r w:rsidR="00EB5E95" w:rsidRPr="00EB5E9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เมด</w:t>
      </w:r>
      <w:r w:rsidR="00E70B16" w:rsidRPr="00E70B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70B16" w:rsidRPr="00E70B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3B1A8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(มหาชน)</w:t>
      </w:r>
    </w:p>
    <w:p w14:paraId="0098770E" w14:textId="0E35EA06" w:rsidR="00084F8B" w:rsidRPr="00AD3B26" w:rsidRDefault="00734D83" w:rsidP="005520C9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6CC5FAF" w14:textId="77777777" w:rsidR="003F16DE" w:rsidRPr="003F16DE" w:rsidRDefault="003F16DE" w:rsidP="00844EE8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97FB85B" w14:textId="75D8D02B" w:rsidR="003F16DE" w:rsidRDefault="003F16DE" w:rsidP="003F6B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CE66238" w14:textId="77777777" w:rsidR="009C1568" w:rsidRPr="00DC1188" w:rsidRDefault="00EB5E95" w:rsidP="009C1568">
      <w:pPr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bookmarkStart w:id="1" w:name="_Hlk29398862"/>
      <w:r w:rsidRPr="00EB5E95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</w:t>
      </w:r>
      <w:bookmarkEnd w:id="1"/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proofErr w:type="spellStart"/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เซนต์</w:t>
      </w:r>
      <w:proofErr w:type="spellEnd"/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เมด</w:t>
      </w:r>
      <w:r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จำกัด</w:t>
      </w:r>
      <w:r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B1A8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(มหาชน) </w:t>
      </w:r>
      <w:r w:rsidR="00BF6B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B2439E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>“</w:t>
      </w:r>
      <w:r w:rsidR="00BF6B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B243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>”</w:t>
      </w:r>
      <w:r w:rsidR="00BF6B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) </w:t>
      </w:r>
      <w:r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ซึ่งประกอบ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ด้ว</w:t>
      </w:r>
      <w:r w:rsidRPr="00ED41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ย</w:t>
      </w:r>
      <w:r w:rsidR="001D0A5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งบแสดงฐานะการเงิน ณ วันที่ </w:t>
      </w:r>
      <w:r w:rsidRPr="00ED41C8">
        <w:rPr>
          <w:rFonts w:ascii="Browallia New" w:eastAsia="Calibri" w:hAnsi="Browallia New" w:cs="Browallia New"/>
          <w:sz w:val="28"/>
          <w:szCs w:val="28"/>
        </w:rPr>
        <w:t>31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ED41C8">
        <w:rPr>
          <w:rFonts w:ascii="Browallia New" w:eastAsia="Calibri" w:hAnsi="Browallia New" w:cs="Browallia New"/>
          <w:sz w:val="28"/>
          <w:szCs w:val="28"/>
        </w:rPr>
        <w:t>25</w:t>
      </w:r>
      <w:r>
        <w:rPr>
          <w:rFonts w:ascii="Browallia New" w:eastAsia="Calibri" w:hAnsi="Browallia New" w:cs="Browallia New"/>
          <w:sz w:val="28"/>
          <w:szCs w:val="28"/>
        </w:rPr>
        <w:t>6</w:t>
      </w:r>
      <w:r w:rsidR="00D66BBD">
        <w:rPr>
          <w:rFonts w:ascii="Browallia New" w:eastAsia="Calibri" w:hAnsi="Browallia New" w:cs="Browallia New"/>
          <w:sz w:val="28"/>
          <w:szCs w:val="28"/>
        </w:rPr>
        <w:t>5</w:t>
      </w:r>
      <w:r w:rsidR="009C156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9C156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งบแสดงการเปลี่ยนแปลงส่วนของผู้ถือหุ้น </w:t>
      </w:r>
      <w:r w:rsidR="009C1568"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และงบกระแสเงินสดสำหรับปี</w:t>
      </w:r>
      <w:r w:rsidR="009C1568"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9C1568"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9C1568"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9C156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และหมายเหตุ</w:t>
      </w:r>
      <w:r w:rsidRPr="00ED41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9C156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  <w:r w:rsidR="009C156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2ABD4893" w14:textId="6D52D2C9" w:rsidR="00280186" w:rsidRPr="009C1568" w:rsidRDefault="00280186" w:rsidP="005520C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383585" w14:textId="6010C557" w:rsidR="009C1568" w:rsidRPr="00AC48F3" w:rsidRDefault="009C1568" w:rsidP="009C15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3E4564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เซนต์</w:t>
      </w:r>
      <w:proofErr w:type="spellEnd"/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เมด</w:t>
      </w:r>
      <w:r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จำกัด</w:t>
      </w:r>
      <w:r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(มหาชน)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186047">
        <w:rPr>
          <w:rFonts w:ascii="Browallia New" w:hAnsi="Browallia New" w:cs="Browallia New"/>
          <w:sz w:val="28"/>
          <w:szCs w:val="28"/>
        </w:rPr>
        <w:br/>
      </w:r>
      <w:r w:rsidRPr="00AC48F3">
        <w:rPr>
          <w:rFonts w:ascii="Browallia New" w:hAnsi="Browallia New" w:cs="Browallia New"/>
          <w:sz w:val="28"/>
          <w:szCs w:val="28"/>
        </w:rPr>
        <w:t xml:space="preserve">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>
        <w:rPr>
          <w:rFonts w:ascii="Browallia New" w:hAnsi="Browallia New" w:cs="Browallia New"/>
          <w:sz w:val="28"/>
          <w:szCs w:val="28"/>
          <w:lang w:val="en-US"/>
        </w:rPr>
        <w:t>5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23DFDB65" w14:textId="77777777" w:rsidR="00CD4D4E" w:rsidRPr="00DB05F5" w:rsidRDefault="00CD4D4E" w:rsidP="00186047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F071C1" w14:textId="77777777" w:rsidR="003F16DE" w:rsidRPr="003F16DE" w:rsidRDefault="003F16DE" w:rsidP="003F6B4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6C48DE90" w14:textId="77777777" w:rsidR="003F16DE" w:rsidRPr="003F6B4D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A9941C" w14:textId="7E6F8F44" w:rsidR="009C1568" w:rsidRDefault="009C1568" w:rsidP="009C15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ความรับผิดชอบของข้าพเจ้าได้กล่าวไว้ในวรรค</w:t>
      </w:r>
      <w:r w:rsidRPr="001830C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</w:t>
      </w:r>
      <w:r w:rsidRPr="009B4548">
        <w:rPr>
          <w:rFonts w:ascii="Browallia New" w:eastAsia="Calibri" w:hAnsi="Browallia New" w:cs="Browallia New"/>
          <w:sz w:val="28"/>
          <w:szCs w:val="28"/>
          <w:cs/>
          <w:lang w:bidi="th-TH"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Pr="009B45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="0018604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B45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 (ประมวลจรรยาบรรณของผู้ประกอบวิชาชีพบัญชี)</w:t>
      </w:r>
      <w:r w:rsidRPr="009B45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B45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9B45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B45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9B45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B45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9B45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B45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9B45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B45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66398F" w14:textId="38843CD5" w:rsidR="009275CE" w:rsidRDefault="009275CE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41E9736" w14:textId="77777777" w:rsidR="005F0CB9" w:rsidRDefault="005F0CB9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25E9343" w14:textId="15230346" w:rsidR="009C1568" w:rsidRDefault="009C1568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B41491A" w14:textId="17A3A61F" w:rsidR="00AF1DC7" w:rsidRDefault="00AF1DC7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C28A4C9" w14:textId="3E46B5B2" w:rsidR="00AF1DC7" w:rsidRDefault="00AF1DC7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B53F1D" w14:textId="77777777" w:rsidR="00AF1DC7" w:rsidRPr="009C1568" w:rsidRDefault="00AF1DC7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960B11" w14:textId="77777777" w:rsidR="00ED4892" w:rsidRPr="009C1568" w:rsidRDefault="00ED4892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A785D4" w14:textId="66C5190A" w:rsidR="00165B8B" w:rsidRDefault="00165B8B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47CB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0B2F4B2F" w14:textId="77777777" w:rsidR="009C1568" w:rsidRPr="009C1568" w:rsidRDefault="009C1568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294D837C" w14:textId="77777777" w:rsidR="009C1568" w:rsidRPr="00AC48F3" w:rsidRDefault="009C1568" w:rsidP="009C15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554D1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Pr="00075B0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งวด</w:t>
      </w:r>
      <w:r w:rsidRPr="006554D1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 xml:space="preserve">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5AA5A21" w14:textId="77777777" w:rsidR="00165B8B" w:rsidRPr="00851D8B" w:rsidRDefault="00165B8B" w:rsidP="00165B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165B8B" w:rsidRPr="00616F48" w14:paraId="117490C5" w14:textId="77777777" w:rsidTr="05C5D561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63506639" w14:textId="77777777" w:rsidR="00165B8B" w:rsidRPr="00A85E8A" w:rsidRDefault="00165B8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1E6E886D" w14:textId="77777777" w:rsidR="00165B8B" w:rsidRPr="00A85E8A" w:rsidRDefault="00165B8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65B8B" w:rsidRPr="00AC48F3" w14:paraId="67C3A10B" w14:textId="77777777" w:rsidTr="00A2393D">
        <w:trPr>
          <w:trHeight w:val="10647"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442538A" w14:textId="77777777" w:rsidR="00165B8B" w:rsidRPr="009B4548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FA2E45D" w14:textId="1108D0C3" w:rsidR="00DF5DFE" w:rsidRPr="009B4548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9B4548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</w:t>
            </w:r>
            <w:r w:rsidRPr="009B4548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</w:rPr>
              <w:t>รายไ</w:t>
            </w:r>
            <w:proofErr w:type="spellStart"/>
            <w:r w:rsidR="00006173" w:rsidRPr="009B4548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ด้</w:t>
            </w:r>
            <w:proofErr w:type="spellEnd"/>
          </w:p>
          <w:p w14:paraId="741FFF48" w14:textId="77777777" w:rsidR="009847FA" w:rsidRPr="009B4548" w:rsidRDefault="009847FA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  <w:p w14:paraId="571FB66D" w14:textId="1CA9F42D" w:rsidR="00DF5DFE" w:rsidRPr="009B4548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รายได้จากการขาย</w:t>
            </w:r>
            <w:r w:rsidR="00A16DBD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  <w:r w:rsidR="008D4726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B20F9F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เป็น</w:t>
            </w:r>
            <w:r w:rsidR="00446481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รายการ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ที่</w:t>
            </w:r>
            <w:r w:rsidR="00446481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มี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สาระสำคัญต่องบการเงิน</w:t>
            </w:r>
            <w:r w:rsidR="00833036" w:rsidRPr="009B4548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และ</w:t>
            </w:r>
            <w:r w:rsidR="00025179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เป็นรายการที่</w:t>
            </w:r>
            <w:r w:rsidR="00BB07D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มีความ</w:t>
            </w:r>
            <w:r w:rsidR="00025179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สำคัญ</w:t>
            </w:r>
            <w:r w:rsidR="000540DC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สำหรับผู้ใช้งบการเงิน</w:t>
            </w:r>
            <w:r w:rsidR="007F73B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ต่อการปร</w:t>
            </w:r>
            <w:r w:rsidR="00550D1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ะ</w:t>
            </w:r>
            <w:r w:rsidR="007F73B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เมิน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ผลการดำเนินงาน</w:t>
            </w:r>
            <w:r w:rsidR="00BA7F67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ของบริษัท</w:t>
            </w:r>
          </w:p>
          <w:p w14:paraId="76A64A23" w14:textId="77777777" w:rsidR="00DF5DFE" w:rsidRPr="009B4548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</w:p>
          <w:p w14:paraId="1624359C" w14:textId="1BBB07CC" w:rsidR="00DF5DFE" w:rsidRPr="009B4548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ข้าพเจ้าให้ความสำคัญสำหรับเรื่องนี้</w:t>
            </w:r>
            <w:r w:rsidR="002260F1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เนื่องจาก</w:t>
            </w:r>
            <w:r w:rsidR="00612E2A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บริษัทมีราย</w:t>
            </w:r>
            <w:r w:rsidR="000C4FA2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ได้จาก</w:t>
            </w:r>
            <w:r w:rsidR="00B02CF3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สัญญาที่ทำกับลูกค้า ซึ่งมีการ</w:t>
            </w:r>
            <w:r w:rsidR="00B165F0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รวมการ</w:t>
            </w:r>
            <w:r w:rsidR="000C4FA2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ขาย</w:t>
            </w:r>
            <w:r w:rsidR="001803FF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เครื่องมือแพทย์</w:t>
            </w:r>
            <w:r w:rsidR="00B165F0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และการ</w:t>
            </w:r>
            <w:r w:rsidR="000C4FA2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ให้บริกา</w:t>
            </w:r>
            <w:r w:rsidR="001803FF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ร</w:t>
            </w:r>
            <w:r w:rsidR="00AB10AB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ที่เกี่ยวเนื่อง</w:t>
            </w:r>
            <w:r w:rsidR="001C15C5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เข้าด้วยกัน</w:t>
            </w:r>
            <w:r w:rsidR="00042B20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7D6E85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นอกจากน</w:t>
            </w:r>
            <w:r w:rsidR="005701DE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ั้น</w:t>
            </w:r>
            <w:r w:rsidR="007D6E85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451004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สัญญาที่ทำกับลูกค้า</w:t>
            </w:r>
            <w:r w:rsidR="00383437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ที่</w:t>
            </w:r>
            <w:r w:rsidR="00C757D2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มีความหลากหลาย</w:t>
            </w:r>
            <w:r w:rsidR="00093F99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ใน</w:t>
            </w:r>
            <w:r w:rsidR="00383437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แต่ละ</w:t>
            </w:r>
            <w:r w:rsidR="00D86070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สัญญา</w:t>
            </w:r>
            <w:r w:rsidR="00383437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0C64E4"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แตกต่างกันไปตามแต่ละลูกค้า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ผู้บริหาร</w:t>
            </w:r>
            <w:r w:rsidR="00093F99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ของบริษัท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ต้องใช้ดุลยพินิจในการประเมินเงื่อนไขและรายละเอียดของ</w:t>
            </w:r>
            <w:r w:rsidR="00F628A1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แต่ละ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สัญญาที่ทำกับลูกค้า</w:t>
            </w:r>
            <w:r w:rsidR="00484BB9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เพื่อพิจารณาว่าการขายสินค้าหรือบริการแต่ละรายการถือเป็นภาระที่</w:t>
            </w:r>
            <w:r w:rsidR="00581569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ต้องปฏิบัติ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แยกจากกันหรือไม่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รวมถึง</w:t>
            </w:r>
            <w:r w:rsidR="00FF6128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พิจารณา</w:t>
            </w:r>
            <w:r w:rsidR="00425E34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="00FF6128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กำหนดราคาของรายการ และการปันส่วนราคาของรายการให้กับแต่ละภาระที่ต้องปฏิบัติ</w:t>
            </w:r>
            <w:r w:rsidR="00F24389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แล</w:t>
            </w:r>
            <w:r w:rsidR="00321CDE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ะ</w:t>
            </w:r>
            <w:r w:rsidR="007B340F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พิจารณา</w:t>
            </w:r>
            <w:r w:rsidR="00D1343F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จังหวะ</w:t>
            </w:r>
            <w:r w:rsidR="00D1343F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เวลา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ในการรับรู้รายได้</w:t>
            </w:r>
            <w:r w:rsidR="00D1343F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ใน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แต่ละ</w:t>
            </w:r>
            <w:r w:rsidR="00D1343F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ภาระ</w:t>
            </w:r>
            <w:r w:rsidR="0018126A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ที่ต้อง</w:t>
            </w:r>
            <w:r w:rsidR="00B94412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ปฏิบัติเมื่อเสร็จสิ้น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</w:p>
          <w:p w14:paraId="062966AF" w14:textId="77777777" w:rsidR="00DF5DFE" w:rsidRPr="009B4548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</w:p>
          <w:p w14:paraId="7D550636" w14:textId="39A281A0" w:rsidR="00DF5DFE" w:rsidRPr="009B4548" w:rsidRDefault="00DF5DFE" w:rsidP="00F03C73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บริษัทได้เปิดเผยนโยบายการบัญชี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เกี่ยวกับการรับรู</w:t>
            </w:r>
            <w:r w:rsidR="00F03C73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้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รายได้</w:t>
            </w:r>
            <w:r w:rsidR="00C80AAF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และรายได้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ในหมายเหตุประกอบงบการเงินข้อ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07307" w:rsidRPr="009B4548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4.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1</w:t>
            </w:r>
            <w:r w:rsidR="001B3831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D365F8"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และ </w:t>
            </w:r>
            <w:r w:rsidR="00D365F8" w:rsidRPr="009B4548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2</w:t>
            </w:r>
            <w:r w:rsidR="00482E71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5</w:t>
            </w:r>
          </w:p>
          <w:p w14:paraId="41DC4020" w14:textId="77777777" w:rsidR="00DF5DFE" w:rsidRPr="009B4548" w:rsidRDefault="00DF5DFE" w:rsidP="00DF5DF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8BCEBE" w14:textId="77777777" w:rsidR="00165B8B" w:rsidRPr="009B4548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187215F" w14:textId="77777777" w:rsidR="00165B8B" w:rsidRPr="009B4548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1032E39" w14:textId="77777777" w:rsidR="00165B8B" w:rsidRPr="009B4548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8520A02" w14:textId="281C31A8" w:rsidR="006D12B6" w:rsidRPr="009B4548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803972C" w14:textId="11A6C426" w:rsidR="00E631D5" w:rsidRPr="009B4548" w:rsidRDefault="00E631D5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5BFAC63" w14:textId="77777777" w:rsidR="00D66BBD" w:rsidRPr="009B4548" w:rsidRDefault="00D66BBD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4D5409F4" w14:textId="4CF2C1DA" w:rsidR="00E631D5" w:rsidRPr="009B4548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9B4548">
              <w:rPr>
                <w:rFonts w:ascii="BrowalliaUPC" w:hAnsi="BrowalliaUPC" w:cs="BrowalliaUPC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88B81BD" w14:textId="77777777" w:rsidR="006D12B6" w:rsidRPr="009B4548" w:rsidRDefault="006D12B6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ทำความเข้าใจถึงลักษณะและประเภทของ</w:t>
            </w:r>
            <w:r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รายได้</w:t>
            </w:r>
            <w:r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 xml:space="preserve"> รวมถึงนโยบาย </w:t>
            </w:r>
            <w:r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ระบบการควบคุมภายในที่เกี่ยวข้องกับวงจรรายได้ </w:t>
            </w:r>
            <w:r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/>
              </w:rPr>
              <w:t>และทดสอบการปฏิบัติตามการควบคุม</w:t>
            </w:r>
            <w:r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ภายในที่บริษัทออกแบบไว้</w:t>
            </w:r>
          </w:p>
          <w:p w14:paraId="5AFCF185" w14:textId="77777777" w:rsidR="006D12B6" w:rsidRPr="009B4548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4CA6E8F" w14:textId="0D51A221" w:rsidR="006D12B6" w:rsidRPr="009B4548" w:rsidRDefault="00AE72D4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สอบ</w:t>
            </w:r>
            <w:r w:rsidR="00A67A58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ทาน</w:t>
            </w:r>
            <w:r w:rsidR="006D12B6"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เงื่อนไขและรายละเอียดของสัญญาที่ทำกับลูกค้า</w:t>
            </w:r>
            <w:r w:rsidR="008425FC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 เพื่อ</w:t>
            </w:r>
            <w:r w:rsidR="00AE75A9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ประเมิน</w:t>
            </w:r>
            <w:r w:rsidR="00AD60A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ความเหมาะสมของ</w:t>
            </w:r>
            <w:r w:rsidR="009C5B93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การพิจารณา</w:t>
            </w:r>
            <w:r w:rsidR="0040294A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จาก</w:t>
            </w:r>
            <w:r w:rsidR="0033304C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ผู้บริหาร</w:t>
            </w:r>
            <w:r w:rsidR="0040294A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33304C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ใน</w:t>
            </w:r>
            <w:r w:rsidR="006D12B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การระบุ</w:t>
            </w:r>
            <w:r w:rsidR="006D12B6" w:rsidRPr="009B4548">
              <w:rPr>
                <w:rFonts w:ascii="BrowalliaUPC" w:eastAsiaTheme="minorHAnsi" w:hAnsi="BrowalliaUPC" w:cs="BrowalliaUPC"/>
                <w:sz w:val="28"/>
                <w:szCs w:val="28"/>
                <w:cs/>
              </w:rPr>
              <w:t>ภาระที่</w:t>
            </w:r>
            <w:r w:rsidR="006D12B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</w:rPr>
              <w:t>ต้องปฏิบัติ การกำ</w:t>
            </w:r>
            <w:r w:rsidR="006D12B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หน</w:t>
            </w:r>
            <w:r w:rsidR="006D12B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</w:rPr>
              <w:t>ด</w:t>
            </w:r>
            <w:r w:rsidR="006D12B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ราคาของรายการ</w:t>
            </w:r>
            <w:r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="006D12B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</w:rPr>
              <w:t>และ</w:t>
            </w:r>
            <w:r w:rsidR="00E92E3C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การ</w:t>
            </w:r>
            <w:r w:rsidR="006D12B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ปันส่วนราคา</w:t>
            </w:r>
            <w:r w:rsidR="00297359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ของรายการให้แต่ละภาระที่ต้องปฏิบัติ</w:t>
            </w:r>
            <w:r w:rsidR="006D12B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</w:rPr>
              <w:t xml:space="preserve"> รวมถึงช่วงเวลาในการรับรู้รายได้แต่ละ</w:t>
            </w:r>
            <w:r w:rsidR="00F31FC6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ภาระที่ต้องปฏิบัติ</w:t>
            </w:r>
          </w:p>
          <w:p w14:paraId="5500255C" w14:textId="77777777" w:rsidR="006D12B6" w:rsidRPr="009B4548" w:rsidRDefault="006D12B6" w:rsidP="006D12B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</w:p>
          <w:p w14:paraId="01A62A38" w14:textId="0FC5798C" w:rsidR="006D12B6" w:rsidRPr="009B4548" w:rsidRDefault="006D12B6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891059">
              <w:rPr>
                <w:rFonts w:ascii="BrowalliaUPC" w:eastAsiaTheme="minorHAnsi" w:hAnsi="BrowalliaUPC" w:cs="BrowalliaUPC"/>
                <w:spacing w:val="-4"/>
                <w:sz w:val="28"/>
                <w:szCs w:val="28"/>
                <w:cs/>
                <w:lang w:val="en-US"/>
              </w:rPr>
              <w:t>วิเคราะห์เปรียบเทียบบัญชีรายได้แบบแยกย่อย</w:t>
            </w:r>
            <w:r w:rsidR="00383A21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เพื่อตรวจสอบความผิดปกติที่อาจเกิดขึ้นของ</w:t>
            </w:r>
            <w:r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การรับรู้</w:t>
            </w:r>
            <w:r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รายได้ตลอดรอบระยะเวลาบัญชี โดยเฉพาะรายการบัญชีที่ทำผ่านใบสำคัญทั่วไป</w:t>
            </w:r>
          </w:p>
          <w:p w14:paraId="5EAE5A1E" w14:textId="77777777" w:rsidR="006D12B6" w:rsidRPr="009B4548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BD0CFC9" w14:textId="60000605" w:rsidR="006D12B6" w:rsidRDefault="00F03C73" w:rsidP="00DE64A4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UPC" w:eastAsiaTheme="minorEastAsia" w:hAnsi="BrowalliaUPC" w:cs="BrowalliaUPC"/>
                <w:sz w:val="28"/>
                <w:szCs w:val="28"/>
                <w:lang w:val="en-US" w:bidi="th-TH"/>
              </w:rPr>
            </w:pPr>
            <w:r>
              <w:rPr>
                <w:rFonts w:ascii="BrowalliaUPC" w:eastAsiaTheme="minorEastAsia" w:hAnsi="BrowalliaUPC" w:cs="BrowalliaUPC" w:hint="cs"/>
                <w:sz w:val="28"/>
                <w:szCs w:val="28"/>
                <w:cs/>
                <w:lang w:val="en-US" w:bidi="th-TH"/>
              </w:rPr>
              <w:t>ทดสอบตัวอย่าง</w:t>
            </w:r>
            <w:r w:rsidR="006D12B6" w:rsidRPr="009B4548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/>
              </w:rPr>
              <w:t>เอกสารประกอบรายกา</w:t>
            </w:r>
            <w:r w:rsidR="00DE64A4">
              <w:rPr>
                <w:rFonts w:ascii="BrowalliaUPC" w:eastAsiaTheme="minorEastAsia" w:hAnsi="BrowalliaUPC" w:cs="BrowalliaUPC" w:hint="cs"/>
                <w:sz w:val="28"/>
                <w:szCs w:val="28"/>
                <w:cs/>
                <w:lang w:val="en-US" w:bidi="th-TH"/>
              </w:rPr>
              <w:t>ร</w:t>
            </w:r>
            <w:r w:rsidR="006D12B6" w:rsidRPr="009B4548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/>
              </w:rPr>
              <w:t>รายได้ที่เกิดขึ้นในระหว่างรอบระยะเวลาบัญชี</w:t>
            </w:r>
          </w:p>
          <w:p w14:paraId="3288C38F" w14:textId="77777777" w:rsidR="00AC36EA" w:rsidRPr="009B4548" w:rsidRDefault="00AC36EA" w:rsidP="00AC36E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jc w:val="thaiDistribute"/>
              <w:rPr>
                <w:rFonts w:ascii="BrowalliaUPC" w:eastAsiaTheme="minorEastAsia" w:hAnsi="BrowalliaUPC" w:cs="BrowalliaUPC"/>
                <w:sz w:val="28"/>
                <w:szCs w:val="28"/>
                <w:lang w:val="en-US" w:bidi="th-TH"/>
              </w:rPr>
            </w:pPr>
          </w:p>
          <w:p w14:paraId="02112BA2" w14:textId="5DC67151" w:rsidR="00165B8B" w:rsidRPr="009B4548" w:rsidRDefault="004C0361" w:rsidP="05C5D561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B4548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ประ</w:t>
            </w:r>
            <w:r w:rsidR="009E1A3F" w:rsidRPr="009B4548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เมินความเพียงพอของการเปิดเผยข้อมูลของบริษัท เกี่ยวกับการ</w:t>
            </w:r>
            <w:r w:rsidR="00862437" w:rsidRPr="009B4548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รับรู้</w:t>
            </w:r>
            <w:r w:rsidR="009E1A3F" w:rsidRPr="009B4548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ราย</w:t>
            </w:r>
            <w:r w:rsidR="00862437" w:rsidRPr="009B4548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ได้จากการขายและบริการ</w:t>
            </w:r>
          </w:p>
        </w:tc>
      </w:tr>
    </w:tbl>
    <w:p w14:paraId="1A649A68" w14:textId="77777777" w:rsidR="00AF1DC7" w:rsidRDefault="00AF1DC7" w:rsidP="00525D87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0F5D3C90" w14:textId="77777777" w:rsidR="00AF1DC7" w:rsidRDefault="00AF1DC7" w:rsidP="00525D87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718AD4E9" w14:textId="2084527D" w:rsidR="00F31317" w:rsidRDefault="00F31317" w:rsidP="00525D87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F31317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0F67365F" w14:textId="77777777" w:rsidR="00525D87" w:rsidRPr="00525D87" w:rsidRDefault="00525D87" w:rsidP="00525D87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34041E30" w14:textId="41AC99A4" w:rsidR="00525D87" w:rsidRDefault="00525D87" w:rsidP="00525D87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525D87">
        <w:rPr>
          <w:rFonts w:ascii="Browallia New" w:hAnsi="Browallia New" w:cs="Browallia New"/>
          <w:sz w:val="28"/>
          <w:szCs w:val="28"/>
          <w:cs/>
          <w:lang w:val="en-US" w:bidi="th-TH"/>
        </w:rPr>
        <w:t>งบการเงินของบริษัท</w:t>
      </w:r>
      <w:r w:rsidRPr="00525D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proofErr w:type="spellStart"/>
      <w:r w:rsidRPr="00525D8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เซนต์</w:t>
      </w:r>
      <w:proofErr w:type="spellEnd"/>
      <w:r w:rsidRPr="00525D8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เมด</w:t>
      </w:r>
      <w:r w:rsidRPr="00525D8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525D8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จำกัด</w:t>
      </w:r>
      <w:r w:rsidRPr="00525D8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525D8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(มหาชน) </w:t>
      </w:r>
      <w:r w:rsidRPr="00525D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สำหรับปีสิ้นสุด</w:t>
      </w:r>
      <w:r w:rsidRPr="00525D8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วันที่ </w:t>
      </w:r>
      <w:r w:rsidRPr="00525D87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525D8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525D87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Pr="00525D87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525D8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25D87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</w:t>
      </w:r>
      <w:r w:rsidRPr="00525D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เคยอยู่</w:t>
      </w:r>
      <w:r w:rsidRPr="00525D87">
        <w:rPr>
          <w:rFonts w:ascii="Browallia New" w:hAnsi="Browallia New" w:cs="Browallia New"/>
          <w:sz w:val="28"/>
          <w:szCs w:val="28"/>
          <w:cs/>
          <w:lang w:val="en-US" w:bidi="th-TH"/>
        </w:rPr>
        <w:t>ในสำนักงานเดียวกับข้าพเจ้าซึ่งแสดงความเห็นอย่างไม่มีเงื่อนไข</w:t>
      </w:r>
      <w:r w:rsidRPr="00525D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25D8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Pr="00525D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2</w:t>
      </w:r>
      <w:r w:rsidR="00290D98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525D8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525D8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525D87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6BCC8F29" w14:textId="77777777" w:rsidR="00602FF0" w:rsidRDefault="00602FF0" w:rsidP="001D20F8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F197FC6" w14:textId="77777777" w:rsidR="00525D87" w:rsidRPr="00AC48F3" w:rsidRDefault="00525D87" w:rsidP="00525D8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1047D641" w14:textId="77777777" w:rsidR="00525D87" w:rsidRPr="00AC48F3" w:rsidRDefault="00525D87" w:rsidP="00525D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F330E3" w14:textId="77777777" w:rsidR="00525D87" w:rsidRDefault="00525D87" w:rsidP="00525D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2A753EC" w14:textId="77777777" w:rsidR="00525D87" w:rsidRDefault="00525D87" w:rsidP="00525D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84B6E4F" w14:textId="77777777" w:rsidR="00525D87" w:rsidRDefault="00525D87" w:rsidP="00525D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0D3A3EA" w14:textId="77777777" w:rsidR="00525D87" w:rsidRDefault="00525D87" w:rsidP="00525D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2443256" w14:textId="77777777" w:rsidR="00525D87" w:rsidRPr="00AC48F3" w:rsidRDefault="00525D87" w:rsidP="00525D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D4BB721" w14:textId="77777777" w:rsidR="00525D87" w:rsidRPr="00AC48F3" w:rsidRDefault="00525D87" w:rsidP="00525D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CBD3513" w14:textId="77777777" w:rsidR="00525D87" w:rsidRPr="00AC48F3" w:rsidRDefault="00525D87" w:rsidP="00525D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1A9DA54" w14:textId="77777777" w:rsidR="00525D87" w:rsidRPr="00AC48F3" w:rsidRDefault="00525D87" w:rsidP="00525D87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1C29C191" w14:textId="77777777" w:rsidR="00525D87" w:rsidRPr="00AC48F3" w:rsidRDefault="00525D87" w:rsidP="00525D87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8F388E8" w14:textId="77777777" w:rsidR="00525D87" w:rsidRPr="00AC48F3" w:rsidRDefault="00525D87" w:rsidP="00525D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1D7ECB9" w14:textId="1EA201FC" w:rsidR="00525D87" w:rsidRDefault="00525D87" w:rsidP="00525D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การเงินเหล่านี้</w:t>
      </w:r>
      <w:r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FD2890A" w14:textId="77777777" w:rsidR="0089279E" w:rsidRDefault="0089279E" w:rsidP="00525D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9D90547" w14:textId="09D4B28D" w:rsidR="00525D87" w:rsidRPr="00AC48F3" w:rsidRDefault="00525D87" w:rsidP="00525D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5AC7479" w14:textId="77777777" w:rsidR="00525D87" w:rsidRPr="00AC48F3" w:rsidRDefault="00525D87" w:rsidP="00525D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242BCDD" w14:textId="06E907CE" w:rsidR="00525D87" w:rsidRDefault="00525D8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การกำกับดูแลกระบวนการ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34DD12BF" w14:textId="202509F9" w:rsidR="00AF1DC7" w:rsidRDefault="00AF1DC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FC4E1A" w14:textId="354D2193" w:rsidR="00AF1DC7" w:rsidRDefault="00AF1DC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0DCDFB" w14:textId="77777777" w:rsidR="00AF1DC7" w:rsidRDefault="00AF1DC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543836" w14:textId="77777777" w:rsidR="00525D87" w:rsidRPr="00AC48F3" w:rsidRDefault="00525D87" w:rsidP="00525D8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2AFD45DC" w14:textId="77777777" w:rsidR="00525D87" w:rsidRPr="00AC48F3" w:rsidRDefault="00525D87" w:rsidP="00525D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16DE562" w14:textId="77777777" w:rsidR="00525D87" w:rsidRDefault="00525D8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Pr="003E4564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0005BFFD" w14:textId="77777777" w:rsidR="00525D87" w:rsidRDefault="00525D8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A30926" w14:textId="77777777" w:rsidR="00525D87" w:rsidRDefault="00525D8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4A2F882" w14:textId="77777777" w:rsidR="00525D87" w:rsidRPr="00AC48F3" w:rsidRDefault="00525D8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2464AD" w14:textId="77777777" w:rsidR="00525D87" w:rsidRPr="00AC48F3" w:rsidRDefault="00525D87" w:rsidP="00525D87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7E370554" w14:textId="77777777" w:rsidR="00525D87" w:rsidRPr="00AC48F3" w:rsidRDefault="00525D87" w:rsidP="00525D87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257FEE6" w14:textId="0A27863D" w:rsidR="00525D87" w:rsidRPr="00EA6A5F" w:rsidRDefault="00525D87" w:rsidP="00525D87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D37D71E" w14:textId="78278BB6" w:rsidR="00525D87" w:rsidRPr="00210716" w:rsidRDefault="00525D87" w:rsidP="00210716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2448E1E" w14:textId="77777777" w:rsidR="00525D87" w:rsidRPr="00AC48F3" w:rsidRDefault="00525D87" w:rsidP="00525D87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6B0CBDE2" w14:textId="77777777" w:rsidR="00525D87" w:rsidRPr="00B25179" w:rsidRDefault="00525D87" w:rsidP="00525D87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2DD6EA7" w14:textId="77777777" w:rsidR="00525D87" w:rsidRPr="00AC48F3" w:rsidRDefault="00525D8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3EAD7B4" w14:textId="77777777" w:rsidR="00525D87" w:rsidRPr="00B25179" w:rsidRDefault="00525D87" w:rsidP="00525D87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436208D4" w14:textId="77777777" w:rsidR="00525D87" w:rsidRPr="00AC48F3" w:rsidRDefault="00525D8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2F99132" w14:textId="77777777" w:rsidR="00525D87" w:rsidRPr="00B25179" w:rsidRDefault="00525D87" w:rsidP="00525D8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5B43FF62" w14:textId="77777777" w:rsidR="00525D87" w:rsidRPr="00AC48F3" w:rsidRDefault="00525D87" w:rsidP="00525D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Pr="00CB05BF">
        <w:rPr>
          <w:rFonts w:ascii="Browallia New" w:hAnsi="Browallia New" w:cs="Browallia New"/>
          <w:sz w:val="28"/>
          <w:szCs w:val="28"/>
          <w:cs/>
          <w:lang w:bidi="th-TH"/>
        </w:rPr>
        <w:t>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66505F8" w14:textId="3C50307A" w:rsidR="00115217" w:rsidRDefault="00115217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6084E5" w14:textId="77777777" w:rsidR="00956F14" w:rsidRDefault="00956F14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16D19F9" w14:textId="77777777" w:rsidR="003013FE" w:rsidRDefault="003013FE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802134C" w14:textId="5EAC93F3" w:rsidR="004C77BF" w:rsidRPr="008F0DD2" w:rsidRDefault="002408E0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2408E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 w:rsidRPr="002408E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2408E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2408E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22AAF7B8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3EE0EA9" w14:textId="3C75B5E8" w:rsidR="004C77BF" w:rsidRPr="00ED660B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2D590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408E0"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2EB52171" w14:textId="57FA39D9" w:rsidR="004C77BF" w:rsidRDefault="004C77BF" w:rsidP="004C77BF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358A1120" w14:textId="05C32387" w:rsidR="00A27366" w:rsidRPr="00E4082D" w:rsidRDefault="00E4082D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408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E4082D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E4082D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5D0C0CB" w14:textId="5D456DBC" w:rsidR="004C77BF" w:rsidRPr="00387F08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87F0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481164B" w14:textId="313D7AEF" w:rsidR="00D15EA5" w:rsidRDefault="00525D87" w:rsidP="001F69FA">
      <w:pPr>
        <w:spacing w:after="0" w:line="240" w:lineRule="auto"/>
      </w:pPr>
      <w:r w:rsidRPr="00387F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27</w:t>
      </w:r>
      <w:r w:rsidR="004E43BB" w:rsidRPr="00387F0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F5C95" w:rsidRPr="00387F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4E43BB" w:rsidRPr="00387F08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2408E0" w:rsidRPr="00387F08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439FB" w14:textId="77777777" w:rsidR="00BE32B8" w:rsidRDefault="00BE32B8">
      <w:r>
        <w:separator/>
      </w:r>
    </w:p>
  </w:endnote>
  <w:endnote w:type="continuationSeparator" w:id="0">
    <w:p w14:paraId="6CF38D66" w14:textId="77777777" w:rsidR="00BE32B8" w:rsidRDefault="00BE32B8">
      <w:r>
        <w:continuationSeparator/>
      </w:r>
    </w:p>
  </w:endnote>
  <w:endnote w:type="continuationNotice" w:id="1">
    <w:p w14:paraId="33525D7D" w14:textId="77777777" w:rsidR="00BE32B8" w:rsidRDefault="00BE32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554B9" w14:textId="77777777" w:rsidR="00BE32B8" w:rsidRDefault="00BE32B8">
      <w:bookmarkStart w:id="0" w:name="_Hlk482348182"/>
      <w:bookmarkEnd w:id="0"/>
      <w:r>
        <w:separator/>
      </w:r>
    </w:p>
  </w:footnote>
  <w:footnote w:type="continuationSeparator" w:id="0">
    <w:p w14:paraId="0CF2218E" w14:textId="77777777" w:rsidR="00BE32B8" w:rsidRDefault="00BE32B8">
      <w:r>
        <w:continuationSeparator/>
      </w:r>
    </w:p>
  </w:footnote>
  <w:footnote w:type="continuationNotice" w:id="1">
    <w:p w14:paraId="0C9575D3" w14:textId="77777777" w:rsidR="00BE32B8" w:rsidRDefault="00BE32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58B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BEEB4" w14:textId="26352E80" w:rsidR="00B63D0E" w:rsidRDefault="00B63D0E" w:rsidP="00D96128">
    <w:pPr>
      <w:pStyle w:val="Header"/>
      <w:jc w:val="right"/>
    </w:pPr>
  </w:p>
  <w:p w14:paraId="1B1129E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791C" w14:textId="77777777" w:rsidR="00D15EA5" w:rsidRDefault="00D15EA5" w:rsidP="005520C9">
    <w:pPr>
      <w:pStyle w:val="Header"/>
      <w:tabs>
        <w:tab w:val="clear" w:pos="8562"/>
        <w:tab w:val="left" w:pos="5328"/>
      </w:tabs>
      <w:spacing w:after="1200"/>
    </w:pPr>
  </w:p>
  <w:p w14:paraId="40EFD1CE" w14:textId="48A2FFF3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B50B33D" w14:textId="1602DB30" w:rsidR="00D460E7" w:rsidRDefault="00D460E7" w:rsidP="00D15EA5">
    <w:pPr>
      <w:pStyle w:val="Header"/>
    </w:pPr>
    <w:bookmarkStart w:id="2" w:name="Footer3_tbl"/>
    <w:bookmarkEnd w:id="2"/>
  </w:p>
  <w:p w14:paraId="71F8F81C" w14:textId="68FE2B2D" w:rsidR="00D460E7" w:rsidRPr="001470C8" w:rsidRDefault="00D460E7" w:rsidP="00D96128">
    <w:pPr>
      <w:pStyle w:val="Header"/>
      <w:jc w:val="right"/>
      <w:rPr>
        <w:lang w:val="en-U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UXYpoOsBBMCIv" int2:id="7He31NwJ">
      <int2:state int2:value="Rejected" int2:type="LegacyProofing"/>
    </int2:textHash>
    <int2:textHash int2:hashCode="Wk6XvYGbE7mIIj" int2:id="FQpoO1p6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2D26F8A"/>
    <w:multiLevelType w:val="hybridMultilevel"/>
    <w:tmpl w:val="89BC59D4"/>
    <w:lvl w:ilvl="0" w:tplc="A88ECE7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8AAC9344"/>
    <w:lvl w:ilvl="0" w:tplc="11A2C4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A0717AD"/>
    <w:multiLevelType w:val="hybridMultilevel"/>
    <w:tmpl w:val="200843C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8053ACB"/>
    <w:multiLevelType w:val="hybridMultilevel"/>
    <w:tmpl w:val="3B2C7142"/>
    <w:lvl w:ilvl="0" w:tplc="9C1C83E4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D4425AF"/>
    <w:multiLevelType w:val="hybridMultilevel"/>
    <w:tmpl w:val="2D36E024"/>
    <w:lvl w:ilvl="0" w:tplc="698ECCBE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46C9D"/>
    <w:multiLevelType w:val="hybridMultilevel"/>
    <w:tmpl w:val="8F38F27C"/>
    <w:lvl w:ilvl="0" w:tplc="37C8769A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7189B"/>
    <w:multiLevelType w:val="hybridMultilevel"/>
    <w:tmpl w:val="749C055E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 w16cid:durableId="1905143959">
    <w:abstractNumId w:val="3"/>
  </w:num>
  <w:num w:numId="2" w16cid:durableId="464741232">
    <w:abstractNumId w:val="2"/>
  </w:num>
  <w:num w:numId="3" w16cid:durableId="1460146354">
    <w:abstractNumId w:val="1"/>
  </w:num>
  <w:num w:numId="4" w16cid:durableId="1300921750">
    <w:abstractNumId w:val="0"/>
  </w:num>
  <w:num w:numId="5" w16cid:durableId="824709682">
    <w:abstractNumId w:val="9"/>
  </w:num>
  <w:num w:numId="6" w16cid:durableId="1946376499">
    <w:abstractNumId w:val="6"/>
  </w:num>
  <w:num w:numId="7" w16cid:durableId="1889611234">
    <w:abstractNumId w:val="14"/>
  </w:num>
  <w:num w:numId="8" w16cid:durableId="129830548">
    <w:abstractNumId w:val="25"/>
  </w:num>
  <w:num w:numId="9" w16cid:durableId="1698117433">
    <w:abstractNumId w:val="6"/>
  </w:num>
  <w:num w:numId="10" w16cid:durableId="310788380">
    <w:abstractNumId w:val="21"/>
  </w:num>
  <w:num w:numId="11" w16cid:durableId="1215894198">
    <w:abstractNumId w:val="19"/>
  </w:num>
  <w:num w:numId="12" w16cid:durableId="449713277">
    <w:abstractNumId w:val="4"/>
  </w:num>
  <w:num w:numId="13" w16cid:durableId="597832120">
    <w:abstractNumId w:val="11"/>
  </w:num>
  <w:num w:numId="14" w16cid:durableId="1913927866">
    <w:abstractNumId w:val="10"/>
  </w:num>
  <w:num w:numId="15" w16cid:durableId="707872963">
    <w:abstractNumId w:val="11"/>
  </w:num>
  <w:num w:numId="16" w16cid:durableId="822163853">
    <w:abstractNumId w:val="12"/>
  </w:num>
  <w:num w:numId="17" w16cid:durableId="1451315367">
    <w:abstractNumId w:val="15"/>
  </w:num>
  <w:num w:numId="18" w16cid:durableId="1173565401">
    <w:abstractNumId w:val="21"/>
  </w:num>
  <w:num w:numId="19" w16cid:durableId="117534894">
    <w:abstractNumId w:val="19"/>
  </w:num>
  <w:num w:numId="20" w16cid:durableId="2134130876">
    <w:abstractNumId w:val="4"/>
  </w:num>
  <w:num w:numId="21" w16cid:durableId="491533705">
    <w:abstractNumId w:val="11"/>
  </w:num>
  <w:num w:numId="22" w16cid:durableId="1351764562">
    <w:abstractNumId w:val="10"/>
  </w:num>
  <w:num w:numId="23" w16cid:durableId="1161849808">
    <w:abstractNumId w:val="10"/>
  </w:num>
  <w:num w:numId="24" w16cid:durableId="765927629">
    <w:abstractNumId w:val="10"/>
  </w:num>
  <w:num w:numId="25" w16cid:durableId="642807826">
    <w:abstractNumId w:val="11"/>
  </w:num>
  <w:num w:numId="26" w16cid:durableId="1808812666">
    <w:abstractNumId w:val="11"/>
  </w:num>
  <w:num w:numId="27" w16cid:durableId="1218321887">
    <w:abstractNumId w:val="11"/>
  </w:num>
  <w:num w:numId="28" w16cid:durableId="1286504343">
    <w:abstractNumId w:val="20"/>
  </w:num>
  <w:num w:numId="29" w16cid:durableId="495342222">
    <w:abstractNumId w:val="20"/>
  </w:num>
  <w:num w:numId="30" w16cid:durableId="1551191947">
    <w:abstractNumId w:val="20"/>
  </w:num>
  <w:num w:numId="31" w16cid:durableId="492457730">
    <w:abstractNumId w:val="16"/>
  </w:num>
  <w:num w:numId="32" w16cid:durableId="1431781225">
    <w:abstractNumId w:val="16"/>
  </w:num>
  <w:num w:numId="33" w16cid:durableId="1623270617">
    <w:abstractNumId w:val="16"/>
  </w:num>
  <w:num w:numId="34" w16cid:durableId="10018125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85817820">
    <w:abstractNumId w:val="24"/>
  </w:num>
  <w:num w:numId="36" w16cid:durableId="1808662810">
    <w:abstractNumId w:val="8"/>
  </w:num>
  <w:num w:numId="37" w16cid:durableId="1549537340">
    <w:abstractNumId w:val="7"/>
  </w:num>
  <w:num w:numId="38" w16cid:durableId="632978396">
    <w:abstractNumId w:val="22"/>
  </w:num>
  <w:num w:numId="39" w16cid:durableId="1710757214">
    <w:abstractNumId w:val="17"/>
  </w:num>
  <w:num w:numId="40" w16cid:durableId="1989820523">
    <w:abstractNumId w:val="13"/>
  </w:num>
  <w:num w:numId="41" w16cid:durableId="1079597541">
    <w:abstractNumId w:val="5"/>
  </w:num>
  <w:num w:numId="42" w16cid:durableId="1995797401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3DC"/>
    <w:rsid w:val="00004B8D"/>
    <w:rsid w:val="00006173"/>
    <w:rsid w:val="000162B0"/>
    <w:rsid w:val="00025179"/>
    <w:rsid w:val="0003023B"/>
    <w:rsid w:val="00031D17"/>
    <w:rsid w:val="00033A29"/>
    <w:rsid w:val="00034890"/>
    <w:rsid w:val="0004096F"/>
    <w:rsid w:val="00041C6E"/>
    <w:rsid w:val="00042B20"/>
    <w:rsid w:val="00044ACE"/>
    <w:rsid w:val="0004550E"/>
    <w:rsid w:val="00050B90"/>
    <w:rsid w:val="00052614"/>
    <w:rsid w:val="000540DC"/>
    <w:rsid w:val="000611BB"/>
    <w:rsid w:val="000628F4"/>
    <w:rsid w:val="000671F6"/>
    <w:rsid w:val="000723F7"/>
    <w:rsid w:val="00073435"/>
    <w:rsid w:val="00073D7C"/>
    <w:rsid w:val="00074485"/>
    <w:rsid w:val="00075FAE"/>
    <w:rsid w:val="000828F1"/>
    <w:rsid w:val="00082F35"/>
    <w:rsid w:val="00082F59"/>
    <w:rsid w:val="00084855"/>
    <w:rsid w:val="00084F8B"/>
    <w:rsid w:val="00085991"/>
    <w:rsid w:val="000905D1"/>
    <w:rsid w:val="00093688"/>
    <w:rsid w:val="00093F99"/>
    <w:rsid w:val="00094333"/>
    <w:rsid w:val="000959DB"/>
    <w:rsid w:val="00097FAB"/>
    <w:rsid w:val="000A1957"/>
    <w:rsid w:val="000A1C9A"/>
    <w:rsid w:val="000A1EBF"/>
    <w:rsid w:val="000A38D9"/>
    <w:rsid w:val="000A6EC6"/>
    <w:rsid w:val="000B65E3"/>
    <w:rsid w:val="000B7090"/>
    <w:rsid w:val="000C0829"/>
    <w:rsid w:val="000C2A8B"/>
    <w:rsid w:val="000C4FA2"/>
    <w:rsid w:val="000C61F7"/>
    <w:rsid w:val="000C64E4"/>
    <w:rsid w:val="000D07F8"/>
    <w:rsid w:val="000D3508"/>
    <w:rsid w:val="000D5E3E"/>
    <w:rsid w:val="000D7B58"/>
    <w:rsid w:val="000E4593"/>
    <w:rsid w:val="000E52CE"/>
    <w:rsid w:val="000E5FCE"/>
    <w:rsid w:val="000E79C6"/>
    <w:rsid w:val="000F1C7B"/>
    <w:rsid w:val="000F3AAB"/>
    <w:rsid w:val="000F6E25"/>
    <w:rsid w:val="001011DF"/>
    <w:rsid w:val="00102F22"/>
    <w:rsid w:val="00107307"/>
    <w:rsid w:val="00112B69"/>
    <w:rsid w:val="00115217"/>
    <w:rsid w:val="0012528E"/>
    <w:rsid w:val="0012679B"/>
    <w:rsid w:val="001316D3"/>
    <w:rsid w:val="00134B1D"/>
    <w:rsid w:val="0013690E"/>
    <w:rsid w:val="00140E27"/>
    <w:rsid w:val="00141AAA"/>
    <w:rsid w:val="00146077"/>
    <w:rsid w:val="001470C8"/>
    <w:rsid w:val="001512B6"/>
    <w:rsid w:val="00154758"/>
    <w:rsid w:val="001554CD"/>
    <w:rsid w:val="00155A91"/>
    <w:rsid w:val="001613E2"/>
    <w:rsid w:val="00161520"/>
    <w:rsid w:val="00163EC4"/>
    <w:rsid w:val="00163F48"/>
    <w:rsid w:val="0016459D"/>
    <w:rsid w:val="00165155"/>
    <w:rsid w:val="00165B8B"/>
    <w:rsid w:val="00165FD1"/>
    <w:rsid w:val="00167017"/>
    <w:rsid w:val="001705A0"/>
    <w:rsid w:val="001716F2"/>
    <w:rsid w:val="00171A7F"/>
    <w:rsid w:val="00176338"/>
    <w:rsid w:val="001803FF"/>
    <w:rsid w:val="0018126A"/>
    <w:rsid w:val="001847B2"/>
    <w:rsid w:val="00186047"/>
    <w:rsid w:val="0018765D"/>
    <w:rsid w:val="00187A95"/>
    <w:rsid w:val="0019210D"/>
    <w:rsid w:val="001935A0"/>
    <w:rsid w:val="001937FC"/>
    <w:rsid w:val="001967B0"/>
    <w:rsid w:val="001A26D9"/>
    <w:rsid w:val="001A3909"/>
    <w:rsid w:val="001A3BFB"/>
    <w:rsid w:val="001A3C20"/>
    <w:rsid w:val="001A4CA5"/>
    <w:rsid w:val="001A50FD"/>
    <w:rsid w:val="001A6F3D"/>
    <w:rsid w:val="001B198C"/>
    <w:rsid w:val="001B3831"/>
    <w:rsid w:val="001B7388"/>
    <w:rsid w:val="001C15C5"/>
    <w:rsid w:val="001C3E42"/>
    <w:rsid w:val="001D05A3"/>
    <w:rsid w:val="001D0A5D"/>
    <w:rsid w:val="001D0F13"/>
    <w:rsid w:val="001D20F8"/>
    <w:rsid w:val="001D2302"/>
    <w:rsid w:val="001D7BB3"/>
    <w:rsid w:val="001E046D"/>
    <w:rsid w:val="001E12A6"/>
    <w:rsid w:val="001E498F"/>
    <w:rsid w:val="001F39CB"/>
    <w:rsid w:val="001F3B76"/>
    <w:rsid w:val="001F69FA"/>
    <w:rsid w:val="001F70E8"/>
    <w:rsid w:val="001F7BC7"/>
    <w:rsid w:val="00205B33"/>
    <w:rsid w:val="00210716"/>
    <w:rsid w:val="002213FA"/>
    <w:rsid w:val="00221584"/>
    <w:rsid w:val="00221877"/>
    <w:rsid w:val="00223D83"/>
    <w:rsid w:val="0022518C"/>
    <w:rsid w:val="002260F1"/>
    <w:rsid w:val="00230CB4"/>
    <w:rsid w:val="00236949"/>
    <w:rsid w:val="00237A7E"/>
    <w:rsid w:val="002408E0"/>
    <w:rsid w:val="00241F16"/>
    <w:rsid w:val="0024436B"/>
    <w:rsid w:val="0024476E"/>
    <w:rsid w:val="002456B3"/>
    <w:rsid w:val="00247969"/>
    <w:rsid w:val="00251AAE"/>
    <w:rsid w:val="0025226A"/>
    <w:rsid w:val="00252B5E"/>
    <w:rsid w:val="00254EA1"/>
    <w:rsid w:val="0025533A"/>
    <w:rsid w:val="00255F15"/>
    <w:rsid w:val="0026182A"/>
    <w:rsid w:val="002674F4"/>
    <w:rsid w:val="00274C3B"/>
    <w:rsid w:val="00277EBE"/>
    <w:rsid w:val="00280186"/>
    <w:rsid w:val="00281491"/>
    <w:rsid w:val="00282914"/>
    <w:rsid w:val="00282F05"/>
    <w:rsid w:val="002838FB"/>
    <w:rsid w:val="00285249"/>
    <w:rsid w:val="00285C39"/>
    <w:rsid w:val="00290D98"/>
    <w:rsid w:val="00297359"/>
    <w:rsid w:val="002A252E"/>
    <w:rsid w:val="002B26BF"/>
    <w:rsid w:val="002B4691"/>
    <w:rsid w:val="002B5A4A"/>
    <w:rsid w:val="002C623D"/>
    <w:rsid w:val="002D1A8E"/>
    <w:rsid w:val="002D5904"/>
    <w:rsid w:val="002D5A0F"/>
    <w:rsid w:val="002D6E25"/>
    <w:rsid w:val="002E02F4"/>
    <w:rsid w:val="002E0E05"/>
    <w:rsid w:val="002E3BED"/>
    <w:rsid w:val="002E50C3"/>
    <w:rsid w:val="002E7F1E"/>
    <w:rsid w:val="002F04EA"/>
    <w:rsid w:val="002F2DEB"/>
    <w:rsid w:val="002F3903"/>
    <w:rsid w:val="002F4975"/>
    <w:rsid w:val="002F4A52"/>
    <w:rsid w:val="002F7D90"/>
    <w:rsid w:val="0030026A"/>
    <w:rsid w:val="003013FE"/>
    <w:rsid w:val="00301CCD"/>
    <w:rsid w:val="00302F7E"/>
    <w:rsid w:val="00303A32"/>
    <w:rsid w:val="00305173"/>
    <w:rsid w:val="00317B94"/>
    <w:rsid w:val="00321A76"/>
    <w:rsid w:val="00321CDE"/>
    <w:rsid w:val="003221D9"/>
    <w:rsid w:val="003227BC"/>
    <w:rsid w:val="00322A50"/>
    <w:rsid w:val="003241CA"/>
    <w:rsid w:val="0032479A"/>
    <w:rsid w:val="00330AA1"/>
    <w:rsid w:val="00332E88"/>
    <w:rsid w:val="0033304C"/>
    <w:rsid w:val="00333406"/>
    <w:rsid w:val="00335E5B"/>
    <w:rsid w:val="003376AC"/>
    <w:rsid w:val="0034107F"/>
    <w:rsid w:val="0034202A"/>
    <w:rsid w:val="0034359B"/>
    <w:rsid w:val="00343D96"/>
    <w:rsid w:val="00345DA5"/>
    <w:rsid w:val="00350D99"/>
    <w:rsid w:val="0035487E"/>
    <w:rsid w:val="00354F5D"/>
    <w:rsid w:val="00360842"/>
    <w:rsid w:val="00360D03"/>
    <w:rsid w:val="00365233"/>
    <w:rsid w:val="00365ECE"/>
    <w:rsid w:val="00365F89"/>
    <w:rsid w:val="003744DA"/>
    <w:rsid w:val="00383437"/>
    <w:rsid w:val="00383A21"/>
    <w:rsid w:val="00383CC3"/>
    <w:rsid w:val="00384904"/>
    <w:rsid w:val="003879FC"/>
    <w:rsid w:val="00387F08"/>
    <w:rsid w:val="003B1A8B"/>
    <w:rsid w:val="003B43A3"/>
    <w:rsid w:val="003B4868"/>
    <w:rsid w:val="003B4CCD"/>
    <w:rsid w:val="003B4DED"/>
    <w:rsid w:val="003B750C"/>
    <w:rsid w:val="003C07D2"/>
    <w:rsid w:val="003C109C"/>
    <w:rsid w:val="003C12C5"/>
    <w:rsid w:val="003C27EF"/>
    <w:rsid w:val="003C32E9"/>
    <w:rsid w:val="003C3898"/>
    <w:rsid w:val="003C421A"/>
    <w:rsid w:val="003D2605"/>
    <w:rsid w:val="003D28D6"/>
    <w:rsid w:val="003D3A88"/>
    <w:rsid w:val="003D64D6"/>
    <w:rsid w:val="003E02C0"/>
    <w:rsid w:val="003E034A"/>
    <w:rsid w:val="003E374F"/>
    <w:rsid w:val="003E3E21"/>
    <w:rsid w:val="003F16DE"/>
    <w:rsid w:val="003F5C13"/>
    <w:rsid w:val="003F5C95"/>
    <w:rsid w:val="003F6B4D"/>
    <w:rsid w:val="003F7046"/>
    <w:rsid w:val="00401B3F"/>
    <w:rsid w:val="0040294A"/>
    <w:rsid w:val="004078C6"/>
    <w:rsid w:val="00416281"/>
    <w:rsid w:val="004163C1"/>
    <w:rsid w:val="00422353"/>
    <w:rsid w:val="004227AB"/>
    <w:rsid w:val="00425E34"/>
    <w:rsid w:val="00426915"/>
    <w:rsid w:val="0042738C"/>
    <w:rsid w:val="00431844"/>
    <w:rsid w:val="00433F63"/>
    <w:rsid w:val="00435788"/>
    <w:rsid w:val="004359E6"/>
    <w:rsid w:val="00437E70"/>
    <w:rsid w:val="00443CE3"/>
    <w:rsid w:val="00446481"/>
    <w:rsid w:val="00451004"/>
    <w:rsid w:val="00451BA8"/>
    <w:rsid w:val="00452E7B"/>
    <w:rsid w:val="0045302D"/>
    <w:rsid w:val="004546FA"/>
    <w:rsid w:val="00455E8B"/>
    <w:rsid w:val="004570F1"/>
    <w:rsid w:val="00467F86"/>
    <w:rsid w:val="004712E6"/>
    <w:rsid w:val="00475234"/>
    <w:rsid w:val="00477F14"/>
    <w:rsid w:val="00481FE7"/>
    <w:rsid w:val="00482E71"/>
    <w:rsid w:val="00484BB9"/>
    <w:rsid w:val="00484FA4"/>
    <w:rsid w:val="0048532C"/>
    <w:rsid w:val="0049103F"/>
    <w:rsid w:val="0049600D"/>
    <w:rsid w:val="00496CD9"/>
    <w:rsid w:val="004A0DFE"/>
    <w:rsid w:val="004A31FE"/>
    <w:rsid w:val="004A34B9"/>
    <w:rsid w:val="004A3C62"/>
    <w:rsid w:val="004A5773"/>
    <w:rsid w:val="004C0361"/>
    <w:rsid w:val="004C0971"/>
    <w:rsid w:val="004C0C25"/>
    <w:rsid w:val="004C2111"/>
    <w:rsid w:val="004C470E"/>
    <w:rsid w:val="004C732E"/>
    <w:rsid w:val="004C77BF"/>
    <w:rsid w:val="004D0182"/>
    <w:rsid w:val="004D06C0"/>
    <w:rsid w:val="004D0F91"/>
    <w:rsid w:val="004D1376"/>
    <w:rsid w:val="004D1612"/>
    <w:rsid w:val="004D1A38"/>
    <w:rsid w:val="004D20AE"/>
    <w:rsid w:val="004D3578"/>
    <w:rsid w:val="004D6665"/>
    <w:rsid w:val="004D6DBA"/>
    <w:rsid w:val="004D7B24"/>
    <w:rsid w:val="004E20CD"/>
    <w:rsid w:val="004E33A3"/>
    <w:rsid w:val="004E4342"/>
    <w:rsid w:val="004E43BB"/>
    <w:rsid w:val="004E6FEE"/>
    <w:rsid w:val="004F0D28"/>
    <w:rsid w:val="004F1A16"/>
    <w:rsid w:val="004F207F"/>
    <w:rsid w:val="004F20CA"/>
    <w:rsid w:val="004F3CA5"/>
    <w:rsid w:val="004F4EB2"/>
    <w:rsid w:val="004F5D91"/>
    <w:rsid w:val="00501A9D"/>
    <w:rsid w:val="0050212F"/>
    <w:rsid w:val="00504329"/>
    <w:rsid w:val="0050603E"/>
    <w:rsid w:val="005070FA"/>
    <w:rsid w:val="005165EA"/>
    <w:rsid w:val="0052186A"/>
    <w:rsid w:val="00521E4B"/>
    <w:rsid w:val="00525D87"/>
    <w:rsid w:val="005269DA"/>
    <w:rsid w:val="005321DA"/>
    <w:rsid w:val="005323D9"/>
    <w:rsid w:val="00532F2F"/>
    <w:rsid w:val="00534B11"/>
    <w:rsid w:val="00542CA8"/>
    <w:rsid w:val="00544D0C"/>
    <w:rsid w:val="00547541"/>
    <w:rsid w:val="00550D16"/>
    <w:rsid w:val="00551365"/>
    <w:rsid w:val="005520C9"/>
    <w:rsid w:val="0055304A"/>
    <w:rsid w:val="00557DD4"/>
    <w:rsid w:val="005627FF"/>
    <w:rsid w:val="005701DE"/>
    <w:rsid w:val="0057132E"/>
    <w:rsid w:val="00577D61"/>
    <w:rsid w:val="00580EBB"/>
    <w:rsid w:val="00581569"/>
    <w:rsid w:val="005822AC"/>
    <w:rsid w:val="005847B3"/>
    <w:rsid w:val="00585C52"/>
    <w:rsid w:val="005968E3"/>
    <w:rsid w:val="00596C40"/>
    <w:rsid w:val="005A3624"/>
    <w:rsid w:val="005B2169"/>
    <w:rsid w:val="005B23D9"/>
    <w:rsid w:val="005B405A"/>
    <w:rsid w:val="005B72B4"/>
    <w:rsid w:val="005C2C8F"/>
    <w:rsid w:val="005C2CCB"/>
    <w:rsid w:val="005C6479"/>
    <w:rsid w:val="005C655F"/>
    <w:rsid w:val="005C69FD"/>
    <w:rsid w:val="005D1953"/>
    <w:rsid w:val="005D7025"/>
    <w:rsid w:val="005D7F4F"/>
    <w:rsid w:val="005E24EB"/>
    <w:rsid w:val="005E258F"/>
    <w:rsid w:val="005E2D67"/>
    <w:rsid w:val="005E5578"/>
    <w:rsid w:val="005E5900"/>
    <w:rsid w:val="005E60C6"/>
    <w:rsid w:val="005F0CB9"/>
    <w:rsid w:val="005F0F89"/>
    <w:rsid w:val="005F2D3B"/>
    <w:rsid w:val="005F4D62"/>
    <w:rsid w:val="006016AB"/>
    <w:rsid w:val="00602FF0"/>
    <w:rsid w:val="00610ED7"/>
    <w:rsid w:val="00612D86"/>
    <w:rsid w:val="00612E2A"/>
    <w:rsid w:val="00613045"/>
    <w:rsid w:val="006144F3"/>
    <w:rsid w:val="00614B89"/>
    <w:rsid w:val="00616F17"/>
    <w:rsid w:val="00620314"/>
    <w:rsid w:val="00620CE3"/>
    <w:rsid w:val="00621086"/>
    <w:rsid w:val="00623A41"/>
    <w:rsid w:val="00626F05"/>
    <w:rsid w:val="00631010"/>
    <w:rsid w:val="006332AA"/>
    <w:rsid w:val="006365A1"/>
    <w:rsid w:val="00636AA2"/>
    <w:rsid w:val="0064057A"/>
    <w:rsid w:val="006408A3"/>
    <w:rsid w:val="00645E49"/>
    <w:rsid w:val="00650020"/>
    <w:rsid w:val="006560B1"/>
    <w:rsid w:val="00656766"/>
    <w:rsid w:val="0066378E"/>
    <w:rsid w:val="00666764"/>
    <w:rsid w:val="0066694B"/>
    <w:rsid w:val="006669BA"/>
    <w:rsid w:val="0066751C"/>
    <w:rsid w:val="00667DB6"/>
    <w:rsid w:val="00671C5C"/>
    <w:rsid w:val="0067280D"/>
    <w:rsid w:val="00673323"/>
    <w:rsid w:val="00676B24"/>
    <w:rsid w:val="006771E8"/>
    <w:rsid w:val="00677C01"/>
    <w:rsid w:val="0068032D"/>
    <w:rsid w:val="006836AA"/>
    <w:rsid w:val="00683CC7"/>
    <w:rsid w:val="00692CA5"/>
    <w:rsid w:val="006932D7"/>
    <w:rsid w:val="006974A3"/>
    <w:rsid w:val="006975D0"/>
    <w:rsid w:val="006A0DBE"/>
    <w:rsid w:val="006A6F92"/>
    <w:rsid w:val="006B06A2"/>
    <w:rsid w:val="006B228B"/>
    <w:rsid w:val="006B36C1"/>
    <w:rsid w:val="006B4792"/>
    <w:rsid w:val="006B574F"/>
    <w:rsid w:val="006B5F38"/>
    <w:rsid w:val="006C25B8"/>
    <w:rsid w:val="006C3D37"/>
    <w:rsid w:val="006C521C"/>
    <w:rsid w:val="006C55F1"/>
    <w:rsid w:val="006C6376"/>
    <w:rsid w:val="006D12B6"/>
    <w:rsid w:val="006D6FF5"/>
    <w:rsid w:val="006E7022"/>
    <w:rsid w:val="006F0449"/>
    <w:rsid w:val="006F0B52"/>
    <w:rsid w:val="006F1B19"/>
    <w:rsid w:val="006F29ED"/>
    <w:rsid w:val="006F4F77"/>
    <w:rsid w:val="0070147C"/>
    <w:rsid w:val="00701DC9"/>
    <w:rsid w:val="007051D0"/>
    <w:rsid w:val="007121E5"/>
    <w:rsid w:val="0071442F"/>
    <w:rsid w:val="00714FD6"/>
    <w:rsid w:val="007222B2"/>
    <w:rsid w:val="00722A1F"/>
    <w:rsid w:val="007265F7"/>
    <w:rsid w:val="0073049D"/>
    <w:rsid w:val="00731894"/>
    <w:rsid w:val="00732285"/>
    <w:rsid w:val="00734D83"/>
    <w:rsid w:val="00736664"/>
    <w:rsid w:val="00742B6E"/>
    <w:rsid w:val="00746796"/>
    <w:rsid w:val="00746D91"/>
    <w:rsid w:val="0075492D"/>
    <w:rsid w:val="0075598A"/>
    <w:rsid w:val="00761813"/>
    <w:rsid w:val="0076483A"/>
    <w:rsid w:val="00770EB7"/>
    <w:rsid w:val="00771B85"/>
    <w:rsid w:val="00775DA6"/>
    <w:rsid w:val="00776678"/>
    <w:rsid w:val="00777085"/>
    <w:rsid w:val="00777271"/>
    <w:rsid w:val="0077787B"/>
    <w:rsid w:val="00781395"/>
    <w:rsid w:val="0078170A"/>
    <w:rsid w:val="00783CD6"/>
    <w:rsid w:val="00790956"/>
    <w:rsid w:val="00794908"/>
    <w:rsid w:val="0079502D"/>
    <w:rsid w:val="007A02ED"/>
    <w:rsid w:val="007A0755"/>
    <w:rsid w:val="007A190E"/>
    <w:rsid w:val="007A31D9"/>
    <w:rsid w:val="007A45CE"/>
    <w:rsid w:val="007A74F9"/>
    <w:rsid w:val="007A7BAA"/>
    <w:rsid w:val="007B1AE4"/>
    <w:rsid w:val="007B340F"/>
    <w:rsid w:val="007B3D95"/>
    <w:rsid w:val="007B5CE6"/>
    <w:rsid w:val="007C0912"/>
    <w:rsid w:val="007C0F49"/>
    <w:rsid w:val="007D41A1"/>
    <w:rsid w:val="007D6E85"/>
    <w:rsid w:val="007E0A31"/>
    <w:rsid w:val="007E29B1"/>
    <w:rsid w:val="007E3E5E"/>
    <w:rsid w:val="007F5352"/>
    <w:rsid w:val="007F5EF9"/>
    <w:rsid w:val="007F73B6"/>
    <w:rsid w:val="008033D0"/>
    <w:rsid w:val="00803A93"/>
    <w:rsid w:val="00803FB6"/>
    <w:rsid w:val="008059EF"/>
    <w:rsid w:val="00805B5F"/>
    <w:rsid w:val="008128F7"/>
    <w:rsid w:val="00812938"/>
    <w:rsid w:val="008138AA"/>
    <w:rsid w:val="00813E75"/>
    <w:rsid w:val="00816021"/>
    <w:rsid w:val="00821496"/>
    <w:rsid w:val="008229D0"/>
    <w:rsid w:val="00824DDF"/>
    <w:rsid w:val="00827B71"/>
    <w:rsid w:val="00830DAC"/>
    <w:rsid w:val="0083134C"/>
    <w:rsid w:val="00832F51"/>
    <w:rsid w:val="00833036"/>
    <w:rsid w:val="0083432E"/>
    <w:rsid w:val="0084037E"/>
    <w:rsid w:val="008413C0"/>
    <w:rsid w:val="008425FC"/>
    <w:rsid w:val="00843100"/>
    <w:rsid w:val="00844EE8"/>
    <w:rsid w:val="00845E6B"/>
    <w:rsid w:val="00847054"/>
    <w:rsid w:val="00850F25"/>
    <w:rsid w:val="008534AA"/>
    <w:rsid w:val="00856527"/>
    <w:rsid w:val="00862437"/>
    <w:rsid w:val="0086575E"/>
    <w:rsid w:val="008716BA"/>
    <w:rsid w:val="008719C2"/>
    <w:rsid w:val="008738A2"/>
    <w:rsid w:val="008833CC"/>
    <w:rsid w:val="00884FF7"/>
    <w:rsid w:val="00891059"/>
    <w:rsid w:val="0089279E"/>
    <w:rsid w:val="008929FE"/>
    <w:rsid w:val="00894ACE"/>
    <w:rsid w:val="00896B86"/>
    <w:rsid w:val="008A3FE0"/>
    <w:rsid w:val="008A4967"/>
    <w:rsid w:val="008A4C1F"/>
    <w:rsid w:val="008A6ACA"/>
    <w:rsid w:val="008A6C1A"/>
    <w:rsid w:val="008B19D9"/>
    <w:rsid w:val="008B1FD3"/>
    <w:rsid w:val="008B204B"/>
    <w:rsid w:val="008B7473"/>
    <w:rsid w:val="008C105E"/>
    <w:rsid w:val="008C1146"/>
    <w:rsid w:val="008C1645"/>
    <w:rsid w:val="008C1902"/>
    <w:rsid w:val="008C49AE"/>
    <w:rsid w:val="008C59F7"/>
    <w:rsid w:val="008D091F"/>
    <w:rsid w:val="008D19B6"/>
    <w:rsid w:val="008D438A"/>
    <w:rsid w:val="008D4726"/>
    <w:rsid w:val="008D5608"/>
    <w:rsid w:val="008D6B91"/>
    <w:rsid w:val="008E000E"/>
    <w:rsid w:val="008E52CF"/>
    <w:rsid w:val="008E6DD5"/>
    <w:rsid w:val="008E74A7"/>
    <w:rsid w:val="008E7687"/>
    <w:rsid w:val="008F0150"/>
    <w:rsid w:val="008F0DD2"/>
    <w:rsid w:val="008F0E3C"/>
    <w:rsid w:val="008F11FA"/>
    <w:rsid w:val="008F33AE"/>
    <w:rsid w:val="008F36BA"/>
    <w:rsid w:val="008F4ACA"/>
    <w:rsid w:val="008F697C"/>
    <w:rsid w:val="00907143"/>
    <w:rsid w:val="00907F0D"/>
    <w:rsid w:val="00910892"/>
    <w:rsid w:val="00912F98"/>
    <w:rsid w:val="00917FBB"/>
    <w:rsid w:val="00920474"/>
    <w:rsid w:val="009219CA"/>
    <w:rsid w:val="009223D3"/>
    <w:rsid w:val="009275CE"/>
    <w:rsid w:val="00931BDB"/>
    <w:rsid w:val="00931D7A"/>
    <w:rsid w:val="00933AD9"/>
    <w:rsid w:val="00935D8D"/>
    <w:rsid w:val="0093677D"/>
    <w:rsid w:val="00937E37"/>
    <w:rsid w:val="00940452"/>
    <w:rsid w:val="00942E03"/>
    <w:rsid w:val="00942FE8"/>
    <w:rsid w:val="00946B9D"/>
    <w:rsid w:val="0095157A"/>
    <w:rsid w:val="009529B2"/>
    <w:rsid w:val="00953A63"/>
    <w:rsid w:val="00956F14"/>
    <w:rsid w:val="00957E70"/>
    <w:rsid w:val="00957EC8"/>
    <w:rsid w:val="009600FF"/>
    <w:rsid w:val="00963600"/>
    <w:rsid w:val="009646B1"/>
    <w:rsid w:val="009705B2"/>
    <w:rsid w:val="00970DAB"/>
    <w:rsid w:val="0097321D"/>
    <w:rsid w:val="00974DCC"/>
    <w:rsid w:val="00976C39"/>
    <w:rsid w:val="00983430"/>
    <w:rsid w:val="009847FA"/>
    <w:rsid w:val="0098530D"/>
    <w:rsid w:val="00986BF3"/>
    <w:rsid w:val="00992531"/>
    <w:rsid w:val="00995CD5"/>
    <w:rsid w:val="00995DD6"/>
    <w:rsid w:val="00997AF6"/>
    <w:rsid w:val="009A1787"/>
    <w:rsid w:val="009A4F5A"/>
    <w:rsid w:val="009A5261"/>
    <w:rsid w:val="009A5C5B"/>
    <w:rsid w:val="009A6528"/>
    <w:rsid w:val="009A7590"/>
    <w:rsid w:val="009B1F44"/>
    <w:rsid w:val="009B4548"/>
    <w:rsid w:val="009B4573"/>
    <w:rsid w:val="009B4D5B"/>
    <w:rsid w:val="009C002A"/>
    <w:rsid w:val="009C0569"/>
    <w:rsid w:val="009C1568"/>
    <w:rsid w:val="009C5B93"/>
    <w:rsid w:val="009D065D"/>
    <w:rsid w:val="009D097D"/>
    <w:rsid w:val="009D0DE2"/>
    <w:rsid w:val="009D3462"/>
    <w:rsid w:val="009D3623"/>
    <w:rsid w:val="009D3952"/>
    <w:rsid w:val="009D3F27"/>
    <w:rsid w:val="009D4499"/>
    <w:rsid w:val="009D6775"/>
    <w:rsid w:val="009D7ACA"/>
    <w:rsid w:val="009E0319"/>
    <w:rsid w:val="009E1A3F"/>
    <w:rsid w:val="009E278C"/>
    <w:rsid w:val="009E7535"/>
    <w:rsid w:val="009F6EDC"/>
    <w:rsid w:val="009F719F"/>
    <w:rsid w:val="00A035CE"/>
    <w:rsid w:val="00A0537F"/>
    <w:rsid w:val="00A0602E"/>
    <w:rsid w:val="00A06C1F"/>
    <w:rsid w:val="00A07FFA"/>
    <w:rsid w:val="00A11FB4"/>
    <w:rsid w:val="00A13B72"/>
    <w:rsid w:val="00A13E14"/>
    <w:rsid w:val="00A152D5"/>
    <w:rsid w:val="00A1550B"/>
    <w:rsid w:val="00A16DBD"/>
    <w:rsid w:val="00A201E5"/>
    <w:rsid w:val="00A22BBE"/>
    <w:rsid w:val="00A2393D"/>
    <w:rsid w:val="00A27366"/>
    <w:rsid w:val="00A30127"/>
    <w:rsid w:val="00A316F5"/>
    <w:rsid w:val="00A33AC8"/>
    <w:rsid w:val="00A33CD2"/>
    <w:rsid w:val="00A35782"/>
    <w:rsid w:val="00A362F9"/>
    <w:rsid w:val="00A37DDF"/>
    <w:rsid w:val="00A41945"/>
    <w:rsid w:val="00A43EE6"/>
    <w:rsid w:val="00A443E5"/>
    <w:rsid w:val="00A52857"/>
    <w:rsid w:val="00A535E4"/>
    <w:rsid w:val="00A53F29"/>
    <w:rsid w:val="00A576DA"/>
    <w:rsid w:val="00A60F49"/>
    <w:rsid w:val="00A61E15"/>
    <w:rsid w:val="00A636F6"/>
    <w:rsid w:val="00A66A29"/>
    <w:rsid w:val="00A66F91"/>
    <w:rsid w:val="00A67A58"/>
    <w:rsid w:val="00A70229"/>
    <w:rsid w:val="00A70964"/>
    <w:rsid w:val="00A7239A"/>
    <w:rsid w:val="00A726EA"/>
    <w:rsid w:val="00A7575B"/>
    <w:rsid w:val="00A75E7C"/>
    <w:rsid w:val="00A833B6"/>
    <w:rsid w:val="00A87360"/>
    <w:rsid w:val="00A90E2C"/>
    <w:rsid w:val="00A918D1"/>
    <w:rsid w:val="00A93A9A"/>
    <w:rsid w:val="00A957C2"/>
    <w:rsid w:val="00AA113E"/>
    <w:rsid w:val="00AA1648"/>
    <w:rsid w:val="00AA2997"/>
    <w:rsid w:val="00AA5C16"/>
    <w:rsid w:val="00AB10AB"/>
    <w:rsid w:val="00AB5752"/>
    <w:rsid w:val="00AB7566"/>
    <w:rsid w:val="00AB78DD"/>
    <w:rsid w:val="00AC31D4"/>
    <w:rsid w:val="00AC36EA"/>
    <w:rsid w:val="00AC54F4"/>
    <w:rsid w:val="00AC6055"/>
    <w:rsid w:val="00AC6098"/>
    <w:rsid w:val="00AC657B"/>
    <w:rsid w:val="00AC6B74"/>
    <w:rsid w:val="00AD3B26"/>
    <w:rsid w:val="00AD60A6"/>
    <w:rsid w:val="00AE0190"/>
    <w:rsid w:val="00AE0619"/>
    <w:rsid w:val="00AE2BF6"/>
    <w:rsid w:val="00AE3370"/>
    <w:rsid w:val="00AE4719"/>
    <w:rsid w:val="00AE64CA"/>
    <w:rsid w:val="00AE72D4"/>
    <w:rsid w:val="00AE75A9"/>
    <w:rsid w:val="00AE7A58"/>
    <w:rsid w:val="00AF09EA"/>
    <w:rsid w:val="00AF1DC7"/>
    <w:rsid w:val="00AF7092"/>
    <w:rsid w:val="00AF743D"/>
    <w:rsid w:val="00B000E7"/>
    <w:rsid w:val="00B02CF3"/>
    <w:rsid w:val="00B02D90"/>
    <w:rsid w:val="00B03EC3"/>
    <w:rsid w:val="00B0723D"/>
    <w:rsid w:val="00B07D2C"/>
    <w:rsid w:val="00B1324D"/>
    <w:rsid w:val="00B157E2"/>
    <w:rsid w:val="00B165F0"/>
    <w:rsid w:val="00B20F9F"/>
    <w:rsid w:val="00B210E2"/>
    <w:rsid w:val="00B22258"/>
    <w:rsid w:val="00B2439E"/>
    <w:rsid w:val="00B24A45"/>
    <w:rsid w:val="00B25179"/>
    <w:rsid w:val="00B25B92"/>
    <w:rsid w:val="00B26948"/>
    <w:rsid w:val="00B26D7E"/>
    <w:rsid w:val="00B325D8"/>
    <w:rsid w:val="00B338B1"/>
    <w:rsid w:val="00B34D51"/>
    <w:rsid w:val="00B36A0E"/>
    <w:rsid w:val="00B36BA1"/>
    <w:rsid w:val="00B40D67"/>
    <w:rsid w:val="00B43C45"/>
    <w:rsid w:val="00B445FD"/>
    <w:rsid w:val="00B44C83"/>
    <w:rsid w:val="00B45EA4"/>
    <w:rsid w:val="00B50537"/>
    <w:rsid w:val="00B52BE8"/>
    <w:rsid w:val="00B55EE8"/>
    <w:rsid w:val="00B56E6C"/>
    <w:rsid w:val="00B614AB"/>
    <w:rsid w:val="00B6251C"/>
    <w:rsid w:val="00B63D0E"/>
    <w:rsid w:val="00B64B10"/>
    <w:rsid w:val="00B65D24"/>
    <w:rsid w:val="00B75F8C"/>
    <w:rsid w:val="00B806D6"/>
    <w:rsid w:val="00B81166"/>
    <w:rsid w:val="00B83039"/>
    <w:rsid w:val="00B86572"/>
    <w:rsid w:val="00B87A76"/>
    <w:rsid w:val="00B922EC"/>
    <w:rsid w:val="00B92A2A"/>
    <w:rsid w:val="00B94412"/>
    <w:rsid w:val="00B96F40"/>
    <w:rsid w:val="00BA15C9"/>
    <w:rsid w:val="00BA4E7A"/>
    <w:rsid w:val="00BA5B00"/>
    <w:rsid w:val="00BA7F67"/>
    <w:rsid w:val="00BB07D8"/>
    <w:rsid w:val="00BB1459"/>
    <w:rsid w:val="00BB1A07"/>
    <w:rsid w:val="00BB253C"/>
    <w:rsid w:val="00BB6DAD"/>
    <w:rsid w:val="00BB7346"/>
    <w:rsid w:val="00BC07DE"/>
    <w:rsid w:val="00BC1555"/>
    <w:rsid w:val="00BC2B9E"/>
    <w:rsid w:val="00BC2DF7"/>
    <w:rsid w:val="00BC5C0A"/>
    <w:rsid w:val="00BC60A9"/>
    <w:rsid w:val="00BC745D"/>
    <w:rsid w:val="00BC7461"/>
    <w:rsid w:val="00BE0C8A"/>
    <w:rsid w:val="00BE1388"/>
    <w:rsid w:val="00BE191B"/>
    <w:rsid w:val="00BE32B8"/>
    <w:rsid w:val="00BE334D"/>
    <w:rsid w:val="00BE4988"/>
    <w:rsid w:val="00BE73AD"/>
    <w:rsid w:val="00BF1C24"/>
    <w:rsid w:val="00BF1C74"/>
    <w:rsid w:val="00BF2BA9"/>
    <w:rsid w:val="00BF3E47"/>
    <w:rsid w:val="00BF57F7"/>
    <w:rsid w:val="00BF5E73"/>
    <w:rsid w:val="00BF6B5F"/>
    <w:rsid w:val="00BF6C75"/>
    <w:rsid w:val="00BF745B"/>
    <w:rsid w:val="00C01E1E"/>
    <w:rsid w:val="00C029A2"/>
    <w:rsid w:val="00C05562"/>
    <w:rsid w:val="00C06939"/>
    <w:rsid w:val="00C216A7"/>
    <w:rsid w:val="00C21E3B"/>
    <w:rsid w:val="00C22DF6"/>
    <w:rsid w:val="00C244F8"/>
    <w:rsid w:val="00C25BC3"/>
    <w:rsid w:val="00C30CD3"/>
    <w:rsid w:val="00C30E85"/>
    <w:rsid w:val="00C3386C"/>
    <w:rsid w:val="00C340E0"/>
    <w:rsid w:val="00C3426B"/>
    <w:rsid w:val="00C35B1A"/>
    <w:rsid w:val="00C41C7D"/>
    <w:rsid w:val="00C437E5"/>
    <w:rsid w:val="00C4480E"/>
    <w:rsid w:val="00C63023"/>
    <w:rsid w:val="00C63743"/>
    <w:rsid w:val="00C6518E"/>
    <w:rsid w:val="00C66FE2"/>
    <w:rsid w:val="00C73AA1"/>
    <w:rsid w:val="00C73BD4"/>
    <w:rsid w:val="00C757D2"/>
    <w:rsid w:val="00C76BFF"/>
    <w:rsid w:val="00C76C6C"/>
    <w:rsid w:val="00C80AAF"/>
    <w:rsid w:val="00C80EC5"/>
    <w:rsid w:val="00C82A60"/>
    <w:rsid w:val="00C84D28"/>
    <w:rsid w:val="00C86BB9"/>
    <w:rsid w:val="00C86EF3"/>
    <w:rsid w:val="00C8772C"/>
    <w:rsid w:val="00C93A56"/>
    <w:rsid w:val="00CA13F0"/>
    <w:rsid w:val="00CA43FD"/>
    <w:rsid w:val="00CA6AED"/>
    <w:rsid w:val="00CB15BA"/>
    <w:rsid w:val="00CB18EB"/>
    <w:rsid w:val="00CB441E"/>
    <w:rsid w:val="00CC06C2"/>
    <w:rsid w:val="00CC5161"/>
    <w:rsid w:val="00CC679C"/>
    <w:rsid w:val="00CC72E9"/>
    <w:rsid w:val="00CD1879"/>
    <w:rsid w:val="00CD25C2"/>
    <w:rsid w:val="00CD48EA"/>
    <w:rsid w:val="00CD4D4E"/>
    <w:rsid w:val="00CD78E6"/>
    <w:rsid w:val="00CE24E5"/>
    <w:rsid w:val="00CE3565"/>
    <w:rsid w:val="00CE36A7"/>
    <w:rsid w:val="00CE41DB"/>
    <w:rsid w:val="00CE4BBC"/>
    <w:rsid w:val="00CE4D96"/>
    <w:rsid w:val="00CF5A3E"/>
    <w:rsid w:val="00D05EE7"/>
    <w:rsid w:val="00D078C4"/>
    <w:rsid w:val="00D1343F"/>
    <w:rsid w:val="00D15EA5"/>
    <w:rsid w:val="00D2100B"/>
    <w:rsid w:val="00D2283B"/>
    <w:rsid w:val="00D24220"/>
    <w:rsid w:val="00D30214"/>
    <w:rsid w:val="00D3089E"/>
    <w:rsid w:val="00D31D7A"/>
    <w:rsid w:val="00D327FD"/>
    <w:rsid w:val="00D33E60"/>
    <w:rsid w:val="00D34589"/>
    <w:rsid w:val="00D349DF"/>
    <w:rsid w:val="00D365F8"/>
    <w:rsid w:val="00D36CF8"/>
    <w:rsid w:val="00D41C35"/>
    <w:rsid w:val="00D422CB"/>
    <w:rsid w:val="00D4251A"/>
    <w:rsid w:val="00D430AD"/>
    <w:rsid w:val="00D43717"/>
    <w:rsid w:val="00D44DDE"/>
    <w:rsid w:val="00D460E7"/>
    <w:rsid w:val="00D55E1C"/>
    <w:rsid w:val="00D56AB5"/>
    <w:rsid w:val="00D63ABC"/>
    <w:rsid w:val="00D653A1"/>
    <w:rsid w:val="00D66BBD"/>
    <w:rsid w:val="00D675F1"/>
    <w:rsid w:val="00D723E2"/>
    <w:rsid w:val="00D73B96"/>
    <w:rsid w:val="00D75CBE"/>
    <w:rsid w:val="00D80807"/>
    <w:rsid w:val="00D845BA"/>
    <w:rsid w:val="00D854B6"/>
    <w:rsid w:val="00D86070"/>
    <w:rsid w:val="00D86917"/>
    <w:rsid w:val="00D87F2E"/>
    <w:rsid w:val="00D92F9A"/>
    <w:rsid w:val="00D9427D"/>
    <w:rsid w:val="00D96128"/>
    <w:rsid w:val="00D96A6D"/>
    <w:rsid w:val="00DA2D3D"/>
    <w:rsid w:val="00DA36EE"/>
    <w:rsid w:val="00DA452E"/>
    <w:rsid w:val="00DA5128"/>
    <w:rsid w:val="00DB05F5"/>
    <w:rsid w:val="00DB281E"/>
    <w:rsid w:val="00DB308D"/>
    <w:rsid w:val="00DB5F40"/>
    <w:rsid w:val="00DB7BC5"/>
    <w:rsid w:val="00DC5728"/>
    <w:rsid w:val="00DC7911"/>
    <w:rsid w:val="00DD1E47"/>
    <w:rsid w:val="00DD4340"/>
    <w:rsid w:val="00DD4A62"/>
    <w:rsid w:val="00DD4C5B"/>
    <w:rsid w:val="00DD5B95"/>
    <w:rsid w:val="00DD61A9"/>
    <w:rsid w:val="00DD6EF1"/>
    <w:rsid w:val="00DD7DEC"/>
    <w:rsid w:val="00DE1807"/>
    <w:rsid w:val="00DE4958"/>
    <w:rsid w:val="00DE64A4"/>
    <w:rsid w:val="00DE714A"/>
    <w:rsid w:val="00DF2C15"/>
    <w:rsid w:val="00DF2F8C"/>
    <w:rsid w:val="00DF4AF2"/>
    <w:rsid w:val="00DF5CA9"/>
    <w:rsid w:val="00DF5DFE"/>
    <w:rsid w:val="00DF6338"/>
    <w:rsid w:val="00E01A16"/>
    <w:rsid w:val="00E0333C"/>
    <w:rsid w:val="00E04361"/>
    <w:rsid w:val="00E064FD"/>
    <w:rsid w:val="00E07F00"/>
    <w:rsid w:val="00E07F93"/>
    <w:rsid w:val="00E1004E"/>
    <w:rsid w:val="00E1053A"/>
    <w:rsid w:val="00E14838"/>
    <w:rsid w:val="00E26AF3"/>
    <w:rsid w:val="00E26BFE"/>
    <w:rsid w:val="00E276E0"/>
    <w:rsid w:val="00E30F24"/>
    <w:rsid w:val="00E314EA"/>
    <w:rsid w:val="00E329A1"/>
    <w:rsid w:val="00E33FDA"/>
    <w:rsid w:val="00E34E52"/>
    <w:rsid w:val="00E34E53"/>
    <w:rsid w:val="00E35C0B"/>
    <w:rsid w:val="00E406D5"/>
    <w:rsid w:val="00E4082D"/>
    <w:rsid w:val="00E4089C"/>
    <w:rsid w:val="00E45124"/>
    <w:rsid w:val="00E462BA"/>
    <w:rsid w:val="00E47CB5"/>
    <w:rsid w:val="00E56701"/>
    <w:rsid w:val="00E62754"/>
    <w:rsid w:val="00E631D5"/>
    <w:rsid w:val="00E64D2D"/>
    <w:rsid w:val="00E65192"/>
    <w:rsid w:val="00E70B16"/>
    <w:rsid w:val="00E71A52"/>
    <w:rsid w:val="00E72175"/>
    <w:rsid w:val="00E76F2C"/>
    <w:rsid w:val="00E774AB"/>
    <w:rsid w:val="00E81125"/>
    <w:rsid w:val="00E86B53"/>
    <w:rsid w:val="00E9110B"/>
    <w:rsid w:val="00E92E3C"/>
    <w:rsid w:val="00EA2B6F"/>
    <w:rsid w:val="00EA6A5F"/>
    <w:rsid w:val="00EA7945"/>
    <w:rsid w:val="00EB3478"/>
    <w:rsid w:val="00EB4B39"/>
    <w:rsid w:val="00EB5E95"/>
    <w:rsid w:val="00EB6FE3"/>
    <w:rsid w:val="00EB7D2B"/>
    <w:rsid w:val="00EC23A2"/>
    <w:rsid w:val="00EC28AD"/>
    <w:rsid w:val="00EC34D4"/>
    <w:rsid w:val="00EC4DF6"/>
    <w:rsid w:val="00EC6D60"/>
    <w:rsid w:val="00EC7234"/>
    <w:rsid w:val="00ED1D8D"/>
    <w:rsid w:val="00ED378A"/>
    <w:rsid w:val="00ED3EBE"/>
    <w:rsid w:val="00ED3F97"/>
    <w:rsid w:val="00ED4892"/>
    <w:rsid w:val="00ED5D1C"/>
    <w:rsid w:val="00ED660B"/>
    <w:rsid w:val="00ED70B3"/>
    <w:rsid w:val="00EE0F65"/>
    <w:rsid w:val="00EE7576"/>
    <w:rsid w:val="00EF2AE2"/>
    <w:rsid w:val="00EF417C"/>
    <w:rsid w:val="00EF522D"/>
    <w:rsid w:val="00EF595A"/>
    <w:rsid w:val="00F000F9"/>
    <w:rsid w:val="00F03C73"/>
    <w:rsid w:val="00F04058"/>
    <w:rsid w:val="00F065FB"/>
    <w:rsid w:val="00F22808"/>
    <w:rsid w:val="00F23BC2"/>
    <w:rsid w:val="00F24389"/>
    <w:rsid w:val="00F246A1"/>
    <w:rsid w:val="00F249F3"/>
    <w:rsid w:val="00F30E7B"/>
    <w:rsid w:val="00F31317"/>
    <w:rsid w:val="00F31FC6"/>
    <w:rsid w:val="00F3222E"/>
    <w:rsid w:val="00F32895"/>
    <w:rsid w:val="00F34A52"/>
    <w:rsid w:val="00F34DD0"/>
    <w:rsid w:val="00F35970"/>
    <w:rsid w:val="00F37917"/>
    <w:rsid w:val="00F422E1"/>
    <w:rsid w:val="00F4668D"/>
    <w:rsid w:val="00F50922"/>
    <w:rsid w:val="00F5513E"/>
    <w:rsid w:val="00F5538C"/>
    <w:rsid w:val="00F61CA8"/>
    <w:rsid w:val="00F628A1"/>
    <w:rsid w:val="00F63F3F"/>
    <w:rsid w:val="00F66FA5"/>
    <w:rsid w:val="00F71091"/>
    <w:rsid w:val="00F71678"/>
    <w:rsid w:val="00F71A70"/>
    <w:rsid w:val="00F725E2"/>
    <w:rsid w:val="00F72CE3"/>
    <w:rsid w:val="00F730E3"/>
    <w:rsid w:val="00F755E9"/>
    <w:rsid w:val="00F76733"/>
    <w:rsid w:val="00F80C55"/>
    <w:rsid w:val="00F80EB0"/>
    <w:rsid w:val="00F83388"/>
    <w:rsid w:val="00F84190"/>
    <w:rsid w:val="00F8567B"/>
    <w:rsid w:val="00F909CD"/>
    <w:rsid w:val="00F974D1"/>
    <w:rsid w:val="00FA16E0"/>
    <w:rsid w:val="00FA24E4"/>
    <w:rsid w:val="00FA6325"/>
    <w:rsid w:val="00FB104F"/>
    <w:rsid w:val="00FB2D1F"/>
    <w:rsid w:val="00FB3082"/>
    <w:rsid w:val="00FB3E96"/>
    <w:rsid w:val="00FB4C4E"/>
    <w:rsid w:val="00FB743C"/>
    <w:rsid w:val="00FC0D1D"/>
    <w:rsid w:val="00FC1304"/>
    <w:rsid w:val="00FC218D"/>
    <w:rsid w:val="00FC2BA0"/>
    <w:rsid w:val="00FC4397"/>
    <w:rsid w:val="00FC4BE4"/>
    <w:rsid w:val="00FC6696"/>
    <w:rsid w:val="00FC719B"/>
    <w:rsid w:val="00FC7710"/>
    <w:rsid w:val="00FD05AD"/>
    <w:rsid w:val="00FD0666"/>
    <w:rsid w:val="00FD3EAC"/>
    <w:rsid w:val="00FD65A0"/>
    <w:rsid w:val="00FD6E97"/>
    <w:rsid w:val="00FD7295"/>
    <w:rsid w:val="00FE2187"/>
    <w:rsid w:val="00FE320C"/>
    <w:rsid w:val="00FF191F"/>
    <w:rsid w:val="00FF3B8B"/>
    <w:rsid w:val="00FF6128"/>
    <w:rsid w:val="05C5D561"/>
    <w:rsid w:val="0FBF2AC7"/>
    <w:rsid w:val="7754D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CB0903"/>
  <w15:docId w15:val="{0776A980-46DE-4719-987C-A692F8B2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76733"/>
  </w:style>
  <w:style w:type="character" w:customStyle="1" w:styleId="ListParagraphChar">
    <w:name w:val="List Paragraph Char"/>
    <w:link w:val="ListParagraph"/>
    <w:uiPriority w:val="34"/>
    <w:locked/>
    <w:rsid w:val="006D12B6"/>
    <w:rPr>
      <w:rFonts w:asciiTheme="minorHAnsi" w:hAnsiTheme="minorHAnsi" w:cs="Arial"/>
      <w:sz w:val="18"/>
      <w:lang w:val="en-GB"/>
    </w:rPr>
  </w:style>
  <w:style w:type="paragraph" w:styleId="Revision">
    <w:name w:val="Revision"/>
    <w:hidden/>
    <w:uiPriority w:val="99"/>
    <w:semiHidden/>
    <w:rsid w:val="0064057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2" ma:contentTypeDescription="Create a new document." ma:contentTypeScope="" ma:versionID="8badb426f9a227b76172ae0871b30b00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4e7e0f0bb9dee2d7fa28bbd1b892e721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FDB19-3340-4E01-918F-58A743A9E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65C9BC-C754-4F74-BDED-3809E13B1D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D41DA7-09FF-40F4-8E0F-98F2CCC2BE4C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9c46a28d-acc8-4027-86ce-a8901ee39950"/>
    <ds:schemaRef ds:uri="c663971d-084a-498e-8a3c-0679b09b623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44B979F-0C45-4702-A35E-E623CF171A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</TotalTime>
  <Pages>5</Pages>
  <Words>1872</Words>
  <Characters>7386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44</cp:revision>
  <cp:lastPrinted>2021-03-04T04:57:00Z</cp:lastPrinted>
  <dcterms:created xsi:type="dcterms:W3CDTF">2022-02-25T05:50:00Z</dcterms:created>
  <dcterms:modified xsi:type="dcterms:W3CDTF">2023-02-27T09:09:00Z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  <property fmtid="{D5CDD505-2E9C-101B-9397-08002B2CF9AE}" pid="4" name="MediaServiceImageTags">
    <vt:lpwstr/>
  </property>
</Properties>
</file>