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4CFF3" w14:textId="6B66E8DC" w:rsidR="00FD0E79" w:rsidRPr="00CD4FB0" w:rsidRDefault="009F6D69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4886"/>
        </w:tabs>
        <w:spacing w:line="240" w:lineRule="auto"/>
        <w:ind w:right="-2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บริษัท</w:t>
      </w:r>
      <w:r w:rsidRPr="00CD4FB0">
        <w:rPr>
          <w:rFonts w:ascii="BrowalliaUPC" w:hAnsi="BrowalliaUPC" w:cs="BrowalliaUPC"/>
          <w:b/>
          <w:bCs/>
          <w:sz w:val="28"/>
          <w:szCs w:val="28"/>
        </w:rPr>
        <w:t xml:space="preserve"> </w:t>
      </w:r>
      <w:r w:rsidR="00F76929" w:rsidRPr="00CD4FB0">
        <w:rPr>
          <w:rFonts w:ascii="BrowalliaUPC" w:hAnsi="BrowalliaUPC" w:cs="BrowalliaUPC"/>
          <w:b/>
          <w:bCs/>
          <w:sz w:val="28"/>
          <w:szCs w:val="28"/>
          <w:cs/>
        </w:rPr>
        <w:t xml:space="preserve">เซนต์เมด </w:t>
      </w: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จำกัด</w:t>
      </w:r>
      <w:r w:rsidR="008F281C" w:rsidRPr="00CD4FB0">
        <w:rPr>
          <w:rFonts w:ascii="BrowalliaUPC" w:hAnsi="BrowalliaUPC" w:cs="BrowalliaUPC"/>
          <w:b/>
          <w:bCs/>
          <w:sz w:val="28"/>
          <w:szCs w:val="28"/>
          <w:cs/>
        </w:rPr>
        <w:t xml:space="preserve"> </w:t>
      </w:r>
      <w:r w:rsidR="006973A5" w:rsidRPr="00CD4FB0">
        <w:rPr>
          <w:rFonts w:ascii="BrowalliaUPC" w:hAnsi="BrowalliaUPC" w:cs="BrowalliaUPC"/>
          <w:b/>
          <w:bCs/>
          <w:sz w:val="28"/>
          <w:szCs w:val="28"/>
          <w:cs/>
        </w:rPr>
        <w:t>(มหาชน)</w:t>
      </w:r>
    </w:p>
    <w:p w14:paraId="64B4CFF4" w14:textId="51B0C3F0" w:rsidR="00280A5D" w:rsidRPr="00CD4FB0" w:rsidRDefault="009F6D69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หมายเหตุประกอบงบการเงิน</w:t>
      </w:r>
    </w:p>
    <w:p w14:paraId="64B4CFF5" w14:textId="7BC05AA2" w:rsidR="009F6D69" w:rsidRPr="00CD4FB0" w:rsidRDefault="005F484A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2"/>
        <w:jc w:val="thaiDistribute"/>
        <w:rPr>
          <w:rFonts w:ascii="BrowalliaUPC" w:hAnsi="BrowalliaUPC" w:cs="BrowalliaUPC"/>
          <w:b/>
          <w:bCs/>
          <w:sz w:val="28"/>
          <w:szCs w:val="28"/>
          <w:cs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สำหรับปีสิ้นสุด</w:t>
      </w:r>
      <w:r w:rsidR="009F6D69" w:rsidRPr="00CD4FB0">
        <w:rPr>
          <w:rFonts w:ascii="BrowalliaUPC" w:hAnsi="BrowalliaUPC" w:cs="BrowalliaUPC"/>
          <w:b/>
          <w:bCs/>
          <w:sz w:val="28"/>
          <w:szCs w:val="28"/>
          <w:cs/>
        </w:rPr>
        <w:t xml:space="preserve">วันที่ </w:t>
      </w:r>
      <w:r w:rsidR="009223FD" w:rsidRPr="00CD4FB0">
        <w:rPr>
          <w:rFonts w:ascii="BrowalliaUPC" w:hAnsi="BrowalliaUPC" w:cs="BrowalliaUPC"/>
          <w:b/>
          <w:bCs/>
          <w:sz w:val="28"/>
          <w:szCs w:val="28"/>
        </w:rPr>
        <w:t xml:space="preserve">31 </w:t>
      </w:r>
      <w:r w:rsidR="009223FD" w:rsidRPr="00CD4FB0">
        <w:rPr>
          <w:rFonts w:ascii="BrowalliaUPC" w:hAnsi="BrowalliaUPC" w:cs="BrowalliaUPC"/>
          <w:b/>
          <w:bCs/>
          <w:sz w:val="28"/>
          <w:szCs w:val="28"/>
          <w:cs/>
        </w:rPr>
        <w:t xml:space="preserve">ธันวาคม </w:t>
      </w:r>
      <w:r w:rsidR="00D957E8" w:rsidRPr="00CD4FB0">
        <w:rPr>
          <w:rFonts w:ascii="BrowalliaUPC" w:hAnsi="BrowalliaUPC" w:cs="BrowalliaUPC"/>
          <w:b/>
          <w:bCs/>
          <w:sz w:val="28"/>
          <w:szCs w:val="28"/>
          <w:lang w:val="en-GB"/>
        </w:rPr>
        <w:t>25</w:t>
      </w:r>
      <w:r w:rsidR="00DF24A6" w:rsidRPr="00CD4FB0">
        <w:rPr>
          <w:rFonts w:ascii="BrowalliaUPC" w:hAnsi="BrowalliaUPC" w:cs="BrowalliaUPC"/>
          <w:b/>
          <w:bCs/>
          <w:sz w:val="28"/>
          <w:szCs w:val="28"/>
          <w:lang w:val="en-GB"/>
        </w:rPr>
        <w:t>6</w:t>
      </w:r>
      <w:r w:rsidR="0069328A" w:rsidRPr="00CD4FB0">
        <w:rPr>
          <w:rFonts w:ascii="BrowalliaUPC" w:hAnsi="BrowalliaUPC" w:cs="BrowalliaUPC"/>
          <w:b/>
          <w:bCs/>
          <w:sz w:val="28"/>
          <w:szCs w:val="28"/>
          <w:lang w:val="en-GB"/>
        </w:rPr>
        <w:t>5</w:t>
      </w:r>
    </w:p>
    <w:p w14:paraId="64B4CFF6" w14:textId="77777777" w:rsidR="009F6D69" w:rsidRPr="00CD4FB0" w:rsidRDefault="009F6D69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 w:right="-22"/>
        <w:jc w:val="thaiDistribute"/>
        <w:rPr>
          <w:rFonts w:ascii="BrowalliaUPC" w:hAnsi="BrowalliaUPC" w:cs="BrowalliaUPC"/>
          <w:b/>
          <w:bCs/>
          <w:sz w:val="28"/>
          <w:szCs w:val="28"/>
          <w:lang w:val="en-GB"/>
        </w:rPr>
      </w:pPr>
    </w:p>
    <w:p w14:paraId="64B4CFF7" w14:textId="77777777" w:rsidR="009F6D69" w:rsidRPr="00CD4FB0" w:rsidRDefault="009F6D69" w:rsidP="00124879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ข้อมูลทั่วไป</w:t>
      </w:r>
    </w:p>
    <w:p w14:paraId="64B4CFF8" w14:textId="77777777" w:rsidR="009F6D69" w:rsidRPr="00CD4FB0" w:rsidRDefault="009F6D69" w:rsidP="00124879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6CC09A62" w14:textId="01E26FCD" w:rsidR="00A04A66" w:rsidRPr="00CD4FB0" w:rsidRDefault="00046299" w:rsidP="007A4450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บริษัท เซนต์เมด จำกัด (มหาชน</w:t>
      </w:r>
      <w:r w:rsidR="00274FF9" w:rsidRPr="00CD4FB0">
        <w:rPr>
          <w:rFonts w:ascii="BrowalliaUPC" w:hAnsi="BrowalliaUPC" w:cs="BrowalliaUPC"/>
          <w:sz w:val="28"/>
          <w:szCs w:val="28"/>
        </w:rPr>
        <w:t>)</w:t>
      </w:r>
      <w:r w:rsidR="00280A5D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274FF9" w:rsidRPr="00CD4FB0">
        <w:rPr>
          <w:rFonts w:ascii="BrowalliaUPC" w:hAnsi="BrowalliaUPC" w:cs="BrowalliaUPC" w:hint="cs"/>
          <w:sz w:val="28"/>
          <w:szCs w:val="28"/>
          <w:cs/>
        </w:rPr>
        <w:t>จดทะเบียนในประเทศไทยและหุ้น</w:t>
      </w:r>
      <w:r w:rsidR="00635266" w:rsidRPr="00CD4FB0">
        <w:rPr>
          <w:rFonts w:ascii="BrowalliaUPC" w:hAnsi="BrowalliaUPC" w:cs="BrowalliaUPC" w:hint="cs"/>
          <w:sz w:val="28"/>
          <w:szCs w:val="28"/>
          <w:cs/>
        </w:rPr>
        <w:t>ของบริษัทได้รับการจดทะเบียนให้</w:t>
      </w:r>
      <w:r w:rsidR="00EF5484" w:rsidRPr="00CD4FB0">
        <w:rPr>
          <w:rFonts w:ascii="BrowalliaUPC" w:hAnsi="BrowalliaUPC" w:cs="BrowalliaUPC" w:hint="cs"/>
          <w:sz w:val="28"/>
          <w:szCs w:val="28"/>
          <w:cs/>
        </w:rPr>
        <w:t xml:space="preserve">ซื้อขายในกระดานซื้อขายหลักทรัพย์เอ็ม เอ </w:t>
      </w:r>
      <w:r w:rsidR="005A5306" w:rsidRPr="00CD4FB0">
        <w:rPr>
          <w:rFonts w:ascii="BrowalliaUPC" w:hAnsi="BrowalliaUPC" w:cs="BrowalliaUPC" w:hint="cs"/>
          <w:sz w:val="28"/>
          <w:szCs w:val="28"/>
          <w:cs/>
        </w:rPr>
        <w:t>ไอ</w:t>
      </w:r>
      <w:r w:rsidR="0065228A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5A5306" w:rsidRPr="00CD4FB0">
        <w:rPr>
          <w:rFonts w:ascii="BrowalliaUPC" w:hAnsi="BrowalliaUPC" w:cs="BrowalliaUPC" w:hint="cs"/>
          <w:sz w:val="28"/>
          <w:szCs w:val="28"/>
          <w:cs/>
        </w:rPr>
        <w:t>ในตลาดหลักทรัพย์แห่งประเทศไทย</w:t>
      </w:r>
      <w:r w:rsidR="00CE24DF" w:rsidRPr="00CD4FB0">
        <w:rPr>
          <w:rFonts w:ascii="BrowalliaUPC" w:hAnsi="BrowalliaUPC" w:cs="BrowalliaUPC" w:hint="cs"/>
          <w:sz w:val="28"/>
          <w:szCs w:val="28"/>
          <w:cs/>
        </w:rPr>
        <w:t xml:space="preserve">ตั้งแต่วันที่ </w:t>
      </w:r>
      <w:r w:rsidR="00CE24DF" w:rsidRPr="00CD4FB0">
        <w:rPr>
          <w:rFonts w:ascii="BrowalliaUPC" w:hAnsi="BrowalliaUPC" w:cs="BrowalliaUPC"/>
          <w:sz w:val="28"/>
          <w:szCs w:val="28"/>
        </w:rPr>
        <w:t xml:space="preserve">17 </w:t>
      </w:r>
      <w:r w:rsidR="00CE24DF" w:rsidRPr="00CD4FB0">
        <w:rPr>
          <w:rFonts w:ascii="BrowalliaUPC" w:hAnsi="BrowalliaUPC" w:cs="BrowalliaUPC" w:hint="cs"/>
          <w:sz w:val="28"/>
          <w:szCs w:val="28"/>
          <w:cs/>
        </w:rPr>
        <w:t xml:space="preserve">มิถุนายน </w:t>
      </w:r>
      <w:r w:rsidR="00CE24DF" w:rsidRPr="00CD4FB0">
        <w:rPr>
          <w:rFonts w:ascii="BrowalliaUPC" w:hAnsi="BrowalliaUPC" w:cs="BrowalliaUPC"/>
          <w:sz w:val="28"/>
          <w:szCs w:val="28"/>
        </w:rPr>
        <w:t>2564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BE29B2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="009F6D69" w:rsidRPr="00CD4FB0">
        <w:rPr>
          <w:rFonts w:ascii="BrowalliaUPC" w:hAnsi="BrowalliaUPC" w:cs="BrowalliaUPC"/>
          <w:sz w:val="28"/>
          <w:szCs w:val="28"/>
          <w:cs/>
        </w:rPr>
        <w:t>ดำเนินธุรกิจ</w:t>
      </w:r>
      <w:r w:rsidR="007A6477" w:rsidRPr="00CD4FB0">
        <w:rPr>
          <w:rFonts w:ascii="BrowalliaUPC" w:hAnsi="BrowalliaUPC" w:cs="BrowalliaUPC"/>
          <w:sz w:val="28"/>
          <w:szCs w:val="28"/>
          <w:cs/>
        </w:rPr>
        <w:t>นำเข้าและจำหน่ายเครื่องมือแพทย์</w:t>
      </w:r>
      <w:r w:rsidR="009C3D2D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7C5AD7" w:rsidRPr="00CD4FB0">
        <w:rPr>
          <w:rFonts w:ascii="BrowalliaUPC" w:hAnsi="BrowalliaUPC" w:cs="BrowalliaUPC" w:hint="cs"/>
          <w:sz w:val="28"/>
          <w:szCs w:val="28"/>
          <w:cs/>
        </w:rPr>
        <w:t>วัสดุการแพทย์</w:t>
      </w:r>
      <w:r w:rsidR="009C3D2D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9C3D2D" w:rsidRPr="00CD4FB0">
        <w:rPr>
          <w:rFonts w:ascii="BrowalliaUPC" w:hAnsi="BrowalliaUPC" w:cs="BrowalliaUPC"/>
          <w:sz w:val="28"/>
          <w:szCs w:val="28"/>
          <w:cs/>
        </w:rPr>
        <w:t>และให้บริการ</w:t>
      </w:r>
      <w:r w:rsidR="007C5AD7" w:rsidRPr="00CD4FB0">
        <w:rPr>
          <w:rFonts w:ascii="BrowalliaUPC" w:hAnsi="BrowalliaUPC" w:cs="BrowalliaUPC" w:hint="cs"/>
          <w:sz w:val="28"/>
          <w:szCs w:val="28"/>
          <w:cs/>
        </w:rPr>
        <w:t>เ</w:t>
      </w:r>
      <w:r w:rsidR="007C5C15" w:rsidRPr="00CD4FB0">
        <w:rPr>
          <w:rFonts w:ascii="BrowalliaUPC" w:hAnsi="BrowalliaUPC" w:cs="BrowalliaUPC" w:hint="cs"/>
          <w:sz w:val="28"/>
          <w:szCs w:val="28"/>
          <w:cs/>
        </w:rPr>
        <w:t>ครื่องมือ</w:t>
      </w:r>
      <w:r w:rsidR="00F37FBB" w:rsidRPr="00CD4FB0">
        <w:rPr>
          <w:rFonts w:ascii="BrowalliaUPC" w:hAnsi="BrowalliaUPC" w:cs="BrowalliaUPC"/>
          <w:sz w:val="28"/>
          <w:szCs w:val="28"/>
          <w:cs/>
        </w:rPr>
        <w:t>แพทย์</w:t>
      </w:r>
      <w:r w:rsidR="001C3A70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447C7A" w:rsidRPr="00CD4FB0">
        <w:rPr>
          <w:rFonts w:ascii="BrowalliaUPC" w:hAnsi="BrowalliaUPC" w:cs="BrowalliaUPC"/>
          <w:spacing w:val="-6"/>
          <w:sz w:val="28"/>
          <w:szCs w:val="28"/>
          <w:cs/>
        </w:rPr>
        <w:t>ที่อยู่ของบริษัทตั้งอยู่</w:t>
      </w:r>
      <w:r w:rsidR="00B77D98" w:rsidRPr="00CD4FB0">
        <w:rPr>
          <w:rFonts w:ascii="BrowalliaUPC" w:hAnsi="BrowalliaUPC" w:cs="BrowalliaUPC"/>
          <w:spacing w:val="-6"/>
          <w:sz w:val="28"/>
          <w:szCs w:val="28"/>
          <w:cs/>
        </w:rPr>
        <w:t>เลขที่</w:t>
      </w:r>
      <w:r w:rsidR="009F6D69" w:rsidRPr="00CD4FB0">
        <w:rPr>
          <w:rFonts w:ascii="BrowalliaUPC" w:hAnsi="BrowalliaUPC" w:cs="BrowalliaUPC"/>
          <w:spacing w:val="-6"/>
          <w:sz w:val="28"/>
          <w:szCs w:val="28"/>
          <w:cs/>
        </w:rPr>
        <w:t xml:space="preserve"> </w:t>
      </w:r>
      <w:r w:rsidR="00BA0499" w:rsidRPr="00CD4FB0">
        <w:rPr>
          <w:rFonts w:ascii="BrowalliaUPC" w:hAnsi="BrowalliaUPC" w:cs="BrowalliaUPC"/>
          <w:spacing w:val="-6"/>
          <w:sz w:val="28"/>
          <w:szCs w:val="28"/>
        </w:rPr>
        <w:t>222,</w:t>
      </w:r>
      <w:r w:rsidR="00BA0499" w:rsidRPr="00CD4FB0">
        <w:rPr>
          <w:rFonts w:ascii="BrowalliaUPC" w:hAnsi="BrowalliaUPC" w:cs="BrowalliaUPC"/>
          <w:spacing w:val="-6"/>
          <w:sz w:val="28"/>
          <w:szCs w:val="28"/>
          <w:cs/>
        </w:rPr>
        <w:t xml:space="preserve"> </w:t>
      </w:r>
      <w:r w:rsidR="00BA0499" w:rsidRPr="00CD4FB0">
        <w:rPr>
          <w:rFonts w:ascii="BrowalliaUPC" w:hAnsi="BrowalliaUPC" w:cs="BrowalliaUPC"/>
          <w:spacing w:val="-6"/>
          <w:sz w:val="28"/>
          <w:szCs w:val="28"/>
        </w:rPr>
        <w:t xml:space="preserve">222/1-2 </w:t>
      </w:r>
      <w:r w:rsidR="00BA0499" w:rsidRPr="00CD4FB0">
        <w:rPr>
          <w:rFonts w:ascii="BrowalliaUPC" w:hAnsi="BrowalliaUPC" w:cs="BrowalliaUPC"/>
          <w:spacing w:val="-6"/>
          <w:sz w:val="28"/>
          <w:szCs w:val="28"/>
          <w:cs/>
        </w:rPr>
        <w:t xml:space="preserve">อาคารเวสต์อิน คอมเพล็กซ์ ชั้นที่ </w:t>
      </w:r>
      <w:r w:rsidR="00BA0499" w:rsidRPr="00CD4FB0">
        <w:rPr>
          <w:rFonts w:ascii="BrowalliaUPC" w:hAnsi="BrowalliaUPC" w:cs="BrowalliaUPC"/>
          <w:spacing w:val="-6"/>
          <w:sz w:val="28"/>
          <w:szCs w:val="28"/>
        </w:rPr>
        <w:t xml:space="preserve">10 </w:t>
      </w:r>
      <w:r w:rsidR="00BA0499" w:rsidRPr="00CD4FB0">
        <w:rPr>
          <w:rFonts w:ascii="BrowalliaUPC" w:hAnsi="BrowalliaUPC" w:cs="BrowalliaUPC"/>
          <w:spacing w:val="-6"/>
          <w:sz w:val="28"/>
          <w:szCs w:val="28"/>
          <w:cs/>
        </w:rPr>
        <w:t xml:space="preserve">หมู่ที่ </w:t>
      </w:r>
      <w:r w:rsidR="00BA0499" w:rsidRPr="00CD4FB0">
        <w:rPr>
          <w:rFonts w:ascii="BrowalliaUPC" w:hAnsi="BrowalliaUPC" w:cs="BrowalliaUPC"/>
          <w:spacing w:val="-6"/>
          <w:sz w:val="28"/>
          <w:szCs w:val="28"/>
        </w:rPr>
        <w:t xml:space="preserve">1 </w:t>
      </w:r>
      <w:r w:rsidR="00BA0499" w:rsidRPr="00CD4FB0">
        <w:rPr>
          <w:rFonts w:ascii="BrowalliaUPC" w:hAnsi="BrowalliaUPC" w:cs="BrowalliaUPC"/>
          <w:spacing w:val="-6"/>
          <w:sz w:val="28"/>
          <w:szCs w:val="28"/>
          <w:cs/>
        </w:rPr>
        <w:t>ถนนรัตนาธิเบศร์ ตำบลบางรักใหญ่</w:t>
      </w:r>
      <w:r w:rsidR="00BA0499" w:rsidRPr="00CD4FB0">
        <w:rPr>
          <w:rFonts w:ascii="BrowalliaUPC" w:hAnsi="BrowalliaUPC" w:cs="BrowalliaUPC"/>
          <w:sz w:val="28"/>
          <w:szCs w:val="28"/>
          <w:cs/>
        </w:rPr>
        <w:t xml:space="preserve"> อำเภอบางบัวทอง จังหวัดนนทบุรี</w:t>
      </w:r>
      <w:r w:rsidR="001C3A70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079E55F0" w14:textId="77777777" w:rsidR="00A04A66" w:rsidRPr="00CD4FB0" w:rsidRDefault="00A04A66" w:rsidP="00B77DB6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2A65276" w14:textId="57E12D11" w:rsidR="00E31140" w:rsidRPr="00CD4FB0" w:rsidRDefault="00CE35DF" w:rsidP="00B77DB6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CD4FB0">
        <w:rPr>
          <w:rFonts w:ascii="BrowalliaUPC" w:hAnsi="BrowalliaUPC" w:cs="BrowalliaUPC"/>
          <w:sz w:val="28"/>
          <w:szCs w:val="28"/>
        </w:rPr>
        <w:t xml:space="preserve">31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CD4FB0">
        <w:rPr>
          <w:rFonts w:ascii="BrowalliaUPC" w:hAnsi="BrowalliaUPC" w:cs="BrowalliaUPC"/>
          <w:sz w:val="28"/>
          <w:szCs w:val="28"/>
        </w:rPr>
        <w:t>256</w:t>
      </w:r>
      <w:r w:rsidR="00405464" w:rsidRPr="00CD4FB0">
        <w:rPr>
          <w:rFonts w:ascii="BrowalliaUPC" w:hAnsi="BrowalliaUPC" w:cs="BrowalliaUPC"/>
          <w:sz w:val="28"/>
          <w:szCs w:val="28"/>
        </w:rPr>
        <w:t>5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1C3A70" w:rsidRPr="00CD4FB0">
        <w:rPr>
          <w:rFonts w:ascii="BrowalliaUPC" w:hAnsi="BrowalliaUPC" w:cs="BrowalliaUPC"/>
          <w:sz w:val="28"/>
          <w:szCs w:val="28"/>
          <w:cs/>
        </w:rPr>
        <w:t>ครอบครัว</w:t>
      </w:r>
      <w:r w:rsidR="008537A2" w:rsidRPr="00CD4FB0">
        <w:rPr>
          <w:rFonts w:ascii="BrowalliaUPC" w:hAnsi="BrowalliaUPC" w:cs="BrowalliaUPC"/>
          <w:sz w:val="28"/>
          <w:szCs w:val="28"/>
          <w:cs/>
        </w:rPr>
        <w:t>บุญประสิทธิ์และครอบครัว</w:t>
      </w:r>
      <w:r w:rsidR="008D75B5" w:rsidRPr="00CD4FB0">
        <w:rPr>
          <w:rFonts w:ascii="BrowalliaUPC" w:hAnsi="BrowalliaUPC" w:cs="BrowalliaUPC"/>
          <w:sz w:val="28"/>
          <w:szCs w:val="28"/>
          <w:cs/>
        </w:rPr>
        <w:t>ว</w:t>
      </w:r>
      <w:r w:rsidR="008537A2" w:rsidRPr="00CD4FB0">
        <w:rPr>
          <w:rFonts w:ascii="BrowalliaUPC" w:hAnsi="BrowalliaUPC" w:cs="BrowalliaUPC"/>
          <w:sz w:val="28"/>
          <w:szCs w:val="28"/>
          <w:cs/>
        </w:rPr>
        <w:t>สุศุทธิกุลกานต์ เป็นผู้ถือหุ้นรายใหญ่ โดยถือหุ้น</w:t>
      </w:r>
      <w:r w:rsidR="00075C6A" w:rsidRPr="00CD4FB0">
        <w:rPr>
          <w:rFonts w:ascii="BrowalliaUPC" w:hAnsi="BrowalliaUPC" w:cs="BrowalliaUPC"/>
          <w:sz w:val="28"/>
          <w:szCs w:val="28"/>
          <w:cs/>
        </w:rPr>
        <w:br/>
      </w:r>
      <w:r w:rsidR="008537A2" w:rsidRPr="00CD4FB0">
        <w:rPr>
          <w:rFonts w:ascii="BrowalliaUPC" w:hAnsi="BrowalliaUPC" w:cs="BrowalliaUPC"/>
          <w:sz w:val="28"/>
          <w:szCs w:val="28"/>
          <w:cs/>
        </w:rPr>
        <w:t xml:space="preserve">ร้อยละ </w:t>
      </w:r>
      <w:r w:rsidR="008537A2" w:rsidRPr="00CD4FB0">
        <w:rPr>
          <w:rFonts w:ascii="BrowalliaUPC" w:hAnsi="BrowalliaUPC" w:cs="BrowalliaUPC"/>
          <w:sz w:val="28"/>
          <w:szCs w:val="28"/>
        </w:rPr>
        <w:t>1</w:t>
      </w:r>
      <w:r w:rsidR="005F6FE2" w:rsidRPr="00CD4FB0">
        <w:rPr>
          <w:rFonts w:ascii="BrowalliaUPC" w:hAnsi="BrowalliaUPC" w:cs="BrowalliaUPC"/>
          <w:sz w:val="28"/>
          <w:szCs w:val="28"/>
        </w:rPr>
        <w:t>7.</w:t>
      </w:r>
      <w:r w:rsidR="00ED4C1E" w:rsidRPr="00CD4FB0">
        <w:rPr>
          <w:rFonts w:ascii="BrowalliaUPC" w:hAnsi="BrowalliaUPC" w:cs="BrowalliaUPC"/>
          <w:sz w:val="28"/>
          <w:szCs w:val="28"/>
        </w:rPr>
        <w:t>72</w:t>
      </w:r>
      <w:r w:rsidR="008537A2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8537A2" w:rsidRPr="00CD4FB0">
        <w:rPr>
          <w:rFonts w:ascii="BrowalliaUPC" w:hAnsi="BrowalliaUPC" w:cs="BrowalliaUPC"/>
          <w:sz w:val="28"/>
          <w:szCs w:val="28"/>
          <w:cs/>
        </w:rPr>
        <w:t xml:space="preserve">และร้อยละ </w:t>
      </w:r>
      <w:r w:rsidR="006940D6" w:rsidRPr="00CD4FB0">
        <w:rPr>
          <w:rFonts w:ascii="BrowalliaUPC" w:hAnsi="BrowalliaUPC" w:cs="BrowalliaUPC"/>
          <w:sz w:val="28"/>
          <w:szCs w:val="28"/>
        </w:rPr>
        <w:t>1</w:t>
      </w:r>
      <w:r w:rsidR="00ED4C1E" w:rsidRPr="00CD4FB0">
        <w:rPr>
          <w:rFonts w:ascii="BrowalliaUPC" w:hAnsi="BrowalliaUPC" w:cs="BrowalliaUPC"/>
          <w:sz w:val="28"/>
          <w:szCs w:val="28"/>
        </w:rPr>
        <w:t>8</w:t>
      </w:r>
      <w:r w:rsidR="006940D6" w:rsidRPr="00CD4FB0">
        <w:rPr>
          <w:rFonts w:ascii="BrowalliaUPC" w:hAnsi="BrowalliaUPC" w:cs="BrowalliaUPC"/>
          <w:sz w:val="28"/>
          <w:szCs w:val="28"/>
        </w:rPr>
        <w:t>.</w:t>
      </w:r>
      <w:r w:rsidR="00ED4C1E" w:rsidRPr="00CD4FB0">
        <w:rPr>
          <w:rFonts w:ascii="BrowalliaUPC" w:hAnsi="BrowalliaUPC" w:cs="BrowalliaUPC"/>
          <w:sz w:val="28"/>
          <w:szCs w:val="28"/>
        </w:rPr>
        <w:t>02</w:t>
      </w:r>
      <w:r w:rsidR="008537A2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8537A2" w:rsidRPr="00CD4FB0">
        <w:rPr>
          <w:rFonts w:ascii="BrowalliaUPC" w:hAnsi="BrowalliaUPC" w:cs="BrowalliaUPC"/>
          <w:sz w:val="28"/>
          <w:szCs w:val="28"/>
          <w:cs/>
        </w:rPr>
        <w:t>ตามลำดับ</w:t>
      </w:r>
      <w:r w:rsidR="00F13EBD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A04A66" w:rsidRPr="00CD4FB0">
        <w:rPr>
          <w:rFonts w:ascii="BrowalliaUPC" w:hAnsi="BrowalliaUPC" w:cs="BrowalliaUPC"/>
          <w:sz w:val="28"/>
          <w:szCs w:val="28"/>
        </w:rPr>
        <w:t>(2</w:t>
      </w:r>
      <w:r w:rsidR="00700F5F" w:rsidRPr="00CD4FB0">
        <w:rPr>
          <w:rFonts w:ascii="BrowalliaUPC" w:hAnsi="BrowalliaUPC" w:cs="BrowalliaUPC"/>
          <w:sz w:val="28"/>
          <w:szCs w:val="28"/>
        </w:rPr>
        <w:t>56</w:t>
      </w:r>
      <w:r w:rsidR="00405464" w:rsidRPr="00CD4FB0">
        <w:rPr>
          <w:rFonts w:ascii="BrowalliaUPC" w:hAnsi="BrowalliaUPC" w:cs="BrowalliaUPC"/>
          <w:sz w:val="28"/>
          <w:szCs w:val="28"/>
        </w:rPr>
        <w:t>4</w:t>
      </w:r>
      <w:r w:rsidR="00700F5F" w:rsidRPr="00CD4FB0">
        <w:rPr>
          <w:rFonts w:ascii="BrowalliaUPC" w:hAnsi="BrowalliaUPC" w:cs="BrowalliaUPC"/>
          <w:sz w:val="28"/>
          <w:szCs w:val="28"/>
        </w:rPr>
        <w:t xml:space="preserve"> : </w:t>
      </w:r>
      <w:r w:rsidR="00700F5F" w:rsidRPr="00CD4FB0">
        <w:rPr>
          <w:rFonts w:ascii="BrowalliaUPC" w:hAnsi="BrowalliaUPC" w:cs="BrowalliaUPC"/>
          <w:sz w:val="28"/>
          <w:szCs w:val="28"/>
          <w:cs/>
        </w:rPr>
        <w:t xml:space="preserve">ร้อยละ </w:t>
      </w:r>
      <w:r w:rsidR="00405464" w:rsidRPr="00CD4FB0">
        <w:rPr>
          <w:rFonts w:ascii="BrowalliaUPC" w:hAnsi="BrowalliaUPC" w:cs="BrowalliaUPC"/>
          <w:sz w:val="28"/>
          <w:szCs w:val="28"/>
        </w:rPr>
        <w:t xml:space="preserve">18.16 </w:t>
      </w:r>
      <w:r w:rsidR="00405464" w:rsidRPr="00CD4FB0">
        <w:rPr>
          <w:rFonts w:ascii="BrowalliaUPC" w:hAnsi="BrowalliaUPC" w:cs="BrowalliaUPC"/>
          <w:sz w:val="28"/>
          <w:szCs w:val="28"/>
          <w:cs/>
        </w:rPr>
        <w:t xml:space="preserve">และร้อยละ </w:t>
      </w:r>
      <w:r w:rsidR="00405464" w:rsidRPr="00CD4FB0">
        <w:rPr>
          <w:rFonts w:ascii="BrowalliaUPC" w:hAnsi="BrowalliaUPC" w:cs="BrowalliaUPC"/>
          <w:sz w:val="28"/>
          <w:szCs w:val="28"/>
        </w:rPr>
        <w:t>18.16</w:t>
      </w:r>
      <w:r w:rsidR="00700F5F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700F5F" w:rsidRPr="00CD4FB0">
        <w:rPr>
          <w:rFonts w:ascii="BrowalliaUPC" w:hAnsi="BrowalliaUPC" w:cs="BrowalliaUPC"/>
          <w:sz w:val="28"/>
          <w:szCs w:val="28"/>
          <w:cs/>
        </w:rPr>
        <w:t>ตามลำดับ</w:t>
      </w:r>
      <w:r w:rsidR="00A04A66" w:rsidRPr="00CD4FB0">
        <w:rPr>
          <w:rFonts w:ascii="BrowalliaUPC" w:hAnsi="BrowalliaUPC" w:cs="BrowalliaUPC"/>
          <w:sz w:val="28"/>
          <w:szCs w:val="28"/>
        </w:rPr>
        <w:t>)</w:t>
      </w:r>
    </w:p>
    <w:p w14:paraId="64B4D00F" w14:textId="77777777" w:rsidR="00B70EA8" w:rsidRPr="00CD4FB0" w:rsidRDefault="00B70EA8" w:rsidP="00493195">
      <w:pPr>
        <w:pStyle w:val="BodyText2"/>
        <w:tabs>
          <w:tab w:val="left" w:pos="426"/>
        </w:tabs>
        <w:ind w:left="0" w:right="-22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10" w14:textId="7B5680F3" w:rsidR="00E73858" w:rsidRPr="00CD4FB0" w:rsidRDefault="00E73858" w:rsidP="00124879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41"/>
        </w:tabs>
        <w:ind w:left="423" w:hanging="423"/>
        <w:jc w:val="thaiDistribute"/>
        <w:rPr>
          <w:rFonts w:ascii="BrowalliaUPC" w:hAnsi="BrowalliaUPC" w:cs="BrowalliaUPC"/>
          <w:b/>
          <w:bCs/>
          <w:sz w:val="28"/>
          <w:szCs w:val="28"/>
          <w:cs/>
        </w:rPr>
      </w:pPr>
      <w:r w:rsidRPr="00CD4FB0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เกณฑ์การจัดทำงบการเงิน</w:t>
      </w:r>
    </w:p>
    <w:p w14:paraId="64B4D011" w14:textId="77777777" w:rsidR="00F1106B" w:rsidRPr="00CD4FB0" w:rsidRDefault="00F1106B" w:rsidP="00FE5B49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64B4D012" w14:textId="3B352B44" w:rsidR="00F1106B" w:rsidRPr="00CD4FB0" w:rsidRDefault="00DF4B10">
      <w:pPr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480"/>
        <w:jc w:val="thaiDistribute"/>
        <w:rPr>
          <w:rFonts w:ascii="BrowalliaUPC" w:hAnsi="BrowalliaUPC" w:cs="BrowalliaUPC"/>
          <w:sz w:val="28"/>
          <w:szCs w:val="28"/>
          <w:lang w:val="th-TH"/>
        </w:rPr>
      </w:pPr>
      <w:r w:rsidRPr="00CD4FB0">
        <w:rPr>
          <w:rFonts w:ascii="BrowalliaUPC" w:hAnsi="BrowalliaUPC" w:cs="BrowalliaUPC"/>
          <w:sz w:val="28"/>
          <w:szCs w:val="28"/>
          <w:cs/>
          <w:lang w:val="th-TH"/>
        </w:rPr>
        <w:t>เกณฑ์</w:t>
      </w:r>
      <w:r w:rsidR="00E73858" w:rsidRPr="00CD4FB0">
        <w:rPr>
          <w:rFonts w:ascii="BrowalliaUPC" w:hAnsi="BrowalliaUPC" w:cs="BrowalliaUPC"/>
          <w:sz w:val="28"/>
          <w:szCs w:val="28"/>
          <w:cs/>
        </w:rPr>
        <w:t>ใน</w:t>
      </w:r>
      <w:r w:rsidR="00E73858" w:rsidRPr="00CD4FB0">
        <w:rPr>
          <w:rFonts w:ascii="BrowalliaUPC" w:hAnsi="BrowalliaUPC" w:cs="BrowalliaUPC"/>
          <w:sz w:val="28"/>
          <w:szCs w:val="28"/>
          <w:cs/>
          <w:lang w:eastAsia="zh-CN"/>
        </w:rPr>
        <w:t>การถือปฏิบัติ</w:t>
      </w:r>
    </w:p>
    <w:p w14:paraId="01C9A0EE" w14:textId="77777777" w:rsidR="006429B2" w:rsidRPr="00CD4FB0" w:rsidRDefault="006429B2" w:rsidP="006429B2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  <w:lang w:val="th-TH"/>
        </w:rPr>
      </w:pPr>
    </w:p>
    <w:p w14:paraId="782E33A3" w14:textId="42FD3F3E" w:rsidR="00552944" w:rsidRPr="00CD4FB0" w:rsidRDefault="00552944" w:rsidP="003E4E30">
      <w:pPr>
        <w:tabs>
          <w:tab w:val="clear" w:pos="227"/>
          <w:tab w:val="clear" w:pos="454"/>
          <w:tab w:val="clear" w:pos="680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งบการเงินนี้ได้จัดทำขึ้นตามมาตรฐานการรายงานทางการเงิน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โดยจัดทำเป็นทางการเป็นภาษาไทย การแปลงบการเงินฉบับนี้เป็นภาษาอื่นให้ยึดถืองบการเงินที่จัดทำขึ้นเป็นภาษาไทย</w:t>
      </w:r>
      <w:r w:rsidR="00705085" w:rsidRPr="00CD4FB0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>เป็นเกณฑ์</w:t>
      </w:r>
    </w:p>
    <w:p w14:paraId="1F7FFA90" w14:textId="77777777" w:rsidR="00552944" w:rsidRPr="00CD4FB0" w:rsidRDefault="00552944" w:rsidP="00552944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0BBC3404" w14:textId="61175666" w:rsidR="00552944" w:rsidRPr="00CD4FB0" w:rsidRDefault="00113F4C" w:rsidP="00552944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 w:hint="cs"/>
          <w:sz w:val="28"/>
          <w:szCs w:val="28"/>
          <w:cs/>
        </w:rPr>
        <w:t>งบการเงินฉบับนี้</w:t>
      </w:r>
      <w:r w:rsidR="00552944" w:rsidRPr="00CD4FB0">
        <w:rPr>
          <w:rFonts w:ascii="BrowalliaUPC" w:hAnsi="BrowalliaUPC" w:cs="BrowalliaUPC"/>
          <w:sz w:val="28"/>
          <w:szCs w:val="28"/>
          <w:cs/>
        </w:rPr>
        <w:t>ได้จัดทำขึ้นโดยใช้เกณฑ์ราคาทุนเดิม เว้นแต่จะเปิดเผยเป็นอย่างอื่นเป็นการเฉพาะ</w:t>
      </w:r>
    </w:p>
    <w:p w14:paraId="4E243ECA" w14:textId="77777777" w:rsidR="00552944" w:rsidRPr="00CD4FB0" w:rsidRDefault="00552944" w:rsidP="00552944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5A5A02B1" w14:textId="7FF98A79" w:rsidR="00F63637" w:rsidRPr="00CD4FB0" w:rsidRDefault="00552944" w:rsidP="00B77DB6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การจัดทำงบการเงินให้สอดคล้องกับมาตรฐานการรายงานทางการเงิน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การเปิดเผยเรื่องการใช้ดุลยพินิจของผู้บริหาร หรือความซับซ้อน หรือข้อสมมติฐานและประมาณการที่มีนัยสำคัญต่องบการเงินรวมได้เปิดเผยในหมายเหตุประกอบงบการเงิน ข้อ </w:t>
      </w:r>
      <w:r w:rsidR="005F051B" w:rsidRPr="00CD4FB0">
        <w:rPr>
          <w:rFonts w:ascii="BrowalliaUPC" w:hAnsi="BrowalliaUPC" w:cs="BrowalliaUPC"/>
          <w:sz w:val="28"/>
          <w:szCs w:val="28"/>
        </w:rPr>
        <w:t>5</w:t>
      </w:r>
    </w:p>
    <w:p w14:paraId="6144D604" w14:textId="77777777" w:rsidR="001C0582" w:rsidRPr="00CD4FB0" w:rsidRDefault="001C0582" w:rsidP="00786E57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678899E" w14:textId="77777777" w:rsidR="0011386F" w:rsidRPr="00CD4FB0" w:rsidRDefault="0011386F" w:rsidP="002970BD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896" w:hanging="446"/>
        <w:rPr>
          <w:rFonts w:ascii="BrowalliaUPC" w:hAnsi="BrowalliaUPC" w:cs="BrowalliaUPC"/>
          <w:sz w:val="28"/>
          <w:szCs w:val="28"/>
          <w:lang w:val="th-TH"/>
        </w:rPr>
      </w:pPr>
      <w:r w:rsidRPr="00CD4FB0">
        <w:rPr>
          <w:rFonts w:ascii="BrowalliaUPC" w:hAnsi="BrowalliaUPC" w:cs="BrowalliaUPC"/>
          <w:sz w:val="28"/>
          <w:szCs w:val="28"/>
          <w:cs/>
          <w:lang w:val="th-TH"/>
        </w:rPr>
        <w:t>เกณฑ์ในการจัดทำงบการเงินรวม</w:t>
      </w:r>
    </w:p>
    <w:p w14:paraId="16783939" w14:textId="623E5559" w:rsidR="00CA12AC" w:rsidRPr="00CD4FB0" w:rsidRDefault="00CA12AC" w:rsidP="00552944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6D28AB75" w14:textId="3D991649" w:rsidR="001C0582" w:rsidRPr="00CD4FB0" w:rsidRDefault="001C0582" w:rsidP="006F52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909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 xml:space="preserve">เมื่อวันที่ </w:t>
      </w:r>
      <w:r w:rsidRPr="00CD4FB0">
        <w:rPr>
          <w:rFonts w:ascii="Browallia New" w:hAnsi="Browallia New" w:cs="Browallia New"/>
          <w:sz w:val="28"/>
          <w:szCs w:val="28"/>
          <w:lang w:val="th-TH"/>
        </w:rPr>
        <w:t>1</w:t>
      </w: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 xml:space="preserve"> ธันวาคม </w:t>
      </w:r>
      <w:r w:rsidRPr="00CD4FB0">
        <w:rPr>
          <w:rFonts w:ascii="Browallia New" w:hAnsi="Browallia New" w:cs="Browallia New"/>
          <w:sz w:val="28"/>
          <w:szCs w:val="28"/>
          <w:lang w:val="th-TH"/>
        </w:rPr>
        <w:t>2564</w:t>
      </w: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 xml:space="preserve"> ที่ประชุมวิสามัญผู้ถือหุ้นของบริษัท</w:t>
      </w:r>
      <w:r w:rsidRPr="00CD4FB0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 xml:space="preserve">เซนต์เมดิคอล เทรดดิ้ง จำกัด </w:t>
      </w:r>
      <w:r w:rsidRPr="00CD4FB0">
        <w:rPr>
          <w:rFonts w:ascii="Browallia New" w:hAnsi="Browallia New" w:cs="Browallia New"/>
          <w:sz w:val="28"/>
          <w:szCs w:val="28"/>
          <w:lang w:val="th-TH"/>
        </w:rPr>
        <w:t>(</w:t>
      </w: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>บริษัทย่อย</w:t>
      </w:r>
      <w:r w:rsidRPr="00CD4FB0">
        <w:rPr>
          <w:rFonts w:ascii="Browallia New" w:hAnsi="Browallia New" w:cs="Browallia New"/>
          <w:sz w:val="28"/>
          <w:szCs w:val="28"/>
          <w:lang w:val="th-TH"/>
        </w:rPr>
        <w:t xml:space="preserve">) </w:t>
      </w:r>
      <w:r w:rsidR="003E4E30" w:rsidRPr="00CD4FB0">
        <w:rPr>
          <w:rFonts w:ascii="Browallia New" w:hAnsi="Browallia New" w:cs="Browallia New"/>
          <w:sz w:val="28"/>
          <w:szCs w:val="28"/>
          <w:cs/>
          <w:lang w:val="th-TH"/>
        </w:rPr>
        <w:br/>
      </w: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 xml:space="preserve">มีมติอนุมัติให้เลิกบริษัท ทั้งนี้ บริษัทย่อยได้จดทะเบียนเลิกกิจการกับกระทรวงพาณิชย์แล้วเมื่อวันที่ </w:t>
      </w:r>
      <w:r w:rsidRPr="00CD4FB0">
        <w:rPr>
          <w:rFonts w:ascii="Browallia New" w:hAnsi="Browallia New" w:cs="Browallia New"/>
          <w:sz w:val="28"/>
          <w:szCs w:val="28"/>
          <w:lang w:val="th-TH"/>
        </w:rPr>
        <w:t>3</w:t>
      </w: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 xml:space="preserve"> ธันวาคม </w:t>
      </w:r>
      <w:r w:rsidRPr="00CD4FB0">
        <w:rPr>
          <w:rFonts w:ascii="Browallia New" w:hAnsi="Browallia New" w:cs="Browallia New"/>
          <w:sz w:val="28"/>
          <w:szCs w:val="28"/>
          <w:lang w:val="th-TH"/>
        </w:rPr>
        <w:t>2564</w:t>
      </w: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</w:p>
    <w:p w14:paraId="4C46ABE7" w14:textId="77777777" w:rsidR="001C0582" w:rsidRPr="00CD4FB0" w:rsidRDefault="001C0582" w:rsidP="001C05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277F5E1B" w14:textId="7F3D179B" w:rsidR="001C0582" w:rsidRPr="00CD4FB0" w:rsidRDefault="001C0582" w:rsidP="001C05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lastRenderedPageBreak/>
        <w:t xml:space="preserve">ต่อมา เมื่อวันที่ </w:t>
      </w:r>
      <w:r w:rsidRPr="00CD4FB0">
        <w:rPr>
          <w:rFonts w:ascii="Browallia New" w:hAnsi="Browallia New" w:cs="Browallia New"/>
          <w:sz w:val="28"/>
          <w:szCs w:val="28"/>
        </w:rPr>
        <w:t>9</w:t>
      </w:r>
      <w:r w:rsidRPr="00CD4FB0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 xml:space="preserve">กุมภาพันธ์ </w:t>
      </w:r>
      <w:r w:rsidR="008B528A" w:rsidRPr="008B528A">
        <w:rPr>
          <w:rFonts w:ascii="Browallia New" w:hAnsi="Browallia New" w:cs="Browallia New"/>
          <w:sz w:val="28"/>
          <w:szCs w:val="28"/>
        </w:rPr>
        <w:t>2565</w:t>
      </w: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 xml:space="preserve"> บริษัทย่อยได้ดำเนินการชำระบัญชีและชำระคืนเงินลงทุนให้กับบริษัทแล้วเต็มจำนวน การเลิกกิจการของบริษัทย่อยดังกล่าว มีผลกระทบต่อผลการดำเนินงานรวมของกลุ่มบริษัทสำหรับ</w:t>
      </w:r>
      <w:r w:rsidR="002A21BE" w:rsidRPr="00CD4FB0">
        <w:rPr>
          <w:rFonts w:ascii="Browallia New" w:hAnsi="Browallia New" w:cs="Browallia New" w:hint="cs"/>
          <w:sz w:val="28"/>
          <w:szCs w:val="28"/>
          <w:cs/>
          <w:lang w:val="th-TH"/>
        </w:rPr>
        <w:t>ปี</w:t>
      </w: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 xml:space="preserve">สิ้นสุดวันที่ </w:t>
      </w:r>
      <w:r w:rsidR="008B528A" w:rsidRPr="008B528A">
        <w:rPr>
          <w:rFonts w:ascii="Browallia New" w:hAnsi="Browallia New" w:cs="Browallia New" w:hint="cs"/>
          <w:sz w:val="28"/>
          <w:szCs w:val="28"/>
        </w:rPr>
        <w:t>31</w:t>
      </w:r>
      <w:r w:rsidR="002A21BE" w:rsidRPr="00CD4FB0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ธันวาคม</w:t>
      </w: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Pr="00CD4FB0">
        <w:rPr>
          <w:rFonts w:ascii="Browallia New" w:hAnsi="Browallia New" w:cs="Browallia New"/>
          <w:sz w:val="28"/>
          <w:szCs w:val="28"/>
          <w:lang w:val="th-TH"/>
        </w:rPr>
        <w:t>2565</w:t>
      </w: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 xml:space="preserve"> ดังนี้ </w:t>
      </w:r>
    </w:p>
    <w:p w14:paraId="5C49E6DB" w14:textId="77777777" w:rsidR="001C0582" w:rsidRPr="00CD4FB0" w:rsidRDefault="001C0582" w:rsidP="001C0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6379" w:type="dxa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843"/>
      </w:tblGrid>
      <w:tr w:rsidR="001C0582" w:rsidRPr="00CD4FB0" w14:paraId="0B2D524A" w14:textId="77777777">
        <w:tc>
          <w:tcPr>
            <w:tcW w:w="4536" w:type="dxa"/>
          </w:tcPr>
          <w:p w14:paraId="1A2A507A" w14:textId="77777777" w:rsidR="001C0582" w:rsidRPr="00CD4FB0" w:rsidRDefault="001C05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1843" w:type="dxa"/>
          </w:tcPr>
          <w:p w14:paraId="645E27E4" w14:textId="77777777" w:rsidR="001C0582" w:rsidRPr="00CD4FB0" w:rsidRDefault="001C05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cs/>
              </w:rPr>
              <w:t>พันบาท</w:t>
            </w:r>
          </w:p>
        </w:tc>
      </w:tr>
      <w:tr w:rsidR="001C0582" w:rsidRPr="00CD4FB0" w14:paraId="1CF67F9F" w14:textId="77777777">
        <w:trPr>
          <w:trHeight w:val="215"/>
        </w:trPr>
        <w:tc>
          <w:tcPr>
            <w:tcW w:w="4536" w:type="dxa"/>
          </w:tcPr>
          <w:p w14:paraId="64BA890B" w14:textId="77777777" w:rsidR="001C0582" w:rsidRPr="00CD4FB0" w:rsidRDefault="001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328529F" w14:textId="77777777" w:rsidR="001C0582" w:rsidRPr="00CD4FB0" w:rsidRDefault="001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C0582" w:rsidRPr="00CD4FB0" w14:paraId="2141674E" w14:textId="77777777">
        <w:tc>
          <w:tcPr>
            <w:tcW w:w="4536" w:type="dxa"/>
          </w:tcPr>
          <w:p w14:paraId="378AB2C8" w14:textId="77777777" w:rsidR="001C0582" w:rsidRPr="00CD4FB0" w:rsidRDefault="001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43" w:type="dxa"/>
          </w:tcPr>
          <w:p w14:paraId="5EF96916" w14:textId="77777777" w:rsidR="001C0582" w:rsidRPr="00CD4FB0" w:rsidRDefault="001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(0.99)</w:t>
            </w:r>
          </w:p>
        </w:tc>
      </w:tr>
      <w:tr w:rsidR="001C0582" w:rsidRPr="00CD4FB0" w14:paraId="0DC026D1" w14:textId="77777777">
        <w:tc>
          <w:tcPr>
            <w:tcW w:w="4536" w:type="dxa"/>
          </w:tcPr>
          <w:p w14:paraId="6524EDE8" w14:textId="77777777" w:rsidR="001C0582" w:rsidRPr="00CD4FB0" w:rsidRDefault="001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cs/>
              </w:rPr>
              <w:t>กำไรจากการเลิกกิจการของบริษัทย่อย</w:t>
            </w:r>
          </w:p>
        </w:tc>
        <w:tc>
          <w:tcPr>
            <w:tcW w:w="1843" w:type="dxa"/>
          </w:tcPr>
          <w:p w14:paraId="54C7BD90" w14:textId="77777777" w:rsidR="001C0582" w:rsidRPr="00CD4FB0" w:rsidRDefault="001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679.79</w:t>
            </w:r>
          </w:p>
        </w:tc>
      </w:tr>
      <w:tr w:rsidR="001C0582" w:rsidRPr="00CD4FB0" w14:paraId="4776A1BD" w14:textId="77777777">
        <w:tc>
          <w:tcPr>
            <w:tcW w:w="4536" w:type="dxa"/>
          </w:tcPr>
          <w:p w14:paraId="1F9DC9D0" w14:textId="77777777" w:rsidR="001C0582" w:rsidRPr="00CD4FB0" w:rsidRDefault="001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43" w:type="dxa"/>
          </w:tcPr>
          <w:p w14:paraId="0353F8A6" w14:textId="77777777" w:rsidR="001C0582" w:rsidRPr="00CD4FB0" w:rsidRDefault="001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678.80</w:t>
            </w:r>
          </w:p>
        </w:tc>
      </w:tr>
    </w:tbl>
    <w:p w14:paraId="2D27BAA9" w14:textId="77777777" w:rsidR="001C0582" w:rsidRPr="00CD4FB0" w:rsidRDefault="001C0582" w:rsidP="001C0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830BE8F" w14:textId="193DEFFC" w:rsidR="001C0582" w:rsidRPr="00CD4FB0" w:rsidRDefault="001C0582" w:rsidP="001C05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>ทั้งนี้ ฝ่ายบริหารของบริษัทพิจารณาแล้วว่า ผลกระทบจากการเลิกกิจการของบริษัทย่อยดังกล่าว ไม่มีสาระสำคัญต่อผลการดำเนินงานรวมของกลุ่มบริษัท ฝ่ายบริหารจึงไม่จัดทำและนำเสนองบการเงินรวมของกลุ่มบริษัทสำหรับ</w:t>
      </w:r>
      <w:r w:rsidR="00D85557" w:rsidRPr="00CD4FB0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ปีสิ้นสุดวันที่ </w:t>
      </w:r>
      <w:r w:rsidR="00D85557" w:rsidRPr="00CD4FB0">
        <w:rPr>
          <w:rFonts w:ascii="Browallia New" w:hAnsi="Browallia New" w:cs="Browallia New"/>
          <w:sz w:val="28"/>
          <w:szCs w:val="28"/>
        </w:rPr>
        <w:t xml:space="preserve">31 </w:t>
      </w:r>
      <w:r w:rsidR="00D85557" w:rsidRPr="00CD4FB0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Pr="00CD4FB0">
        <w:rPr>
          <w:rFonts w:ascii="Browallia New" w:hAnsi="Browallia New" w:cs="Browallia New"/>
          <w:sz w:val="28"/>
          <w:szCs w:val="28"/>
          <w:lang w:val="th-TH"/>
        </w:rPr>
        <w:t>2565</w:t>
      </w: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รวมถึงไม่นำเสนองบการเงินรวมสำหรับปีสิ้นสุดวันที่ </w:t>
      </w:r>
      <w:r w:rsidRPr="00CD4FB0">
        <w:rPr>
          <w:rFonts w:ascii="Browallia New" w:hAnsi="Browallia New" w:cs="Browallia New"/>
          <w:sz w:val="28"/>
          <w:szCs w:val="28"/>
        </w:rPr>
        <w:t xml:space="preserve">31 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CD4FB0">
        <w:rPr>
          <w:rFonts w:ascii="Browallia New" w:hAnsi="Browallia New" w:cs="Browallia New"/>
          <w:sz w:val="28"/>
          <w:szCs w:val="28"/>
        </w:rPr>
        <w:t xml:space="preserve">2564 </w:t>
      </w:r>
      <w:r w:rsidRPr="00CD4FB0">
        <w:rPr>
          <w:rFonts w:ascii="Browallia New" w:hAnsi="Browallia New" w:cs="Browallia New"/>
          <w:sz w:val="28"/>
          <w:szCs w:val="28"/>
          <w:cs/>
        </w:rPr>
        <w:t>ที่ใช้เป็นข้อมูลเปรียบเทียบ</w:t>
      </w:r>
    </w:p>
    <w:p w14:paraId="0C5D2A33" w14:textId="77777777" w:rsidR="001C0582" w:rsidRPr="00CD4FB0" w:rsidRDefault="001C0582" w:rsidP="00552944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059834D1" w14:textId="77777777" w:rsidR="00DB69CF" w:rsidRPr="00CD4FB0" w:rsidRDefault="00DB69CF" w:rsidP="00DB69CF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41"/>
        </w:tabs>
        <w:ind w:left="423" w:hanging="423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CD4FB0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มาตรฐานการรายงานทางการเงินที่มีการเปลี่ยนแปลง</w:t>
      </w:r>
      <w:bookmarkStart w:id="0" w:name="_Hlk94015121"/>
    </w:p>
    <w:p w14:paraId="3B2EE428" w14:textId="77777777" w:rsidR="00DB69CF" w:rsidRPr="00CD4FB0" w:rsidRDefault="00DB69CF" w:rsidP="00DB69CF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</w:p>
    <w:bookmarkEnd w:id="0"/>
    <w:p w14:paraId="1F36922A" w14:textId="4CC952DC" w:rsidR="00FF6039" w:rsidRPr="00CD4FB0" w:rsidRDefault="00FF6039">
      <w:pPr>
        <w:pStyle w:val="CordiaNew"/>
        <w:numPr>
          <w:ilvl w:val="0"/>
          <w:numId w:val="29"/>
        </w:numPr>
        <w:tabs>
          <w:tab w:val="clear" w:pos="4153"/>
          <w:tab w:val="left" w:pos="360"/>
        </w:tabs>
        <w:ind w:left="837" w:hanging="414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CD4FB0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มาตรฐานการรายงานทางการเงิน และแนวปฏิบัติทางบัญชีที่มีการเปลี่ยนแปลงและมีผลบังคับใช้สำหรับรอบระยะเวลาบัญชีที่เริ่มในหรือหลังวันที่ </w:t>
      </w:r>
      <w:r w:rsidRPr="00CD4FB0">
        <w:rPr>
          <w:rFonts w:ascii="BrowalliaUPC" w:hAnsi="BrowalliaUPC" w:cs="BrowalliaUPC"/>
          <w:color w:val="auto"/>
          <w:sz w:val="28"/>
          <w:szCs w:val="28"/>
          <w:lang w:val="th-TH"/>
        </w:rPr>
        <w:t>1</w:t>
      </w:r>
      <w:r w:rsidRPr="00CD4FB0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มกราคม </w:t>
      </w:r>
      <w:r w:rsidRPr="00CD4FB0">
        <w:rPr>
          <w:rFonts w:ascii="BrowalliaUPC" w:hAnsi="BrowalliaUPC" w:cs="BrowalliaUPC"/>
          <w:color w:val="auto"/>
          <w:sz w:val="28"/>
          <w:szCs w:val="28"/>
          <w:lang w:val="th-TH"/>
        </w:rPr>
        <w:t>2565</w:t>
      </w:r>
    </w:p>
    <w:p w14:paraId="0B9225BC" w14:textId="77777777" w:rsidR="00FF6039" w:rsidRPr="00CD4FB0" w:rsidRDefault="00FF6039" w:rsidP="00FF6039">
      <w:pPr>
        <w:pStyle w:val="ListParagraph"/>
        <w:tabs>
          <w:tab w:val="clear" w:pos="680"/>
        </w:tabs>
        <w:ind w:left="792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</w:p>
    <w:p w14:paraId="44F7DC71" w14:textId="6CA62ABF" w:rsidR="003E4E30" w:rsidRPr="00CD4FB0" w:rsidRDefault="0015485D" w:rsidP="00DB7A12">
      <w:pPr>
        <w:pStyle w:val="ListParagraph"/>
        <w:ind w:firstLine="131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CD4FB0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การปรับปรุงมาตรฐานการรายงานทาง</w:t>
      </w:r>
      <w:r w:rsidR="00AE6B45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การ</w:t>
      </w:r>
      <w:r w:rsidRPr="00CD4FB0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เงิน เนื่องจากการปฏิรูปอัตราดอกเบี้ยอ้างอิง-ระยะที่ </w:t>
      </w:r>
      <w:r w:rsidRPr="00CD4FB0">
        <w:rPr>
          <w:rFonts w:ascii="Browallia New" w:hAnsi="Browallia New" w:cs="Browallia New"/>
          <w:sz w:val="28"/>
          <w:szCs w:val="28"/>
          <w:lang w:val="th-TH" w:eastAsia="th-TH"/>
        </w:rPr>
        <w:t xml:space="preserve">2 </w:t>
      </w:r>
      <w:r w:rsidRPr="00CD4FB0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ดังนี้</w:t>
      </w:r>
    </w:p>
    <w:p w14:paraId="6AEA3E3A" w14:textId="34F8B9AC" w:rsidR="0015485D" w:rsidRPr="00CD4FB0" w:rsidRDefault="0015485D" w:rsidP="00DB7A12">
      <w:pPr>
        <w:pStyle w:val="ListParagraph"/>
        <w:ind w:firstLine="131"/>
        <w:rPr>
          <w:rFonts w:ascii="Browallia New" w:hAnsi="Browallia New" w:cs="Browallia New"/>
          <w:sz w:val="28"/>
          <w:szCs w:val="28"/>
          <w:cs/>
          <w:lang w:val="th-TH" w:eastAsia="th-TH"/>
        </w:rPr>
      </w:pPr>
      <w:r w:rsidRPr="00CD4FB0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 </w:t>
      </w:r>
    </w:p>
    <w:p w14:paraId="3762255E" w14:textId="77777777" w:rsidR="0015485D" w:rsidRPr="00CD4FB0" w:rsidRDefault="0015485D">
      <w:pPr>
        <w:pStyle w:val="ListParagraph"/>
        <w:numPr>
          <w:ilvl w:val="0"/>
          <w:numId w:val="32"/>
        </w:numPr>
        <w:tabs>
          <w:tab w:val="left" w:pos="851"/>
        </w:tabs>
        <w:contextualSpacing w:val="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CD4FB0">
        <w:rPr>
          <w:rFonts w:ascii="Browallia New" w:hAnsi="Browallia New" w:cs="Browallia New" w:hint="cs"/>
          <w:sz w:val="28"/>
          <w:szCs w:val="28"/>
          <w:cs/>
          <w:lang w:eastAsia="th-TH"/>
        </w:rPr>
        <w:t xml:space="preserve">มาตรฐานการรายงานทางการเงิน ฉบับที่ </w:t>
      </w:r>
      <w:r w:rsidRPr="00CD4FB0">
        <w:rPr>
          <w:rFonts w:ascii="Browallia New" w:hAnsi="Browallia New" w:cs="Browallia New"/>
          <w:sz w:val="28"/>
          <w:szCs w:val="28"/>
          <w:lang w:eastAsia="th-TH"/>
        </w:rPr>
        <w:t xml:space="preserve">9 </w:t>
      </w:r>
      <w:r w:rsidRPr="00CD4FB0">
        <w:rPr>
          <w:rFonts w:ascii="Browallia New" w:hAnsi="Browallia New" w:cs="Browallia New"/>
          <w:sz w:val="28"/>
          <w:szCs w:val="28"/>
          <w:cs/>
          <w:lang w:eastAsia="th-TH"/>
        </w:rPr>
        <w:t xml:space="preserve">เรื่อง เครื่องมือทางการเงิน </w:t>
      </w:r>
    </w:p>
    <w:p w14:paraId="4B404903" w14:textId="77777777" w:rsidR="0015485D" w:rsidRPr="00CD4FB0" w:rsidRDefault="0015485D">
      <w:pPr>
        <w:pStyle w:val="ListParagraph"/>
        <w:numPr>
          <w:ilvl w:val="0"/>
          <w:numId w:val="32"/>
        </w:numPr>
        <w:tabs>
          <w:tab w:val="left" w:pos="851"/>
        </w:tabs>
        <w:contextualSpacing w:val="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CD4FB0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มาตรฐานการรายงานทางการเงิน ฉบับที่ </w:t>
      </w:r>
      <w:r w:rsidRPr="00CD4FB0">
        <w:rPr>
          <w:rFonts w:ascii="Browallia New" w:hAnsi="Browallia New" w:cs="Browallia New"/>
          <w:sz w:val="28"/>
          <w:szCs w:val="28"/>
          <w:lang w:eastAsia="th-TH"/>
        </w:rPr>
        <w:t xml:space="preserve">7 </w:t>
      </w:r>
      <w:r w:rsidRPr="00CD4FB0">
        <w:rPr>
          <w:rFonts w:ascii="Browallia New" w:hAnsi="Browallia New" w:cs="Browallia New"/>
          <w:sz w:val="28"/>
          <w:szCs w:val="28"/>
          <w:cs/>
          <w:lang w:eastAsia="th-TH"/>
        </w:rPr>
        <w:t>เรื่อง การเปิดเผยข้อมูลเครื่องมือทางการเงิน</w:t>
      </w:r>
      <w:r w:rsidRPr="00CD4FB0">
        <w:rPr>
          <w:rFonts w:ascii="Browallia New" w:hAnsi="Browallia New" w:cs="Browallia New" w:hint="cs"/>
          <w:sz w:val="28"/>
          <w:szCs w:val="28"/>
          <w:cs/>
          <w:lang w:eastAsia="th-TH"/>
        </w:rPr>
        <w:t xml:space="preserve"> </w:t>
      </w:r>
    </w:p>
    <w:p w14:paraId="7C3DC4F7" w14:textId="77777777" w:rsidR="0015485D" w:rsidRPr="00CD4FB0" w:rsidRDefault="0015485D">
      <w:pPr>
        <w:pStyle w:val="ListParagraph"/>
        <w:numPr>
          <w:ilvl w:val="0"/>
          <w:numId w:val="32"/>
        </w:numPr>
        <w:tabs>
          <w:tab w:val="left" w:pos="851"/>
        </w:tabs>
        <w:contextualSpacing w:val="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CD4FB0">
        <w:rPr>
          <w:rFonts w:ascii="Browallia New" w:hAnsi="Browallia New" w:cs="Browallia New" w:hint="cs"/>
          <w:sz w:val="28"/>
          <w:szCs w:val="28"/>
          <w:cs/>
          <w:lang w:eastAsia="th-TH"/>
        </w:rPr>
        <w:t xml:space="preserve">มาตรฐานการรายงานทางการเงิน ฉบับที่ </w:t>
      </w:r>
      <w:r w:rsidRPr="00CD4FB0">
        <w:rPr>
          <w:rFonts w:ascii="Browallia New" w:hAnsi="Browallia New" w:cs="Browallia New"/>
          <w:sz w:val="28"/>
          <w:szCs w:val="28"/>
          <w:lang w:eastAsia="th-TH"/>
        </w:rPr>
        <w:t xml:space="preserve">16 </w:t>
      </w:r>
      <w:r w:rsidRPr="00CD4FB0">
        <w:rPr>
          <w:rFonts w:ascii="Browallia New" w:hAnsi="Browallia New" w:cs="Browallia New" w:hint="cs"/>
          <w:sz w:val="28"/>
          <w:szCs w:val="28"/>
          <w:cs/>
          <w:lang w:eastAsia="th-TH"/>
        </w:rPr>
        <w:t xml:space="preserve">เรื่อง สัญญาเช่า </w:t>
      </w:r>
    </w:p>
    <w:p w14:paraId="68BA1F81" w14:textId="4417FCE7" w:rsidR="0015485D" w:rsidRPr="00CD4FB0" w:rsidRDefault="0015485D">
      <w:pPr>
        <w:pStyle w:val="ListParagraph"/>
        <w:numPr>
          <w:ilvl w:val="0"/>
          <w:numId w:val="32"/>
        </w:numPr>
        <w:tabs>
          <w:tab w:val="left" w:pos="851"/>
        </w:tabs>
        <w:contextualSpacing w:val="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CD4FB0">
        <w:rPr>
          <w:rFonts w:ascii="Browallia New" w:hAnsi="Browallia New" w:cs="Browallia New" w:hint="cs"/>
          <w:sz w:val="28"/>
          <w:szCs w:val="28"/>
          <w:cs/>
          <w:lang w:eastAsia="th-TH"/>
        </w:rPr>
        <w:t xml:space="preserve">มาตรฐานการรายงานทางการเงิน ฉบับที่ </w:t>
      </w:r>
      <w:r w:rsidRPr="00CD4FB0">
        <w:rPr>
          <w:rFonts w:ascii="Browallia New" w:hAnsi="Browallia New" w:cs="Browallia New"/>
          <w:sz w:val="28"/>
          <w:szCs w:val="28"/>
          <w:lang w:eastAsia="th-TH"/>
        </w:rPr>
        <w:t xml:space="preserve">4 </w:t>
      </w:r>
      <w:r w:rsidRPr="00CD4FB0">
        <w:rPr>
          <w:rFonts w:ascii="Browallia New" w:hAnsi="Browallia New" w:cs="Browallia New" w:hint="cs"/>
          <w:sz w:val="28"/>
          <w:szCs w:val="28"/>
          <w:cs/>
          <w:lang w:eastAsia="th-TH"/>
        </w:rPr>
        <w:t>เรื่อง</w:t>
      </w:r>
      <w:r w:rsidR="002F5A69">
        <w:rPr>
          <w:rFonts w:ascii="Browallia New" w:hAnsi="Browallia New" w:cs="Browallia New" w:hint="cs"/>
          <w:sz w:val="28"/>
          <w:szCs w:val="28"/>
          <w:cs/>
          <w:lang w:eastAsia="th-TH"/>
        </w:rPr>
        <w:t xml:space="preserve"> </w:t>
      </w:r>
      <w:r w:rsidRPr="00CD4FB0">
        <w:rPr>
          <w:rFonts w:ascii="Browallia New" w:hAnsi="Browallia New" w:cs="Browallia New" w:hint="cs"/>
          <w:sz w:val="28"/>
          <w:szCs w:val="28"/>
          <w:cs/>
          <w:lang w:eastAsia="th-TH"/>
        </w:rPr>
        <w:t xml:space="preserve">สัญญาประกันภัย </w:t>
      </w:r>
    </w:p>
    <w:p w14:paraId="475787BB" w14:textId="77777777" w:rsidR="0015485D" w:rsidRPr="00CD4FB0" w:rsidRDefault="0015485D">
      <w:pPr>
        <w:pStyle w:val="ListParagraph"/>
        <w:numPr>
          <w:ilvl w:val="0"/>
          <w:numId w:val="32"/>
        </w:numPr>
        <w:tabs>
          <w:tab w:val="left" w:pos="851"/>
        </w:tabs>
        <w:contextualSpacing w:val="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CD4FB0">
        <w:rPr>
          <w:rFonts w:ascii="Browallia New" w:hAnsi="Browallia New" w:cs="Browallia New"/>
          <w:sz w:val="28"/>
          <w:szCs w:val="28"/>
          <w:cs/>
          <w:lang w:eastAsia="th-TH"/>
        </w:rPr>
        <w:t>แนวปฏิบัติทางการบัญชีเรื่อง เครื่องมือทางการเงินและการเปิดเผยข้อมูลสำหรับธุรกิจประกันภัย</w:t>
      </w:r>
    </w:p>
    <w:p w14:paraId="0A95B914" w14:textId="77777777" w:rsidR="00FF6039" w:rsidRPr="00CD4FB0" w:rsidRDefault="00FF6039" w:rsidP="00FF6039">
      <w:pPr>
        <w:pStyle w:val="ListParagraph"/>
        <w:tabs>
          <w:tab w:val="clear" w:pos="680"/>
        </w:tabs>
        <w:ind w:left="792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</w:p>
    <w:p w14:paraId="1E6CCC25" w14:textId="2CE9E858" w:rsidR="00076688" w:rsidRPr="00CD4FB0" w:rsidRDefault="00FF6039" w:rsidP="00FF6039">
      <w:pPr>
        <w:pStyle w:val="ListParagraph"/>
        <w:tabs>
          <w:tab w:val="clear" w:pos="680"/>
        </w:tabs>
        <w:ind w:left="792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  <w:r w:rsidRPr="00CD4FB0">
        <w:rPr>
          <w:rFonts w:ascii="BrowalliaUPC" w:hAnsi="BrowalliaUPC" w:cs="BrowalliaUPC"/>
          <w:sz w:val="28"/>
          <w:szCs w:val="28"/>
          <w:cs/>
          <w:lang w:eastAsia="th-TH"/>
        </w:rPr>
        <w:t xml:space="preserve">การปฏิรูปอัตราดอกเบี้ยอ้างอิง-ระยะที่ </w:t>
      </w:r>
      <w:r w:rsidRPr="00CD4FB0">
        <w:rPr>
          <w:rFonts w:ascii="BrowalliaUPC" w:hAnsi="BrowalliaUPC" w:cs="BrowalliaUPC"/>
          <w:sz w:val="28"/>
          <w:szCs w:val="28"/>
          <w:lang w:eastAsia="th-TH"/>
        </w:rPr>
        <w:t>2 (</w:t>
      </w:r>
      <w:r w:rsidRPr="00CD4FB0">
        <w:rPr>
          <w:rFonts w:ascii="BrowalliaUPC" w:hAnsi="BrowalliaUPC" w:cs="BrowalliaUPC"/>
          <w:sz w:val="28"/>
          <w:szCs w:val="28"/>
          <w:cs/>
          <w:lang w:eastAsia="th-TH"/>
        </w:rPr>
        <w:t xml:space="preserve">การปรับปรุงระยะที่ </w:t>
      </w:r>
      <w:r w:rsidRPr="00CD4FB0">
        <w:rPr>
          <w:rFonts w:ascii="BrowalliaUPC" w:hAnsi="BrowalliaUPC" w:cs="BrowalliaUPC"/>
          <w:sz w:val="28"/>
          <w:szCs w:val="28"/>
          <w:lang w:eastAsia="th-TH"/>
        </w:rPr>
        <w:t xml:space="preserve">2) </w:t>
      </w:r>
      <w:r w:rsidRPr="00CD4FB0">
        <w:rPr>
          <w:rFonts w:ascii="BrowalliaUPC" w:hAnsi="BrowalliaUPC" w:cs="BrowalliaUPC"/>
          <w:sz w:val="28"/>
          <w:szCs w:val="28"/>
          <w:cs/>
          <w:lang w:eastAsia="th-TH"/>
        </w:rPr>
        <w:t>กำหนดมาตรการผ่อนปรนสำหรับรายงานทางการเงินที่อาจได้รับผลกระทบจากการปฏิรูปอัตราดอกเบี้ยอ้างอิง รวมถึงผลกระทบจากการเปลี่ยนแปลงกระแสเงินสดตามสัญญา หรือความสัมพันธ์ของการป้องกันความเสี่ยงที่อาจจะเกิดขึ้นจากการเปลี่ยนอัตราดอกเบี้ยอ้างอิงไปใช้อัตราดอกเบี้ยอ้างอิงอื่นแทน</w:t>
      </w:r>
    </w:p>
    <w:p w14:paraId="13BA4B05" w14:textId="77777777" w:rsidR="0039332D" w:rsidRPr="00CD4FB0" w:rsidRDefault="0039332D" w:rsidP="00FF6039">
      <w:pPr>
        <w:pStyle w:val="ListParagraph"/>
        <w:tabs>
          <w:tab w:val="clear" w:pos="680"/>
        </w:tabs>
        <w:ind w:left="792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</w:p>
    <w:p w14:paraId="4ED6EE95" w14:textId="11BD917A" w:rsidR="0039332D" w:rsidRPr="00CD4FB0" w:rsidRDefault="0039332D" w:rsidP="0039332D">
      <w:pPr>
        <w:pStyle w:val="ListParagraph"/>
        <w:tabs>
          <w:tab w:val="clear" w:pos="680"/>
        </w:tabs>
        <w:ind w:left="792"/>
        <w:jc w:val="thaiDistribute"/>
        <w:rPr>
          <w:rFonts w:ascii="BrowalliaUPC" w:hAnsi="BrowalliaUPC" w:cs="BrowalliaUPC"/>
          <w:sz w:val="28"/>
          <w:szCs w:val="28"/>
          <w:cs/>
          <w:lang w:eastAsia="th-TH"/>
        </w:rPr>
      </w:pPr>
      <w:r w:rsidRPr="00CD4FB0">
        <w:rPr>
          <w:rFonts w:ascii="BrowalliaUPC" w:hAnsi="BrowalliaUPC" w:cs="BrowalliaUPC" w:hint="cs"/>
          <w:sz w:val="28"/>
          <w:szCs w:val="28"/>
          <w:cs/>
          <w:lang w:eastAsia="th-TH"/>
        </w:rPr>
        <w:t>อย่างไรก็ตาม การเปลี่ยนแปลงดังกล่าวไม่มีผลกระทบอย่างเป็นสาระสำคัญต่องบการเงินของบริษัท</w:t>
      </w:r>
    </w:p>
    <w:p w14:paraId="6D00B2C4" w14:textId="77777777" w:rsidR="0039332D" w:rsidRPr="00CD4FB0" w:rsidRDefault="0039332D" w:rsidP="00FF6039">
      <w:pPr>
        <w:pStyle w:val="ListParagraph"/>
        <w:tabs>
          <w:tab w:val="clear" w:pos="680"/>
        </w:tabs>
        <w:ind w:left="792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</w:p>
    <w:p w14:paraId="4EA27FDC" w14:textId="77777777" w:rsidR="009446AC" w:rsidRPr="00CD4FB0" w:rsidRDefault="009446AC" w:rsidP="00FF6039">
      <w:pPr>
        <w:pStyle w:val="ListParagraph"/>
        <w:tabs>
          <w:tab w:val="clear" w:pos="680"/>
        </w:tabs>
        <w:ind w:left="792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</w:p>
    <w:p w14:paraId="3DBAB3AF" w14:textId="77777777" w:rsidR="009446AC" w:rsidRPr="00CD4FB0" w:rsidRDefault="009446AC" w:rsidP="00FF6039">
      <w:pPr>
        <w:pStyle w:val="ListParagraph"/>
        <w:tabs>
          <w:tab w:val="clear" w:pos="680"/>
        </w:tabs>
        <w:ind w:left="792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</w:p>
    <w:p w14:paraId="2181D34D" w14:textId="77777777" w:rsidR="009446AC" w:rsidRPr="00CD4FB0" w:rsidRDefault="009446AC" w:rsidP="00FF6039">
      <w:pPr>
        <w:pStyle w:val="ListParagraph"/>
        <w:tabs>
          <w:tab w:val="clear" w:pos="680"/>
        </w:tabs>
        <w:ind w:left="792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</w:p>
    <w:p w14:paraId="22704D47" w14:textId="77777777" w:rsidR="009446AC" w:rsidRPr="00CD4FB0" w:rsidRDefault="009446AC" w:rsidP="00FF6039">
      <w:pPr>
        <w:pStyle w:val="ListParagraph"/>
        <w:tabs>
          <w:tab w:val="clear" w:pos="680"/>
        </w:tabs>
        <w:ind w:left="792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</w:p>
    <w:p w14:paraId="50D4697A" w14:textId="77777777" w:rsidR="009446AC" w:rsidRPr="00CD4FB0" w:rsidRDefault="009446AC" w:rsidP="00FF6039">
      <w:pPr>
        <w:pStyle w:val="ListParagraph"/>
        <w:tabs>
          <w:tab w:val="clear" w:pos="680"/>
        </w:tabs>
        <w:ind w:left="792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</w:p>
    <w:p w14:paraId="0E5C93ED" w14:textId="395A40A6" w:rsidR="00D04585" w:rsidRPr="00CD4FB0" w:rsidRDefault="00D04585">
      <w:pPr>
        <w:pStyle w:val="CordiaNew"/>
        <w:numPr>
          <w:ilvl w:val="0"/>
          <w:numId w:val="29"/>
        </w:numPr>
        <w:tabs>
          <w:tab w:val="clear" w:pos="4153"/>
          <w:tab w:val="left" w:pos="360"/>
        </w:tabs>
        <w:ind w:left="837" w:hanging="414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CD4FB0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lastRenderedPageBreak/>
        <w:t xml:space="preserve">มาตรฐานการรายงานทางการเงินฉบับที่มีการเปลี่ยนแปลงและมีผลบังคับใช้สำหรับรอบระยะเวลาบัญชีที่เริ่มในหรือหลังวันที่ </w:t>
      </w:r>
      <w:r w:rsidR="008B528A" w:rsidRPr="008B528A">
        <w:rPr>
          <w:rFonts w:ascii="Browallia New" w:hAnsi="Browallia New" w:cs="Browallia New"/>
          <w:color w:val="auto"/>
          <w:sz w:val="28"/>
          <w:szCs w:val="28"/>
        </w:rPr>
        <w:t>1</w:t>
      </w:r>
      <w:r w:rsidRPr="00CD4FB0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มกราคม </w:t>
      </w:r>
      <w:r w:rsidR="008B528A" w:rsidRPr="008B528A">
        <w:rPr>
          <w:rFonts w:ascii="Browallia New" w:hAnsi="Browallia New" w:cs="Browallia New"/>
          <w:color w:val="auto"/>
          <w:sz w:val="28"/>
          <w:szCs w:val="28"/>
        </w:rPr>
        <w:t>2566</w:t>
      </w:r>
      <w:r w:rsidRPr="00CD4FB0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มีดังนี้</w:t>
      </w:r>
    </w:p>
    <w:p w14:paraId="369D3D1A" w14:textId="77777777" w:rsidR="00D04585" w:rsidRPr="00CD4FB0" w:rsidRDefault="00D04585" w:rsidP="009446AC">
      <w:pPr>
        <w:rPr>
          <w:rFonts w:ascii="Browallia New" w:hAnsi="Browallia New" w:cs="Browallia New"/>
          <w:sz w:val="24"/>
          <w:szCs w:val="24"/>
          <w:lang w:eastAsia="th-TH"/>
        </w:rPr>
      </w:pPr>
    </w:p>
    <w:p w14:paraId="6FD38166" w14:textId="77777777" w:rsidR="00D04585" w:rsidRPr="00CD4FB0" w:rsidRDefault="00D04585">
      <w:pPr>
        <w:pStyle w:val="ListParagraph"/>
        <w:numPr>
          <w:ilvl w:val="2"/>
          <w:numId w:val="31"/>
        </w:numPr>
        <w:ind w:left="1372" w:hanging="532"/>
        <w:contextualSpacing w:val="0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CD4FB0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มาตรฐานการบัญชีฉบับที่ </w:t>
      </w:r>
      <w:r w:rsidRPr="00CD4FB0">
        <w:rPr>
          <w:rFonts w:ascii="Browallia New" w:hAnsi="Browallia New" w:cs="Browallia New"/>
          <w:sz w:val="28"/>
          <w:szCs w:val="28"/>
          <w:lang w:eastAsia="th-TH"/>
        </w:rPr>
        <w:t>16</w:t>
      </w:r>
      <w:r w:rsidRPr="00CD4FB0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ที่ดิน อาคารและอุปกรณ์</w:t>
      </w:r>
    </w:p>
    <w:p w14:paraId="20182343" w14:textId="77777777" w:rsidR="00D04585" w:rsidRPr="00CD4FB0" w:rsidRDefault="00D04585" w:rsidP="00D04585">
      <w:pPr>
        <w:ind w:left="1224"/>
        <w:rPr>
          <w:rFonts w:ascii="Browallia New" w:hAnsi="Browallia New" w:cs="Browallia New"/>
          <w:sz w:val="24"/>
          <w:szCs w:val="24"/>
          <w:lang w:eastAsia="th-TH"/>
        </w:rPr>
      </w:pPr>
    </w:p>
    <w:p w14:paraId="590D88E5" w14:textId="77777777" w:rsidR="00D04585" w:rsidRPr="00CD4FB0" w:rsidRDefault="00D04585" w:rsidP="00591835">
      <w:pPr>
        <w:ind w:left="137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CD4FB0">
        <w:rPr>
          <w:rFonts w:ascii="Browallia New" w:hAnsi="Browallia New" w:cs="Browallia New"/>
          <w:sz w:val="28"/>
          <w:szCs w:val="28"/>
          <w:cs/>
          <w:lang w:val="th-TH" w:eastAsia="th-TH"/>
        </w:rPr>
        <w:t>การปรับปรุงกำหนดให้รับรู้มูลค่าของสิ่งตอบแทนที่ได้รับจากการขายรายการต่างๆ ที่ผลิตได้ในช่วงการเตรียมความพร้อมของสินทรัพย์ให้อยู่ในสภาพพร้อมใช้งานตามความประสงค์ของฝ่ายบริหาร เป็นรายได้แทนการนำไปหักออกจากต้นทุนของที่ดิน อาคารและอุปกรณ์นั้น</w:t>
      </w:r>
    </w:p>
    <w:p w14:paraId="7749A4EF" w14:textId="77777777" w:rsidR="00D04585" w:rsidRPr="00CD4FB0" w:rsidRDefault="00D04585" w:rsidP="00D04585">
      <w:pPr>
        <w:rPr>
          <w:rFonts w:ascii="Browallia New" w:hAnsi="Browallia New" w:cs="Browallia New"/>
          <w:sz w:val="24"/>
          <w:szCs w:val="24"/>
          <w:lang w:val="th-TH" w:eastAsia="th-TH"/>
        </w:rPr>
      </w:pPr>
    </w:p>
    <w:p w14:paraId="5F496CAB" w14:textId="77777777" w:rsidR="00D04585" w:rsidRPr="00CD4FB0" w:rsidRDefault="00D04585">
      <w:pPr>
        <w:pStyle w:val="ListParagraph"/>
        <w:numPr>
          <w:ilvl w:val="2"/>
          <w:numId w:val="31"/>
        </w:numPr>
        <w:ind w:left="1372" w:hanging="532"/>
        <w:contextualSpacing w:val="0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CD4FB0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มาตรฐานการบัญชีฉบับที่ </w:t>
      </w:r>
      <w:r w:rsidRPr="00CD4FB0">
        <w:rPr>
          <w:rFonts w:ascii="Browallia New" w:hAnsi="Browallia New" w:cs="Browallia New"/>
          <w:sz w:val="28"/>
          <w:szCs w:val="28"/>
          <w:lang w:val="th-TH" w:eastAsia="th-TH"/>
        </w:rPr>
        <w:t>37</w:t>
      </w:r>
      <w:r w:rsidRPr="00CD4FB0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ประมาณการหนี้สิน หนี้สินที่อาจเกิดขึ้น และสินทรัพย์ที่อาจเกิดขึ้น </w:t>
      </w:r>
    </w:p>
    <w:p w14:paraId="1EDAC21A" w14:textId="77777777" w:rsidR="00D04585" w:rsidRPr="00CD4FB0" w:rsidRDefault="00D04585" w:rsidP="00D04585">
      <w:pPr>
        <w:rPr>
          <w:rFonts w:ascii="Browallia New" w:hAnsi="Browallia New" w:cs="Browallia New"/>
          <w:sz w:val="24"/>
          <w:szCs w:val="24"/>
          <w:lang w:val="th-TH" w:eastAsia="th-TH"/>
        </w:rPr>
      </w:pPr>
    </w:p>
    <w:p w14:paraId="49551B17" w14:textId="77777777" w:rsidR="00D04585" w:rsidRPr="00CD4FB0" w:rsidRDefault="00D04585" w:rsidP="00591835">
      <w:pPr>
        <w:ind w:left="1372"/>
        <w:jc w:val="thaiDistribute"/>
        <w:rPr>
          <w:rFonts w:ascii="Browallia New" w:hAnsi="Browallia New" w:cs="Browallia New"/>
          <w:sz w:val="28"/>
          <w:szCs w:val="28"/>
          <w:cs/>
          <w:lang w:val="th-TH" w:eastAsia="th-TH"/>
        </w:rPr>
      </w:pPr>
      <w:r w:rsidRPr="00CD4FB0">
        <w:rPr>
          <w:rFonts w:ascii="Browallia New" w:hAnsi="Browallia New" w:cs="Browallia New"/>
          <w:sz w:val="28"/>
          <w:szCs w:val="28"/>
          <w:cs/>
          <w:lang w:val="th-TH" w:eastAsia="th-TH"/>
        </w:rPr>
        <w:t>การปรับปรุงอธิบายเพิ่มเติมในส่วนของต้นทุนส่วนเพิ่มที่ต้องจ่ายเพื่อปฏิบัติตามสัญญาและการปันส่วนต้นทุนอื่นที่เกี่ยวข้องโดยตรง ที่ต้องนำมาพิจารณาว่าสัญญานั้นเป็นสัญญาที่สร้างภาระหรือไม่</w:t>
      </w:r>
    </w:p>
    <w:p w14:paraId="60FD0B4F" w14:textId="77777777" w:rsidR="00D04585" w:rsidRPr="00CD4FB0" w:rsidRDefault="00D04585" w:rsidP="00D04585">
      <w:pPr>
        <w:rPr>
          <w:rFonts w:ascii="Browallia New" w:hAnsi="Browallia New" w:cs="Browallia New"/>
          <w:sz w:val="24"/>
          <w:szCs w:val="24"/>
          <w:lang w:val="th-TH" w:eastAsia="th-TH"/>
        </w:rPr>
      </w:pPr>
    </w:p>
    <w:p w14:paraId="66A7BA40" w14:textId="77777777" w:rsidR="00D04585" w:rsidRPr="00CD4FB0" w:rsidRDefault="00D04585">
      <w:pPr>
        <w:pStyle w:val="ListParagraph"/>
        <w:numPr>
          <w:ilvl w:val="2"/>
          <w:numId w:val="31"/>
        </w:numPr>
        <w:ind w:left="1372" w:hanging="532"/>
        <w:contextualSpacing w:val="0"/>
        <w:rPr>
          <w:rFonts w:ascii="Browallia New" w:hAnsi="Browallia New" w:cs="Browallia New"/>
          <w:sz w:val="28"/>
          <w:szCs w:val="28"/>
          <w:cs/>
          <w:lang w:val="th-TH" w:eastAsia="th-TH"/>
        </w:rPr>
      </w:pPr>
      <w:r w:rsidRPr="00CD4FB0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มาตรฐานการบัญชีฉบับที่ </w:t>
      </w:r>
      <w:r w:rsidRPr="00CD4FB0">
        <w:rPr>
          <w:rFonts w:ascii="Browallia New" w:hAnsi="Browallia New" w:cs="Browallia New"/>
          <w:sz w:val="28"/>
          <w:szCs w:val="28"/>
          <w:lang w:val="th-TH" w:eastAsia="th-TH"/>
        </w:rPr>
        <w:t>41</w:t>
      </w:r>
      <w:r w:rsidRPr="00CD4FB0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เกษตรกรรม</w:t>
      </w:r>
    </w:p>
    <w:p w14:paraId="4BA12050" w14:textId="77777777" w:rsidR="00D04585" w:rsidRPr="00CD4FB0" w:rsidRDefault="00D04585" w:rsidP="00D04585">
      <w:pPr>
        <w:rPr>
          <w:rFonts w:ascii="Browallia New" w:hAnsi="Browallia New" w:cs="Browallia New"/>
          <w:sz w:val="24"/>
          <w:szCs w:val="24"/>
          <w:lang w:eastAsia="th-TH"/>
        </w:rPr>
      </w:pPr>
    </w:p>
    <w:p w14:paraId="7F616896" w14:textId="77777777" w:rsidR="00D04585" w:rsidRPr="00CD4FB0" w:rsidRDefault="00D04585" w:rsidP="00591835">
      <w:pPr>
        <w:ind w:left="137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CD4FB0">
        <w:rPr>
          <w:rFonts w:ascii="Browallia New" w:hAnsi="Browallia New" w:cs="Browallia New"/>
          <w:sz w:val="28"/>
          <w:szCs w:val="28"/>
          <w:cs/>
          <w:lang w:val="th-TH" w:eastAsia="th-TH"/>
        </w:rPr>
        <w:t>การปรับปรุงได้ยกเลิกข้อกำหนดเรื่องการห้ามนำกระแสเงินสดจากการจ่ายชำระภาษีเงินได้ มาใช้ในการวัดมูลค่ายุติธรรมของสินทรัพย์ชีวภาพ</w:t>
      </w:r>
    </w:p>
    <w:p w14:paraId="56F6464A" w14:textId="77777777" w:rsidR="00D04585" w:rsidRPr="00CD4FB0" w:rsidRDefault="00D04585" w:rsidP="00D04585">
      <w:pPr>
        <w:rPr>
          <w:rFonts w:ascii="Browallia New" w:hAnsi="Browallia New" w:cs="Browallia New"/>
          <w:sz w:val="24"/>
          <w:szCs w:val="24"/>
          <w:lang w:val="th-TH" w:eastAsia="th-TH"/>
        </w:rPr>
      </w:pPr>
    </w:p>
    <w:p w14:paraId="40F37234" w14:textId="176544A7" w:rsidR="00D04585" w:rsidRPr="00CD4FB0" w:rsidRDefault="00D04585">
      <w:pPr>
        <w:pStyle w:val="ListParagraph"/>
        <w:numPr>
          <w:ilvl w:val="2"/>
          <w:numId w:val="31"/>
        </w:numPr>
        <w:ind w:left="1372" w:hanging="532"/>
        <w:contextualSpacing w:val="0"/>
        <w:rPr>
          <w:rFonts w:ascii="Browallia New" w:hAnsi="Browallia New" w:cs="Browallia New"/>
          <w:spacing w:val="-3"/>
          <w:sz w:val="28"/>
          <w:szCs w:val="28"/>
          <w:lang w:val="th-TH" w:eastAsia="th-TH"/>
        </w:rPr>
      </w:pPr>
      <w:r w:rsidRPr="00CD4FB0">
        <w:rPr>
          <w:rFonts w:ascii="Browallia New" w:hAnsi="Browallia New" w:cs="Browallia New"/>
          <w:spacing w:val="-3"/>
          <w:sz w:val="28"/>
          <w:szCs w:val="28"/>
          <w:cs/>
          <w:lang w:val="th-TH" w:eastAsia="th-TH"/>
        </w:rPr>
        <w:t xml:space="preserve">มาตรฐานการรายงานทางการเงินฉบับที่ </w:t>
      </w:r>
      <w:r w:rsidR="008B528A" w:rsidRPr="008B528A">
        <w:rPr>
          <w:rFonts w:ascii="Browallia New" w:hAnsi="Browallia New" w:cs="Browallia New"/>
          <w:spacing w:val="-3"/>
          <w:sz w:val="28"/>
          <w:szCs w:val="28"/>
          <w:lang w:eastAsia="th-TH"/>
        </w:rPr>
        <w:t>1</w:t>
      </w:r>
      <w:r w:rsidRPr="00CD4FB0">
        <w:rPr>
          <w:rFonts w:ascii="Browallia New" w:hAnsi="Browallia New" w:cs="Browallia New"/>
          <w:spacing w:val="-3"/>
          <w:sz w:val="28"/>
          <w:szCs w:val="28"/>
          <w:cs/>
          <w:lang w:val="th-TH" w:eastAsia="th-TH"/>
        </w:rPr>
        <w:t xml:space="preserve"> เรื่อง การนำมาตรฐานการรายงานทางการเงินมาใช้เป็นครั้งแรก</w:t>
      </w:r>
    </w:p>
    <w:p w14:paraId="56710F41" w14:textId="77777777" w:rsidR="00D04585" w:rsidRPr="00CD4FB0" w:rsidRDefault="00D04585" w:rsidP="00D04585">
      <w:pPr>
        <w:rPr>
          <w:rFonts w:ascii="Browallia New" w:hAnsi="Browallia New" w:cs="Browallia New"/>
          <w:sz w:val="24"/>
          <w:szCs w:val="24"/>
          <w:lang w:val="th-TH" w:eastAsia="th-TH"/>
        </w:rPr>
      </w:pPr>
    </w:p>
    <w:p w14:paraId="54EB11EF" w14:textId="758B4EDF" w:rsidR="00D04585" w:rsidRPr="00CD4FB0" w:rsidRDefault="00D04585" w:rsidP="00127E85">
      <w:pPr>
        <w:ind w:left="1372"/>
        <w:jc w:val="thaiDistribute"/>
        <w:rPr>
          <w:rFonts w:ascii="Browallia New" w:hAnsi="Browallia New" w:cs="Browallia New"/>
          <w:sz w:val="28"/>
          <w:szCs w:val="28"/>
          <w:cs/>
          <w:lang w:val="th-TH" w:eastAsia="th-TH"/>
        </w:rPr>
      </w:pPr>
      <w:r w:rsidRPr="00CD4FB0">
        <w:rPr>
          <w:rFonts w:ascii="Browallia New" w:hAnsi="Browallia New" w:cs="Browallia New"/>
          <w:sz w:val="28"/>
          <w:szCs w:val="28"/>
          <w:cs/>
          <w:lang w:val="th-TH" w:eastAsia="th-TH"/>
        </w:rPr>
        <w:t>การปรับปรุงให้ทางเลือกแก่บริษัทย่อยที่นำมาตรฐานการรายงานทางการเงินมาใช้เป็นครั้งแรก ในการวัดมูลค่าส่วนต่างจากการแปลงค่างบการเงินของหน่วยงานต่างประเทศด้วยมูลค่าเดียวกับที่นำไปรวมอยู่ในงบการเงินรวมของบริษัทใหญ่ ณ วันที่บริษัทใหญ่เริ่มนำมาตรฐานการรายงานทางการเงินมาใช้เป็น</w:t>
      </w:r>
      <w:r w:rsidR="003E4E30" w:rsidRPr="00CD4FB0">
        <w:rPr>
          <w:rFonts w:ascii="Browallia New" w:hAnsi="Browallia New" w:cs="Browallia New"/>
          <w:sz w:val="28"/>
          <w:szCs w:val="28"/>
          <w:cs/>
          <w:lang w:val="th-TH" w:eastAsia="th-TH"/>
        </w:rPr>
        <w:br/>
      </w:r>
      <w:r w:rsidRPr="00CD4FB0">
        <w:rPr>
          <w:rFonts w:ascii="Browallia New" w:hAnsi="Browallia New" w:cs="Browallia New"/>
          <w:sz w:val="28"/>
          <w:szCs w:val="28"/>
          <w:cs/>
          <w:lang w:val="th-TH" w:eastAsia="th-TH"/>
        </w:rPr>
        <w:t>ครั้งแรก</w:t>
      </w:r>
    </w:p>
    <w:p w14:paraId="69C6F9FB" w14:textId="77777777" w:rsidR="00127E85" w:rsidRPr="00CD4FB0" w:rsidRDefault="00127E85" w:rsidP="00127E85">
      <w:pPr>
        <w:ind w:left="1372"/>
        <w:jc w:val="thaiDistribute"/>
        <w:rPr>
          <w:rFonts w:ascii="Browallia New" w:hAnsi="Browallia New" w:cs="Browallia New"/>
          <w:sz w:val="24"/>
          <w:szCs w:val="24"/>
          <w:cs/>
          <w:lang w:val="th-TH" w:eastAsia="th-TH"/>
        </w:rPr>
      </w:pPr>
    </w:p>
    <w:p w14:paraId="591BCEAC" w14:textId="77777777" w:rsidR="00D04585" w:rsidRPr="00CD4FB0" w:rsidRDefault="00D04585">
      <w:pPr>
        <w:pStyle w:val="ListParagraph"/>
        <w:numPr>
          <w:ilvl w:val="2"/>
          <w:numId w:val="31"/>
        </w:numPr>
        <w:ind w:left="1372" w:hanging="532"/>
        <w:contextualSpacing w:val="0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CD4FB0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มาตรฐานการรายงานทางการเงินฉบับที่ </w:t>
      </w:r>
      <w:r w:rsidRPr="00CD4FB0">
        <w:rPr>
          <w:rFonts w:ascii="Browallia New" w:hAnsi="Browallia New" w:cs="Browallia New"/>
          <w:sz w:val="28"/>
          <w:szCs w:val="28"/>
          <w:lang w:val="th-TH" w:eastAsia="th-TH"/>
        </w:rPr>
        <w:t xml:space="preserve">3 </w:t>
      </w:r>
      <w:r w:rsidRPr="00CD4FB0">
        <w:rPr>
          <w:rFonts w:ascii="Browallia New" w:hAnsi="Browallia New" w:cs="Browallia New"/>
          <w:sz w:val="28"/>
          <w:szCs w:val="28"/>
          <w:cs/>
          <w:lang w:val="th-TH" w:eastAsia="th-TH"/>
        </w:rPr>
        <w:t>เรื่อง การรวมธุรกิจ</w:t>
      </w:r>
    </w:p>
    <w:p w14:paraId="1AD475F4" w14:textId="77777777" w:rsidR="00D04585" w:rsidRPr="00CD4FB0" w:rsidRDefault="00D04585" w:rsidP="00D04585">
      <w:pPr>
        <w:pStyle w:val="ListParagraph"/>
        <w:ind w:left="1080"/>
        <w:rPr>
          <w:rFonts w:ascii="Browallia New" w:hAnsi="Browallia New" w:cs="Browallia New"/>
          <w:sz w:val="24"/>
          <w:szCs w:val="24"/>
          <w:lang w:eastAsia="th-TH"/>
        </w:rPr>
      </w:pPr>
    </w:p>
    <w:p w14:paraId="63BDC078" w14:textId="77777777" w:rsidR="00D04585" w:rsidRPr="00CD4FB0" w:rsidRDefault="00D04585" w:rsidP="00591835">
      <w:pPr>
        <w:ind w:left="1372"/>
        <w:jc w:val="thaiDistribute"/>
        <w:rPr>
          <w:rFonts w:ascii="Browallia New" w:hAnsi="Browallia New" w:cs="Browallia New"/>
          <w:sz w:val="28"/>
          <w:szCs w:val="28"/>
          <w:cs/>
          <w:lang w:val="th-TH" w:eastAsia="th-TH"/>
        </w:rPr>
      </w:pPr>
      <w:r w:rsidRPr="00CD4FB0">
        <w:rPr>
          <w:rFonts w:ascii="Browallia New" w:hAnsi="Browallia New" w:cs="Browallia New"/>
          <w:sz w:val="28"/>
          <w:szCs w:val="28"/>
          <w:cs/>
          <w:lang w:val="th-TH" w:eastAsia="th-TH"/>
        </w:rPr>
        <w:t>ปรับปรุงการอ้างอิงกรอบแนวคิดสำหรับการรายงานทางการเงินให้เป็นปัจจุบัน เพิ่มเนื้อหาการรับรู้รายการหนี้สินและหนี้สินที่อาจเกิดขึ้นที่รับมาจากการรวมธุรกิจ และสินทรัพย์ที่อาจเกิดขึ้นที่ไม่สามารถรับรู้รายการได้</w:t>
      </w:r>
    </w:p>
    <w:p w14:paraId="018DA998" w14:textId="77777777" w:rsidR="00D04585" w:rsidRPr="00CD4FB0" w:rsidRDefault="00D04585" w:rsidP="00BB385D">
      <w:pPr>
        <w:ind w:right="-165"/>
        <w:rPr>
          <w:rFonts w:ascii="Browallia New" w:hAnsi="Browallia New" w:cs="Browallia New"/>
          <w:sz w:val="24"/>
          <w:szCs w:val="24"/>
          <w:lang w:val="th-TH" w:eastAsia="th-TH"/>
        </w:rPr>
      </w:pPr>
    </w:p>
    <w:p w14:paraId="32AFD235" w14:textId="77777777" w:rsidR="00D04585" w:rsidRPr="00CD4FB0" w:rsidRDefault="00D04585">
      <w:pPr>
        <w:pStyle w:val="ListParagraph"/>
        <w:numPr>
          <w:ilvl w:val="2"/>
          <w:numId w:val="31"/>
        </w:numPr>
        <w:ind w:left="1372" w:hanging="532"/>
        <w:contextualSpacing w:val="0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CD4FB0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มาตรฐานการรายงานทางการเงินฉบับที่ </w:t>
      </w:r>
      <w:r w:rsidRPr="00CD4FB0">
        <w:rPr>
          <w:rFonts w:ascii="Browallia New" w:hAnsi="Browallia New" w:cs="Browallia New"/>
          <w:sz w:val="28"/>
          <w:szCs w:val="28"/>
          <w:lang w:val="th-TH" w:eastAsia="th-TH"/>
        </w:rPr>
        <w:t>9</w:t>
      </w:r>
      <w:r w:rsidRPr="00CD4FB0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เครื่องมือทางการเงิน</w:t>
      </w:r>
    </w:p>
    <w:p w14:paraId="1E20189E" w14:textId="77777777" w:rsidR="00D04585" w:rsidRPr="00CD4FB0" w:rsidRDefault="00D04585" w:rsidP="00D04585">
      <w:pPr>
        <w:rPr>
          <w:rFonts w:ascii="Browallia New" w:hAnsi="Browallia New" w:cs="Browallia New"/>
          <w:sz w:val="24"/>
          <w:szCs w:val="24"/>
          <w:lang w:val="th-TH" w:eastAsia="th-TH"/>
        </w:rPr>
      </w:pPr>
    </w:p>
    <w:p w14:paraId="505D30D0" w14:textId="77777777" w:rsidR="00D04585" w:rsidRPr="00CD4FB0" w:rsidRDefault="00D04585" w:rsidP="00591835">
      <w:pPr>
        <w:ind w:left="1372"/>
        <w:jc w:val="thaiDistribute"/>
        <w:rPr>
          <w:rFonts w:ascii="Browallia New" w:hAnsi="Browallia New" w:cs="Browallia New"/>
          <w:sz w:val="28"/>
          <w:szCs w:val="28"/>
          <w:rtl/>
          <w:lang w:val="th-TH" w:eastAsia="th-TH"/>
        </w:rPr>
      </w:pPr>
      <w:r w:rsidRPr="00CD4FB0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การปรับปรุงอธิบายเพิ่มเติมเกี่ยวกับค่าธรรมเนียมในการพิจารณาตัดรายการหนี้สินทางการเงินด้วยวิธี   ร้อยละ </w:t>
      </w:r>
      <w:r w:rsidRPr="00CD4FB0">
        <w:rPr>
          <w:rFonts w:ascii="Browallia New" w:hAnsi="Browallia New" w:cs="Browallia New"/>
          <w:sz w:val="28"/>
          <w:szCs w:val="28"/>
          <w:lang w:val="th-TH" w:eastAsia="th-TH"/>
        </w:rPr>
        <w:t>10</w:t>
      </w:r>
      <w:r w:rsidRPr="00CD4FB0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โดยต้องมีการนำค่าธรรมเนียมจ่ายสุทธิด้วยค่าธรรมเนียมรับมาคำนวณ </w:t>
      </w:r>
      <w:r w:rsidRPr="00CD4FB0">
        <w:rPr>
          <w:rFonts w:ascii="Browallia New" w:hAnsi="Browallia New" w:cs="Browallia New"/>
          <w:sz w:val="28"/>
          <w:szCs w:val="28"/>
          <w:lang w:val="th-TH" w:eastAsia="th-TH"/>
        </w:rPr>
        <w:t>(</w:t>
      </w:r>
      <w:r w:rsidRPr="00CD4FB0">
        <w:rPr>
          <w:rFonts w:ascii="Browallia New" w:hAnsi="Browallia New" w:cs="Browallia New"/>
          <w:sz w:val="28"/>
          <w:szCs w:val="28"/>
          <w:cs/>
          <w:lang w:val="th-TH" w:eastAsia="th-TH"/>
        </w:rPr>
        <w:t>รวมเฉพาะค่าธรรมเนียมที่เกิดระหว่างผู้กู้ยืมและผู้ให้กู้ยืม รวมถึงค่าธรรมเนียมจ่ายหรือรับที่ออกให้ในนามของอีกฝ่ายหนึ่งเท่านั้น</w:t>
      </w:r>
      <w:r w:rsidRPr="00CD4FB0">
        <w:rPr>
          <w:rFonts w:ascii="Browallia New" w:hAnsi="Browallia New" w:cs="Browallia New"/>
          <w:sz w:val="28"/>
          <w:szCs w:val="28"/>
          <w:lang w:val="th-TH" w:eastAsia="th-TH"/>
        </w:rPr>
        <w:t>)</w:t>
      </w:r>
    </w:p>
    <w:p w14:paraId="46A4A983" w14:textId="77777777" w:rsidR="004A13D7" w:rsidRPr="00CD4FB0" w:rsidRDefault="004A13D7" w:rsidP="00591835">
      <w:pPr>
        <w:ind w:left="1372"/>
        <w:jc w:val="thaiDistribute"/>
        <w:rPr>
          <w:rFonts w:ascii="Browallia New" w:hAnsi="Browallia New" w:cs="Browallia New"/>
          <w:sz w:val="24"/>
          <w:szCs w:val="24"/>
          <w:rtl/>
          <w:cs/>
          <w:lang w:val="th-TH" w:eastAsia="th-TH"/>
        </w:rPr>
      </w:pPr>
    </w:p>
    <w:p w14:paraId="222681BB" w14:textId="20C2124C" w:rsidR="00D04585" w:rsidRPr="00CD4FB0" w:rsidRDefault="00D04585" w:rsidP="00D04585">
      <w:pPr>
        <w:pStyle w:val="ListParagraph"/>
        <w:jc w:val="thaiDistribute"/>
        <w:rPr>
          <w:rFonts w:ascii="Browallia New" w:hAnsi="Browallia New" w:cs="Browallia New"/>
          <w:sz w:val="28"/>
          <w:szCs w:val="28"/>
          <w:cs/>
          <w:lang w:val="th-TH" w:eastAsia="th-TH"/>
        </w:rPr>
      </w:pPr>
      <w:r w:rsidRPr="00CD4FB0">
        <w:rPr>
          <w:rFonts w:ascii="Browallia New" w:hAnsi="Browallia New" w:cs="Browallia New"/>
          <w:sz w:val="28"/>
          <w:szCs w:val="28"/>
          <w:cs/>
          <w:lang w:val="th-TH" w:eastAsia="th-TH"/>
        </w:rPr>
        <w:t>อย่างไรก็ตาม บริษัท ไม่ได้นำมาตรฐานการรายงานทางการเงินที่มีการปรับปรุงใหม่มาถือปฏิบัติก่อนวันบังคับใช้ และผู้บริหารเชื่อว่าจะไม่</w:t>
      </w:r>
      <w:r w:rsidRPr="00CD4FB0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มีผลกระทบอย่างเป็นสาระสำคัญต่องบการเงินของบริษัท เมื่อนำมาตรฐานมาบังคับใช้</w:t>
      </w:r>
    </w:p>
    <w:p w14:paraId="7CACCBBC" w14:textId="77777777" w:rsidR="008651F9" w:rsidRPr="00CD4FB0" w:rsidRDefault="008651F9" w:rsidP="00076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</w:tabs>
        <w:jc w:val="thaiDistribute"/>
        <w:rPr>
          <w:rFonts w:ascii="BrowalliaUPC" w:hAnsi="BrowalliaUPC" w:cs="BrowalliaUPC"/>
          <w:sz w:val="24"/>
          <w:szCs w:val="24"/>
          <w:lang w:val="de-DE"/>
        </w:rPr>
      </w:pPr>
    </w:p>
    <w:p w14:paraId="64B4D055" w14:textId="31D14605" w:rsidR="00C33656" w:rsidRPr="00CD4FB0" w:rsidRDefault="009F6D69" w:rsidP="00973074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นโยบายการบัญชีที่สำคัญ</w:t>
      </w:r>
    </w:p>
    <w:p w14:paraId="64B4D056" w14:textId="77777777" w:rsidR="00910C3C" w:rsidRPr="00CD4FB0" w:rsidRDefault="00910C3C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UPC" w:hAnsi="BrowalliaUPC" w:cs="BrowalliaUPC"/>
          <w:sz w:val="24"/>
          <w:szCs w:val="24"/>
          <w:u w:val="single"/>
        </w:rPr>
      </w:pPr>
    </w:p>
    <w:p w14:paraId="64B4D057" w14:textId="77777777" w:rsidR="00910C3C" w:rsidRPr="00CD4FB0" w:rsidRDefault="00910C3C">
      <w:pPr>
        <w:pStyle w:val="BodyText2"/>
        <w:numPr>
          <w:ilvl w:val="1"/>
          <w:numId w:val="27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การรับรู้รายได้</w:t>
      </w:r>
    </w:p>
    <w:p w14:paraId="64B4D058" w14:textId="68E7C0E1" w:rsidR="00910C3C" w:rsidRPr="00CD4FB0" w:rsidRDefault="00910C3C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4"/>
          <w:szCs w:val="24"/>
        </w:rPr>
      </w:pPr>
    </w:p>
    <w:p w14:paraId="1C725023" w14:textId="424AB5C9" w:rsidR="00725A5D" w:rsidRPr="00CD4FB0" w:rsidRDefault="00725A5D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ที่ไม่รวมจำนวนเงินที่เก็บแทนบุคคลที่สาม ภาษีมูลค่าเพิ่ม และสุทธิจากส่วนลดการค้า และส่วนลดตามปริมาณ โดยมีการใช้วิจารณญาณในการพิจารณาจังหวะเวลาในการส่งมอบการควบคุม </w:t>
      </w:r>
      <w:r w:rsidR="00E93B5D" w:rsidRPr="00CD4FB0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>เพื่อประเมินว่าจะรับรู้รายได้ ณ เวลาใดเวลาหนึ่ง หรือ รับรู้ตลอดช่วงเวลาหนึ่ง ตามแต่ละลักษณะของรายได้ ดังต่อไปนี้</w:t>
      </w:r>
    </w:p>
    <w:p w14:paraId="472CADA5" w14:textId="77777777" w:rsidR="001D4FEB" w:rsidRPr="00CD4FB0" w:rsidRDefault="001D4FEB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308D8166" w14:textId="226CBF28" w:rsidR="00A308DC" w:rsidRPr="00CD4FB0" w:rsidRDefault="00E84647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CD4FB0">
        <w:rPr>
          <w:rFonts w:ascii="BrowalliaUPC" w:hAnsi="BrowalliaUPC" w:cs="BrowalliaUPC"/>
          <w:sz w:val="28"/>
          <w:szCs w:val="28"/>
          <w:u w:val="single"/>
          <w:cs/>
        </w:rPr>
        <w:t>รายได้จาก</w:t>
      </w:r>
      <w:r w:rsidR="00A308DC" w:rsidRPr="00CD4FB0">
        <w:rPr>
          <w:rFonts w:ascii="BrowalliaUPC" w:hAnsi="BrowalliaUPC" w:cs="BrowalliaUPC"/>
          <w:sz w:val="28"/>
          <w:szCs w:val="28"/>
          <w:u w:val="single"/>
          <w:cs/>
        </w:rPr>
        <w:t>การ</w:t>
      </w:r>
      <w:r w:rsidR="001D3790" w:rsidRPr="00CD4FB0">
        <w:rPr>
          <w:rFonts w:ascii="BrowalliaUPC" w:hAnsi="BrowalliaUPC" w:cs="BrowalliaUPC"/>
          <w:sz w:val="28"/>
          <w:szCs w:val="28"/>
          <w:u w:val="single"/>
          <w:cs/>
        </w:rPr>
        <w:t>จำหน่าย</w:t>
      </w:r>
      <w:r w:rsidR="00A308DC" w:rsidRPr="00CD4FB0">
        <w:rPr>
          <w:rFonts w:ascii="BrowalliaUPC" w:hAnsi="BrowalliaUPC" w:cs="BrowalliaUPC"/>
          <w:sz w:val="28"/>
          <w:szCs w:val="28"/>
          <w:u w:val="single"/>
          <w:cs/>
        </w:rPr>
        <w:t>เครื่องมือแพทย์</w:t>
      </w:r>
    </w:p>
    <w:p w14:paraId="4B0D5CE1" w14:textId="3941CA11" w:rsidR="00725A5D" w:rsidRPr="00CD4FB0" w:rsidRDefault="00DB7E8A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รายได้จากการขายเครื่องมือแพทย์ 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ในกรณีที่สัญญาที่ให้สิทธิลูกค้าในการคืนสินค้า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</w:t>
      </w:r>
    </w:p>
    <w:p w14:paraId="690CC500" w14:textId="77777777" w:rsidR="00DB7E8A" w:rsidRPr="00CD4FB0" w:rsidRDefault="00DB7E8A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</w:rPr>
      </w:pPr>
    </w:p>
    <w:p w14:paraId="19CF3125" w14:textId="7371EC62" w:rsidR="004E7971" w:rsidRPr="00CD4FB0" w:rsidRDefault="004E7971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CD4FB0">
        <w:rPr>
          <w:rFonts w:ascii="BrowalliaUPC" w:hAnsi="BrowalliaUPC" w:cs="BrowalliaUPC"/>
          <w:sz w:val="28"/>
          <w:szCs w:val="28"/>
          <w:u w:val="single"/>
          <w:cs/>
        </w:rPr>
        <w:t>รายได้จากการให้บริการ</w:t>
      </w:r>
      <w:r w:rsidR="00B3321D" w:rsidRPr="00CD4FB0">
        <w:rPr>
          <w:rFonts w:ascii="BrowalliaUPC" w:hAnsi="BrowalliaUPC" w:cs="BrowalliaUPC"/>
          <w:sz w:val="28"/>
          <w:szCs w:val="28"/>
          <w:u w:val="single"/>
          <w:cs/>
        </w:rPr>
        <w:t>เช่า</w:t>
      </w:r>
      <w:r w:rsidR="001D3790" w:rsidRPr="00CD4FB0">
        <w:rPr>
          <w:rFonts w:ascii="BrowalliaUPC" w:hAnsi="BrowalliaUPC" w:cs="BrowalliaUPC"/>
          <w:sz w:val="28"/>
          <w:szCs w:val="28"/>
          <w:u w:val="single"/>
          <w:cs/>
        </w:rPr>
        <w:t>เครื่องมือ</w:t>
      </w:r>
      <w:r w:rsidRPr="00CD4FB0">
        <w:rPr>
          <w:rFonts w:ascii="BrowalliaUPC" w:hAnsi="BrowalliaUPC" w:cs="BrowalliaUPC"/>
          <w:sz w:val="28"/>
          <w:szCs w:val="28"/>
          <w:u w:val="single"/>
          <w:cs/>
        </w:rPr>
        <w:t>แพทย์</w:t>
      </w:r>
    </w:p>
    <w:p w14:paraId="179EF5E4" w14:textId="277A52BF" w:rsidR="00E35ECD" w:rsidRPr="00CD4FB0" w:rsidRDefault="00E35ECD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รายได้จากการให้บริการ</w:t>
      </w:r>
      <w:r w:rsidR="00B3321D" w:rsidRPr="00CD4FB0">
        <w:rPr>
          <w:rFonts w:ascii="BrowalliaUPC" w:hAnsi="BrowalliaUPC" w:cs="BrowalliaUPC"/>
          <w:sz w:val="28"/>
          <w:szCs w:val="28"/>
          <w:cs/>
        </w:rPr>
        <w:t>เช่า</w:t>
      </w:r>
      <w:r w:rsidRPr="00CD4FB0">
        <w:rPr>
          <w:rFonts w:ascii="BrowalliaUPC" w:hAnsi="BrowalliaUPC" w:cs="BrowalliaUPC"/>
          <w:sz w:val="28"/>
          <w:szCs w:val="28"/>
          <w:cs/>
        </w:rPr>
        <w:t>เครื่องมือแพทย์ รับรู้ตลอดช่วงเวลาหนึ่งเมื่อได้ให้บริการแล้ว</w:t>
      </w:r>
    </w:p>
    <w:p w14:paraId="0E31DA2A" w14:textId="77777777" w:rsidR="00724BAD" w:rsidRPr="00CD4FB0" w:rsidRDefault="00724BAD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2"/>
          <w:szCs w:val="22"/>
        </w:rPr>
      </w:pPr>
    </w:p>
    <w:p w14:paraId="12149FE4" w14:textId="3011159C" w:rsidR="002B4FF9" w:rsidRPr="00CD4FB0" w:rsidRDefault="002E4E02" w:rsidP="002B4FF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CD4FB0">
        <w:rPr>
          <w:rFonts w:ascii="BrowalliaUPC" w:hAnsi="BrowalliaUPC" w:cs="BrowalliaUPC"/>
          <w:sz w:val="28"/>
          <w:szCs w:val="28"/>
          <w:u w:val="single"/>
          <w:cs/>
        </w:rPr>
        <w:t>รายได้จากการให้บริการตรวจการนอนหลับ</w:t>
      </w:r>
    </w:p>
    <w:p w14:paraId="2BB7B1EB" w14:textId="55EBC5D0" w:rsidR="00724BAD" w:rsidRPr="00CD4FB0" w:rsidRDefault="00724BAD" w:rsidP="002B4FF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รายได้จากการให้บริการตรวจการนอนหลับ</w:t>
      </w:r>
      <w:r w:rsidR="00A83E78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A83E78" w:rsidRPr="00CD4FB0">
        <w:rPr>
          <w:rFonts w:ascii="BrowalliaUPC" w:hAnsi="BrowalliaUPC" w:cs="BrowalliaUPC"/>
          <w:sz w:val="28"/>
          <w:szCs w:val="28"/>
          <w:cs/>
        </w:rPr>
        <w:t>รับรู้</w:t>
      </w:r>
      <w:r w:rsidR="00191016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191016" w:rsidRPr="00CD4FB0">
        <w:rPr>
          <w:rFonts w:ascii="BrowalliaUPC" w:hAnsi="BrowalliaUPC" w:cs="BrowalliaUPC" w:hint="cs"/>
          <w:sz w:val="28"/>
          <w:szCs w:val="28"/>
          <w:cs/>
        </w:rPr>
        <w:t>ณ เวลาใด</w:t>
      </w:r>
      <w:r w:rsidR="00FC0FB3" w:rsidRPr="00CD4FB0">
        <w:rPr>
          <w:rFonts w:ascii="BrowalliaUPC" w:hAnsi="BrowalliaUPC" w:cs="BrowalliaUPC" w:hint="cs"/>
          <w:sz w:val="28"/>
          <w:szCs w:val="28"/>
          <w:cs/>
        </w:rPr>
        <w:t>เวลาหนึ่ง</w:t>
      </w:r>
      <w:r w:rsidR="00A83E78" w:rsidRPr="00CD4FB0">
        <w:rPr>
          <w:rFonts w:ascii="BrowalliaUPC" w:hAnsi="BrowalliaUPC" w:cs="BrowalliaUPC"/>
          <w:sz w:val="28"/>
          <w:szCs w:val="28"/>
          <w:cs/>
        </w:rPr>
        <w:t>เมื่อได้ให้บริการแล้ว</w:t>
      </w:r>
    </w:p>
    <w:p w14:paraId="2243696C" w14:textId="77777777" w:rsidR="002678A8" w:rsidRPr="00CD4FB0" w:rsidRDefault="002678A8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2"/>
          <w:szCs w:val="22"/>
        </w:rPr>
      </w:pPr>
    </w:p>
    <w:p w14:paraId="18DBB909" w14:textId="4935F210" w:rsidR="003419F0" w:rsidRPr="00CD4FB0" w:rsidRDefault="003419F0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CD4FB0">
        <w:rPr>
          <w:rFonts w:ascii="BrowalliaUPC" w:hAnsi="BrowalliaUPC" w:cs="BrowalliaUPC"/>
          <w:sz w:val="28"/>
          <w:szCs w:val="28"/>
          <w:u w:val="single"/>
          <w:cs/>
        </w:rPr>
        <w:t>รายได้จากการ</w:t>
      </w:r>
      <w:r w:rsidR="00F36A18" w:rsidRPr="00CD4FB0">
        <w:rPr>
          <w:rFonts w:ascii="BrowalliaUPC" w:hAnsi="BrowalliaUPC" w:cs="BrowalliaUPC"/>
          <w:sz w:val="28"/>
          <w:szCs w:val="28"/>
          <w:u w:val="single"/>
          <w:cs/>
        </w:rPr>
        <w:t>ขยายระยะเวลา</w:t>
      </w:r>
      <w:r w:rsidRPr="00CD4FB0">
        <w:rPr>
          <w:rFonts w:ascii="BrowalliaUPC" w:hAnsi="BrowalliaUPC" w:cs="BrowalliaUPC"/>
          <w:sz w:val="28"/>
          <w:szCs w:val="28"/>
          <w:u w:val="single"/>
          <w:cs/>
        </w:rPr>
        <w:t>ให้บริการบำรุงรักษาเครื่องมือแพทย์</w:t>
      </w:r>
    </w:p>
    <w:p w14:paraId="4056553A" w14:textId="68BD1EDE" w:rsidR="003419F0" w:rsidRPr="00CD4FB0" w:rsidRDefault="003419F0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รายได้จากการให้บริการบำรุงรักษาเครื่องมือแพทย์</w:t>
      </w:r>
      <w:r w:rsidR="00B5698F" w:rsidRPr="00CD4FB0">
        <w:rPr>
          <w:rFonts w:ascii="BrowalliaUPC" w:hAnsi="BrowalliaUPC" w:cs="BrowalliaUPC"/>
          <w:sz w:val="28"/>
          <w:szCs w:val="28"/>
          <w:cs/>
        </w:rPr>
        <w:t>ซึ่งเกินกว่า</w:t>
      </w:r>
      <w:r w:rsidRPr="00CD4FB0">
        <w:rPr>
          <w:rFonts w:ascii="BrowalliaUPC" w:hAnsi="BrowalliaUPC" w:cs="BrowalliaUPC"/>
          <w:sz w:val="28"/>
          <w:szCs w:val="28"/>
          <w:cs/>
        </w:rPr>
        <w:t>ระยะเวลารับประกันสินค้าตามปกติธุรกิจ</w:t>
      </w:r>
      <w:r w:rsidR="001D3790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รับรู้ตลอดช่วงเวลาหนึ่ง การปันส่วนราคาสำหรับการให้บริการรับรู้เป็นหนี้สิน</w:t>
      </w:r>
      <w:r w:rsidR="00977418" w:rsidRPr="00CD4FB0">
        <w:rPr>
          <w:rFonts w:ascii="BrowalliaUPC" w:hAnsi="BrowalliaUPC" w:cs="BrowalliaUPC"/>
          <w:sz w:val="28"/>
          <w:szCs w:val="28"/>
          <w:cs/>
        </w:rPr>
        <w:t>ภายใต</w:t>
      </w:r>
      <w:r w:rsidR="001B0593" w:rsidRPr="00CD4FB0">
        <w:rPr>
          <w:rFonts w:ascii="BrowalliaUPC" w:hAnsi="BrowalliaUPC" w:cs="BrowalliaUPC"/>
          <w:sz w:val="28"/>
          <w:szCs w:val="28"/>
          <w:cs/>
        </w:rPr>
        <w:t>้ “รายได้รอการรับรู้ที่มีภาระที่ต้องปฏิบัติ”</w:t>
      </w:r>
      <w:r w:rsidR="001D3790" w:rsidRPr="00CD4FB0">
        <w:rPr>
          <w:rFonts w:ascii="BrowalliaUPC" w:hAnsi="BrowalliaUPC" w:cs="BrowalliaUPC"/>
          <w:sz w:val="28"/>
          <w:szCs w:val="28"/>
          <w:cs/>
        </w:rPr>
        <w:t xml:space="preserve"> ณ วัน</w:t>
      </w:r>
      <w:r w:rsidRPr="00CD4FB0">
        <w:rPr>
          <w:rFonts w:ascii="BrowalliaUPC" w:hAnsi="BrowalliaUPC" w:cs="BrowalliaUPC"/>
          <w:sz w:val="28"/>
          <w:szCs w:val="28"/>
          <w:cs/>
        </w:rPr>
        <w:t>ที่</w:t>
      </w:r>
      <w:r w:rsidR="001D3790" w:rsidRPr="00CD4FB0">
        <w:rPr>
          <w:rFonts w:ascii="BrowalliaUPC" w:hAnsi="BrowalliaUPC" w:cs="BrowalliaUPC"/>
          <w:sz w:val="28"/>
          <w:szCs w:val="28"/>
          <w:cs/>
        </w:rPr>
        <w:t>เกิด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รายการเริ่มแรกและจะรับรู้เป็นรายได้ตามวิธีเส้นตรงตลอดระยะเวลาการให้บริการ </w:t>
      </w:r>
    </w:p>
    <w:p w14:paraId="37130DAC" w14:textId="77777777" w:rsidR="00740B5A" w:rsidRPr="00CD4FB0" w:rsidRDefault="00740B5A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5B43DB48" w14:textId="00F3A4F9" w:rsidR="00FC4E6A" w:rsidRPr="00CD4FB0" w:rsidRDefault="004E7971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สำหรับสัญญาที่มีการรวมการขายสินค้าและบริการเข้าด้วยกัน บริษัทบันทึกรายได้จากการขายสินค้าและบริการแยกจากกัน หากสินค้าและบริการดังกล่าวแตกต่างกัน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ให้กับสินค้าและบริการตามสัดส่วนของราคาขายที่เป็นเอกเทศของสินค้าและบริการนั้นๆ ซึ่งได้ระบุไว้ในรายงานการกำหนดราคาสินค้า หรือบริการที่บริษัทขายสินค้าและบริการเป็นเอกเทศแยกต่างหาก</w:t>
      </w:r>
    </w:p>
    <w:p w14:paraId="1E0C8ECB" w14:textId="77777777" w:rsidR="002D351B" w:rsidRPr="00CD4FB0" w:rsidRDefault="002D351B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</w:rPr>
      </w:pPr>
    </w:p>
    <w:p w14:paraId="544AAAFB" w14:textId="6E42AEEB" w:rsidR="00A3727D" w:rsidRPr="00CD4FB0" w:rsidRDefault="00A3727D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ดอกเบี้ยรับรู้ตามเกณฑ์คงค้างตามสัดส่วนของเวลา</w:t>
      </w:r>
    </w:p>
    <w:p w14:paraId="67F0ED40" w14:textId="77777777" w:rsidR="001A7FF3" w:rsidRPr="00CD4FB0" w:rsidRDefault="001A7FF3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64B4D063" w14:textId="0C45AC55" w:rsidR="00FB133C" w:rsidRPr="00CD4FB0" w:rsidRDefault="00A3727D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รายได้อื่นรับรู้ตามเกณฑ์คงค้าง</w:t>
      </w:r>
    </w:p>
    <w:p w14:paraId="55F229DE" w14:textId="77777777" w:rsidR="0094164B" w:rsidRPr="00CD4FB0" w:rsidRDefault="0094164B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4"/>
          <w:szCs w:val="24"/>
          <w:cs/>
        </w:rPr>
      </w:pPr>
    </w:p>
    <w:p w14:paraId="64B4D064" w14:textId="77777777" w:rsidR="009F6D69" w:rsidRPr="00CD4FB0" w:rsidRDefault="009F6D69">
      <w:pPr>
        <w:pStyle w:val="BodyText2"/>
        <w:numPr>
          <w:ilvl w:val="1"/>
          <w:numId w:val="27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เงินสดและรายการเทียบเท่าเงินสด</w:t>
      </w:r>
    </w:p>
    <w:p w14:paraId="2813B4C4" w14:textId="77777777" w:rsidR="00743F36" w:rsidRPr="00CD4FB0" w:rsidRDefault="00743F36" w:rsidP="00743F36">
      <w:pPr>
        <w:pStyle w:val="BodyText2"/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4C69DF6" w14:textId="10EF0564" w:rsidR="003D72A2" w:rsidRPr="00CD4FB0" w:rsidRDefault="00910C3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เงินสดและรายการเทียบเท่าเงินสด หมายถึง เงินสดในมือและเงินฝากธนาคารทุกประเภทที่มีสภาพคล่องสูง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(ซึ่งไม่มีข้อจำกัดในการใช้) และพร้อมที่จะเปลี่ยนเป็นเงินสดที่แน่นอนเมื่อครบกำหนด ซึ่งมีความเสี่ยงในการเปลี่ยนแปลงมูลค่าน้อย</w:t>
      </w:r>
    </w:p>
    <w:p w14:paraId="3CAE8334" w14:textId="77777777" w:rsidR="00A11931" w:rsidRPr="00CD4FB0" w:rsidRDefault="00A11931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64B4D069" w14:textId="0DB5FB0A" w:rsidR="006337CF" w:rsidRPr="00CD4FB0" w:rsidRDefault="00DE2FC3">
      <w:pPr>
        <w:pStyle w:val="BodyText2"/>
        <w:numPr>
          <w:ilvl w:val="1"/>
          <w:numId w:val="27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lastRenderedPageBreak/>
        <w:t>ลูกหนี้การค้า</w:t>
      </w:r>
      <w:r w:rsidR="00F35923" w:rsidRPr="00CD4FB0">
        <w:rPr>
          <w:rFonts w:ascii="BrowalliaUPC" w:hAnsi="BrowalliaUPC" w:cs="BrowalliaUPC"/>
          <w:sz w:val="28"/>
          <w:szCs w:val="28"/>
          <w:cs/>
        </w:rPr>
        <w:t>และ</w:t>
      </w:r>
      <w:r w:rsidR="00144250" w:rsidRPr="00CD4FB0">
        <w:rPr>
          <w:rFonts w:ascii="BrowalliaUPC" w:hAnsi="BrowalliaUPC" w:cs="BrowalliaUPC"/>
          <w:sz w:val="28"/>
          <w:szCs w:val="28"/>
          <w:cs/>
        </w:rPr>
        <w:t>ลูกหนี้อื่น</w:t>
      </w:r>
    </w:p>
    <w:p w14:paraId="65704596" w14:textId="77777777" w:rsidR="00145FA3" w:rsidRPr="00CD4FB0" w:rsidRDefault="00145FA3" w:rsidP="00895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UPC" w:hAnsi="BrowalliaUPC" w:cs="BrowalliaUPC"/>
          <w:sz w:val="28"/>
          <w:szCs w:val="28"/>
        </w:rPr>
      </w:pPr>
    </w:p>
    <w:p w14:paraId="62516801" w14:textId="40D4E747" w:rsidR="00E85085" w:rsidRPr="00CD4FB0" w:rsidRDefault="00E85085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ลูกหนี้รับรู้เมื่อ</w:t>
      </w:r>
      <w:r w:rsidR="00962449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Pr="00CD4FB0">
        <w:rPr>
          <w:rFonts w:ascii="BrowalliaUPC" w:hAnsi="BrowalliaUPC" w:cs="BrowalliaUPC"/>
          <w:sz w:val="28"/>
          <w:szCs w:val="28"/>
          <w:cs/>
        </w:rPr>
        <w:t>มีสิทธิที่ได้รับจำนวนเงินของสิ่งตอบแทนตามสัญญาโดยไม่</w:t>
      </w:r>
      <w:r w:rsidR="00EE6E51" w:rsidRPr="00CD4FB0">
        <w:rPr>
          <w:rFonts w:ascii="BrowalliaUPC" w:hAnsi="BrowalliaUPC" w:cs="BrowalliaUPC"/>
          <w:sz w:val="28"/>
          <w:szCs w:val="28"/>
          <w:cs/>
        </w:rPr>
        <w:t>มี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เงื่อนไข </w:t>
      </w:r>
    </w:p>
    <w:p w14:paraId="680FCD85" w14:textId="77777777" w:rsidR="00E85085" w:rsidRPr="00CD4FB0" w:rsidRDefault="00E85085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14C5B61" w14:textId="77777777" w:rsidR="00E85085" w:rsidRPr="00CD4FB0" w:rsidRDefault="00E85085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ลูกหนี้การค้าและลูกหนี้อื่น วัดมูลค่าด้วยราคาของรายการหักค่าเผื่อผลขาดทุนจากการด้อยค่า </w:t>
      </w:r>
    </w:p>
    <w:p w14:paraId="46CEAD35" w14:textId="77777777" w:rsidR="0046150B" w:rsidRPr="00CD4FB0" w:rsidRDefault="0046150B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0FEB0304" w14:textId="3F84055E" w:rsidR="00E85085" w:rsidRPr="00CD4FB0" w:rsidRDefault="00E85085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บริษัทใช้วิธีการอย่างง่าย (</w:t>
      </w:r>
      <w:r w:rsidRPr="00CD4FB0">
        <w:rPr>
          <w:rFonts w:ascii="BrowalliaUPC" w:hAnsi="BrowalliaUPC" w:cs="BrowalliaUPC"/>
          <w:sz w:val="28"/>
          <w:szCs w:val="28"/>
        </w:rPr>
        <w:t xml:space="preserve">Simplified Approach) </w:t>
      </w:r>
      <w:r w:rsidRPr="00CD4FB0">
        <w:rPr>
          <w:rFonts w:ascii="BrowalliaUPC" w:hAnsi="BrowalliaUPC" w:cs="BrowalliaUPC"/>
          <w:sz w:val="28"/>
          <w:szCs w:val="28"/>
          <w:cs/>
        </w:rPr>
        <w:t>ในการวัดมูลค่าผลขาดทุนด้านเครดิตที่คาดว่าจะเกิดขึ้นตลอดอายุหนี้และรับรู้ผลขาดทุนตั้งแต่การรับรู้รายการ ในการพิจารณาผลขาดทุนด้านเครดิตที่คาดว่าจะเกิดขึ้น ลูกหนี้จะถูกจัดกลุ่มตามรูปแบบของความเสี่ยงด้านเครดิตที่มีลักษณะคล้ายคลึงกัน อัตราการตั้งสำรองผลขาดทุนด้านเครดิตที่คาดว่าจะเกิดขึ้นคำนวณจากประวัติการชำระเงินสำหรับลูกหนี้แต่ละกลุ่ม</w:t>
      </w:r>
      <w:r w:rsidR="004641F1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236993" w:rsidRPr="00CD4FB0">
        <w:rPr>
          <w:rFonts w:ascii="BrowalliaUPC" w:hAnsi="BrowalliaUPC" w:cs="BrowalliaUPC"/>
          <w:sz w:val="28"/>
          <w:szCs w:val="28"/>
          <w:cs/>
        </w:rPr>
        <w:t>วิเคราะห์</w:t>
      </w:r>
      <w:r w:rsidR="00AB283D" w:rsidRPr="00CD4FB0">
        <w:rPr>
          <w:rFonts w:ascii="BrowalliaUPC" w:hAnsi="BrowalliaUPC" w:cs="BrowalliaUPC"/>
          <w:sz w:val="28"/>
          <w:szCs w:val="28"/>
          <w:cs/>
        </w:rPr>
        <w:t>การเลื่อนชั้นของลูกหนี้ค้างชำระ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ปรับปรุงด้วยปัจจัยเฉพาะของลูกหนี้ และความสามารถในการชำระหนี้ของลูกหนี้ ณ วันสิ้นปี ผลขาดทุนจากการด้อยค่ารับรู้ในงบกำไรขาดทุน</w:t>
      </w:r>
    </w:p>
    <w:p w14:paraId="0E9125D0" w14:textId="77777777" w:rsidR="00B35136" w:rsidRPr="00CD4FB0" w:rsidRDefault="00B35136" w:rsidP="00136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4B4D06C" w14:textId="77777777" w:rsidR="009E4F23" w:rsidRPr="00CD4FB0" w:rsidRDefault="009E4F23">
      <w:pPr>
        <w:pStyle w:val="BodyText2"/>
        <w:numPr>
          <w:ilvl w:val="1"/>
          <w:numId w:val="27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สินค้าคงเหลือ</w:t>
      </w:r>
    </w:p>
    <w:p w14:paraId="64B4D06D" w14:textId="77777777" w:rsidR="00910C3C" w:rsidRPr="00CD4FB0" w:rsidRDefault="00910C3C" w:rsidP="00E11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UPC" w:hAnsi="BrowalliaUPC" w:cs="BrowalliaUPC"/>
          <w:sz w:val="28"/>
          <w:szCs w:val="28"/>
        </w:rPr>
      </w:pPr>
    </w:p>
    <w:p w14:paraId="64B4D06E" w14:textId="6013E2D6" w:rsidR="002B79DA" w:rsidRPr="00CD4FB0" w:rsidRDefault="00910C3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="002B79DA" w:rsidRPr="00CD4FB0">
        <w:rPr>
          <w:rFonts w:ascii="BrowalliaUPC" w:hAnsi="BrowalliaUPC" w:cs="BrowalliaUPC"/>
          <w:sz w:val="28"/>
          <w:szCs w:val="28"/>
          <w:cs/>
        </w:rPr>
        <w:t xml:space="preserve">ตีราคาสินค้าคงเหลือตามราคาทุนหรือมูลค่าสุทธิที่จะได้รับแล้วแต่ราคาใดจะต่ำกว่า ราคาทุนคำนวณโดยวิธีเฉพาะเจาะจง สำหรับสินค้าประเภทเครื่องมือแพทย์ และวิธีเข้าก่อน </w:t>
      </w:r>
      <w:r w:rsidR="00386FE6" w:rsidRPr="00CD4FB0">
        <w:rPr>
          <w:rFonts w:ascii="BrowalliaUPC" w:hAnsi="BrowalliaUPC" w:cs="BrowalliaUPC"/>
          <w:sz w:val="28"/>
          <w:szCs w:val="28"/>
        </w:rPr>
        <w:t xml:space="preserve">- </w:t>
      </w:r>
      <w:r w:rsidR="002B79DA" w:rsidRPr="00CD4FB0">
        <w:rPr>
          <w:rFonts w:ascii="BrowalliaUPC" w:hAnsi="BrowalliaUPC" w:cs="BrowalliaUPC"/>
          <w:sz w:val="28"/>
          <w:szCs w:val="28"/>
          <w:cs/>
        </w:rPr>
        <w:t xml:space="preserve">ออกก่อนสำหรับอุปกรณ์เสริม และอะไหล่ ต้นทุนของการซื้อประกอบด้วยราคาซื้อ และค่าใช้จ่ายที่เกี่ยวข้องโดยตรงกับการซื้อสินค้านั้น เช่น </w:t>
      </w:r>
      <w:r w:rsidR="00CC574D" w:rsidRPr="00CD4FB0">
        <w:rPr>
          <w:rFonts w:ascii="BrowalliaUPC" w:hAnsi="BrowalliaUPC" w:cs="BrowalliaUPC"/>
          <w:sz w:val="28"/>
          <w:szCs w:val="28"/>
        </w:rPr>
        <w:br/>
      </w:r>
      <w:r w:rsidR="002B79DA" w:rsidRPr="00CD4FB0">
        <w:rPr>
          <w:rFonts w:ascii="BrowalliaUPC" w:hAnsi="BrowalliaUPC" w:cs="BrowalliaUPC"/>
          <w:sz w:val="28"/>
          <w:szCs w:val="28"/>
          <w:cs/>
        </w:rPr>
        <w:t>ค่าอากรขาเข้าและค่าขนส่งหักด้วยส่วนลดและอื่นๆ มูลค่าสุทธิที่คาดว่าจะได้รับ ประมาณจากราคาที่คาดว่า</w:t>
      </w:r>
      <w:r w:rsidR="00CC574D" w:rsidRPr="00CD4FB0">
        <w:rPr>
          <w:rFonts w:ascii="BrowalliaUPC" w:hAnsi="BrowalliaUPC" w:cs="BrowalliaUPC"/>
          <w:sz w:val="28"/>
          <w:szCs w:val="28"/>
        </w:rPr>
        <w:br/>
      </w:r>
      <w:r w:rsidR="002B79DA" w:rsidRPr="00CD4FB0">
        <w:rPr>
          <w:rFonts w:ascii="BrowalliaUPC" w:hAnsi="BrowalliaUPC" w:cs="BrowalliaUPC"/>
          <w:sz w:val="28"/>
          <w:szCs w:val="28"/>
          <w:cs/>
        </w:rPr>
        <w:t>จะขายได้ตามปกติของธุรกิจหักด้วยค่าใช้จ่ายที่จำเป็นในการขาย</w:t>
      </w:r>
    </w:p>
    <w:p w14:paraId="64B4D06F" w14:textId="77777777" w:rsidR="00DF24A6" w:rsidRPr="00CD4FB0" w:rsidRDefault="00DF24A6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21CD00FA" w14:textId="6A78FB25" w:rsidR="00CD6F75" w:rsidRPr="00CD4FB0" w:rsidRDefault="00910C3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บริษัทบันทึกค่าเผื่อสินค้าเคลื่อนไหวช้าและสินค้าเสียหายโดยพิจารณาจากประสบการณ์ที่ผ่านมาในอดีตและข้อมูลที่มีอยู่ในปัจจุบัน</w:t>
      </w:r>
      <w:r w:rsidR="00972CBC" w:rsidRPr="00CD4FB0">
        <w:rPr>
          <w:rFonts w:ascii="BrowalliaUPC" w:hAnsi="BrowalliaUPC" w:cs="BrowalliaUPC"/>
          <w:sz w:val="28"/>
          <w:szCs w:val="28"/>
          <w:cs/>
        </w:rPr>
        <w:t>โดยพิจารณา</w:t>
      </w:r>
      <w:r w:rsidR="004774D2" w:rsidRPr="00CD4FB0">
        <w:rPr>
          <w:rFonts w:ascii="BrowalliaUPC" w:hAnsi="BrowalliaUPC" w:cs="BrowalliaUPC"/>
          <w:sz w:val="28"/>
          <w:szCs w:val="28"/>
          <w:cs/>
        </w:rPr>
        <w:t>จาก</w:t>
      </w:r>
      <w:r w:rsidR="002D7B9B" w:rsidRPr="00CD4FB0">
        <w:rPr>
          <w:rFonts w:ascii="BrowalliaUPC" w:hAnsi="BrowalliaUPC" w:cs="BrowalliaUPC"/>
          <w:sz w:val="28"/>
          <w:szCs w:val="28"/>
          <w:cs/>
        </w:rPr>
        <w:t>ประเภทของ</w:t>
      </w:r>
      <w:r w:rsidR="00211DC2" w:rsidRPr="00CD4FB0">
        <w:rPr>
          <w:rFonts w:ascii="BrowalliaUPC" w:hAnsi="BrowalliaUPC" w:cs="BrowalliaUPC"/>
          <w:sz w:val="28"/>
          <w:szCs w:val="28"/>
          <w:cs/>
        </w:rPr>
        <w:t>สินค้า</w:t>
      </w:r>
      <w:r w:rsidR="00972CBC" w:rsidRPr="00CD4FB0">
        <w:rPr>
          <w:rFonts w:ascii="BrowalliaUPC" w:hAnsi="BrowalliaUPC" w:cs="BrowalliaUPC"/>
          <w:sz w:val="28"/>
          <w:szCs w:val="28"/>
          <w:cs/>
        </w:rPr>
        <w:t>ที่จะเกิด</w:t>
      </w:r>
      <w:r w:rsidR="00E21962" w:rsidRPr="00CD4FB0">
        <w:rPr>
          <w:rFonts w:ascii="BrowalliaUPC" w:hAnsi="BrowalliaUPC" w:cs="BrowalliaUPC"/>
          <w:sz w:val="28"/>
          <w:szCs w:val="28"/>
          <w:cs/>
        </w:rPr>
        <w:t>การ</w:t>
      </w:r>
      <w:r w:rsidR="00972CBC" w:rsidRPr="00CD4FB0">
        <w:rPr>
          <w:rFonts w:ascii="BrowalliaUPC" w:hAnsi="BrowalliaUPC" w:cs="BrowalliaUPC"/>
          <w:sz w:val="28"/>
          <w:szCs w:val="28"/>
          <w:cs/>
        </w:rPr>
        <w:t>เสื่อมทางกายภาพและคุณภาพ</w:t>
      </w:r>
      <w:r w:rsidR="00E21962" w:rsidRPr="00CD4FB0">
        <w:rPr>
          <w:rFonts w:ascii="BrowalliaUPC" w:hAnsi="BrowalliaUPC" w:cs="BrowalliaUPC"/>
          <w:sz w:val="28"/>
          <w:szCs w:val="28"/>
          <w:cs/>
        </w:rPr>
        <w:t>การเก็บรักษา</w:t>
      </w:r>
      <w:r w:rsidR="00972CBC" w:rsidRPr="00CD4FB0">
        <w:rPr>
          <w:rFonts w:ascii="BrowalliaUPC" w:hAnsi="BrowalliaUPC" w:cs="BrowalliaUPC"/>
          <w:sz w:val="28"/>
          <w:szCs w:val="28"/>
          <w:cs/>
        </w:rPr>
        <w:t>สินค้า</w:t>
      </w:r>
      <w:r w:rsidR="00FF7CDC" w:rsidRPr="00CD4FB0">
        <w:rPr>
          <w:rFonts w:ascii="BrowalliaUPC" w:hAnsi="BrowalliaUPC" w:cs="BrowalliaUPC"/>
          <w:sz w:val="28"/>
          <w:szCs w:val="28"/>
          <w:cs/>
        </w:rPr>
        <w:t>เป็น</w:t>
      </w:r>
      <w:r w:rsidR="00E21962" w:rsidRPr="00CD4FB0">
        <w:rPr>
          <w:rFonts w:ascii="BrowalliaUPC" w:hAnsi="BrowalliaUPC" w:cs="BrowalliaUPC"/>
          <w:sz w:val="28"/>
          <w:szCs w:val="28"/>
          <w:cs/>
        </w:rPr>
        <w:t>สำคัญ</w:t>
      </w:r>
    </w:p>
    <w:p w14:paraId="3E07F1D8" w14:textId="77777777" w:rsidR="000400CA" w:rsidRPr="00CD4FB0" w:rsidRDefault="000400CA" w:rsidP="00E11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UPC" w:hAnsi="BrowalliaUPC" w:cs="BrowalliaUPC"/>
          <w:sz w:val="28"/>
          <w:szCs w:val="28"/>
        </w:rPr>
      </w:pPr>
    </w:p>
    <w:p w14:paraId="64B4D072" w14:textId="77777777" w:rsidR="004562FE" w:rsidRPr="00CD4FB0" w:rsidRDefault="000A4B71">
      <w:pPr>
        <w:pStyle w:val="BodyText2"/>
        <w:numPr>
          <w:ilvl w:val="1"/>
          <w:numId w:val="27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กิจการ</w:t>
      </w:r>
      <w:r w:rsidR="008C237F" w:rsidRPr="00CD4FB0">
        <w:rPr>
          <w:rFonts w:ascii="BrowalliaUPC" w:hAnsi="BrowalliaUPC" w:cs="BrowalliaUPC"/>
          <w:sz w:val="28"/>
          <w:szCs w:val="28"/>
          <w:cs/>
        </w:rPr>
        <w:t>และบุคคล</w:t>
      </w:r>
      <w:r w:rsidR="004562FE" w:rsidRPr="00CD4FB0">
        <w:rPr>
          <w:rFonts w:ascii="BrowalliaUPC" w:hAnsi="BrowalliaUPC" w:cs="BrowalliaUPC"/>
          <w:sz w:val="28"/>
          <w:szCs w:val="28"/>
          <w:cs/>
        </w:rPr>
        <w:t>ที่เกี่ยวข้องกัน</w:t>
      </w:r>
    </w:p>
    <w:p w14:paraId="64B4D073" w14:textId="77777777" w:rsidR="00910C3C" w:rsidRPr="00CD4FB0" w:rsidRDefault="00910C3C" w:rsidP="00FE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UPC" w:hAnsi="BrowalliaUPC" w:cs="BrowalliaUPC"/>
          <w:sz w:val="28"/>
          <w:szCs w:val="28"/>
        </w:rPr>
      </w:pPr>
    </w:p>
    <w:p w14:paraId="64B4D074" w14:textId="2772FBF0" w:rsidR="00910C3C" w:rsidRPr="00CD4FB0" w:rsidRDefault="00910C3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กิจการหรือบุคคลที่เกี่ยวข้องกันกับบริษัท หมายถึง กิจการหรือบุคคลที่มีอำนาจควบคุมบริษัทหรือถูกควบคุมโดยบริษัท</w:t>
      </w:r>
      <w:r w:rsidRPr="00CD4FB0">
        <w:rPr>
          <w:rFonts w:ascii="BrowalliaUPC" w:hAnsi="BrowalliaUPC" w:cs="BrowalliaUPC"/>
          <w:sz w:val="28"/>
          <w:szCs w:val="28"/>
          <w:rtl/>
          <w:cs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  <w:r w:rsidRPr="00CD4FB0">
        <w:rPr>
          <w:rFonts w:ascii="BrowalliaUPC" w:hAnsi="BrowalliaUPC" w:cs="BrowalliaUPC"/>
          <w:sz w:val="28"/>
          <w:szCs w:val="28"/>
          <w:rtl/>
          <w:cs/>
        </w:rPr>
        <w:t xml:space="preserve"> </w:t>
      </w:r>
    </w:p>
    <w:p w14:paraId="64B4D075" w14:textId="77777777" w:rsidR="00910C3C" w:rsidRPr="00CD4FB0" w:rsidRDefault="00910C3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4BE30925" w14:textId="0094D706" w:rsidR="007814E3" w:rsidRPr="00CD4FB0" w:rsidRDefault="00910C3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นอกจากนี้ กิจการหรือบุคคลที่เกี่ยวข้องกัน</w:t>
      </w:r>
      <w:r w:rsidRPr="00CD4FB0">
        <w:rPr>
          <w:rFonts w:ascii="BrowalliaUPC" w:hAnsi="BrowalliaUPC" w:cs="BrowalliaUPC"/>
          <w:sz w:val="28"/>
          <w:szCs w:val="28"/>
          <w:rtl/>
          <w:cs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ยังหมายรวมถึงบริษัทร่วมและบุคคลที่มีสิทธิออกเสียงทั้งทางตรงและทางอ้อมต่อมติของบริษัท ซึ่งมีอิทธิพลอย่างเป็นสาระสำคัญกับบริษัท หรือผู้บริหารคนสำคัญ หรือกรรมการหรือพนักงานของบริษัทที่มีอำนาจในการวางแผนและควบคุมการดำเนินงานของบริษัท</w:t>
      </w:r>
    </w:p>
    <w:p w14:paraId="4B3D21AE" w14:textId="77777777" w:rsidR="0046150B" w:rsidRPr="00CD4FB0" w:rsidRDefault="0046150B" w:rsidP="00353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A51F4F9" w14:textId="77777777" w:rsidR="00681631" w:rsidRPr="00CD4FB0" w:rsidRDefault="00681631" w:rsidP="00353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86B6FDD" w14:textId="77777777" w:rsidR="00681631" w:rsidRPr="00CD4FB0" w:rsidRDefault="00681631" w:rsidP="00353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D1E0E12" w14:textId="77777777" w:rsidR="00681631" w:rsidRPr="00CD4FB0" w:rsidRDefault="00681631" w:rsidP="00353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E752987" w14:textId="77777777" w:rsidR="00681631" w:rsidRPr="00CD4FB0" w:rsidRDefault="00681631" w:rsidP="00353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280C16A" w14:textId="77777777" w:rsidR="00681631" w:rsidRPr="00CD4FB0" w:rsidRDefault="00681631" w:rsidP="00353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B85CE55" w14:textId="77777777" w:rsidR="00681631" w:rsidRPr="00CD4FB0" w:rsidRDefault="00681631" w:rsidP="00353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48CB0F4" w14:textId="77777777" w:rsidR="00DD7CFC" w:rsidRPr="00CD4FB0" w:rsidRDefault="00DD7CFC">
      <w:pPr>
        <w:pStyle w:val="BodyText2"/>
        <w:numPr>
          <w:ilvl w:val="1"/>
          <w:numId w:val="27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lastRenderedPageBreak/>
        <w:t>เครื่องมือทางการเงิน</w:t>
      </w:r>
    </w:p>
    <w:p w14:paraId="546D669E" w14:textId="77777777" w:rsidR="00DD7CFC" w:rsidRPr="00CD4FB0" w:rsidRDefault="00DD7CFC" w:rsidP="00DD7CF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FF"/>
          <w:sz w:val="24"/>
          <w:szCs w:val="24"/>
          <w:lang w:val="en-GB"/>
        </w:rPr>
      </w:pPr>
    </w:p>
    <w:p w14:paraId="04069D7C" w14:textId="77777777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CD4FB0">
        <w:rPr>
          <w:rFonts w:ascii="BrowalliaUPC" w:hAnsi="BrowalliaUPC" w:cs="BrowalliaUPC"/>
          <w:sz w:val="28"/>
          <w:szCs w:val="28"/>
          <w:u w:val="single"/>
          <w:cs/>
        </w:rPr>
        <w:t>สินทรัพย์ทางการเงิน</w:t>
      </w:r>
    </w:p>
    <w:p w14:paraId="0CD4489C" w14:textId="77777777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6F242BE" w14:textId="3C8B7028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สินทรัพย์ทางการเงินจะรับรู้เมื่อบริษัทเป็นคู่สัญญาตามข้อกำหนดของสัญญาของเครื่องมือทางการเงินนั้น</w:t>
      </w:r>
    </w:p>
    <w:p w14:paraId="56F74418" w14:textId="77777777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6FC3B16" w14:textId="5EAC4280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สำหรับสินทรัพย์ทางการเงินที่ไม่ได้วัดมูลค่าด้วยมูลค่ายุติธรรมผ่านกำไรหรือขาดทุน </w:t>
      </w:r>
      <w:r w:rsidR="002817BC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Pr="00CD4FB0">
        <w:rPr>
          <w:rFonts w:ascii="BrowalliaUPC" w:hAnsi="BrowalliaUPC" w:cs="BrowalliaUPC"/>
          <w:sz w:val="28"/>
          <w:szCs w:val="28"/>
          <w:cs/>
        </w:rPr>
        <w:t>จะรับรู้รายการ</w:t>
      </w:r>
      <w:r w:rsidR="00435FF9" w:rsidRPr="00CD4FB0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>เมื่อเริ่มแรกด้วยมูลค่ายุติธรรมบวกหรือหักด้วยต้นทุนการทำรายการซึ่งเกี่ยวข้องโดยตรงกับการได้มา</w:t>
      </w:r>
      <w:r w:rsidR="00B12A45" w:rsidRPr="00CD4FB0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ซึ่งสินทรัพย์ทางการเงินนั้น ยกเว้นลูกหนี้การค้าและลูกหนี้อื่น ที่ไม่มีองค์ประกอบเกี่ยวกับการจัดหาเงินที่มีนัยสำคัญ </w:t>
      </w:r>
      <w:r w:rsidR="002817BC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Pr="00CD4FB0">
        <w:rPr>
          <w:rFonts w:ascii="BrowalliaUPC" w:hAnsi="BrowalliaUPC" w:cs="BrowalliaUPC"/>
          <w:sz w:val="28"/>
          <w:szCs w:val="28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 ลูกหนี้การค้าและลูกหนี้อื่น</w:t>
      </w:r>
    </w:p>
    <w:p w14:paraId="7573AA2F" w14:textId="77777777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154BC31" w14:textId="7E9257D4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หมดอายุ หรือเมื่อ</w:t>
      </w:r>
      <w:r w:rsidR="002817BC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Pr="00CD4FB0">
        <w:rPr>
          <w:rFonts w:ascii="BrowalliaUPC" w:hAnsi="BrowalliaUPC" w:cs="BrowalliaUPC"/>
          <w:sz w:val="28"/>
          <w:szCs w:val="28"/>
          <w:cs/>
        </w:rPr>
        <w:t>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5AC48C06" w14:textId="77777777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413CB57F" w14:textId="79D37BB7" w:rsidR="00DD7CFC" w:rsidRPr="00CD4FB0" w:rsidRDefault="0008227F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="00DD7CFC" w:rsidRPr="00CD4FB0">
        <w:rPr>
          <w:rFonts w:ascii="BrowalliaUPC" w:hAnsi="BrowalliaUPC" w:cs="BrowalliaUPC"/>
          <w:sz w:val="28"/>
          <w:szCs w:val="28"/>
          <w:cs/>
        </w:rPr>
        <w:t>จัดประเภทสินทรัพย์ทางการเงินตามลักษณะการวัดมูลค่าในภายหลัง โดยพิจารณาจากโมเดลธุรกิจของ</w:t>
      </w:r>
      <w:r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="00DD7CFC" w:rsidRPr="00CD4FB0">
        <w:rPr>
          <w:rFonts w:ascii="BrowalliaUPC" w:hAnsi="BrowalliaUPC" w:cs="BrowalliaUPC"/>
          <w:sz w:val="28"/>
          <w:szCs w:val="28"/>
          <w:cs/>
        </w:rPr>
        <w:t>ในการบริหารจัดการสินทรัพย์ทางการเงิน และลักษณะของกระแสเงินสดตามสัญญาของสินทรัพย์</w:t>
      </w:r>
      <w:r w:rsidR="00D20FBF" w:rsidRPr="00CD4FB0">
        <w:rPr>
          <w:rFonts w:ascii="BrowalliaUPC" w:hAnsi="BrowalliaUPC" w:cs="BrowalliaUPC"/>
          <w:sz w:val="28"/>
          <w:szCs w:val="28"/>
        </w:rPr>
        <w:br/>
      </w:r>
      <w:r w:rsidR="00DD7CFC" w:rsidRPr="00CD4FB0">
        <w:rPr>
          <w:rFonts w:ascii="BrowalliaUPC" w:hAnsi="BrowalliaUPC" w:cs="BrowalliaUPC"/>
          <w:sz w:val="28"/>
          <w:szCs w:val="28"/>
          <w:cs/>
        </w:rPr>
        <w:t>ทางการเงิน ดังนี้</w:t>
      </w:r>
    </w:p>
    <w:p w14:paraId="510B9184" w14:textId="77777777" w:rsidR="00DD7CFC" w:rsidRPr="00CD4FB0" w:rsidRDefault="00DD7CFC" w:rsidP="00DD7CF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0"/>
          <w:szCs w:val="20"/>
        </w:rPr>
      </w:pPr>
    </w:p>
    <w:p w14:paraId="43DA60A0" w14:textId="77777777" w:rsidR="00DD7CFC" w:rsidRPr="00CD4FB0" w:rsidRDefault="00DD7CFC">
      <w:pPr>
        <w:pStyle w:val="ListParagraph"/>
        <w:numPr>
          <w:ilvl w:val="0"/>
          <w:numId w:val="25"/>
        </w:num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color w:val="000000" w:themeColor="text1"/>
          <w:sz w:val="28"/>
          <w:szCs w:val="28"/>
          <w:cs/>
        </w:rPr>
      </w:pPr>
      <w:r w:rsidRPr="00CD4FB0">
        <w:rPr>
          <w:rFonts w:ascii="BrowalliaUPC" w:hAnsi="BrowalliaUPC" w:cs="BrowalliaUPC"/>
          <w:color w:val="000000" w:themeColor="text1"/>
          <w:sz w:val="28"/>
          <w:szCs w:val="28"/>
          <w:cs/>
        </w:rPr>
        <w:t>วิธีราคาทุนตัดจำหน่าย</w:t>
      </w:r>
    </w:p>
    <w:p w14:paraId="2BB9B4A4" w14:textId="77777777" w:rsidR="00DD7CFC" w:rsidRPr="00CD4FB0" w:rsidRDefault="00DD7CFC">
      <w:pPr>
        <w:pStyle w:val="ListParagraph"/>
        <w:numPr>
          <w:ilvl w:val="0"/>
          <w:numId w:val="25"/>
        </w:num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CD4FB0">
        <w:rPr>
          <w:rFonts w:ascii="BrowalliaUPC" w:hAnsi="BrowalliaUPC" w:cs="BrowalliaUPC"/>
          <w:color w:val="000000" w:themeColor="text1"/>
          <w:sz w:val="28"/>
          <w:szCs w:val="28"/>
          <w:cs/>
        </w:rPr>
        <w:t xml:space="preserve">วิธีมูลค่ายุติธรรมผ่านกำไรขาดทุนเบ็ดเสร็จอื่น </w:t>
      </w:r>
    </w:p>
    <w:p w14:paraId="0E53BB3E" w14:textId="77777777" w:rsidR="00DD7CFC" w:rsidRPr="00CD4FB0" w:rsidRDefault="00DD7CFC">
      <w:pPr>
        <w:pStyle w:val="ListParagraph"/>
        <w:numPr>
          <w:ilvl w:val="0"/>
          <w:numId w:val="25"/>
        </w:num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CD4FB0">
        <w:rPr>
          <w:rFonts w:ascii="BrowalliaUPC" w:hAnsi="BrowalliaUPC" w:cs="BrowalliaUPC"/>
          <w:color w:val="000000" w:themeColor="text1"/>
          <w:sz w:val="28"/>
          <w:szCs w:val="28"/>
          <w:cs/>
        </w:rPr>
        <w:t xml:space="preserve">วิธีมูลค่ายุติธรรมผ่านกำไรหรือขาดทุน </w:t>
      </w:r>
    </w:p>
    <w:p w14:paraId="3D42EDD3" w14:textId="77777777" w:rsidR="00DD7CFC" w:rsidRPr="00CD4FB0" w:rsidRDefault="00DD7CFC" w:rsidP="00DD7CF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4"/>
          <w:szCs w:val="24"/>
        </w:rPr>
      </w:pPr>
    </w:p>
    <w:p w14:paraId="7A3C0CC1" w14:textId="7203D7C6" w:rsidR="00DD7CFC" w:rsidRPr="003069D9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3069D9">
        <w:rPr>
          <w:rFonts w:ascii="BrowalliaUPC" w:hAnsi="BrowalliaUPC" w:cs="BrowalliaUPC"/>
          <w:sz w:val="28"/>
          <w:szCs w:val="28"/>
          <w:cs/>
        </w:rPr>
        <w:t>ในรอบระยะเวลารายงาน</w:t>
      </w:r>
      <w:r w:rsidR="0008227F" w:rsidRPr="003069D9">
        <w:rPr>
          <w:rFonts w:ascii="BrowalliaUPC" w:hAnsi="BrowalliaUPC" w:cs="BrowalliaUPC"/>
          <w:sz w:val="28"/>
          <w:szCs w:val="28"/>
          <w:cs/>
        </w:rPr>
        <w:t>บริษัท</w:t>
      </w:r>
      <w:r w:rsidRPr="003069D9">
        <w:rPr>
          <w:rFonts w:ascii="BrowalliaUPC" w:hAnsi="BrowalliaUPC" w:cs="BrowalliaUPC"/>
          <w:sz w:val="28"/>
          <w:szCs w:val="28"/>
          <w:cs/>
        </w:rPr>
        <w:t>ไม่มีสินทรัพย์ทางการเงินที่วัดมูลค่าในภายหลังด้วยมูลค่ายุติธรรมผ่านกำไรขาดทุนเบ็ดเสร็จอื่น</w:t>
      </w:r>
    </w:p>
    <w:p w14:paraId="2F297DA9" w14:textId="77777777" w:rsidR="00865010" w:rsidRPr="003069D9" w:rsidRDefault="00865010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2D06F04" w14:textId="77777777" w:rsidR="00DD7CFC" w:rsidRPr="003069D9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3069D9">
        <w:rPr>
          <w:rFonts w:ascii="BrowalliaUPC" w:hAnsi="BrowalliaUPC" w:cs="BrowalliaUPC"/>
          <w:i/>
          <w:iCs/>
          <w:sz w:val="28"/>
          <w:szCs w:val="28"/>
          <w:cs/>
        </w:rPr>
        <w:t>สินทรัพย์ทางการเงินที่วัดมูลค่าด้วยวิธีราคาทุนตัดจำหน่าย</w:t>
      </w:r>
    </w:p>
    <w:p w14:paraId="413FEC81" w14:textId="77777777" w:rsidR="00DD7CFC" w:rsidRPr="003069D9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C60FB09" w14:textId="11E27BCF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3069D9">
        <w:rPr>
          <w:rFonts w:ascii="BrowalliaUPC" w:hAnsi="BrowalliaUPC" w:cs="BrowalliaUPC"/>
          <w:sz w:val="28"/>
          <w:szCs w:val="28"/>
          <w:cs/>
        </w:rPr>
        <w:t>สินทรัพย์ทางการเงินที่วัดมูลค่าด้วยวิธีราคาทุนตัดจำหน่ายเมื่อ</w:t>
      </w:r>
      <w:r w:rsidR="00962449" w:rsidRPr="003069D9">
        <w:rPr>
          <w:rFonts w:ascii="BrowalliaUPC" w:hAnsi="BrowalliaUPC" w:cs="BrowalliaUPC"/>
          <w:sz w:val="28"/>
          <w:szCs w:val="28"/>
          <w:cs/>
        </w:rPr>
        <w:t>บริษัท</w:t>
      </w:r>
      <w:r w:rsidRPr="003069D9">
        <w:rPr>
          <w:rFonts w:ascii="BrowalliaUPC" w:hAnsi="BrowalliaUPC" w:cs="BrowalliaUPC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</w:t>
      </w:r>
      <w:r w:rsidR="00FA2D7E" w:rsidRPr="003069D9">
        <w:rPr>
          <w:rFonts w:ascii="BrowalliaUPC" w:hAnsi="BrowalliaUPC" w:cs="BrowalliaUPC"/>
          <w:sz w:val="28"/>
          <w:szCs w:val="28"/>
        </w:rPr>
        <w:br/>
      </w:r>
      <w:r w:rsidRPr="003069D9">
        <w:rPr>
          <w:rFonts w:ascii="BrowalliaUPC" w:hAnsi="BrowalliaUPC" w:cs="BrowalliaUPC"/>
          <w:sz w:val="28"/>
          <w:szCs w:val="28"/>
          <w:cs/>
        </w:rPr>
        <w:t>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</w:t>
      </w:r>
      <w:r w:rsidRPr="00CD4FB0">
        <w:rPr>
          <w:rFonts w:ascii="BrowalliaUPC" w:hAnsi="BrowalliaUPC" w:cs="BrowalliaUPC"/>
          <w:sz w:val="28"/>
          <w:szCs w:val="28"/>
          <w:cs/>
        </w:rPr>
        <w:t>ที่แท้จริง ทั้งนี้ ผลกำไรและขาดทุนที่เกิดขึ้นจากการตัดรายการการเปลี่ยนแปลง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และการด้อยค่าของสินทรัพย์ดังกล่าวจะรับรู้ในส่วนของกำไรหรือขาดทุน   </w:t>
      </w:r>
    </w:p>
    <w:p w14:paraId="60926A05" w14:textId="77777777" w:rsidR="00BB3CAE" w:rsidRPr="00CD4FB0" w:rsidRDefault="00BB3CAE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7925A257" w14:textId="77777777" w:rsidR="00DB3785" w:rsidRPr="00CD4FB0" w:rsidRDefault="00DB3785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</w:p>
    <w:p w14:paraId="15C431E2" w14:textId="77777777" w:rsidR="00DB3785" w:rsidRPr="00CD4FB0" w:rsidRDefault="00DB3785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</w:p>
    <w:p w14:paraId="649FB05B" w14:textId="77777777" w:rsidR="00DB3785" w:rsidRPr="00CD4FB0" w:rsidRDefault="00DB3785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</w:p>
    <w:p w14:paraId="1B47C58B" w14:textId="77777777" w:rsidR="00DB3785" w:rsidRPr="00CD4FB0" w:rsidRDefault="00DB3785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</w:p>
    <w:p w14:paraId="570ECDC5" w14:textId="77777777" w:rsidR="00DB3785" w:rsidRPr="00CD4FB0" w:rsidRDefault="00DB3785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</w:p>
    <w:p w14:paraId="3CC6BD52" w14:textId="558973F4" w:rsidR="00DD7CFC" w:rsidRPr="00CD4FB0" w:rsidRDefault="00DD7CFC" w:rsidP="00DB378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CD4FB0">
        <w:rPr>
          <w:rFonts w:ascii="BrowalliaUPC" w:hAnsi="BrowalliaUPC" w:cs="BrowalliaUPC"/>
          <w:i/>
          <w:iCs/>
          <w:sz w:val="28"/>
          <w:szCs w:val="28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 (</w:t>
      </w:r>
      <w:r w:rsidRPr="00CD4FB0">
        <w:rPr>
          <w:rFonts w:ascii="BrowalliaUPC" w:hAnsi="BrowalliaUPC" w:cs="BrowalliaUPC"/>
          <w:i/>
          <w:iCs/>
          <w:sz w:val="28"/>
          <w:szCs w:val="28"/>
        </w:rPr>
        <w:t>FVTPL)</w:t>
      </w:r>
    </w:p>
    <w:p w14:paraId="416A6FD0" w14:textId="77777777" w:rsidR="00DB3785" w:rsidRPr="00CD4FB0" w:rsidRDefault="00DB3785" w:rsidP="00DB378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</w:p>
    <w:p w14:paraId="2F59BE18" w14:textId="11800BEF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สินทรัพย์ทางการเงินที่ไม่ได้ถือครองเพื่อรับกระแสเงินสดตามสัญญาหรือถือครองเพื่อรับกระแสเงินสดตามสัญญาและเพื่อขายสินทรัพย์ทางการเงิน ต้องวัดมูลค่าด้วยมูลค่ายุติธรรมผ่านกำไรหรือขาดทุน (</w:t>
      </w:r>
      <w:r w:rsidRPr="00CD4FB0">
        <w:rPr>
          <w:rFonts w:ascii="BrowalliaUPC" w:hAnsi="BrowalliaUPC" w:cs="BrowalliaUPC"/>
          <w:sz w:val="28"/>
          <w:szCs w:val="28"/>
        </w:rPr>
        <w:t xml:space="preserve">FVTPL) </w:t>
      </w:r>
      <w:r w:rsidRPr="00CD4FB0">
        <w:rPr>
          <w:rFonts w:ascii="BrowalliaUPC" w:hAnsi="BrowalliaUPC" w:cs="BrowalliaUPC"/>
          <w:sz w:val="28"/>
          <w:szCs w:val="28"/>
          <w:cs/>
        </w:rPr>
        <w:t>นอกจากนี้หากไม่คำนึงตามโมเดลธุรกิจ สินทรัพย์ทางการเงินที่มีข้อกำหนดตามสัญญาไม่ทำให้เกิดกระแส</w:t>
      </w:r>
      <w:r w:rsidR="00B12A45" w:rsidRPr="00CD4FB0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>เงินสดซึ่งเป็นการจ่ายเพียงเงินต้นและดอกเบี้ยจากยอดคงเหลือของเงินต้นในวันที่กำหนดไว้ (</w:t>
      </w:r>
      <w:r w:rsidRPr="00CD4FB0">
        <w:rPr>
          <w:rFonts w:ascii="BrowalliaUPC" w:hAnsi="BrowalliaUPC" w:cs="BrowalliaUPC"/>
          <w:sz w:val="28"/>
          <w:szCs w:val="28"/>
        </w:rPr>
        <w:t xml:space="preserve">SPPI) </w:t>
      </w:r>
      <w:r w:rsidRPr="00CD4FB0">
        <w:rPr>
          <w:rFonts w:ascii="BrowalliaUPC" w:hAnsi="BrowalliaUPC" w:cs="BrowalliaUPC"/>
          <w:sz w:val="28"/>
          <w:szCs w:val="28"/>
          <w:cs/>
        </w:rPr>
        <w:t>จะต้องวัดมูลค่ายุติธรรมผ่านกำไรหรือขาดทุน รวมถึงอนุพันธ์ทางการเงินทั้งหมดที่ไม่เข้าเงื่อนไขในการป้องกัน</w:t>
      </w:r>
      <w:r w:rsidR="00B75CA8" w:rsidRPr="00CD4FB0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>ความเสี่ยง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C38DB9B" w14:textId="77777777" w:rsidR="0043715F" w:rsidRPr="00CD4FB0" w:rsidRDefault="0043715F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0F2BD580" w14:textId="018074AC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CD4FB0">
        <w:rPr>
          <w:rFonts w:ascii="BrowalliaUPC" w:hAnsi="BrowalliaUPC" w:cs="BrowalliaUPC"/>
          <w:i/>
          <w:iCs/>
          <w:sz w:val="28"/>
          <w:szCs w:val="28"/>
          <w:cs/>
        </w:rPr>
        <w:t>การด้อยค่าของสินทรัพย์ทางการเงิน</w:t>
      </w:r>
    </w:p>
    <w:p w14:paraId="1FAA3B69" w14:textId="77777777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60B5EF8D" w14:textId="2EC38F6E" w:rsidR="00DD7CFC" w:rsidRPr="00CD4FB0" w:rsidRDefault="00962449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="00DD7CFC" w:rsidRPr="00CD4FB0">
        <w:rPr>
          <w:rFonts w:ascii="BrowalliaUPC" w:hAnsi="BrowalliaUPC" w:cs="BrowalliaUPC"/>
          <w:sz w:val="28"/>
          <w:szCs w:val="28"/>
          <w:cs/>
        </w:rPr>
        <w:t xml:space="preserve">ใช้วิธีการทั่วไป </w:t>
      </w:r>
      <w:r w:rsidR="00DD7CFC" w:rsidRPr="00CD4FB0">
        <w:rPr>
          <w:rFonts w:ascii="BrowalliaUPC" w:hAnsi="BrowalliaUPC" w:cs="BrowalliaUPC"/>
          <w:sz w:val="28"/>
          <w:szCs w:val="28"/>
        </w:rPr>
        <w:t xml:space="preserve">(General Approach) </w:t>
      </w:r>
      <w:r w:rsidR="00DD7CFC" w:rsidRPr="00CD4FB0">
        <w:rPr>
          <w:rFonts w:ascii="BrowalliaUPC" w:hAnsi="BrowalliaUPC" w:cs="BrowalliaUPC"/>
          <w:sz w:val="28"/>
          <w:szCs w:val="28"/>
          <w:cs/>
        </w:rPr>
        <w:t>ในการพิจารณาผลขาดทุนด้านเครดิตสำหรับสินทรัพย์ทางการเงิน</w:t>
      </w:r>
      <w:r w:rsidR="00DD7CFC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163EF4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="00DD7CFC" w:rsidRPr="00CD4FB0">
        <w:rPr>
          <w:rFonts w:ascii="BrowalliaUPC" w:hAnsi="BrowalliaUPC" w:cs="BrowalliaUPC"/>
          <w:sz w:val="28"/>
          <w:szCs w:val="28"/>
          <w:cs/>
        </w:rPr>
        <w:t>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353B4D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DD7CFC" w:rsidRPr="00CD4FB0">
        <w:rPr>
          <w:rFonts w:ascii="BrowalliaUPC" w:hAnsi="BrowalliaUPC" w:cs="BrowalliaUPC"/>
          <w:sz w:val="28"/>
          <w:szCs w:val="28"/>
        </w:rPr>
        <w:t xml:space="preserve">12 </w:t>
      </w:r>
      <w:r w:rsidR="00DD7CFC" w:rsidRPr="00CD4FB0">
        <w:rPr>
          <w:rFonts w:ascii="BrowalliaUPC" w:hAnsi="BrowalliaUPC" w:cs="BrowalliaUPC"/>
          <w:sz w:val="28"/>
          <w:szCs w:val="28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="00DD7CFC" w:rsidRPr="00CD4FB0">
        <w:rPr>
          <w:rFonts w:ascii="BrowalliaUPC" w:hAnsi="BrowalliaUPC" w:cs="BrowalliaUPC"/>
          <w:sz w:val="28"/>
          <w:szCs w:val="28"/>
        </w:rPr>
        <w:t xml:space="preserve"> </w:t>
      </w:r>
    </w:p>
    <w:p w14:paraId="3EB3EE35" w14:textId="77777777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17C63602" w14:textId="3BE42F58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สำหรับลูกหนี้การค้าและลูกหนี้อื่น ที่ไม่มีองค์ประกอบเกี่ยวกับการจัดหาเงินที่มีนัยสำคัญ </w:t>
      </w:r>
      <w:r w:rsidR="00163EF4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Pr="00CD4FB0">
        <w:rPr>
          <w:rFonts w:ascii="BrowalliaUPC" w:hAnsi="BrowalliaUPC" w:cs="BrowalliaUPC"/>
          <w:sz w:val="28"/>
          <w:szCs w:val="28"/>
          <w:cs/>
        </w:rPr>
        <w:t>ใช้วิธีอย่างง่าย (</w:t>
      </w:r>
      <w:r w:rsidRPr="00CD4FB0">
        <w:rPr>
          <w:rFonts w:ascii="BrowalliaUPC" w:hAnsi="BrowalliaUPC" w:cs="BrowalliaUPC"/>
          <w:sz w:val="28"/>
          <w:szCs w:val="28"/>
        </w:rPr>
        <w:t xml:space="preserve">Simplified approach) </w:t>
      </w:r>
      <w:r w:rsidRPr="00CD4FB0">
        <w:rPr>
          <w:rFonts w:ascii="BrowalliaUPC" w:hAnsi="BrowalliaUPC" w:cs="BrowalliaUPC"/>
          <w:sz w:val="28"/>
          <w:szCs w:val="28"/>
          <w:cs/>
        </w:rPr>
        <w:t>ในการวัดมูลค่าของผลขาดทุนด้านเครดิตที่คาดว่าจะเกิดขึ้นตลอดอายุ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ตามที่กล่าวไว้ในนโยบายการบัญชีเรื่อง ลูกหนี้การค้าและลูกหนี้อื่น</w:t>
      </w:r>
    </w:p>
    <w:p w14:paraId="2A129A88" w14:textId="77777777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26BF28E7" w14:textId="77777777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CD4FB0">
        <w:rPr>
          <w:rFonts w:ascii="BrowalliaUPC" w:hAnsi="BrowalliaUPC" w:cs="BrowalliaUPC"/>
          <w:sz w:val="28"/>
          <w:szCs w:val="28"/>
          <w:u w:val="single"/>
          <w:cs/>
        </w:rPr>
        <w:t>หนี้สินทางการเงิน</w:t>
      </w:r>
    </w:p>
    <w:p w14:paraId="0E90E310" w14:textId="77777777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76398AE" w14:textId="1CB5ED4B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หนี้สินทางการเงินของ</w:t>
      </w:r>
      <w:r w:rsidR="00163EF4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Pr="00CD4FB0">
        <w:rPr>
          <w:rFonts w:ascii="BrowalliaUPC" w:hAnsi="BrowalliaUPC" w:cs="BrowalliaUPC"/>
          <w:sz w:val="28"/>
          <w:szCs w:val="28"/>
          <w:cs/>
        </w:rPr>
        <w:t>ได้รวมถึงเงินกู้ยืม เจ้าหนี้การค้า เจ้าหนี้อื่น และตราสารอนุพันธ์ทางการเงิน</w:t>
      </w:r>
    </w:p>
    <w:p w14:paraId="72E52A11" w14:textId="77777777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5C8BCCBA" w14:textId="76742558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หนี้สินทางการเงินจะรับรู้เมื่อ</w:t>
      </w:r>
      <w:r w:rsidR="00163EF4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Pr="00CD4FB0">
        <w:rPr>
          <w:rFonts w:ascii="BrowalliaUPC" w:hAnsi="BrowalliaUPC" w:cs="BrowalliaUPC"/>
          <w:sz w:val="28"/>
          <w:szCs w:val="28"/>
          <w:cs/>
        </w:rPr>
        <w:t>เป็นคู่สัญญาตามข้อกำหนดของสัญญาของเครื่องมือทางการเงินนั้น</w:t>
      </w:r>
    </w:p>
    <w:p w14:paraId="29CE90ED" w14:textId="77777777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49AA0F9" w14:textId="2A885C8B" w:rsidR="00DD7CFC" w:rsidRPr="00CD4FB0" w:rsidRDefault="00A81CD1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="00DD7CFC" w:rsidRPr="00CD4FB0">
        <w:rPr>
          <w:rFonts w:ascii="BrowalliaUPC" w:hAnsi="BrowalliaUPC" w:cs="BrowalliaUPC"/>
          <w:sz w:val="28"/>
          <w:szCs w:val="28"/>
          <w:cs/>
        </w:rPr>
        <w:t>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ในการคำนวณมูลค่าราคาทุนตัดจำหน่าย</w:t>
      </w:r>
      <w:r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="00DD7CFC" w:rsidRPr="00CD4FB0">
        <w:rPr>
          <w:rFonts w:ascii="BrowalliaUPC" w:hAnsi="BrowalliaUPC" w:cs="BrowalliaUPC"/>
          <w:sz w:val="28"/>
          <w:szCs w:val="28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 ยกเว้น หนี้สินอนุพันธ์ที่จะวัดมูลค่าด้วยวิธีมูลค่ายุติธรรมผ่านกำไรหรือขาดทุน (</w:t>
      </w:r>
      <w:r w:rsidR="00DD7CFC" w:rsidRPr="00CD4FB0">
        <w:rPr>
          <w:rFonts w:ascii="BrowalliaUPC" w:hAnsi="BrowalliaUPC" w:cs="BrowalliaUPC"/>
          <w:sz w:val="28"/>
          <w:szCs w:val="28"/>
        </w:rPr>
        <w:t>FVTPL)</w:t>
      </w:r>
    </w:p>
    <w:p w14:paraId="69E791C6" w14:textId="7DAA31FB" w:rsidR="00995BE3" w:rsidRPr="00CD4FB0" w:rsidRDefault="00995BE3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E2040C5" w14:textId="1F63FD7A" w:rsidR="00934DD0" w:rsidRPr="00CD4FB0" w:rsidRDefault="00DD7CFC" w:rsidP="00DB378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หนี้สินทางการเงินจะถูกตัดรายการก็ต่อเมื่อได้มีการปฏิบัติตามภาระผูกพันของหนี้สินนั้นแล้ว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77C35B7E" w14:textId="77777777" w:rsidR="00E9145C" w:rsidRPr="00CD4FB0" w:rsidRDefault="00E9145C">
      <w:pPr>
        <w:pStyle w:val="BodyText2"/>
        <w:numPr>
          <w:ilvl w:val="1"/>
          <w:numId w:val="27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152D4C56" w14:textId="40FC5258" w:rsidR="002E1586" w:rsidRPr="00CD4FB0" w:rsidRDefault="002E1586" w:rsidP="0077281B">
      <w:pPr>
        <w:pStyle w:val="BodyText2"/>
        <w:tabs>
          <w:tab w:val="left" w:pos="993"/>
          <w:tab w:val="left" w:pos="1260"/>
        </w:tabs>
        <w:ind w:left="936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0E48D82B" w14:textId="16059B08" w:rsidR="005D10D5" w:rsidRPr="00CD4FB0" w:rsidRDefault="00263409" w:rsidP="004A06A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อสังหาริมทรัพย์เพื่อการลงทุนประกอบด้วยที่ดินและอาคารที่ไม่ได้ใช้ในการดำเนินงานของบริษัท โดยวัดมูลค่าเริ่มแรกด้วยราคาทุนซึ่งรวมถึงต้นทุนในการทำรายการ และแสดงด้วยราคาทุนหักค่าเสื่อมราคาสะสมและค่าเผื่อการด้อยค่าของสินทรัพย์ (ถ้ามี)</w:t>
      </w:r>
    </w:p>
    <w:p w14:paraId="24513E76" w14:textId="77777777" w:rsidR="00F47475" w:rsidRPr="00CD4FB0" w:rsidRDefault="00F47475" w:rsidP="004A06A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7EFEC3F5" w14:textId="02BEBEB8" w:rsidR="00DE5F67" w:rsidRPr="00CD4FB0" w:rsidRDefault="00F47475" w:rsidP="004A06A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ค่าเสื่อมราคาสำหรับอาคารคำนวณโดยใช้วิธีเส้นตรงตลอดอายุการให้ประโยชน์ที่ประมาณการไว้เป็นเวลา</w:t>
      </w:r>
      <w:r w:rsidR="00D102A7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001A0E" w:rsidRPr="00CD4FB0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</w:rPr>
        <w:t xml:space="preserve">20 </w:t>
      </w:r>
      <w:r w:rsidRPr="00CD4FB0">
        <w:rPr>
          <w:rFonts w:ascii="BrowalliaUPC" w:hAnsi="BrowalliaUPC" w:cs="BrowalliaUPC"/>
          <w:sz w:val="28"/>
          <w:szCs w:val="28"/>
          <w:cs/>
        </w:rPr>
        <w:t>ปี ที่ดินไม่มีการหักค่าเสื่อมราคา</w:t>
      </w:r>
    </w:p>
    <w:p w14:paraId="6ABB5947" w14:textId="77777777" w:rsidR="00263409" w:rsidRPr="00CD4FB0" w:rsidRDefault="00263409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3D855269" w14:textId="1BBBF3B6" w:rsidR="00E9145C" w:rsidRPr="00CD4FB0" w:rsidRDefault="00E9145C">
      <w:pPr>
        <w:pStyle w:val="BodyText2"/>
        <w:numPr>
          <w:ilvl w:val="1"/>
          <w:numId w:val="27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ที่ดิน อาคาร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และอุปกรณ์</w:t>
      </w:r>
    </w:p>
    <w:p w14:paraId="3EB75DAA" w14:textId="77777777" w:rsidR="00E9145C" w:rsidRPr="00CD4FB0" w:rsidRDefault="00E9145C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UPC" w:hAnsi="BrowalliaUPC" w:cs="BrowalliaUPC"/>
          <w:sz w:val="20"/>
          <w:szCs w:val="20"/>
        </w:rPr>
      </w:pPr>
    </w:p>
    <w:p w14:paraId="1B91133C" w14:textId="2170E712" w:rsidR="00E9145C" w:rsidRPr="00CD4FB0" w:rsidRDefault="00E9145C" w:rsidP="004A06A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ที่ดิน อาคาร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และอุปกรณ์ แสดงด้วยราคาทุนหักค่าเสื่อมราคาสะสมและค่าเผื่อการด้อยค่าของสินทรัพย์ (ถ้ามี)ราคาทุนซึ่งคำนวณจากราคาซื้อสินทรัพย์ ทั้งที่เป็นเงินสดและจำนวนเทียบเท่าเงินสด ในการทำให้สินทรัพย์นั้นอยู่ในสถานที่หรือสภาพที่พร้อมที่จะใช้งานได้ตามวัตถุประสงค์ </w:t>
      </w:r>
    </w:p>
    <w:p w14:paraId="1C6F4531" w14:textId="77777777" w:rsidR="008501B2" w:rsidRPr="00CD4FB0" w:rsidRDefault="008501B2" w:rsidP="004A06A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0"/>
          <w:szCs w:val="20"/>
        </w:rPr>
      </w:pPr>
    </w:p>
    <w:p w14:paraId="17A641AC" w14:textId="7880E354" w:rsidR="00E9145C" w:rsidRPr="00CD4FB0" w:rsidRDefault="00E9145C" w:rsidP="004A06A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ค่าเสื่อมราคาของอาคาร และอุปกรณ์ คำนวณโดยวิธีเส้นตรงตามอายุการใช้งานโดยประมาณของสินทรัพย์ ดังต่อไปนี้</w:t>
      </w:r>
    </w:p>
    <w:p w14:paraId="6032293E" w14:textId="77777777" w:rsidR="00E9145C" w:rsidRPr="00CD4FB0" w:rsidRDefault="00E9145C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6924" w:type="dxa"/>
        <w:tblInd w:w="1440" w:type="dxa"/>
        <w:tblLook w:val="01E0" w:firstRow="1" w:lastRow="1" w:firstColumn="1" w:lastColumn="1" w:noHBand="0" w:noVBand="0"/>
      </w:tblPr>
      <w:tblGrid>
        <w:gridCol w:w="5502"/>
        <w:gridCol w:w="1422"/>
      </w:tblGrid>
      <w:tr w:rsidR="00E9145C" w:rsidRPr="00CD4FB0" w14:paraId="0C409C2A" w14:textId="77777777" w:rsidTr="00E57534">
        <w:tc>
          <w:tcPr>
            <w:tcW w:w="5502" w:type="dxa"/>
            <w:shd w:val="clear" w:color="auto" w:fill="auto"/>
          </w:tcPr>
          <w:p w14:paraId="0B862D71" w14:textId="77777777" w:rsidR="00E9145C" w:rsidRPr="00CD4FB0" w:rsidRDefault="00E9145C" w:rsidP="00CA6ACA">
            <w:pPr>
              <w:pStyle w:val="BodyTextIndent3"/>
              <w:ind w:left="0" w:firstLine="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อาคาร</w:t>
            </w:r>
          </w:p>
        </w:tc>
        <w:tc>
          <w:tcPr>
            <w:tcW w:w="1422" w:type="dxa"/>
            <w:shd w:val="clear" w:color="auto" w:fill="auto"/>
          </w:tcPr>
          <w:p w14:paraId="358A0DCF" w14:textId="2643C704" w:rsidR="00E9145C" w:rsidRPr="00CD4FB0" w:rsidRDefault="00FE5B49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20</w:t>
            </w:r>
            <w:r w:rsidR="00790235" w:rsidRPr="00CD4FB0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790235" w:rsidRPr="00CD4FB0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</w:tr>
      <w:tr w:rsidR="00E9145C" w:rsidRPr="00CD4FB0" w14:paraId="07DB3EF4" w14:textId="77777777" w:rsidTr="00E57534">
        <w:tc>
          <w:tcPr>
            <w:tcW w:w="5502" w:type="dxa"/>
            <w:shd w:val="clear" w:color="auto" w:fill="auto"/>
          </w:tcPr>
          <w:p w14:paraId="25B3A232" w14:textId="77777777" w:rsidR="00E9145C" w:rsidRPr="00CD4FB0" w:rsidRDefault="00E9145C" w:rsidP="00CA6ACA">
            <w:pPr>
              <w:pStyle w:val="BodyTextIndent3"/>
              <w:ind w:left="0" w:firstLine="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422" w:type="dxa"/>
            <w:shd w:val="clear" w:color="auto" w:fill="auto"/>
          </w:tcPr>
          <w:p w14:paraId="77620EB5" w14:textId="2CC53B1B" w:rsidR="00E9145C" w:rsidRPr="00CD4FB0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790235"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6C28D5" w:rsidRPr="00CD4FB0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</w:tr>
      <w:tr w:rsidR="00E9145C" w:rsidRPr="00CD4FB0" w14:paraId="2E97B39C" w14:textId="77777777" w:rsidTr="00E57534">
        <w:tc>
          <w:tcPr>
            <w:tcW w:w="5502" w:type="dxa"/>
            <w:shd w:val="clear" w:color="auto" w:fill="auto"/>
          </w:tcPr>
          <w:p w14:paraId="010ABA3C" w14:textId="77777777" w:rsidR="00E9145C" w:rsidRPr="00CD4FB0" w:rsidRDefault="00E9145C" w:rsidP="00CA6AC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422" w:type="dxa"/>
            <w:shd w:val="clear" w:color="auto" w:fill="auto"/>
          </w:tcPr>
          <w:p w14:paraId="13974DFE" w14:textId="58CD7266" w:rsidR="00E9145C" w:rsidRPr="00CD4FB0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6C28D5"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  <w:tr w:rsidR="00E9145C" w:rsidRPr="00CD4FB0" w14:paraId="69B430D4" w14:textId="77777777" w:rsidTr="00E57534">
        <w:tc>
          <w:tcPr>
            <w:tcW w:w="5502" w:type="dxa"/>
            <w:shd w:val="clear" w:color="auto" w:fill="auto"/>
          </w:tcPr>
          <w:p w14:paraId="0CD23EB4" w14:textId="77777777" w:rsidR="00E9145C" w:rsidRPr="00CD4FB0" w:rsidRDefault="00E9145C" w:rsidP="00CA6AC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เครื่องมือแพทย์ทดลองใช้</w:t>
            </w:r>
          </w:p>
        </w:tc>
        <w:tc>
          <w:tcPr>
            <w:tcW w:w="1422" w:type="dxa"/>
            <w:shd w:val="clear" w:color="auto" w:fill="auto"/>
          </w:tcPr>
          <w:p w14:paraId="78BC451C" w14:textId="6E4ECF49" w:rsidR="00E9145C" w:rsidRPr="00CD4FB0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2 - 7</w:t>
            </w:r>
            <w:r w:rsidR="006C28D5"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  <w:tr w:rsidR="00E9145C" w:rsidRPr="00CD4FB0" w14:paraId="0A51373D" w14:textId="77777777" w:rsidTr="00E57534">
        <w:tc>
          <w:tcPr>
            <w:tcW w:w="5502" w:type="dxa"/>
            <w:shd w:val="clear" w:color="auto" w:fill="auto"/>
          </w:tcPr>
          <w:p w14:paraId="40C21B98" w14:textId="77777777" w:rsidR="00E9145C" w:rsidRPr="00CD4FB0" w:rsidRDefault="00E9145C" w:rsidP="00CA6AC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เครื่องตกแต่งและติดตั้ง</w:t>
            </w:r>
          </w:p>
        </w:tc>
        <w:tc>
          <w:tcPr>
            <w:tcW w:w="1422" w:type="dxa"/>
            <w:shd w:val="clear" w:color="auto" w:fill="auto"/>
          </w:tcPr>
          <w:p w14:paraId="71A9633E" w14:textId="3A3178EC" w:rsidR="00E9145C" w:rsidRPr="00CD4FB0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6C28D5"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  <w:tr w:rsidR="00E9145C" w:rsidRPr="00CD4FB0" w14:paraId="09F561BD" w14:textId="77777777" w:rsidTr="00E57534">
        <w:tc>
          <w:tcPr>
            <w:tcW w:w="5502" w:type="dxa"/>
            <w:shd w:val="clear" w:color="auto" w:fill="auto"/>
          </w:tcPr>
          <w:p w14:paraId="68C0E06C" w14:textId="77777777" w:rsidR="00E9145C" w:rsidRPr="00CD4FB0" w:rsidRDefault="00E9145C" w:rsidP="00CA6AC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อุปกรณ์คอมพิวเตอร์</w:t>
            </w:r>
          </w:p>
        </w:tc>
        <w:tc>
          <w:tcPr>
            <w:tcW w:w="1422" w:type="dxa"/>
            <w:shd w:val="clear" w:color="auto" w:fill="auto"/>
          </w:tcPr>
          <w:p w14:paraId="4A6E7117" w14:textId="5F6D3BFC" w:rsidR="00E9145C" w:rsidRPr="00CD4FB0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3 - 5</w:t>
            </w:r>
            <w:r w:rsidR="006C28D5"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  <w:tr w:rsidR="00E9145C" w:rsidRPr="00CD4FB0" w14:paraId="09D8C0B2" w14:textId="77777777" w:rsidTr="00E57534">
        <w:tc>
          <w:tcPr>
            <w:tcW w:w="5502" w:type="dxa"/>
            <w:shd w:val="clear" w:color="auto" w:fill="auto"/>
          </w:tcPr>
          <w:p w14:paraId="25B35618" w14:textId="77777777" w:rsidR="00E9145C" w:rsidRPr="00CD4FB0" w:rsidRDefault="00E9145C" w:rsidP="00CA6AC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22" w:type="dxa"/>
            <w:shd w:val="clear" w:color="auto" w:fill="auto"/>
          </w:tcPr>
          <w:p w14:paraId="6BFAA6AA" w14:textId="169D7DF3" w:rsidR="00E9145C" w:rsidRPr="00CD4FB0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6C28D5"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  <w:tr w:rsidR="00E9145C" w:rsidRPr="00CD4FB0" w14:paraId="5805C384" w14:textId="77777777" w:rsidTr="00E57534">
        <w:tc>
          <w:tcPr>
            <w:tcW w:w="5502" w:type="dxa"/>
            <w:shd w:val="clear" w:color="auto" w:fill="auto"/>
          </w:tcPr>
          <w:p w14:paraId="5B6526BB" w14:textId="77777777" w:rsidR="00E9145C" w:rsidRPr="00CD4FB0" w:rsidRDefault="00E9145C" w:rsidP="00CA6AC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2" w:type="dxa"/>
            <w:shd w:val="clear" w:color="auto" w:fill="auto"/>
          </w:tcPr>
          <w:p w14:paraId="528BCB5E" w14:textId="11C65A33" w:rsidR="00E9145C" w:rsidRPr="00CD4FB0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6C28D5"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  <w:tr w:rsidR="00E9145C" w:rsidRPr="00CD4FB0" w14:paraId="1D34262D" w14:textId="77777777" w:rsidTr="00E57534">
        <w:tc>
          <w:tcPr>
            <w:tcW w:w="5502" w:type="dxa"/>
            <w:shd w:val="clear" w:color="auto" w:fill="auto"/>
          </w:tcPr>
          <w:p w14:paraId="702A8E25" w14:textId="77777777" w:rsidR="00E9145C" w:rsidRPr="00CD4FB0" w:rsidRDefault="00E9145C" w:rsidP="00CA6AC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อุปกรณ์เพื่อให้เช่า</w:t>
            </w:r>
          </w:p>
        </w:tc>
        <w:tc>
          <w:tcPr>
            <w:tcW w:w="1422" w:type="dxa"/>
            <w:shd w:val="clear" w:color="auto" w:fill="auto"/>
          </w:tcPr>
          <w:p w14:paraId="2B9C1090" w14:textId="4C6CDF74" w:rsidR="00E9145C" w:rsidRPr="00CD4FB0" w:rsidRDefault="00CB1D80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="006C28D5"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</w:tbl>
    <w:p w14:paraId="74A95939" w14:textId="77777777" w:rsidR="00E9145C" w:rsidRPr="00CD4FB0" w:rsidRDefault="00E9145C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UPC" w:hAnsi="BrowalliaUPC" w:cs="BrowalliaUPC"/>
          <w:sz w:val="20"/>
          <w:szCs w:val="20"/>
        </w:rPr>
      </w:pPr>
    </w:p>
    <w:p w14:paraId="1FD0C77C" w14:textId="77777777" w:rsidR="00E9145C" w:rsidRPr="00CD4FB0" w:rsidRDefault="00E9145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ไม่มีการคิดค่าเสื่อมราคาสำหรับสินทรัพย์ระหว่างก่อสร้างและติดตั้ง</w:t>
      </w:r>
    </w:p>
    <w:p w14:paraId="42F22C23" w14:textId="77777777" w:rsidR="008A0782" w:rsidRPr="00CD4FB0" w:rsidRDefault="008A0782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0"/>
          <w:szCs w:val="20"/>
        </w:rPr>
      </w:pPr>
    </w:p>
    <w:p w14:paraId="4419D4DA" w14:textId="053D700D" w:rsidR="003F52F6" w:rsidRPr="00CD4FB0" w:rsidRDefault="00E9145C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รายจ่ายเกี่ยวกับการต่อเติม การทำขึ้นใหม่ หรือการปรับปรุงสินทรัพย์ให้ดีขึ้น ซึ่งทำให้ราคาเปลี่ยนแทนในปัจจุบันของสินทรัพย์เพิ่มขึ้นอย่างเป็นสาระสำคัญ จะรวมเป็นราคาทุนของสินทรัพย์ ส่วนค่าซ่อมแซมและ</w:t>
      </w:r>
      <w:r w:rsidRPr="00CD4FB0">
        <w:rPr>
          <w:rFonts w:ascii="BrowalliaUPC" w:hAnsi="BrowalliaUPC" w:cs="BrowalliaUPC"/>
          <w:sz w:val="28"/>
          <w:szCs w:val="28"/>
        </w:rPr>
        <w:t xml:space="preserve">           </w:t>
      </w:r>
      <w:r w:rsidRPr="00CD4FB0">
        <w:rPr>
          <w:rFonts w:ascii="BrowalliaUPC" w:hAnsi="BrowalliaUPC" w:cs="BrowalliaUPC"/>
          <w:sz w:val="28"/>
          <w:szCs w:val="28"/>
          <w:cs/>
        </w:rPr>
        <w:t>ค่าบำรุงรักษา รับรู้เป็นค่าใช้จ่ายในรอบระยะเวลาบัญชีที่เกิดขึ้น</w:t>
      </w:r>
    </w:p>
    <w:p w14:paraId="75E129CE" w14:textId="77777777" w:rsidR="0033049C" w:rsidRPr="00CD4FB0" w:rsidRDefault="0033049C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00B15B28" w14:textId="4B60228D" w:rsidR="00445523" w:rsidRPr="00CD4FB0" w:rsidRDefault="00E406D4">
      <w:pPr>
        <w:pStyle w:val="BodyText2"/>
        <w:numPr>
          <w:ilvl w:val="1"/>
          <w:numId w:val="27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สัญญาเช่า</w:t>
      </w:r>
    </w:p>
    <w:p w14:paraId="2F02CD85" w14:textId="77777777" w:rsidR="00445523" w:rsidRPr="00CD4FB0" w:rsidRDefault="00445523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5D7FC9A5" w14:textId="21EAF06E" w:rsidR="00897747" w:rsidRPr="00CD4FB0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CD4FB0">
        <w:rPr>
          <w:rFonts w:ascii="BrowalliaUPC" w:hAnsi="BrowalliaUPC" w:cs="BrowalliaUPC"/>
          <w:i/>
          <w:iCs/>
          <w:sz w:val="28"/>
          <w:szCs w:val="28"/>
          <w:cs/>
        </w:rPr>
        <w:t>กรณี</w:t>
      </w:r>
      <w:r w:rsidR="00947E07" w:rsidRPr="00CD4FB0">
        <w:rPr>
          <w:rFonts w:ascii="BrowalliaUPC" w:hAnsi="BrowalliaUPC" w:cs="BrowalliaUPC"/>
          <w:i/>
          <w:iCs/>
          <w:sz w:val="28"/>
          <w:szCs w:val="28"/>
          <w:cs/>
        </w:rPr>
        <w:t>ที่</w:t>
      </w:r>
      <w:r w:rsidRPr="00CD4FB0">
        <w:rPr>
          <w:rFonts w:ascii="BrowalliaUPC" w:hAnsi="BrowalliaUPC" w:cs="BrowalliaUPC"/>
          <w:i/>
          <w:iCs/>
          <w:sz w:val="28"/>
          <w:szCs w:val="28"/>
          <w:cs/>
        </w:rPr>
        <w:t>บริษัท</w:t>
      </w:r>
      <w:r w:rsidR="00947E07" w:rsidRPr="00CD4FB0">
        <w:rPr>
          <w:rFonts w:ascii="BrowalliaUPC" w:hAnsi="BrowalliaUPC" w:cs="BrowalliaUPC"/>
          <w:i/>
          <w:iCs/>
          <w:sz w:val="28"/>
          <w:szCs w:val="28"/>
          <w:cs/>
        </w:rPr>
        <w:t>เป็น</w:t>
      </w:r>
      <w:r w:rsidRPr="00CD4FB0">
        <w:rPr>
          <w:rFonts w:ascii="BrowalliaUPC" w:hAnsi="BrowalliaUPC" w:cs="BrowalliaUPC"/>
          <w:i/>
          <w:iCs/>
          <w:sz w:val="28"/>
          <w:szCs w:val="28"/>
          <w:cs/>
        </w:rPr>
        <w:t>ผู้เช่า</w:t>
      </w:r>
    </w:p>
    <w:p w14:paraId="0A679B2F" w14:textId="77777777" w:rsidR="00897747" w:rsidRPr="00CD4FB0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43B8FE31" w14:textId="2997808B" w:rsidR="00897747" w:rsidRPr="00CD4FB0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342B2468" w14:textId="77777777" w:rsidR="00A160FD" w:rsidRPr="00CD4FB0" w:rsidRDefault="00A160FD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18"/>
          <w:szCs w:val="18"/>
        </w:rPr>
      </w:pPr>
    </w:p>
    <w:p w14:paraId="2FF17DFF" w14:textId="44DC5BEE" w:rsidR="00897747" w:rsidRPr="003069D9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3069D9">
        <w:rPr>
          <w:rFonts w:ascii="BrowalliaUPC" w:hAnsi="BrowalliaUPC" w:cs="BrowalliaUPC"/>
          <w:sz w:val="28"/>
          <w:szCs w:val="28"/>
          <w:cs/>
        </w:rPr>
        <w:lastRenderedPageBreak/>
        <w:t xml:space="preserve"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โดยพิจารณาจากผลกระทบของการเปลี่ยนแปลงของสภาพแวดล้อมต่าง ๆ ที่เกี่ยวข้องกับการต่ออายุของสัญญาเช่าดังกล่าว </w:t>
      </w:r>
    </w:p>
    <w:p w14:paraId="5E7B6DC9" w14:textId="77777777" w:rsidR="00897747" w:rsidRPr="003069D9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02FA32B" w14:textId="1437AD0D" w:rsidR="00897747" w:rsidRPr="003069D9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3069D9">
        <w:rPr>
          <w:rFonts w:ascii="BrowalliaUPC" w:hAnsi="BrowalliaUPC" w:cs="BrowalliaUPC"/>
          <w:sz w:val="28"/>
          <w:szCs w:val="28"/>
          <w:cs/>
        </w:rPr>
        <w:t>ณ วันเริ่มต้นของสัญญาเช่า บริษัทรับรู้สินทรัพย์สิทธิการใช้และหนี้สินตามสัญญาเช่า</w:t>
      </w:r>
      <w:r w:rsidRPr="003069D9">
        <w:rPr>
          <w:rFonts w:ascii="BrowalliaUPC" w:hAnsi="BrowalliaUPC" w:cs="BrowalliaUPC"/>
          <w:sz w:val="28"/>
          <w:szCs w:val="28"/>
        </w:rPr>
        <w:t xml:space="preserve"> </w:t>
      </w:r>
      <w:r w:rsidRPr="003069D9">
        <w:rPr>
          <w:rFonts w:ascii="BrowalliaUPC" w:hAnsi="BrowalliaUPC" w:cs="BrowalliaUPC"/>
          <w:sz w:val="28"/>
          <w:szCs w:val="28"/>
          <w:cs/>
        </w:rPr>
        <w:t>สินทรัพย์สิทธิการใช้วัดมูลค่าด้วยราคาทุน</w:t>
      </w:r>
      <w:r w:rsidRPr="003069D9">
        <w:rPr>
          <w:rFonts w:ascii="BrowalliaUPC" w:hAnsi="BrowalliaUPC" w:cs="BrowalliaUPC"/>
          <w:sz w:val="28"/>
          <w:szCs w:val="28"/>
        </w:rPr>
        <w:t xml:space="preserve"> </w:t>
      </w:r>
      <w:r w:rsidRPr="003069D9">
        <w:rPr>
          <w:rFonts w:ascii="BrowalliaUPC" w:hAnsi="BrowalliaUPC" w:cs="BrowalliaUPC"/>
          <w:sz w:val="28"/>
          <w:szCs w:val="28"/>
          <w:cs/>
        </w:rPr>
        <w:t>ซึ่งประกอบด้วยจำนวนเงินของหนี้สินตามสัญญาเช่าจากการรับรู้เริ่มแรก ต้นทุนทางตรงเริ่มแรกที่เกิดขึ้น</w:t>
      </w:r>
      <w:r w:rsidRPr="003069D9">
        <w:rPr>
          <w:rFonts w:ascii="BrowalliaUPC" w:hAnsi="BrowalliaUPC" w:cs="BrowalliaUPC"/>
          <w:sz w:val="28"/>
          <w:szCs w:val="28"/>
        </w:rPr>
        <w:t xml:space="preserve"> </w:t>
      </w:r>
      <w:r w:rsidRPr="003069D9">
        <w:rPr>
          <w:rFonts w:ascii="BrowalliaUPC" w:hAnsi="BrowalliaUPC" w:cs="BrowalliaUPC"/>
          <w:sz w:val="28"/>
          <w:szCs w:val="28"/>
          <w:cs/>
        </w:rPr>
        <w:t>ประมาณการต้นทุนที่จะเกิดขึ้นในการรื้อและขนย้ายสินทรัพย์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</w:t>
      </w:r>
      <w:r w:rsidR="003069D9">
        <w:rPr>
          <w:rFonts w:ascii="BrowalliaUPC" w:hAnsi="BrowalliaUPC" w:cs="BrowalliaUPC"/>
          <w:sz w:val="28"/>
          <w:szCs w:val="28"/>
          <w:cs/>
        </w:rPr>
        <w:br/>
      </w:r>
      <w:r w:rsidRPr="003069D9">
        <w:rPr>
          <w:rFonts w:ascii="BrowalliaUPC" w:hAnsi="BrowalliaUPC" w:cs="BrowalliaUPC"/>
          <w:sz w:val="28"/>
          <w:szCs w:val="28"/>
          <w:cs/>
        </w:rPr>
        <w:t>ที่ได้รับ</w:t>
      </w:r>
    </w:p>
    <w:p w14:paraId="7E9378B7" w14:textId="5F29894D" w:rsidR="00897747" w:rsidRPr="003069D9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A8B0B59" w14:textId="5C55FA8F" w:rsidR="00897747" w:rsidRPr="003069D9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3069D9">
        <w:rPr>
          <w:rFonts w:ascii="BrowalliaUPC" w:hAnsi="BrowalliaUPC" w:cs="BrowalliaUPC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บริษัทประเมินการด้อยค่าของสินทรัพย์สิทธิการใช้เมื่อมีข้อบ่งชี้</w:t>
      </w:r>
    </w:p>
    <w:p w14:paraId="433F53BC" w14:textId="77777777" w:rsidR="00897747" w:rsidRPr="003069D9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0C54CCF0" w14:textId="206BBA28" w:rsidR="00897747" w:rsidRPr="003069D9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3069D9">
        <w:rPr>
          <w:rFonts w:ascii="BrowalliaUPC" w:hAnsi="BrowalliaUPC" w:cs="BrowalliaUPC"/>
          <w:sz w:val="28"/>
          <w:szCs w:val="28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p w14:paraId="2C46D474" w14:textId="77777777" w:rsidR="00897747" w:rsidRPr="00CD4FB0" w:rsidRDefault="00897747" w:rsidP="008977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cs/>
        </w:rPr>
      </w:pPr>
    </w:p>
    <w:tbl>
      <w:tblPr>
        <w:tblW w:w="6804" w:type="dxa"/>
        <w:tblInd w:w="1560" w:type="dxa"/>
        <w:tblLayout w:type="fixed"/>
        <w:tblLook w:val="0000" w:firstRow="0" w:lastRow="0" w:firstColumn="0" w:lastColumn="0" w:noHBand="0" w:noVBand="0"/>
      </w:tblPr>
      <w:tblGrid>
        <w:gridCol w:w="5400"/>
        <w:gridCol w:w="1404"/>
      </w:tblGrid>
      <w:tr w:rsidR="00AA4314" w:rsidRPr="00CD4FB0" w14:paraId="57AB15D3" w14:textId="77777777" w:rsidTr="007D2286">
        <w:tc>
          <w:tcPr>
            <w:tcW w:w="5400" w:type="dxa"/>
            <w:shd w:val="clear" w:color="auto" w:fill="auto"/>
          </w:tcPr>
          <w:p w14:paraId="030004A4" w14:textId="4F053B95" w:rsidR="00AA4314" w:rsidRPr="00CD4FB0" w:rsidRDefault="00AA4314" w:rsidP="00AA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eastAsia="SimSun" w:hAnsi="BrowalliaUPC" w:cs="BrowalliaUPC"/>
                <w:sz w:val="32"/>
                <w:szCs w:val="32"/>
              </w:rPr>
            </w:pPr>
            <w:r w:rsidRPr="00CD4FB0">
              <w:rPr>
                <w:rFonts w:ascii="BrowalliaUPC" w:eastAsia="SimSun" w:hAnsi="BrowalliaUPC" w:cs="BrowalliaUPC"/>
                <w:sz w:val="32"/>
                <w:szCs w:val="32"/>
              </w:rPr>
              <w:br w:type="page"/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อาคาร</w:t>
            </w:r>
          </w:p>
        </w:tc>
        <w:tc>
          <w:tcPr>
            <w:tcW w:w="1404" w:type="dxa"/>
            <w:shd w:val="clear" w:color="auto" w:fill="auto"/>
          </w:tcPr>
          <w:p w14:paraId="32BEAACC" w14:textId="0C92C13D" w:rsidR="00AA4314" w:rsidRPr="00CD4FB0" w:rsidRDefault="00E91B92" w:rsidP="00AA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8</w:t>
            </w:r>
            <w:r w:rsidR="00D32FCA" w:rsidRPr="00CD4FB0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-</w:t>
            </w:r>
            <w:r w:rsidR="00D32FCA" w:rsidRPr="00CD4FB0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622868" w:rsidRPr="00CD4FB0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AA4314"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2 </w:t>
            </w:r>
            <w:r w:rsidR="00AA4314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AA4314" w:rsidRPr="00CD4FB0" w14:paraId="2562AB45" w14:textId="77777777" w:rsidTr="007D2286">
        <w:tc>
          <w:tcPr>
            <w:tcW w:w="5400" w:type="dxa"/>
            <w:shd w:val="clear" w:color="auto" w:fill="auto"/>
          </w:tcPr>
          <w:p w14:paraId="1DE5B162" w14:textId="3DEF027A" w:rsidR="00AA4314" w:rsidRPr="00CD4FB0" w:rsidRDefault="00AA4314" w:rsidP="00AA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th-TH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404" w:type="dxa"/>
            <w:shd w:val="clear" w:color="auto" w:fill="auto"/>
          </w:tcPr>
          <w:p w14:paraId="0FD2CF2D" w14:textId="3AB6F56E" w:rsidR="00AA4314" w:rsidRPr="00CD4FB0" w:rsidRDefault="00A74B7F" w:rsidP="00AA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8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AA4314" w:rsidRPr="00CD4FB0" w14:paraId="7B6B3D28" w14:textId="77777777" w:rsidTr="007D2286">
        <w:tc>
          <w:tcPr>
            <w:tcW w:w="5400" w:type="dxa"/>
            <w:shd w:val="clear" w:color="auto" w:fill="auto"/>
          </w:tcPr>
          <w:p w14:paraId="55513934" w14:textId="77777777" w:rsidR="00AA4314" w:rsidRPr="00CD4FB0" w:rsidRDefault="00AA4314" w:rsidP="00AA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40"/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ยานพาหนะ</w:t>
            </w:r>
          </w:p>
        </w:tc>
        <w:tc>
          <w:tcPr>
            <w:tcW w:w="1404" w:type="dxa"/>
            <w:shd w:val="clear" w:color="auto" w:fill="auto"/>
          </w:tcPr>
          <w:p w14:paraId="280C5024" w14:textId="77777777" w:rsidR="00AA4314" w:rsidRPr="00CD4FB0" w:rsidRDefault="00AA4314" w:rsidP="00AA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</w:tbl>
    <w:p w14:paraId="4E268F51" w14:textId="77777777" w:rsidR="00865010" w:rsidRPr="003069D9" w:rsidRDefault="00865010" w:rsidP="00307005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77F7764" w14:textId="5B72FB1E" w:rsidR="00307005" w:rsidRPr="00CD4FB0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ณ วันเริ่มต้นของสัญญาเช่า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บริษัทวัดมูลค่าหนี้สินตามสัญญาเช่าด้วยมูลค่าปัจจุบันของจำนวนเงินที่ต้องจ่ายตามสัญญาเช่าตลอดอายุสัญญาเช่า หากอัตราดอกเบี้ยตามนัยของหนี้สินสัญญาเช่านั้นไม่สามารถกำหนดได้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ทั้งนี้อัตราดอกเบี้ยการกู้ยืมส่วนเพิ่มอ้างอิงจาก</w:t>
      </w:r>
      <w:r w:rsidR="00307005" w:rsidRPr="00CD4FB0">
        <w:rPr>
          <w:rFonts w:ascii="BrowalliaUPC" w:hAnsi="BrowalliaUPC" w:cs="BrowalliaUPC"/>
          <w:sz w:val="28"/>
          <w:szCs w:val="28"/>
          <w:cs/>
        </w:rPr>
        <w:t>อัตรา</w:t>
      </w:r>
      <w:r w:rsidR="0066509E" w:rsidRPr="00CD4FB0">
        <w:rPr>
          <w:rFonts w:ascii="BrowalliaUPC" w:hAnsi="BrowalliaUPC" w:cs="BrowalliaUPC"/>
          <w:sz w:val="28"/>
          <w:szCs w:val="28"/>
          <w:cs/>
        </w:rPr>
        <w:t>ดอกเบี้ยเงินกู้ยืม</w:t>
      </w:r>
      <w:r w:rsidR="00307005" w:rsidRPr="00CD4FB0">
        <w:rPr>
          <w:rFonts w:ascii="BrowalliaUPC" w:hAnsi="BrowalliaUPC" w:cs="BrowalliaUPC"/>
          <w:sz w:val="28"/>
          <w:szCs w:val="28"/>
          <w:cs/>
        </w:rPr>
        <w:t>ปรับ</w:t>
      </w:r>
      <w:r w:rsidR="0066509E" w:rsidRPr="00CD4FB0">
        <w:rPr>
          <w:rFonts w:ascii="BrowalliaUPC" w:hAnsi="BrowalliaUPC" w:cs="BrowalliaUPC"/>
          <w:sz w:val="28"/>
          <w:szCs w:val="28"/>
          <w:cs/>
        </w:rPr>
        <w:t>ปรุง</w:t>
      </w:r>
      <w:r w:rsidR="00307005" w:rsidRPr="00CD4FB0">
        <w:rPr>
          <w:rFonts w:ascii="BrowalliaUPC" w:hAnsi="BrowalliaUPC" w:cs="BrowalliaUPC"/>
          <w:sz w:val="28"/>
          <w:szCs w:val="28"/>
          <w:cs/>
        </w:rPr>
        <w:t>ด้วยค่าความเสี่ยงที่เหมาะสม</w:t>
      </w:r>
      <w:r w:rsidR="00305534" w:rsidRPr="00CD4FB0">
        <w:rPr>
          <w:rFonts w:ascii="BrowalliaUPC" w:hAnsi="BrowalliaUPC" w:cs="BrowalliaUPC"/>
          <w:sz w:val="28"/>
          <w:szCs w:val="28"/>
        </w:rPr>
        <w:br/>
      </w:r>
      <w:r w:rsidR="00307005" w:rsidRPr="00CD4FB0">
        <w:rPr>
          <w:rFonts w:ascii="BrowalliaUPC" w:hAnsi="BrowalliaUPC" w:cs="BrowalliaUPC"/>
          <w:sz w:val="28"/>
          <w:szCs w:val="28"/>
          <w:cs/>
        </w:rPr>
        <w:t>ตามระยะเวลาของสัญญาเช่านั้น</w:t>
      </w:r>
    </w:p>
    <w:p w14:paraId="76823C5B" w14:textId="77777777" w:rsidR="001F7AD3" w:rsidRPr="00CD4FB0" w:rsidRDefault="001F7AD3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35EF50FE" w14:textId="022D599D" w:rsidR="00897747" w:rsidRPr="00CD4FB0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จำนวนเงินที่ต้องจ่ายตามสัญญาเช่าประกอบด้วยค่าเช่าคงที่หักด้วยสิ่งจูงใจตามสัญญาเช่า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A81CD1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Pr="00CD4FB0">
        <w:rPr>
          <w:rFonts w:ascii="BrowalliaUPC" w:hAnsi="BrowalliaUPC" w:cs="BrowalliaUPC"/>
          <w:sz w:val="28"/>
          <w:szCs w:val="28"/>
          <w:cs/>
        </w:rPr>
        <w:t>จะใช้สิทธินั้น และการจ่ายค่าปรับเพื่อการยกเลิกสัญญาเช่า</w:t>
      </w:r>
      <w:r w:rsidR="00E06942"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หากข้อกำหนดของสัญญาเช่าแสดงให้เห็นว่าบริษัทจะใช้สิทธิในการยกเลิกสัญญาเช่า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</w:p>
    <w:p w14:paraId="3902F7F1" w14:textId="77777777" w:rsidR="00897747" w:rsidRPr="00CD4FB0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1EE9FF5" w14:textId="77777777" w:rsidR="00897747" w:rsidRPr="00CD4FB0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หลังจากวันที่สัญญาเช่าเริ่มมีผล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</w:t>
      </w:r>
    </w:p>
    <w:p w14:paraId="678D976B" w14:textId="77777777" w:rsidR="007406F5" w:rsidRPr="00CD4FB0" w:rsidRDefault="007406F5" w:rsidP="0062126D">
      <w:pPr>
        <w:pStyle w:val="BodyText2"/>
        <w:tabs>
          <w:tab w:val="left" w:pos="851"/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16D5C348" w14:textId="77777777" w:rsidR="007406F5" w:rsidRPr="00CD4FB0" w:rsidRDefault="007406F5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06DC2A55" w14:textId="77777777" w:rsidR="00FF14DC" w:rsidRPr="00CD4FB0" w:rsidRDefault="00FF14DC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54A32675" w14:textId="77777777" w:rsidR="007406F5" w:rsidRPr="00CD4FB0" w:rsidRDefault="007406F5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8E4B049" w14:textId="18B351E7" w:rsidR="00897747" w:rsidRPr="00CD4FB0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CD4FB0">
        <w:rPr>
          <w:rFonts w:ascii="BrowalliaUPC" w:hAnsi="BrowalliaUPC" w:cs="BrowalliaUPC"/>
          <w:sz w:val="28"/>
          <w:szCs w:val="28"/>
          <w:cs/>
        </w:rPr>
        <w:lastRenderedPageBreak/>
        <w:t>นอกจากนี้ มูลค่าตามบัญชีของหนี้สินตามสัญญาเช่าจะถูกประเมินใหม่เมื่อมีการเปลี่ยนแปลงอายุสัญญาเช่า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ผลกระทบจากการประเมินมูลค่าของหนี้สินตามสัญญาเช่าใหม่จะส่งผลให้มูลค่าตามบัญชีของสินทรัพย์สิทธิการใช้เปลี่ยนแปลงไป อย่างไรก็ตาม หากมูลค่าตามบัญชีของสินทรัพย์สิทธิการใช้มีมูลค่าลดลงจนเป็นศูนย์แล้ว ผลกระทบดังกล่าวจะรับรู้เข้ากำไรหรือขาดทุน</w:t>
      </w:r>
    </w:p>
    <w:p w14:paraId="284BC5C0" w14:textId="77777777" w:rsidR="00897747" w:rsidRPr="00CD4FB0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DEE196F" w14:textId="03A3AEEA" w:rsidR="00897747" w:rsidRPr="00CD4FB0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เว้นแต่สัญญาเช่าที่มีอายุสัญญาเช่า </w:t>
      </w:r>
      <w:r w:rsidRPr="00CD4FB0">
        <w:rPr>
          <w:rFonts w:ascii="BrowalliaUPC" w:hAnsi="BrowalliaUPC" w:cs="BrowalliaUPC"/>
          <w:sz w:val="28"/>
          <w:szCs w:val="28"/>
        </w:rPr>
        <w:t xml:space="preserve">12 </w:t>
      </w:r>
      <w:r w:rsidRPr="00CD4FB0">
        <w:rPr>
          <w:rFonts w:ascii="BrowalliaUPC" w:hAnsi="BrowalliaUPC" w:cs="BrowalliaUPC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จะบันทึกเป็นค่าใช้จ่ายตามวิธีเส้นตรงตลอดอายุสัญญาเช่า</w:t>
      </w:r>
    </w:p>
    <w:p w14:paraId="3252AA7D" w14:textId="13AE6279" w:rsidR="00897747" w:rsidRPr="00CD4FB0" w:rsidRDefault="00897747" w:rsidP="00897747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28635E4B" w14:textId="26E846C9" w:rsidR="00897747" w:rsidRPr="00CD4FB0" w:rsidRDefault="00A838F0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CD4FB0">
        <w:rPr>
          <w:rFonts w:ascii="BrowalliaUPC" w:hAnsi="BrowalliaUPC" w:cs="BrowalliaUPC"/>
          <w:i/>
          <w:iCs/>
          <w:sz w:val="28"/>
          <w:szCs w:val="28"/>
          <w:cs/>
        </w:rPr>
        <w:t>กรณี</w:t>
      </w:r>
      <w:r w:rsidR="00D6462F" w:rsidRPr="00CD4FB0">
        <w:rPr>
          <w:rFonts w:ascii="BrowalliaUPC" w:hAnsi="BrowalliaUPC" w:cs="BrowalliaUPC"/>
          <w:i/>
          <w:iCs/>
          <w:sz w:val="28"/>
          <w:szCs w:val="28"/>
          <w:cs/>
        </w:rPr>
        <w:t>ที่</w:t>
      </w:r>
      <w:r w:rsidR="00897747" w:rsidRPr="00CD4FB0">
        <w:rPr>
          <w:rFonts w:ascii="BrowalliaUPC" w:hAnsi="BrowalliaUPC" w:cs="BrowalliaUPC"/>
          <w:i/>
          <w:iCs/>
          <w:sz w:val="28"/>
          <w:szCs w:val="28"/>
          <w:cs/>
        </w:rPr>
        <w:t>บริษัท</w:t>
      </w:r>
      <w:r w:rsidR="00D6462F" w:rsidRPr="00CD4FB0">
        <w:rPr>
          <w:rFonts w:ascii="BrowalliaUPC" w:hAnsi="BrowalliaUPC" w:cs="BrowalliaUPC"/>
          <w:i/>
          <w:iCs/>
          <w:sz w:val="28"/>
          <w:szCs w:val="28"/>
          <w:cs/>
        </w:rPr>
        <w:t>เป็น</w:t>
      </w:r>
      <w:r w:rsidR="00897747" w:rsidRPr="00CD4FB0">
        <w:rPr>
          <w:rFonts w:ascii="BrowalliaUPC" w:hAnsi="BrowalliaUPC" w:cs="BrowalliaUPC"/>
          <w:i/>
          <w:iCs/>
          <w:sz w:val="28"/>
          <w:szCs w:val="28"/>
          <w:cs/>
        </w:rPr>
        <w:t>ผู้ให้เช่า</w:t>
      </w:r>
    </w:p>
    <w:p w14:paraId="361DE37B" w14:textId="77777777" w:rsidR="00D46994" w:rsidRPr="00CD4FB0" w:rsidRDefault="00D46994" w:rsidP="00D46994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2B5F7828" w14:textId="10BD8EAC" w:rsidR="00D46994" w:rsidRPr="00CD4FB0" w:rsidRDefault="00D46994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</w:t>
      </w:r>
      <w:r w:rsidR="00A81CD1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Pr="00CD4FB0">
        <w:rPr>
          <w:rFonts w:ascii="BrowalliaUPC" w:hAnsi="BrowalliaUPC" w:cs="BrowalliaUPC"/>
          <w:sz w:val="28"/>
          <w:szCs w:val="28"/>
          <w:cs/>
        </w:rPr>
        <w:t>บันทึกสินทรัพย์ภายใต้สัญญาเช่าเงินทุนเป็นลูกหนี้ตามสัญญาเช่า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</w:t>
      </w:r>
      <w:r w:rsidR="00DF1E20" w:rsidRPr="00CD4FB0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>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08915925" w14:textId="77777777" w:rsidR="00D46994" w:rsidRPr="00CD4FB0" w:rsidRDefault="00D46994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ab/>
      </w:r>
    </w:p>
    <w:p w14:paraId="4B15A646" w14:textId="29CC1146" w:rsidR="00D46994" w:rsidRPr="00CD4FB0" w:rsidRDefault="00D46994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</w:t>
      </w:r>
      <w:r w:rsidR="00DF1E20" w:rsidRPr="00CD4FB0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>สัญญาเช่าดำเนินงาน 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191B477A" w14:textId="77777777" w:rsidR="00865010" w:rsidRPr="00CD4FB0" w:rsidRDefault="00865010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AA" w14:textId="09A6003C" w:rsidR="005D5F1C" w:rsidRPr="00CD4FB0" w:rsidRDefault="005D5F1C">
      <w:pPr>
        <w:pStyle w:val="BodyText2"/>
        <w:numPr>
          <w:ilvl w:val="1"/>
          <w:numId w:val="27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โปรแกรมคอมพิวเตอร์</w:t>
      </w:r>
    </w:p>
    <w:p w14:paraId="64B4D0AB" w14:textId="77777777" w:rsidR="0086444C" w:rsidRPr="00CD4FB0" w:rsidRDefault="0086444C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AE" w14:textId="391FC739" w:rsidR="003C19B4" w:rsidRPr="00CD4FB0" w:rsidRDefault="00AF7A4F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โปรแกรมคอมพิวเตอร์แสดงตามราคาทุนหักค่าตัดจำหน่ายสะสม ค่าตัดจำหน่า</w:t>
      </w:r>
      <w:r w:rsidR="00B36A6F" w:rsidRPr="00CD4FB0">
        <w:rPr>
          <w:rFonts w:ascii="BrowalliaUPC" w:hAnsi="BrowalliaUPC" w:cs="BrowalliaUPC"/>
          <w:sz w:val="28"/>
          <w:szCs w:val="28"/>
          <w:cs/>
        </w:rPr>
        <w:t>ยคำนวณจากราคาทุน โดยวิธีเส้นตรง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ประมาณ </w:t>
      </w:r>
      <w:r w:rsidRPr="00CD4FB0">
        <w:rPr>
          <w:rFonts w:ascii="BrowalliaUPC" w:hAnsi="BrowalliaUPC" w:cs="BrowalliaUPC"/>
          <w:sz w:val="28"/>
          <w:szCs w:val="28"/>
        </w:rPr>
        <w:t>5</w:t>
      </w:r>
      <w:r w:rsidR="000C1441" w:rsidRPr="00CD4FB0">
        <w:rPr>
          <w:rFonts w:ascii="BrowalliaUPC" w:hAnsi="BrowalliaUPC" w:cs="BrowalliaUPC"/>
          <w:sz w:val="28"/>
          <w:szCs w:val="28"/>
        </w:rPr>
        <w:t xml:space="preserve"> - 10</w:t>
      </w:r>
      <w:r w:rsidR="005048DB"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ปี</w:t>
      </w:r>
    </w:p>
    <w:p w14:paraId="0959AE73" w14:textId="77777777" w:rsidR="00C4541D" w:rsidRPr="00CD4FB0" w:rsidRDefault="00C4541D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64B4D0B5" w14:textId="13CA74A9" w:rsidR="00931683" w:rsidRPr="00CD4FB0" w:rsidRDefault="00931683">
      <w:pPr>
        <w:pStyle w:val="BodyText2"/>
        <w:numPr>
          <w:ilvl w:val="1"/>
          <w:numId w:val="27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การด้อยค่า</w:t>
      </w:r>
      <w:bookmarkStart w:id="1" w:name="_Hlk30962616"/>
      <w:r w:rsidRPr="00CD4FB0">
        <w:rPr>
          <w:rFonts w:ascii="BrowalliaUPC" w:hAnsi="BrowalliaUPC" w:cs="BrowalliaUPC"/>
          <w:sz w:val="28"/>
          <w:szCs w:val="28"/>
          <w:cs/>
        </w:rPr>
        <w:t>ของสินทรัพย์</w:t>
      </w:r>
      <w:bookmarkEnd w:id="1"/>
    </w:p>
    <w:p w14:paraId="64B4D0B6" w14:textId="77777777" w:rsidR="00EE1BC6" w:rsidRPr="00CD4FB0" w:rsidRDefault="00EE1BC6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2E1F202B" w14:textId="39C326D0" w:rsidR="00212936" w:rsidRPr="00CD4FB0" w:rsidRDefault="00C4175F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บริษัทจะทบทวนมูลค่าของสินทรัพย์คงเหลือตามบัญชี ณ ทุกวันสิ้นปีว่ามีข้อบ่งชี้เรื่องการด้อยค่าหรือไม่</w:t>
      </w:r>
      <w:r w:rsidR="00BB17DC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D71474" w:rsidRPr="00CD4FB0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>ในกรณีที่มีข้อบ่งชี้ว่ามีการด้อยค่า ผู้บริหารจะทำการประมาณมูลค่าที่คาดว่าจะได้รับคืนเมื่อมูลค่าตามบัญชีของสินทรัพย์สูงกว่ามูลค่าที่</w:t>
      </w:r>
      <w:r w:rsidR="00BB17DC" w:rsidRPr="00CD4FB0">
        <w:rPr>
          <w:rFonts w:ascii="BrowalliaUPC" w:hAnsi="BrowalliaUPC" w:cs="BrowalliaUPC"/>
          <w:sz w:val="28"/>
          <w:szCs w:val="28"/>
          <w:cs/>
        </w:rPr>
        <w:t>คาดว่า</w:t>
      </w:r>
      <w:r w:rsidRPr="00CD4FB0">
        <w:rPr>
          <w:rFonts w:ascii="BrowalliaUPC" w:hAnsi="BrowalliaUPC" w:cs="BrowalliaUPC"/>
          <w:sz w:val="28"/>
          <w:szCs w:val="28"/>
          <w:cs/>
        </w:rPr>
        <w:t>จะได้รับคืน บริษัท</w:t>
      </w:r>
      <w:r w:rsidR="00BB17DC" w:rsidRPr="00CD4FB0">
        <w:rPr>
          <w:rFonts w:ascii="BrowalliaUPC" w:hAnsi="BrowalliaUPC" w:cs="BrowalliaUPC"/>
          <w:sz w:val="28"/>
          <w:szCs w:val="28"/>
          <w:cs/>
        </w:rPr>
        <w:t>จะ</w:t>
      </w:r>
      <w:r w:rsidRPr="00CD4FB0">
        <w:rPr>
          <w:rFonts w:ascii="BrowalliaUPC" w:hAnsi="BrowalliaUPC" w:cs="BrowalliaUPC"/>
          <w:sz w:val="28"/>
          <w:szCs w:val="28"/>
          <w:cs/>
        </w:rPr>
        <w:t>รับรู้ขาดทุนจากการด้อยค่าโดยบันทึกในงบกำไรขาดทุน</w:t>
      </w:r>
    </w:p>
    <w:p w14:paraId="0AD90E62" w14:textId="77777777" w:rsidR="00F10277" w:rsidRPr="00CD4FB0" w:rsidRDefault="00F10277" w:rsidP="00621554">
      <w:pPr>
        <w:pStyle w:val="BodyText2"/>
        <w:tabs>
          <w:tab w:val="left" w:pos="990"/>
        </w:tabs>
        <w:ind w:left="918" w:right="47" w:firstLine="709"/>
        <w:jc w:val="thaiDistribute"/>
        <w:rPr>
          <w:rFonts w:ascii="BrowalliaUPC" w:hAnsi="BrowalliaUPC" w:cs="BrowalliaUPC"/>
          <w:sz w:val="28"/>
          <w:szCs w:val="28"/>
        </w:rPr>
      </w:pPr>
    </w:p>
    <w:p w14:paraId="64B4D0B9" w14:textId="5D8F8146" w:rsidR="005F1063" w:rsidRPr="00CD4FB0" w:rsidRDefault="005F1063">
      <w:pPr>
        <w:pStyle w:val="BodyText2"/>
        <w:numPr>
          <w:ilvl w:val="1"/>
          <w:numId w:val="27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ผลประโยชน์ของพนักงาน</w:t>
      </w:r>
    </w:p>
    <w:p w14:paraId="64B4D0BA" w14:textId="77777777" w:rsidR="00EE1BC6" w:rsidRPr="00CD4FB0" w:rsidRDefault="00EE1BC6" w:rsidP="002E1586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4B4D0BB" w14:textId="77777777" w:rsidR="005F1063" w:rsidRPr="00CD4FB0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CD4FB0">
        <w:rPr>
          <w:rFonts w:ascii="BrowalliaUPC" w:hAnsi="BrowalliaUPC" w:cs="BrowalliaUPC"/>
          <w:i/>
          <w:iCs/>
          <w:sz w:val="28"/>
          <w:szCs w:val="28"/>
          <w:cs/>
        </w:rPr>
        <w:t>ผลประโยชน์ระยะสั้นของพนักงาน</w:t>
      </w:r>
    </w:p>
    <w:p w14:paraId="6578E00C" w14:textId="744C1C7B" w:rsidR="008F4EB9" w:rsidRPr="00CD4FB0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เงินเดือน ค่าจ้าง โบนัส และเงินสมทบกองทุนประกันสังคมรับรู้เป็นค่าใช้จ่ายเมื่อเกิดรายการ</w:t>
      </w:r>
    </w:p>
    <w:p w14:paraId="742FFFDA" w14:textId="77777777" w:rsidR="00E007E2" w:rsidRPr="00CD4FB0" w:rsidRDefault="00E007E2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BE" w14:textId="77777777" w:rsidR="009A6D44" w:rsidRPr="00CD4FB0" w:rsidRDefault="008B1105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CD4FB0">
        <w:rPr>
          <w:rFonts w:ascii="BrowalliaUPC" w:hAnsi="BrowalliaUPC" w:cs="BrowalliaUPC"/>
          <w:i/>
          <w:iCs/>
          <w:sz w:val="28"/>
          <w:szCs w:val="28"/>
          <w:cs/>
        </w:rPr>
        <w:lastRenderedPageBreak/>
        <w:t>ผล</w:t>
      </w:r>
      <w:r w:rsidR="00C91EF6" w:rsidRPr="00CD4FB0">
        <w:rPr>
          <w:rFonts w:ascii="BrowalliaUPC" w:hAnsi="BrowalliaUPC" w:cs="BrowalliaUPC"/>
          <w:i/>
          <w:iCs/>
          <w:sz w:val="28"/>
          <w:szCs w:val="28"/>
          <w:cs/>
        </w:rPr>
        <w:t>ประโยชน์หลังออกจากงาน</w:t>
      </w:r>
      <w:r w:rsidR="009A6D44" w:rsidRPr="00CD4FB0">
        <w:rPr>
          <w:rFonts w:ascii="BrowalliaUPC" w:hAnsi="BrowalliaUPC" w:cs="BrowalliaUPC"/>
          <w:i/>
          <w:iCs/>
          <w:sz w:val="28"/>
          <w:szCs w:val="28"/>
          <w:cs/>
        </w:rPr>
        <w:t>และผลประโยชน์</w:t>
      </w:r>
      <w:r w:rsidR="00316791" w:rsidRPr="00CD4FB0">
        <w:rPr>
          <w:rFonts w:ascii="BrowalliaUPC" w:hAnsi="BrowalliaUPC" w:cs="BrowalliaUPC"/>
          <w:i/>
          <w:iCs/>
          <w:sz w:val="28"/>
          <w:szCs w:val="28"/>
          <w:cs/>
        </w:rPr>
        <w:t>ระยะยาวอื่นของ</w:t>
      </w:r>
      <w:r w:rsidR="009A6D44" w:rsidRPr="00CD4FB0">
        <w:rPr>
          <w:rFonts w:ascii="BrowalliaUPC" w:hAnsi="BrowalliaUPC" w:cs="BrowalliaUPC"/>
          <w:i/>
          <w:iCs/>
          <w:sz w:val="28"/>
          <w:szCs w:val="28"/>
          <w:cs/>
        </w:rPr>
        <w:t xml:space="preserve">พนักงาน </w:t>
      </w:r>
    </w:p>
    <w:p w14:paraId="64B4D0C1" w14:textId="1DD1DF16" w:rsidR="00350778" w:rsidRPr="00CD4FB0" w:rsidRDefault="008B1105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บริษัทมีภาระต้องจ่ายเงินชดเชยให้แก่พนักงานเมื่อออกจากงานตามกฎหมายแรงงาน</w:t>
      </w:r>
      <w:r w:rsidR="00B16D15" w:rsidRPr="00CD4FB0">
        <w:rPr>
          <w:rFonts w:ascii="BrowalliaUPC" w:hAnsi="BrowalliaUPC" w:cs="BrowalliaUPC"/>
          <w:sz w:val="28"/>
          <w:szCs w:val="28"/>
          <w:cs/>
        </w:rPr>
        <w:t>และตามโครงการผลตอบแทน</w:t>
      </w:r>
      <w:r w:rsidR="00EF7C4A" w:rsidRPr="00CD4FB0">
        <w:rPr>
          <w:rFonts w:ascii="BrowalliaUPC" w:hAnsi="BrowalliaUPC" w:cs="BrowalliaUPC"/>
          <w:sz w:val="28"/>
          <w:szCs w:val="28"/>
          <w:cs/>
        </w:rPr>
        <w:t>พนัก</w:t>
      </w:r>
      <w:r w:rsidR="00B16D15" w:rsidRPr="00CD4FB0">
        <w:rPr>
          <w:rFonts w:ascii="BrowalliaUPC" w:hAnsi="BrowalliaUPC" w:cs="BrowalliaUPC"/>
          <w:sz w:val="28"/>
          <w:szCs w:val="28"/>
          <w:cs/>
        </w:rPr>
        <w:t>งานอื่นๆ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ซึ่งบริษัทถือว่าเงินชดเชยดังกล่าวเป็นโครงการผลประโยชน์หลังออกจากงานสำหรับพนักงาน</w:t>
      </w:r>
      <w:r w:rsidRPr="00CD4FB0">
        <w:rPr>
          <w:rFonts w:ascii="BrowalliaUPC" w:hAnsi="BrowalliaUPC" w:cs="BrowalliaUPC"/>
          <w:sz w:val="28"/>
          <w:szCs w:val="28"/>
          <w:rtl/>
          <w:cs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หนี้สินตามโครงการผลประโยชน์หลังออกจากงาน</w:t>
      </w:r>
      <w:r w:rsidR="00B16D15" w:rsidRPr="00CD4FB0">
        <w:rPr>
          <w:rFonts w:ascii="BrowalliaUPC" w:hAnsi="BrowalliaUPC" w:cs="BrowalliaUPC"/>
          <w:sz w:val="28"/>
          <w:szCs w:val="28"/>
          <w:cs/>
        </w:rPr>
        <w:t>และผลประโยชน์ระยะยาวอื่น</w:t>
      </w:r>
      <w:r w:rsidRPr="00CD4FB0">
        <w:rPr>
          <w:rFonts w:ascii="BrowalliaUPC" w:hAnsi="BrowalliaUPC" w:cs="BrowalliaUPC"/>
          <w:sz w:val="28"/>
          <w:szCs w:val="28"/>
          <w:cs/>
        </w:rPr>
        <w:t>ของพนักงานคำนวณโดยใช้วิธีคิดลดแต่ละหน่วยที่ประมาณการไว้ (Projected</w:t>
      </w:r>
      <w:r w:rsidRPr="00CD4FB0">
        <w:rPr>
          <w:rFonts w:ascii="BrowalliaUPC" w:hAnsi="BrowalliaUPC" w:cs="BrowalliaUPC"/>
          <w:sz w:val="28"/>
          <w:szCs w:val="28"/>
          <w:rtl/>
          <w:cs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Unit</w:t>
      </w:r>
      <w:r w:rsidRPr="00CD4FB0">
        <w:rPr>
          <w:rFonts w:ascii="BrowalliaUPC" w:hAnsi="BrowalliaUPC" w:cs="BrowalliaUPC"/>
          <w:sz w:val="28"/>
          <w:szCs w:val="28"/>
          <w:rtl/>
          <w:cs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Credit</w:t>
      </w:r>
      <w:r w:rsidRPr="00CD4FB0">
        <w:rPr>
          <w:rFonts w:ascii="BrowalliaUPC" w:hAnsi="BrowalliaUPC" w:cs="BrowalliaUPC"/>
          <w:sz w:val="28"/>
          <w:szCs w:val="28"/>
          <w:rtl/>
          <w:cs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Method) โดยผู้เชี่ยวชาญอิสระ ได้ทำการประเมินภาระผูกพันดังกล่าวตามหลักคณิตศาสตร์ประกันภัย </w:t>
      </w:r>
    </w:p>
    <w:p w14:paraId="6530EEB3" w14:textId="77777777" w:rsidR="00DB661C" w:rsidRPr="00CD4FB0" w:rsidRDefault="00DB661C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C2" w14:textId="6C051269" w:rsidR="00421798" w:rsidRPr="00CD4FB0" w:rsidRDefault="00804774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กำไร </w:t>
      </w:r>
      <w:r w:rsidRPr="00CD4FB0">
        <w:rPr>
          <w:rFonts w:ascii="BrowalliaUPC" w:hAnsi="BrowalliaUPC" w:cs="BrowalliaUPC"/>
          <w:sz w:val="28"/>
          <w:szCs w:val="28"/>
        </w:rPr>
        <w:t>(</w:t>
      </w:r>
      <w:r w:rsidRPr="00CD4FB0">
        <w:rPr>
          <w:rFonts w:ascii="BrowalliaUPC" w:hAnsi="BrowalliaUPC" w:cs="BrowalliaUPC"/>
          <w:sz w:val="28"/>
          <w:szCs w:val="28"/>
          <w:cs/>
        </w:rPr>
        <w:t>ขาดทุน</w:t>
      </w:r>
      <w:r w:rsidRPr="00CD4FB0">
        <w:rPr>
          <w:rFonts w:ascii="BrowalliaUPC" w:hAnsi="BrowalliaUPC" w:cs="BrowalliaUPC"/>
          <w:sz w:val="28"/>
          <w:szCs w:val="28"/>
        </w:rPr>
        <w:t xml:space="preserve">) </w:t>
      </w:r>
      <w:r w:rsidR="00421798" w:rsidRPr="00CD4FB0">
        <w:rPr>
          <w:rFonts w:ascii="BrowalliaUPC" w:hAnsi="BrowalliaUPC" w:cs="BrowalliaUPC"/>
          <w:sz w:val="28"/>
          <w:szCs w:val="28"/>
          <w:cs/>
        </w:rPr>
        <w:t>จากการประมาณการตามหลักคณิตศาสตร์ประกันภัย (</w:t>
      </w:r>
      <w:r w:rsidR="00421798" w:rsidRPr="00CD4FB0">
        <w:rPr>
          <w:rFonts w:ascii="BrowalliaUPC" w:hAnsi="BrowalliaUPC" w:cs="BrowalliaUPC"/>
          <w:sz w:val="28"/>
          <w:szCs w:val="28"/>
        </w:rPr>
        <w:t>Actuarial gains or losses</w:t>
      </w:r>
      <w:r w:rsidR="00421798" w:rsidRPr="00CD4FB0">
        <w:rPr>
          <w:rFonts w:ascii="BrowalliaUPC" w:hAnsi="BrowalliaUPC" w:cs="BrowalliaUPC"/>
          <w:sz w:val="28"/>
          <w:szCs w:val="28"/>
          <w:cs/>
        </w:rPr>
        <w:t>) ที่เกิดจากการคำนวณผลประโยชน์หลังออกจากงานของพนักงานแสดงรายการไว้ในกำไรขาดทุนเบ็ดเสร็จอื่น</w:t>
      </w:r>
      <w:r w:rsidR="00B4654E" w:rsidRPr="00CD4FB0">
        <w:rPr>
          <w:rFonts w:ascii="BrowalliaUPC" w:hAnsi="BrowalliaUPC" w:cs="BrowalliaUPC"/>
          <w:sz w:val="28"/>
          <w:szCs w:val="28"/>
          <w:cs/>
        </w:rPr>
        <w:t xml:space="preserve"> กำไร</w:t>
      </w:r>
      <w:r w:rsidR="003726A6" w:rsidRPr="00CD4FB0">
        <w:rPr>
          <w:rFonts w:ascii="BrowalliaUPC" w:hAnsi="BrowalliaUPC" w:cs="BrowalliaUPC"/>
          <w:sz w:val="28"/>
          <w:szCs w:val="28"/>
          <w:cs/>
        </w:rPr>
        <w:t>หรือ</w:t>
      </w:r>
      <w:r w:rsidR="00B4654E" w:rsidRPr="00CD4FB0">
        <w:rPr>
          <w:rFonts w:ascii="BrowalliaUPC" w:hAnsi="BrowalliaUPC" w:cs="BrowalliaUPC"/>
          <w:sz w:val="28"/>
          <w:szCs w:val="28"/>
          <w:cs/>
        </w:rPr>
        <w:t>ขาดทุนจากการ</w:t>
      </w:r>
      <w:r w:rsidR="00186C06" w:rsidRPr="00CD4FB0">
        <w:rPr>
          <w:rFonts w:ascii="BrowalliaUPC" w:hAnsi="BrowalliaUPC" w:cs="BrowalliaUPC"/>
          <w:sz w:val="28"/>
          <w:szCs w:val="28"/>
          <w:cs/>
        </w:rPr>
        <w:t>ประมาณการตามหลักคณิตศาสตร์ประกันภัย</w:t>
      </w:r>
      <w:r w:rsidR="003726A6" w:rsidRPr="00CD4FB0">
        <w:rPr>
          <w:rFonts w:ascii="BrowalliaUPC" w:hAnsi="BrowalliaUPC" w:cs="BrowalliaUPC"/>
          <w:sz w:val="28"/>
          <w:szCs w:val="28"/>
          <w:cs/>
        </w:rPr>
        <w:t>ของผลประโยชน์ระยะยาวอื่นของพนักงาน</w:t>
      </w:r>
      <w:r w:rsidR="00B4654E" w:rsidRPr="00CD4FB0">
        <w:rPr>
          <w:rFonts w:ascii="BrowalliaUPC" w:hAnsi="BrowalliaUPC" w:cs="BrowalliaUPC"/>
          <w:sz w:val="28"/>
          <w:szCs w:val="28"/>
          <w:cs/>
        </w:rPr>
        <w:t>จะรับรู้ในกำไรขาดทุน</w:t>
      </w:r>
    </w:p>
    <w:p w14:paraId="64B4D0C3" w14:textId="77777777" w:rsidR="0003237C" w:rsidRPr="00CD4FB0" w:rsidRDefault="0003237C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C5" w14:textId="2E490AAA" w:rsidR="003C19B4" w:rsidRPr="00CD4FB0" w:rsidRDefault="0003237C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หนี้สินของโครงการผลประโยชน์หลังออกจากงานของพนักงาน ประกอบด้วย มูลค่าปัจจุบันของภาระผูกพันตามโครงการผลประโยชน์ และกำไร </w:t>
      </w:r>
      <w:r w:rsidRPr="00CD4FB0">
        <w:rPr>
          <w:rFonts w:ascii="BrowalliaUPC" w:hAnsi="BrowalliaUPC" w:cs="BrowalliaUPC"/>
          <w:sz w:val="28"/>
          <w:szCs w:val="28"/>
        </w:rPr>
        <w:t>(</w:t>
      </w:r>
      <w:r w:rsidRPr="00CD4FB0">
        <w:rPr>
          <w:rFonts w:ascii="BrowalliaUPC" w:hAnsi="BrowalliaUPC" w:cs="BrowalliaUPC"/>
          <w:sz w:val="28"/>
          <w:szCs w:val="28"/>
          <w:cs/>
        </w:rPr>
        <w:t>ขาดทุน</w:t>
      </w:r>
      <w:r w:rsidRPr="00CD4FB0">
        <w:rPr>
          <w:rFonts w:ascii="BrowalliaUPC" w:hAnsi="BrowalliaUPC" w:cs="BrowalliaUPC"/>
          <w:sz w:val="28"/>
          <w:szCs w:val="28"/>
        </w:rPr>
        <w:t xml:space="preserve">) </w:t>
      </w:r>
      <w:r w:rsidRPr="00CD4FB0">
        <w:rPr>
          <w:rFonts w:ascii="BrowalliaUPC" w:hAnsi="BrowalliaUPC" w:cs="BrowalliaUPC"/>
          <w:sz w:val="28"/>
          <w:szCs w:val="28"/>
          <w:cs/>
        </w:rPr>
        <w:t>จากการประมาณการตามหลักคณิตศาสตร์ประกันภัย</w:t>
      </w:r>
    </w:p>
    <w:p w14:paraId="501DA2BA" w14:textId="77777777" w:rsidR="007A42E7" w:rsidRPr="00CD4FB0" w:rsidRDefault="007A42E7" w:rsidP="00983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64B4D0C6" w14:textId="47DEC0D8" w:rsidR="0017655D" w:rsidRPr="00CD4FB0" w:rsidRDefault="0017655D">
      <w:pPr>
        <w:pStyle w:val="BodyText2"/>
        <w:numPr>
          <w:ilvl w:val="1"/>
          <w:numId w:val="27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bookmarkStart w:id="2" w:name="_Hlk30963625"/>
      <w:r w:rsidRPr="00CD4FB0">
        <w:rPr>
          <w:rFonts w:ascii="BrowalliaUPC" w:hAnsi="BrowalliaUPC" w:cs="BrowalliaUPC"/>
          <w:sz w:val="28"/>
          <w:szCs w:val="28"/>
          <w:cs/>
        </w:rPr>
        <w:t>การแปลงค่าเงินตราต่างประเทศ</w:t>
      </w:r>
    </w:p>
    <w:p w14:paraId="64B4D0C7" w14:textId="77777777" w:rsidR="005F1063" w:rsidRPr="00CD4FB0" w:rsidRDefault="005F1063" w:rsidP="002E1586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4B4D0C9" w14:textId="7CCE165D" w:rsidR="008813BA" w:rsidRPr="00CD4FB0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รายการบัญชีที่เกิดขึ้นในระหว่างปีที่มีค่าเป็นเงินตราต่างประเทศแปลงค่าเป็นเงินบาท โดยใช้อัตราแลกเปลี่ยน ณ วันที่เกิดรายการ สินทรัพย์และหนี้สินที่มีค่าเป็นเงินตราต่างประเทศ ณ วันที่ในงบแสดงฐานะการเงินแปลงค่าเป็นเงินบาท โดยใช้อัตราแลกเปลี่ยน ณ วันนั้น กำไรหรือขาดทุนจากการแปลงค่าเงินตราต่างประเทศบันทึกเป็นรายได้หรือค่าใช้จ่ายของรอบระยะเวลาบัญชี</w:t>
      </w:r>
      <w:bookmarkEnd w:id="2"/>
    </w:p>
    <w:p w14:paraId="3149B8A2" w14:textId="77777777" w:rsidR="00865010" w:rsidRPr="00CD4FB0" w:rsidRDefault="00865010" w:rsidP="009A67C2">
      <w:pPr>
        <w:pStyle w:val="BodyText2"/>
        <w:tabs>
          <w:tab w:val="left" w:pos="990"/>
        </w:tabs>
        <w:ind w:left="990" w:right="9" w:firstLine="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64B4D0CA" w14:textId="6C61A24A" w:rsidR="00E614FD" w:rsidRPr="00CD4FB0" w:rsidRDefault="00E614FD">
      <w:pPr>
        <w:pStyle w:val="BodyText2"/>
        <w:numPr>
          <w:ilvl w:val="1"/>
          <w:numId w:val="27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bookmarkStart w:id="3" w:name="_Hlk30963569"/>
      <w:r w:rsidRPr="00CD4FB0">
        <w:rPr>
          <w:rFonts w:ascii="BrowalliaUPC" w:hAnsi="BrowalliaUPC" w:cs="BrowalliaUPC"/>
          <w:sz w:val="28"/>
          <w:szCs w:val="28"/>
          <w:cs/>
        </w:rPr>
        <w:t>ภาษีเงินได้</w:t>
      </w:r>
    </w:p>
    <w:p w14:paraId="64B4D0CB" w14:textId="77777777" w:rsidR="005F1063" w:rsidRPr="00CD4FB0" w:rsidRDefault="005F1063" w:rsidP="002E1586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4B4D0CC" w14:textId="77777777" w:rsidR="006F7A1C" w:rsidRPr="00CD4FB0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ค่าใช้จ่ายภาษีเงินได้สำหรับปี ประกอบด้วย 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1FE51620" w14:textId="77777777" w:rsidR="006A3008" w:rsidRPr="00CD4FB0" w:rsidRDefault="006A3008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CE" w14:textId="1B19DA4B" w:rsidR="005F1063" w:rsidRPr="00CD4FB0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CD4FB0">
        <w:rPr>
          <w:rFonts w:ascii="BrowalliaUPC" w:hAnsi="BrowalliaUPC" w:cs="BrowalliaUPC"/>
          <w:i/>
          <w:iCs/>
          <w:sz w:val="28"/>
          <w:szCs w:val="28"/>
          <w:cs/>
        </w:rPr>
        <w:t>ภาษีเงินได้ปัจจุบัน</w:t>
      </w:r>
    </w:p>
    <w:p w14:paraId="64B4D0CF" w14:textId="59594B6F" w:rsidR="005F1063" w:rsidRPr="00CD4FB0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ภาษีเงินได้ปัจจุบัน ได้แก่ ภาษีที่คาดว่าจะจ่ายชำระหรือจะได้รับชำระ โดยคำนวณจากกำไรหรือขาดทุนประจำปีที่ต้องเสียภาษี ซึ่งแตกต่างจากกำไรขาดทุนที่ปรากฏในงบการเงิน คูณด้วยอัตราภาษีที่ประกาศใช้หรือที่คาดว่ามีบังคับใช้ ณ วันสิ้นรอบระยะเวลารายงาน และรวมรายการการปรับปรุงทางภาษีที่เกี่ยวกับรายการ</w:t>
      </w:r>
      <w:r w:rsidR="004132B0" w:rsidRPr="00CD4FB0">
        <w:rPr>
          <w:rFonts w:ascii="BrowalliaUPC" w:hAnsi="BrowalliaUPC" w:cs="BrowalliaUPC"/>
          <w:sz w:val="28"/>
          <w:szCs w:val="28"/>
          <w:cs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>ในปีก่อนๆ</w:t>
      </w:r>
    </w:p>
    <w:p w14:paraId="36B2444D" w14:textId="77777777" w:rsidR="00FC4AE6" w:rsidRPr="00CD4FB0" w:rsidRDefault="00FC4AE6" w:rsidP="00F03250">
      <w:pPr>
        <w:tabs>
          <w:tab w:val="clear" w:pos="454"/>
          <w:tab w:val="clear" w:pos="907"/>
          <w:tab w:val="left" w:pos="720"/>
          <w:tab w:val="left" w:pos="90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4B4D0D1" w14:textId="77777777" w:rsidR="005F1063" w:rsidRPr="00CD4FB0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CD4FB0">
        <w:rPr>
          <w:rFonts w:ascii="BrowalliaUPC" w:hAnsi="BrowalliaUPC" w:cs="BrowalliaUPC"/>
          <w:i/>
          <w:iCs/>
          <w:sz w:val="28"/>
          <w:szCs w:val="28"/>
          <w:cs/>
        </w:rPr>
        <w:t>ภาษีเงินได้รอการตัดบัญชี</w:t>
      </w:r>
    </w:p>
    <w:p w14:paraId="64B4D0D2" w14:textId="2358AE4D" w:rsidR="005F1063" w:rsidRPr="00CD4FB0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การคำนวณทางภาษี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</w:t>
      </w:r>
      <w:r w:rsidR="00FE2FD0" w:rsidRPr="00CD4FB0">
        <w:rPr>
          <w:rFonts w:ascii="BrowalliaUPC" w:hAnsi="BrowalliaUPC" w:cs="BrowalliaUPC"/>
          <w:sz w:val="28"/>
          <w:szCs w:val="28"/>
        </w:rPr>
        <w:t xml:space="preserve">           </w:t>
      </w:r>
      <w:r w:rsidRPr="00CD4FB0">
        <w:rPr>
          <w:rFonts w:ascii="BrowalliaUPC" w:hAnsi="BrowalliaUPC" w:cs="BrowalliaUPC"/>
          <w:sz w:val="28"/>
          <w:szCs w:val="28"/>
          <w:cs/>
        </w:rPr>
        <w:t>มีผลบังคับใช้ ณ วันสิ้นรอบระยะเวลารายงาน</w:t>
      </w:r>
    </w:p>
    <w:p w14:paraId="6630D40E" w14:textId="77777777" w:rsidR="00510C70" w:rsidRPr="00CD4FB0" w:rsidRDefault="00510C70" w:rsidP="00CC613C">
      <w:pPr>
        <w:pStyle w:val="BodyText2"/>
        <w:tabs>
          <w:tab w:val="left" w:pos="1260"/>
        </w:tabs>
        <w:ind w:left="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D4" w14:textId="6D04A4BD" w:rsidR="00DD3790" w:rsidRPr="00CD4FB0" w:rsidRDefault="00DD3790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บริษัท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64B4D0D5" w14:textId="5314D660" w:rsidR="00DD3790" w:rsidRPr="00CD4FB0" w:rsidRDefault="00DD3790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3DECC06" w14:textId="704EB965" w:rsidR="008D5BD5" w:rsidRPr="00CD4FB0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</w:t>
      </w:r>
      <w:r w:rsidR="00FB380F" w:rsidRPr="00CD4FB0">
        <w:rPr>
          <w:rFonts w:ascii="BrowalliaUPC" w:hAnsi="BrowalliaUPC" w:cs="BrowalliaUPC"/>
          <w:sz w:val="28"/>
          <w:szCs w:val="28"/>
          <w:cs/>
        </w:rPr>
        <w:t xml:space="preserve">           </w:t>
      </w:r>
      <w:r w:rsidRPr="00CD4FB0">
        <w:rPr>
          <w:rFonts w:ascii="BrowalliaUPC" w:hAnsi="BrowalliaUPC" w:cs="BrowalliaUPC"/>
          <w:sz w:val="28"/>
          <w:szCs w:val="28"/>
          <w:cs/>
        </w:rPr>
        <w:t>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  <w:bookmarkEnd w:id="3"/>
    </w:p>
    <w:p w14:paraId="135B46D5" w14:textId="77777777" w:rsidR="001D5A0A" w:rsidRPr="00CD4FB0" w:rsidRDefault="001D5A0A" w:rsidP="00F1652E">
      <w:pPr>
        <w:pStyle w:val="BodyText2"/>
        <w:tabs>
          <w:tab w:val="left" w:pos="990"/>
        </w:tabs>
        <w:ind w:left="0" w:right="9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DC" w14:textId="379A7C0A" w:rsidR="00813B27" w:rsidRPr="00CD4FB0" w:rsidRDefault="00813B27">
      <w:pPr>
        <w:pStyle w:val="BodyText2"/>
        <w:numPr>
          <w:ilvl w:val="1"/>
          <w:numId w:val="27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การจ่ายเงินปันผล</w:t>
      </w:r>
    </w:p>
    <w:p w14:paraId="64B4D0DD" w14:textId="77777777" w:rsidR="005F1063" w:rsidRPr="00CD4FB0" w:rsidRDefault="005F1063" w:rsidP="0012487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DE" w14:textId="77777777" w:rsidR="005F1063" w:rsidRPr="00CD4FB0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เงินปันผลจ่าย บันทึกในงบการเงินในรอบระยะเวลาบัญชีซึ่งที่ประชุมผู้ถือหุ้นหรือคณะกรรมการ ได้อนุมัติ</w:t>
      </w:r>
      <w:r w:rsidR="00FB380F" w:rsidRPr="00CD4FB0">
        <w:rPr>
          <w:rFonts w:ascii="BrowalliaUPC" w:hAnsi="BrowalliaUPC" w:cs="BrowalliaUPC"/>
          <w:sz w:val="28"/>
          <w:szCs w:val="28"/>
          <w:cs/>
        </w:rPr>
        <w:t xml:space="preserve">       </w:t>
      </w:r>
      <w:r w:rsidRPr="00CD4FB0">
        <w:rPr>
          <w:rFonts w:ascii="BrowalliaUPC" w:hAnsi="BrowalliaUPC" w:cs="BrowalliaUPC"/>
          <w:sz w:val="28"/>
          <w:szCs w:val="28"/>
          <w:cs/>
        </w:rPr>
        <w:t>การจ่ายเงินปันผล</w:t>
      </w:r>
    </w:p>
    <w:p w14:paraId="64B4D0DF" w14:textId="77777777" w:rsidR="005F1063" w:rsidRPr="00CD4FB0" w:rsidRDefault="005F1063" w:rsidP="0012487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E0" w14:textId="478E4538" w:rsidR="00813B27" w:rsidRPr="00CD4FB0" w:rsidRDefault="00813B27">
      <w:pPr>
        <w:pStyle w:val="BodyText2"/>
        <w:numPr>
          <w:ilvl w:val="1"/>
          <w:numId w:val="27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กำไรต่อหุ้นขั้นพื้นฐาน</w:t>
      </w:r>
    </w:p>
    <w:p w14:paraId="64B4D0E1" w14:textId="77777777" w:rsidR="005F1063" w:rsidRPr="00CD4FB0" w:rsidRDefault="005F1063" w:rsidP="0012487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4B4D0E2" w14:textId="46017701" w:rsidR="005F1063" w:rsidRPr="00CD4FB0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กำไรต่อหุ้นขั้นพื้นฐาน</w:t>
      </w:r>
      <w:r w:rsidR="000A573F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2C02CD" w:rsidRPr="00CD4FB0">
        <w:rPr>
          <w:rFonts w:ascii="BrowalliaUPC" w:hAnsi="BrowalliaUPC" w:cs="BrowalliaUPC"/>
          <w:sz w:val="28"/>
          <w:szCs w:val="28"/>
          <w:cs/>
        </w:rPr>
        <w:t>คำนวณโดยการหารกำไร</w:t>
      </w:r>
      <w:r w:rsidRPr="00CD4FB0">
        <w:rPr>
          <w:rFonts w:ascii="BrowalliaUPC" w:hAnsi="BrowalliaUPC" w:cs="BrowalliaUPC"/>
          <w:sz w:val="28"/>
          <w:szCs w:val="28"/>
          <w:cs/>
        </w:rPr>
        <w:t>ด้วยจำนวนหุ้นสามัญถัวเฉล</w:t>
      </w:r>
      <w:r w:rsidR="000A573F" w:rsidRPr="00CD4FB0">
        <w:rPr>
          <w:rFonts w:ascii="BrowalliaUPC" w:hAnsi="BrowalliaUPC" w:cs="BrowalliaUPC"/>
          <w:sz w:val="28"/>
          <w:szCs w:val="28"/>
          <w:cs/>
        </w:rPr>
        <w:t>ี่ยถ่วงน้ำหนักที่ออกจำหน่ายและชำระแล้วในระหว่างปี</w:t>
      </w:r>
    </w:p>
    <w:p w14:paraId="050D2EFF" w14:textId="77777777" w:rsidR="00FA5966" w:rsidRPr="00CD4FB0" w:rsidRDefault="00FA5966" w:rsidP="00333DA8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4B4D0E4" w14:textId="0F6E5DAE" w:rsidR="00E614FD" w:rsidRPr="00CD4FB0" w:rsidRDefault="00E614FD">
      <w:pPr>
        <w:pStyle w:val="BodyText2"/>
        <w:numPr>
          <w:ilvl w:val="1"/>
          <w:numId w:val="27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ส่วนงานดำเนินงาน</w:t>
      </w:r>
    </w:p>
    <w:p w14:paraId="64B4D0E5" w14:textId="77777777" w:rsidR="00CB1620" w:rsidRPr="00CD4FB0" w:rsidRDefault="00CB1620" w:rsidP="0012487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E513A26" w14:textId="3EB7E554" w:rsidR="00E95310" w:rsidRPr="00CD4FB0" w:rsidRDefault="00CB1620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ผลการดำเนินงานของส่วนงานที่รายงานต่อผู้มีอ</w:t>
      </w:r>
      <w:r w:rsidR="00697FAE" w:rsidRPr="00CD4FB0">
        <w:rPr>
          <w:rFonts w:ascii="BrowalliaUPC" w:hAnsi="BrowalliaUPC" w:cs="BrowalliaUPC"/>
          <w:sz w:val="28"/>
          <w:szCs w:val="28"/>
          <w:cs/>
        </w:rPr>
        <w:t>ำนาจตัดสินใจสูงสุดด้านการดำเนิน</w:t>
      </w:r>
      <w:r w:rsidRPr="00CD4FB0">
        <w:rPr>
          <w:rFonts w:ascii="BrowalliaUPC" w:hAnsi="BrowalliaUPC" w:cs="BrowalliaUPC"/>
          <w:sz w:val="28"/>
          <w:szCs w:val="28"/>
          <w:cs/>
        </w:rPr>
        <w:t>งานจะแสดงถึงรายการที่เกิดขึ้นจากส่วนงานดำเนินงานนั้นโดยตรงรวมถึงรายกา</w:t>
      </w:r>
      <w:r w:rsidR="002C02CD" w:rsidRPr="00CD4FB0">
        <w:rPr>
          <w:rFonts w:ascii="BrowalliaUPC" w:hAnsi="BrowalliaUPC" w:cs="BrowalliaUPC"/>
          <w:sz w:val="28"/>
          <w:szCs w:val="28"/>
          <w:cs/>
        </w:rPr>
        <w:t>รที่ได้รับการปันส่วนอย่างสมเหตุ</w:t>
      </w:r>
      <w:r w:rsidRPr="00CD4FB0">
        <w:rPr>
          <w:rFonts w:ascii="BrowalliaUPC" w:hAnsi="BrowalliaUPC" w:cs="BrowalliaUPC"/>
          <w:sz w:val="28"/>
          <w:szCs w:val="28"/>
          <w:cs/>
        </w:rPr>
        <w:t>สมผล</w:t>
      </w:r>
    </w:p>
    <w:p w14:paraId="4FFACFE6" w14:textId="77777777" w:rsidR="0009729B" w:rsidRPr="00CD4FB0" w:rsidRDefault="0009729B" w:rsidP="0012487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E8" w14:textId="7AC0622A" w:rsidR="008C3B32" w:rsidRPr="00CD4FB0" w:rsidRDefault="008C3B32">
      <w:pPr>
        <w:pStyle w:val="BodyText2"/>
        <w:numPr>
          <w:ilvl w:val="1"/>
          <w:numId w:val="27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ประมาณการ</w:t>
      </w:r>
      <w:r w:rsidRPr="00CD4FB0">
        <w:rPr>
          <w:rFonts w:ascii="BrowalliaUPC" w:hAnsi="BrowalliaUPC" w:cs="BrowalliaUPC"/>
          <w:sz w:val="28"/>
          <w:szCs w:val="28"/>
          <w:cs/>
        </w:rPr>
        <w:t>หนี้สิน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และค่าใช้จ่าย</w:t>
      </w:r>
      <w:r w:rsidRPr="00CD4FB0">
        <w:rPr>
          <w:rFonts w:ascii="BrowalliaUPC" w:hAnsi="BrowalliaUPC" w:cs="BrowalliaUPC"/>
          <w:sz w:val="28"/>
          <w:szCs w:val="28"/>
          <w:rtl/>
          <w:cs/>
          <w:lang w:val="en-GB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และสินทรัพย์ที่อาจ</w:t>
      </w:r>
      <w:r w:rsidR="00BD2553" w:rsidRPr="00CD4FB0">
        <w:rPr>
          <w:rFonts w:ascii="BrowalliaUPC" w:hAnsi="BrowalliaUPC" w:cs="BrowalliaUPC"/>
          <w:sz w:val="28"/>
          <w:szCs w:val="28"/>
          <w:cs/>
          <w:lang w:val="en-GB"/>
        </w:rPr>
        <w:t>จะ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เกิดขึ้น</w:t>
      </w:r>
    </w:p>
    <w:p w14:paraId="64B4D0E9" w14:textId="77777777" w:rsidR="00CB1620" w:rsidRPr="00CD4FB0" w:rsidRDefault="00CB1620" w:rsidP="0012487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</w:p>
    <w:p w14:paraId="64B4D0EA" w14:textId="7646B2D2" w:rsidR="00CB1620" w:rsidRPr="00CD4FB0" w:rsidRDefault="00CB1620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บริษัทจะบันทึกประมาณการหนี้สินและค่าใช้จ่ายไว้ในงบการเงิน เมื่อบริษัทมีภาระผูกพันตามกฎหมายหรือเป็นภาระผูกพันที่ค่อนข้างแน่นอนที่มีผลสืบเนื่องจากเหตุกา</w:t>
      </w:r>
      <w:r w:rsidR="008F6DF4" w:rsidRPr="00CD4FB0">
        <w:rPr>
          <w:rFonts w:ascii="BrowalliaUPC" w:hAnsi="BrowalliaUPC" w:cs="BrowalliaUPC"/>
          <w:sz w:val="28"/>
          <w:szCs w:val="28"/>
          <w:cs/>
        </w:rPr>
        <w:t>รณ์ในอดีต ซึ่งอาจทำให้</w:t>
      </w:r>
      <w:r w:rsidRPr="00CD4FB0">
        <w:rPr>
          <w:rFonts w:ascii="BrowalliaUPC" w:hAnsi="BrowalliaUPC" w:cs="BrowalliaUPC"/>
          <w:sz w:val="28"/>
          <w:szCs w:val="28"/>
          <w:cs/>
        </w:rPr>
        <w:t>ต้องชำระหรือชดใช้ตามภาระผูกพันนั้น และจำนวนที่ต้องชดใช้ดังกล่าวสามารถประมาณได้อย่างสมเหตุสมผล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เมื่อมีปัจจัยสนับสนุนว่าจะได้รับคืนแน่นอน</w:t>
      </w:r>
    </w:p>
    <w:p w14:paraId="10BB6702" w14:textId="64A822FA" w:rsidR="0042512B" w:rsidRPr="00CD4FB0" w:rsidRDefault="0042512B" w:rsidP="00124879">
      <w:pPr>
        <w:tabs>
          <w:tab w:val="left" w:pos="426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4B4D0ED" w14:textId="77777777" w:rsidR="00931683" w:rsidRPr="00CD4FB0" w:rsidRDefault="00931683" w:rsidP="00A40C39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bookmarkStart w:id="4" w:name="_Hlk30963048"/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ประมาณการทางบัญชีที่สำคัญ ข้อสมมติฐาน และ</w:t>
      </w:r>
      <w:r w:rsidR="00CB1620" w:rsidRPr="00CD4FB0">
        <w:rPr>
          <w:rFonts w:ascii="BrowalliaUPC" w:hAnsi="BrowalliaUPC" w:cs="BrowalliaUPC"/>
          <w:b/>
          <w:bCs/>
          <w:sz w:val="28"/>
          <w:szCs w:val="28"/>
          <w:cs/>
        </w:rPr>
        <w:t>การใช้ดุลยพินิจ</w:t>
      </w:r>
    </w:p>
    <w:p w14:paraId="64B4D0EE" w14:textId="77777777" w:rsidR="00CB1620" w:rsidRPr="00CD4FB0" w:rsidRDefault="00CB162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ind w:left="434"/>
        <w:jc w:val="thaiDistribute"/>
        <w:rPr>
          <w:rFonts w:ascii="BrowalliaUPC" w:hAnsi="BrowalliaUPC" w:cs="BrowalliaUPC"/>
          <w:sz w:val="28"/>
          <w:szCs w:val="28"/>
        </w:rPr>
      </w:pPr>
    </w:p>
    <w:p w14:paraId="64B4D0EF" w14:textId="77777777" w:rsidR="00CB1620" w:rsidRPr="00CD4FB0" w:rsidRDefault="00CB162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ind w:left="434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ในการจัดทำงบการเงิน ผู้บริหารต้องใช้การประมาณการและข้อสมมติฐานหลายประการ ซึ่งมีผลกระทบต่อจำนวนเงินที่เกี่ยวกับรายได้ ค่าใช้จ่าย สินทรัพย์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หนี้สิน และการเปิดเผยข้อมูลเกี่ยวกับสินทรัพย์และหนี้สินที่อาจจะเกิดขึ้น </w:t>
      </w:r>
      <w:r w:rsidR="00DF24A6" w:rsidRPr="00CD4FB0">
        <w:rPr>
          <w:rFonts w:ascii="BrowalliaUPC" w:hAnsi="BrowalliaUPC" w:cs="BrowalliaUPC"/>
          <w:sz w:val="28"/>
          <w:szCs w:val="28"/>
          <w:cs/>
        </w:rPr>
        <w:t xml:space="preserve">                </w:t>
      </w:r>
      <w:r w:rsidRPr="00CD4FB0">
        <w:rPr>
          <w:rFonts w:ascii="BrowalliaUPC" w:hAnsi="BrowalliaUPC" w:cs="BrowalliaUPC"/>
          <w:sz w:val="28"/>
          <w:szCs w:val="28"/>
          <w:cs/>
        </w:rPr>
        <w:t>ซึ่งผลที่เกิดขึ้นจริงอาจแตกต่างจากจำนวนที่ได้ประมาณการไว้</w:t>
      </w:r>
    </w:p>
    <w:p w14:paraId="682E226D" w14:textId="1DA25562" w:rsidR="00333DA8" w:rsidRPr="00CD4FB0" w:rsidRDefault="00333DA8" w:rsidP="005A5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7B2615F" w14:textId="114E7260" w:rsidR="0014496B" w:rsidRPr="00CD4FB0" w:rsidRDefault="0014496B" w:rsidP="005A5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4B4D0F2" w14:textId="77777777" w:rsidR="007F203A" w:rsidRPr="00CD4FB0" w:rsidRDefault="00CB162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ind w:left="434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lastRenderedPageBreak/>
        <w:t>ประมาณการทางบัญชีที่สำคัญ ข้อสมมติฐาน และการใช้ดุลยพินิจ มีดังนี้</w:t>
      </w:r>
    </w:p>
    <w:p w14:paraId="2A322C13" w14:textId="77777777" w:rsidR="008F4EB9" w:rsidRPr="00CD4FB0" w:rsidRDefault="008F4EB9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ind w:left="434"/>
        <w:jc w:val="thaiDistribute"/>
        <w:rPr>
          <w:rFonts w:ascii="BrowalliaUPC" w:hAnsi="BrowalliaUPC" w:cs="BrowalliaUPC"/>
          <w:sz w:val="28"/>
          <w:szCs w:val="28"/>
        </w:rPr>
      </w:pPr>
    </w:p>
    <w:p w14:paraId="230C7A7E" w14:textId="77777777" w:rsidR="002A58B9" w:rsidRPr="00CD4FB0" w:rsidRDefault="002A58B9" w:rsidP="005A5BED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63418351" w14:textId="7EA535C3" w:rsidR="003C4EE9" w:rsidRPr="00CD4FB0" w:rsidRDefault="003C4EE9">
      <w:pPr>
        <w:pStyle w:val="ListParagraph"/>
        <w:numPr>
          <w:ilvl w:val="1"/>
          <w:numId w:val="2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0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การรับรู้รายได้</w:t>
      </w:r>
    </w:p>
    <w:p w14:paraId="6357AB31" w14:textId="77777777" w:rsidR="003C4EE9" w:rsidRPr="00CD4FB0" w:rsidRDefault="003C4EE9" w:rsidP="00A40C39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UPC" w:hAnsi="BrowalliaUPC" w:cs="BrowalliaUPC"/>
          <w:sz w:val="28"/>
          <w:szCs w:val="28"/>
        </w:rPr>
      </w:pPr>
    </w:p>
    <w:p w14:paraId="23918041" w14:textId="249E1FE6" w:rsidR="0072636F" w:rsidRPr="00CD4FB0" w:rsidRDefault="003C4EE9" w:rsidP="00106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การรับรู้รายได้ของบริษัทมีความซับซ้อนเนื่องจากบริษัทมีการขายเครื่องมือแพทย์พร้อมการให้บริการทางการแพทย์แบบรวมกัน สัญญามีความหลากหลายแตกต่างกันไปตามแต่ละลูกค้า บริษัทจำเป็นต้องใช้ดุลยพินิจในการประเมินเงื่อนไขและรายละเอียดของสัญญาที่ทำกับลูกค้าเพื่อพิจารณาว่าการขายสินค้าหรือบริการแต่ละรายการถือเป็นภาระที่แยกจากกันหรือไม่ </w:t>
      </w:r>
      <w:r w:rsidR="00F03969" w:rsidRPr="00CD4FB0">
        <w:rPr>
          <w:rFonts w:ascii="BrowalliaUPC" w:hAnsi="BrowalliaUPC" w:cs="BrowalliaUPC" w:hint="cs"/>
          <w:sz w:val="28"/>
          <w:szCs w:val="28"/>
          <w:cs/>
        </w:rPr>
        <w:t>รวมถึงการพิจารณาการกำหนดราคาของรายการและการปันส่วนราคาของรายการในแต่ละ</w:t>
      </w:r>
      <w:r w:rsidR="00F24785" w:rsidRPr="00CD4FB0">
        <w:rPr>
          <w:rFonts w:ascii="BrowalliaUPC" w:hAnsi="BrowalliaUPC" w:cs="BrowalliaUPC" w:hint="cs"/>
          <w:sz w:val="28"/>
          <w:szCs w:val="28"/>
          <w:cs/>
        </w:rPr>
        <w:t>ภาระที่ต้องปฏิบัติ</w:t>
      </w:r>
      <w:r w:rsidR="00A56FCC" w:rsidRPr="00CD4FB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และพิจารณาว่าภาระที่ต้องปฏิบัตินั้นเสร็จสิ้นตลอดช่วงเวลาหนึ่งหรือเสร็จสิ้น ณ เวลาใดเวลาหนึ่ง โดยบริษัทแยกรับรู้รายได้จากการ</w:t>
      </w:r>
      <w:r w:rsidR="003E5C6A" w:rsidRPr="00CD4FB0">
        <w:rPr>
          <w:rFonts w:ascii="BrowalliaUPC" w:hAnsi="BrowalliaUPC" w:cs="BrowalliaUPC"/>
          <w:sz w:val="28"/>
          <w:szCs w:val="28"/>
          <w:cs/>
        </w:rPr>
        <w:t>ขายเครื่องมือแพทย์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รับรู้รายได้ ณ เวลาใดเวลาหนึ่ง และรายได้จากการให้บริการ</w:t>
      </w:r>
      <w:r w:rsidR="008E138A" w:rsidRPr="00CD4FB0">
        <w:rPr>
          <w:rFonts w:ascii="BrowalliaUPC" w:hAnsi="BrowalliaUPC" w:cs="BrowalliaUPC"/>
          <w:sz w:val="28"/>
          <w:szCs w:val="28"/>
          <w:cs/>
        </w:rPr>
        <w:t>บำรุงรักษา</w:t>
      </w:r>
      <w:r w:rsidR="009E5DEE" w:rsidRPr="00CD4FB0">
        <w:rPr>
          <w:rFonts w:ascii="BrowalliaUPC" w:hAnsi="BrowalliaUPC" w:cs="BrowalliaUPC"/>
          <w:sz w:val="28"/>
          <w:szCs w:val="28"/>
          <w:cs/>
        </w:rPr>
        <w:t>เครื่องมือแพทย์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รับรู้ตลอดช่วงเวลาหนึ่งเมื่อได้ให้บริการแล้ว</w:t>
      </w:r>
    </w:p>
    <w:p w14:paraId="22D9ED14" w14:textId="77777777" w:rsidR="0072636F" w:rsidRPr="00CD4FB0" w:rsidRDefault="0072636F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22"/>
        <w:jc w:val="thaiDistribute"/>
        <w:rPr>
          <w:rFonts w:ascii="BrowalliaUPC" w:hAnsi="BrowalliaUPC" w:cs="BrowalliaUPC"/>
          <w:sz w:val="28"/>
          <w:szCs w:val="28"/>
        </w:rPr>
      </w:pPr>
    </w:p>
    <w:p w14:paraId="64B4D0F4" w14:textId="5D5AB4DE" w:rsidR="00931683" w:rsidRPr="00CD4FB0" w:rsidRDefault="00B422BE">
      <w:pPr>
        <w:pStyle w:val="ListParagraph"/>
        <w:numPr>
          <w:ilvl w:val="1"/>
          <w:numId w:val="2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0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ค่าเผื่อผลขาดทุนจากการด้อยค่าของลูกหนี้การค้า</w:t>
      </w:r>
    </w:p>
    <w:p w14:paraId="64B4D0F5" w14:textId="77777777" w:rsidR="00CB1620" w:rsidRPr="00CD4FB0" w:rsidRDefault="00CB162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6" w:right="-22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5452567E" w14:textId="14D2982E" w:rsidR="0072636F" w:rsidRPr="00CD4FB0" w:rsidRDefault="0072636F" w:rsidP="00106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ในการประมาณค่าเผื่อผลขาดทุนจากการด้อยค่าของลูกหนี้การค้า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 โดยคำนึงถึงประวัติการชำระเงินสำหรับลูกหนี้แต่ละกลุ่ม ปัจจัยเฉพาะของลูกหนี้ และความสามารถในการชำระหนี้ เป็นต้น เพื่อให้สะท้อนถึงการด้อยค่าของลูกหนี้อันเกิดมาจากการที่ไม่มีความสามารถในการชำระหนี้ ทั้งนี้ ข้อมูลผลขาดทุนด้านเครดิตจากประสบการณ์ในอดีตของ</w:t>
      </w:r>
      <w:r w:rsidR="00A81CD1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Pr="00CD4FB0">
        <w:rPr>
          <w:rFonts w:ascii="BrowalliaUPC" w:hAnsi="BrowalliaUPC" w:cs="BrowalliaUPC"/>
          <w:sz w:val="28"/>
          <w:szCs w:val="28"/>
          <w:cs/>
        </w:rPr>
        <w:t>อาจไม่ได้บ่งบอกถึงการผิดนัดชำระของลูกหนี้ที่เกิดขึ้นจริงในอนาคต</w:t>
      </w:r>
    </w:p>
    <w:p w14:paraId="7CCDD0AD" w14:textId="77777777" w:rsidR="00F11CC2" w:rsidRPr="00CD4FB0" w:rsidRDefault="00F11CC2" w:rsidP="00747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4B4D0F8" w14:textId="77777777" w:rsidR="00931683" w:rsidRPr="00CD4FB0" w:rsidRDefault="00931683">
      <w:pPr>
        <w:pStyle w:val="ListParagraph"/>
        <w:numPr>
          <w:ilvl w:val="1"/>
          <w:numId w:val="2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0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การด้อยค่าเงินลงทุน</w:t>
      </w:r>
    </w:p>
    <w:p w14:paraId="64B4D0F9" w14:textId="77777777" w:rsidR="00CB1620" w:rsidRPr="00CD4FB0" w:rsidRDefault="00CB162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851" w:right="-22"/>
        <w:jc w:val="thaiDistribute"/>
        <w:rPr>
          <w:rFonts w:ascii="BrowalliaUPC" w:hAnsi="BrowalliaUPC" w:cs="BrowalliaUPC"/>
          <w:sz w:val="28"/>
          <w:szCs w:val="28"/>
        </w:rPr>
      </w:pPr>
    </w:p>
    <w:p w14:paraId="5BC44297" w14:textId="2061912C" w:rsidR="0076502C" w:rsidRPr="00CD4FB0" w:rsidRDefault="00CB1620" w:rsidP="00106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บริษัทพิจารณาค่าเผื่อการด้อยค่าของเงินลงทุน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66D34ABA" w14:textId="77777777" w:rsidR="00A60D35" w:rsidRPr="00CD4FB0" w:rsidRDefault="00A60D35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851" w:right="-22"/>
        <w:jc w:val="thaiDistribute"/>
        <w:rPr>
          <w:rFonts w:ascii="BrowalliaUPC" w:hAnsi="BrowalliaUPC" w:cs="BrowalliaUPC"/>
          <w:sz w:val="28"/>
          <w:szCs w:val="28"/>
        </w:rPr>
      </w:pPr>
    </w:p>
    <w:p w14:paraId="64B4D0FC" w14:textId="6E62C757" w:rsidR="00931683" w:rsidRPr="00CD4FB0" w:rsidRDefault="001155C6">
      <w:pPr>
        <w:pStyle w:val="ListParagraph"/>
        <w:numPr>
          <w:ilvl w:val="1"/>
          <w:numId w:val="2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0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ค่าเผื่อสำหรับสินค้า</w:t>
      </w:r>
      <w:r w:rsidR="00AF4A9C" w:rsidRPr="00CD4FB0">
        <w:rPr>
          <w:rFonts w:ascii="BrowalliaUPC" w:hAnsi="BrowalliaUPC" w:cs="BrowalliaUPC"/>
          <w:sz w:val="28"/>
          <w:szCs w:val="28"/>
          <w:cs/>
        </w:rPr>
        <w:t>เคลื่อนไหวช้า</w:t>
      </w:r>
      <w:r w:rsidR="00931683" w:rsidRPr="00CD4FB0">
        <w:rPr>
          <w:rFonts w:ascii="BrowalliaUPC" w:hAnsi="BrowalliaUPC" w:cs="BrowalliaUPC"/>
          <w:sz w:val="28"/>
          <w:szCs w:val="28"/>
          <w:cs/>
        </w:rPr>
        <w:t xml:space="preserve"> และเสื่อมคุณภาพ</w:t>
      </w:r>
    </w:p>
    <w:p w14:paraId="64B4D0FD" w14:textId="77777777" w:rsidR="00CB1620" w:rsidRPr="00CD4FB0" w:rsidRDefault="00CB162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6" w:right="-22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4B4D0FE" w14:textId="43EB9337" w:rsidR="00CB1620" w:rsidRPr="00CD4FB0" w:rsidRDefault="00CB1620" w:rsidP="00106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บริษัทได้ประมาณการค่าเผื่อสำหรับสินค้าเ</w:t>
      </w:r>
      <w:r w:rsidR="00AF4A9C" w:rsidRPr="00CD4FB0">
        <w:rPr>
          <w:rFonts w:ascii="BrowalliaUPC" w:hAnsi="BrowalliaUPC" w:cs="BrowalliaUPC"/>
          <w:sz w:val="28"/>
          <w:szCs w:val="28"/>
          <w:cs/>
        </w:rPr>
        <w:t>คลื่อนไหวช้า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และเสื่อมคุณภาพเพื่อให้สะท้อนถึงการด้อยค่าของสินค้าคงเหลือ โดยการประมาณการนั้นจะพิจารณาจากการหมุนเวียนและการเสื่อมสภาพของสินค้าคงเหลือประเภทต่างๆ</w:t>
      </w:r>
    </w:p>
    <w:p w14:paraId="15A10177" w14:textId="77777777" w:rsidR="004132B0" w:rsidRPr="00CD4FB0" w:rsidRDefault="004132B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6098C3DA" w14:textId="77777777" w:rsidR="000B6DD5" w:rsidRPr="00CD4FB0" w:rsidRDefault="00931683" w:rsidP="000B6DD5">
      <w:pPr>
        <w:pStyle w:val="ListParagraph"/>
        <w:numPr>
          <w:ilvl w:val="1"/>
          <w:numId w:val="2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0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อาคาร</w:t>
      </w:r>
      <w:r w:rsidR="001C257C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อุปกรณ์</w:t>
      </w:r>
      <w:r w:rsidR="001C257C" w:rsidRPr="00CD4FB0">
        <w:rPr>
          <w:rFonts w:ascii="BrowalliaUPC" w:hAnsi="BrowalliaUPC" w:cs="BrowalliaUPC"/>
          <w:sz w:val="28"/>
          <w:szCs w:val="28"/>
          <w:cs/>
        </w:rPr>
        <w:t xml:space="preserve"> โปรแกรมคอมพิวเตอร์</w:t>
      </w:r>
      <w:r w:rsidR="00822736" w:rsidRPr="00CD4FB0">
        <w:rPr>
          <w:rFonts w:ascii="BrowalliaUPC" w:hAnsi="BrowalliaUPC" w:cs="BrowalliaUPC"/>
          <w:sz w:val="28"/>
          <w:szCs w:val="28"/>
          <w:cs/>
        </w:rPr>
        <w:t xml:space="preserve"> และอสังหาริมทรัพย์เพื่อการลงทุน</w:t>
      </w:r>
    </w:p>
    <w:p w14:paraId="5CE6ACC8" w14:textId="77777777" w:rsidR="000B6DD5" w:rsidRPr="00CD4FB0" w:rsidRDefault="000B6DD5" w:rsidP="000B6DD5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64B4D103" w14:textId="5F9E7476" w:rsidR="006F7A1C" w:rsidRPr="00CD4FB0" w:rsidRDefault="00CB1620" w:rsidP="000B6DD5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ฝ่ายบริหารเป็นผู้ประมาณการของอายุการใช้งานและมูลค่าซากของอาคาร</w:t>
      </w:r>
      <w:r w:rsidR="00E04EB3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อุปกรณ์</w:t>
      </w:r>
      <w:r w:rsidR="00E04EB3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A5436" w:rsidRPr="00CD4FB0">
        <w:rPr>
          <w:rFonts w:ascii="BrowalliaUPC" w:hAnsi="BrowalliaUPC" w:cs="BrowalliaUPC"/>
          <w:sz w:val="28"/>
          <w:szCs w:val="28"/>
          <w:cs/>
        </w:rPr>
        <w:t xml:space="preserve">โปรแกรมคอมพิวเตอร์ </w:t>
      </w:r>
      <w:r w:rsidR="00C86726" w:rsidRPr="00CD4FB0">
        <w:rPr>
          <w:rFonts w:ascii="BrowalliaUPC" w:hAnsi="BrowalliaUPC" w:cs="BrowalliaUPC"/>
          <w:sz w:val="28"/>
          <w:szCs w:val="28"/>
        </w:rPr>
        <w:t xml:space="preserve">  </w:t>
      </w:r>
      <w:r w:rsidR="00EA5436" w:rsidRPr="00CD4FB0">
        <w:rPr>
          <w:rFonts w:ascii="BrowalliaUPC" w:hAnsi="BrowalliaUPC" w:cs="BrowalliaUPC"/>
          <w:sz w:val="28"/>
          <w:szCs w:val="28"/>
          <w:cs/>
        </w:rPr>
        <w:t>และอสังหาริมทรัพย์เพื่อการลงทุน</w:t>
      </w:r>
      <w:r w:rsidRPr="00CD4FB0">
        <w:rPr>
          <w:rFonts w:ascii="BrowalliaUPC" w:hAnsi="BrowalliaUPC" w:cs="BrowalliaUPC"/>
          <w:sz w:val="28"/>
          <w:szCs w:val="28"/>
          <w:cs/>
        </w:rPr>
        <w:t>ของบริษัท โดยจะทบทวนค่าเสื่อมราคา</w:t>
      </w:r>
      <w:r w:rsidR="00E04EB3" w:rsidRPr="00CD4FB0">
        <w:rPr>
          <w:rFonts w:ascii="BrowalliaUPC" w:hAnsi="BrowalliaUPC" w:cs="BrowalliaUPC"/>
          <w:sz w:val="28"/>
          <w:szCs w:val="28"/>
          <w:cs/>
        </w:rPr>
        <w:t xml:space="preserve">และค่าตัดจำหน่าย </w:t>
      </w:r>
      <w:r w:rsidRPr="00CD4FB0">
        <w:rPr>
          <w:rFonts w:ascii="BrowalliaUPC" w:hAnsi="BrowalliaUPC" w:cs="BrowalliaUPC"/>
          <w:sz w:val="28"/>
          <w:szCs w:val="28"/>
          <w:cs/>
        </w:rPr>
        <w:t>เมื่ออายุการใช้งานและมูลค่าซากมีความแตกต่างไปจากการประมาณการในงวดก่อน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หรือมีการตัดจำหน่ายสินทรัพย์ที่เสื่อมสภาพหรือไม่ได้ใช้งานอีกต่อไป</w:t>
      </w:r>
    </w:p>
    <w:p w14:paraId="153A0E09" w14:textId="4D319F1E" w:rsidR="000D7A2B" w:rsidRPr="00CD4FB0" w:rsidRDefault="000D7A2B" w:rsidP="00DB2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51"/>
          <w:tab w:val="num" w:pos="2946"/>
        </w:tabs>
        <w:spacing w:line="240" w:lineRule="auto"/>
        <w:jc w:val="thaiDistribute"/>
        <w:rPr>
          <w:rFonts w:ascii="BrowalliaUPC" w:hAnsi="BrowalliaUPC" w:cs="BrowalliaUPC"/>
          <w:color w:val="0070C0"/>
          <w:sz w:val="28"/>
          <w:szCs w:val="28"/>
        </w:rPr>
      </w:pPr>
    </w:p>
    <w:p w14:paraId="03B21213" w14:textId="616C2403" w:rsidR="0014496B" w:rsidRPr="00CD4FB0" w:rsidRDefault="0014496B" w:rsidP="00DB2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51"/>
          <w:tab w:val="num" w:pos="2946"/>
        </w:tabs>
        <w:spacing w:line="240" w:lineRule="auto"/>
        <w:jc w:val="thaiDistribute"/>
        <w:rPr>
          <w:rFonts w:ascii="BrowalliaUPC" w:hAnsi="BrowalliaUPC" w:cs="BrowalliaUPC"/>
          <w:color w:val="0070C0"/>
          <w:sz w:val="28"/>
          <w:szCs w:val="28"/>
        </w:rPr>
      </w:pPr>
    </w:p>
    <w:p w14:paraId="0CAE8160" w14:textId="77777777" w:rsidR="0014496B" w:rsidRPr="00CD4FB0" w:rsidRDefault="0014496B" w:rsidP="00DB2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51"/>
          <w:tab w:val="num" w:pos="2946"/>
        </w:tabs>
        <w:spacing w:line="240" w:lineRule="auto"/>
        <w:jc w:val="thaiDistribute"/>
        <w:rPr>
          <w:rFonts w:ascii="BrowalliaUPC" w:hAnsi="BrowalliaUPC" w:cs="BrowalliaUPC"/>
          <w:color w:val="0070C0"/>
          <w:sz w:val="28"/>
          <w:szCs w:val="28"/>
        </w:rPr>
      </w:pPr>
    </w:p>
    <w:p w14:paraId="64B4D104" w14:textId="77777777" w:rsidR="00931683" w:rsidRPr="00CD4FB0" w:rsidRDefault="00931683">
      <w:pPr>
        <w:pStyle w:val="ListParagraph"/>
        <w:numPr>
          <w:ilvl w:val="1"/>
          <w:numId w:val="2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26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lastRenderedPageBreak/>
        <w:t>การด้อยค่าของสินทรัพย์</w:t>
      </w:r>
    </w:p>
    <w:p w14:paraId="64B4D105" w14:textId="77777777" w:rsidR="00CB1620" w:rsidRPr="00CD4FB0" w:rsidRDefault="00CB1620" w:rsidP="001E0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6" w:right="-22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4B4D106" w14:textId="2E4D2AA9" w:rsidR="00CB1620" w:rsidRPr="00CD4FB0" w:rsidRDefault="00CB1620" w:rsidP="001E0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บริษัทพิจารณาค่าเผื่อการด้อยค่าของสินทรัพย์ เมื่อพบว่ามูลค่ายุติธรรมของ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สินทรัพย์</w:t>
      </w:r>
      <w:r w:rsidRPr="00CD4FB0">
        <w:rPr>
          <w:rFonts w:ascii="BrowalliaUPC" w:hAnsi="BrowalliaUPC" w:cs="BrowalliaUPC"/>
          <w:sz w:val="28"/>
          <w:szCs w:val="28"/>
          <w:cs/>
        </w:rPr>
        <w:t>ดังกล่าวลดลงต่ำกว่าทุนอย่างมีสาระสำคัญ หรือเป็นระยะเวลานาน ซึ่งความมีสาระสำคัญและระยะเวลานั้นขึ้นอยู่กับดุลยพินิจของ</w:t>
      </w:r>
      <w:r w:rsidR="00BE6A9D" w:rsidRPr="00CD4FB0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>ฝ่ายบริหาร</w:t>
      </w:r>
    </w:p>
    <w:p w14:paraId="361FD295" w14:textId="77777777" w:rsidR="00CC613C" w:rsidRPr="00CD4FB0" w:rsidRDefault="00CC613C" w:rsidP="001E0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32C48B2F" w14:textId="4E82782B" w:rsidR="003A37D7" w:rsidRPr="00CD4FB0" w:rsidRDefault="00477EAB" w:rsidP="007872E0">
      <w:pPr>
        <w:pStyle w:val="ListParagraph"/>
        <w:numPr>
          <w:ilvl w:val="1"/>
          <w:numId w:val="2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0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การกำหนดอายุสัญญาเช่า</w:t>
      </w:r>
    </w:p>
    <w:p w14:paraId="509251C6" w14:textId="77777777" w:rsidR="007872E0" w:rsidRPr="00CD4FB0" w:rsidRDefault="007872E0" w:rsidP="007872E0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6C6305D2" w14:textId="7AF3907F" w:rsidR="00F10512" w:rsidRPr="00CD4FB0" w:rsidRDefault="003A37D7" w:rsidP="001E096D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A81CD1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Pr="00CD4FB0">
        <w:rPr>
          <w:rFonts w:ascii="BrowalliaUPC" w:hAnsi="BrowalliaUPC" w:cs="BrowalliaUPC"/>
          <w:sz w:val="28"/>
          <w:szCs w:val="28"/>
          <w:cs/>
        </w:rPr>
        <w:t>ในการใช้หรือไม่ใช้สิทธิเลือกนั้น 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6F6098E8" w14:textId="77777777" w:rsidR="0041191E" w:rsidRPr="00CD4FB0" w:rsidRDefault="0041191E" w:rsidP="001E096D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0AE38641" w14:textId="3E65704F" w:rsidR="00F10512" w:rsidRPr="00CD4FB0" w:rsidRDefault="008C27FF">
      <w:pPr>
        <w:pStyle w:val="ListParagraph"/>
        <w:numPr>
          <w:ilvl w:val="1"/>
          <w:numId w:val="2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0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การกำหนดอัตราคิดลดที่เหมาะสมในการวัดมูลค่าหนี้สินตามสัญญาเช่า</w:t>
      </w:r>
    </w:p>
    <w:p w14:paraId="54924F27" w14:textId="77777777" w:rsidR="00B26B5E" w:rsidRPr="00CD4FB0" w:rsidRDefault="00B26B5E" w:rsidP="001E096D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3C337B71" w14:textId="567382EB" w:rsidR="00B8302D" w:rsidRPr="00CD4FB0" w:rsidRDefault="00B26B5E" w:rsidP="001A7FC0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ในกรณีที่บริษัทไม่สามารถระบุอัตราดอกเบี้ยตามนัยในสัญญาเช่า ฝ่ายบริหารจำเป็นต้องใช้ดุลยพินิจในการกำหนดอัตราดอกเบี้ยการกู้ยืมส่วนเพิ่มของ</w:t>
      </w:r>
      <w:r w:rsidR="00A81CD1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Pr="00CD4FB0">
        <w:rPr>
          <w:rFonts w:ascii="BrowalliaUPC" w:hAnsi="BrowalliaUPC" w:cs="BrowalliaUPC"/>
          <w:sz w:val="28"/>
          <w:szCs w:val="28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="00A81CD1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Pr="00CD4FB0">
        <w:rPr>
          <w:rFonts w:ascii="BrowalliaUPC" w:hAnsi="BrowalliaUPC" w:cs="BrowalliaUPC"/>
          <w:sz w:val="28"/>
          <w:szCs w:val="28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โดยมีระยะเวลาการกู้ยืมที่ใกล้เคียงกัน</w:t>
      </w:r>
      <w:r w:rsidR="00412A3F" w:rsidRPr="00CD4FB0">
        <w:rPr>
          <w:rFonts w:ascii="BrowalliaUPC" w:hAnsi="BrowalliaUPC" w:cs="BrowalliaUPC"/>
          <w:sz w:val="28"/>
          <w:szCs w:val="28"/>
          <w:cs/>
        </w:rPr>
        <w:t>และ</w:t>
      </w:r>
      <w:r w:rsidR="0094590B" w:rsidRPr="00CD4FB0">
        <w:rPr>
          <w:rFonts w:ascii="BrowalliaUPC" w:hAnsi="BrowalliaUPC" w:cs="BrowalliaUPC"/>
          <w:sz w:val="28"/>
          <w:szCs w:val="28"/>
          <w:cs/>
        </w:rPr>
        <w:t>ปรับปรุงด้วยค่าความเสี่ยงของบริษัท</w:t>
      </w:r>
    </w:p>
    <w:p w14:paraId="4BE8D853" w14:textId="43BDE360" w:rsidR="00DE59CD" w:rsidRPr="00CD4FB0" w:rsidRDefault="00DE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64B4D109" w14:textId="50BD57F1" w:rsidR="0070366C" w:rsidRPr="00CD4FB0" w:rsidRDefault="00931683">
      <w:pPr>
        <w:pStyle w:val="ListParagraph"/>
        <w:numPr>
          <w:ilvl w:val="1"/>
          <w:numId w:val="2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5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ผลประโยชน์หลังออกจากงาน</w:t>
      </w:r>
      <w:r w:rsidR="0070366C" w:rsidRPr="00CD4FB0">
        <w:rPr>
          <w:rFonts w:ascii="BrowalliaUPC" w:hAnsi="BrowalliaUPC" w:cs="BrowalliaUPC"/>
          <w:sz w:val="28"/>
          <w:szCs w:val="28"/>
          <w:cs/>
        </w:rPr>
        <w:t xml:space="preserve">และผลประโยชน์ระยะยาวอื่นของพนักงาน </w:t>
      </w:r>
    </w:p>
    <w:p w14:paraId="64B4D10A" w14:textId="77777777" w:rsidR="00931683" w:rsidRPr="00CD4FB0" w:rsidRDefault="00931683" w:rsidP="002E1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22"/>
        <w:jc w:val="thaiDistribute"/>
        <w:rPr>
          <w:rFonts w:ascii="BrowalliaUPC" w:hAnsi="BrowalliaUPC" w:cs="BrowalliaUPC"/>
          <w:sz w:val="28"/>
          <w:szCs w:val="28"/>
        </w:rPr>
      </w:pPr>
    </w:p>
    <w:p w14:paraId="2C86E5C9" w14:textId="63ABE9E8" w:rsidR="006161FC" w:rsidRPr="00CD4FB0" w:rsidRDefault="00CB1620" w:rsidP="002E7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หนี้สินตามโครงการผลประโยชน์หลังออกจากงาน</w:t>
      </w:r>
      <w:r w:rsidR="0070366C" w:rsidRPr="00CD4FB0">
        <w:rPr>
          <w:rFonts w:ascii="BrowalliaUPC" w:hAnsi="BrowalliaUPC" w:cs="BrowalliaUPC"/>
          <w:sz w:val="28"/>
          <w:szCs w:val="28"/>
          <w:cs/>
        </w:rPr>
        <w:t xml:space="preserve">และผลประโยชน์ระยะยาวอื่นของพนักงาน </w:t>
      </w:r>
      <w:r w:rsidRPr="00CD4FB0">
        <w:rPr>
          <w:rFonts w:ascii="BrowalliaUPC" w:hAnsi="BrowalliaUPC" w:cs="BrowalliaUPC"/>
          <w:sz w:val="28"/>
          <w:szCs w:val="28"/>
          <w:cs/>
        </w:rPr>
        <w:t>ประมาณการ</w:t>
      </w:r>
      <w:r w:rsidR="00C86726" w:rsidRPr="00CD4FB0">
        <w:rPr>
          <w:rFonts w:ascii="BrowalliaUPC" w:hAnsi="BrowalliaUPC" w:cs="BrowalliaUPC"/>
          <w:sz w:val="28"/>
          <w:szCs w:val="28"/>
        </w:rPr>
        <w:t xml:space="preserve">          </w:t>
      </w:r>
      <w:r w:rsidRPr="00CD4FB0">
        <w:rPr>
          <w:rFonts w:ascii="BrowalliaUPC" w:hAnsi="BrowalliaUPC" w:cs="BrowalliaUPC"/>
          <w:sz w:val="28"/>
          <w:szCs w:val="28"/>
          <w:cs/>
        </w:rPr>
        <w:t>ตามหลักคณิตศาสตร์ประกันภัย</w:t>
      </w:r>
      <w:r w:rsidR="00553939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ข้อสมมติฐานในการประมาณการดังกล่าว</w:t>
      </w:r>
      <w:r w:rsidR="0070366C" w:rsidRPr="00CD4FB0">
        <w:rPr>
          <w:rFonts w:ascii="BrowalliaUPC" w:hAnsi="BrowalliaUPC" w:cs="BrowalliaUPC"/>
          <w:sz w:val="28"/>
          <w:szCs w:val="28"/>
          <w:cs/>
        </w:rPr>
        <w:t>รวม</w:t>
      </w:r>
      <w:r w:rsidR="00B37B43" w:rsidRPr="00CD4FB0">
        <w:rPr>
          <w:rFonts w:ascii="BrowalliaUPC" w:hAnsi="BrowalliaUPC" w:cs="BrowalliaUPC"/>
          <w:sz w:val="28"/>
          <w:szCs w:val="28"/>
          <w:cs/>
        </w:rPr>
        <w:t>ถึง</w:t>
      </w:r>
      <w:r w:rsidR="00033263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</w:p>
    <w:p w14:paraId="0AFFB8D7" w14:textId="77777777" w:rsidR="00FC048B" w:rsidRPr="00CD4FB0" w:rsidRDefault="00FC048B" w:rsidP="00F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4B4D10D" w14:textId="77777777" w:rsidR="00931683" w:rsidRPr="00CD4FB0" w:rsidRDefault="00931683">
      <w:pPr>
        <w:pStyle w:val="ListParagraph"/>
        <w:numPr>
          <w:ilvl w:val="1"/>
          <w:numId w:val="2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5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สินทรัพย์ภาษีเงินได้รอการตัดบัญชี</w:t>
      </w:r>
    </w:p>
    <w:p w14:paraId="64B4D10E" w14:textId="77777777" w:rsidR="00CB1620" w:rsidRPr="00CD4FB0" w:rsidRDefault="00CB1620" w:rsidP="002E1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22"/>
        <w:jc w:val="thaiDistribute"/>
        <w:rPr>
          <w:rFonts w:ascii="BrowalliaUPC" w:hAnsi="BrowalliaUPC" w:cs="BrowalliaUPC"/>
          <w:sz w:val="28"/>
          <w:szCs w:val="28"/>
        </w:rPr>
      </w:pPr>
    </w:p>
    <w:p w14:paraId="506CA593" w14:textId="3CC79A64" w:rsidR="00CF6839" w:rsidRPr="00CD4FB0" w:rsidRDefault="00931683" w:rsidP="003B5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993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สินทรัพย์ภาษีเงินได้รอการตัดบัญชีรับรู้โดยการประมาณการในการประเมินความสามารถในการทำกำไร</w:t>
      </w:r>
      <w:r w:rsidR="00C86726" w:rsidRPr="00CD4FB0">
        <w:rPr>
          <w:rFonts w:ascii="BrowalliaUPC" w:hAnsi="BrowalliaUPC" w:cs="BrowalliaUPC"/>
          <w:sz w:val="28"/>
          <w:szCs w:val="28"/>
        </w:rPr>
        <w:t xml:space="preserve">        </w:t>
      </w:r>
      <w:r w:rsidRPr="00CD4FB0">
        <w:rPr>
          <w:rFonts w:ascii="BrowalliaUPC" w:hAnsi="BrowalliaUPC" w:cs="BrowalliaUPC"/>
          <w:sz w:val="28"/>
          <w:szCs w:val="28"/>
          <w:cs/>
        </w:rPr>
        <w:t>ทางภาษีในอนาคตของบริษัทที่นำมาหักกับผลแตกต่างชั่วคราวที่สามารถใช้ประโยชน์ได้ นอกจากนั้น ผู้บริหารต้องใช้ดุลยพินิจในการประเมินผลกระทบของกฎหมายหรือข้อจำกัดทางด้านเศรษฐกิจหรือความไม่แน่นอนของกฎหมายภาษีอากร</w:t>
      </w:r>
      <w:r w:rsidR="00B11F7E" w:rsidRPr="00CD4FB0">
        <w:rPr>
          <w:rFonts w:ascii="BrowalliaUPC" w:hAnsi="BrowalliaUPC" w:cs="BrowalliaUPC"/>
          <w:sz w:val="28"/>
          <w:szCs w:val="28"/>
          <w:cs/>
        </w:rPr>
        <w:t>ของไทย</w:t>
      </w:r>
    </w:p>
    <w:p w14:paraId="5660FD7A" w14:textId="57EAF45A" w:rsidR="00CE69E5" w:rsidRPr="00CD4FB0" w:rsidRDefault="00CE69E5" w:rsidP="00F7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993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BACF942" w14:textId="4725B4B3" w:rsidR="00511D90" w:rsidRPr="00CD4FB0" w:rsidRDefault="00511D90" w:rsidP="00F7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993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C92142B" w14:textId="124CC8DC" w:rsidR="00511D90" w:rsidRPr="00CD4FB0" w:rsidRDefault="00511D90" w:rsidP="00F7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993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6C26A2D" w14:textId="58D1CA3B" w:rsidR="00511D90" w:rsidRPr="00CD4FB0" w:rsidRDefault="00511D90" w:rsidP="00F7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993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3482F26" w14:textId="2B3AEE65" w:rsidR="00511D90" w:rsidRPr="00CD4FB0" w:rsidRDefault="00511D90" w:rsidP="00F7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993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ED87468" w14:textId="77777777" w:rsidR="00511D90" w:rsidRPr="00CD4FB0" w:rsidRDefault="00511D90" w:rsidP="00F7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993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bookmarkEnd w:id="4"/>
    <w:p w14:paraId="64B4D111" w14:textId="1576ABA5" w:rsidR="00642891" w:rsidRPr="00CD4FB0" w:rsidRDefault="00642891" w:rsidP="0066482A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426" w:right="-22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รายการระหว่างบริษัท</w:t>
      </w:r>
      <w:r w:rsidR="00C35B4A" w:rsidRPr="00CD4FB0">
        <w:rPr>
          <w:rFonts w:ascii="BrowalliaUPC" w:hAnsi="BrowalliaUPC" w:cs="BrowalliaUPC"/>
          <w:b/>
          <w:bCs/>
          <w:sz w:val="28"/>
          <w:szCs w:val="28"/>
          <w:cs/>
        </w:rPr>
        <w:t>และบุคคล</w:t>
      </w: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ที่เกี่ยวข้องกัน</w:t>
      </w:r>
    </w:p>
    <w:p w14:paraId="55207E6D" w14:textId="77777777" w:rsidR="00471020" w:rsidRPr="00CD4FB0" w:rsidRDefault="00471020" w:rsidP="00664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</w:p>
    <w:p w14:paraId="02466593" w14:textId="0D25A954" w:rsidR="00511D90" w:rsidRPr="00CD4FB0" w:rsidRDefault="00E10F44" w:rsidP="00201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UPC" w:hAnsi="BrowalliaUPC" w:cs="BrowalliaUPC"/>
          <w:sz w:val="28"/>
          <w:szCs w:val="28"/>
        </w:rPr>
      </w:pPr>
      <w:bookmarkStart w:id="5" w:name="_Hlk30964373"/>
      <w:r w:rsidRPr="00CD4FB0">
        <w:rPr>
          <w:rFonts w:ascii="BrowalliaUPC" w:hAnsi="BrowalliaUPC" w:cs="BrowalliaUPC"/>
          <w:sz w:val="28"/>
          <w:szCs w:val="28"/>
          <w:cs/>
        </w:rPr>
        <w:t>บริษัทมีรายการบัญชีที่เกิดขึ้นกับบุคคลและบริษัทที่เกี่ยวข้องกัน บริษัทเหล่านี้เกี่ยวข้องกันโดยการมีผู้ถือหุ้นและหรือกรรมการร่วมกัน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1DA37E56" w14:textId="77777777" w:rsidR="005F2AA2" w:rsidRPr="00CD4FB0" w:rsidRDefault="005F2AA2" w:rsidP="00664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0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84"/>
        <w:gridCol w:w="3260"/>
        <w:gridCol w:w="2556"/>
      </w:tblGrid>
      <w:tr w:rsidR="00997991" w:rsidRPr="00CD4FB0" w14:paraId="6BB0FFA2" w14:textId="77777777" w:rsidTr="00F703A4">
        <w:trPr>
          <w:tblHeader/>
        </w:trPr>
        <w:tc>
          <w:tcPr>
            <w:tcW w:w="3184" w:type="dxa"/>
            <w:vAlign w:val="bottom"/>
          </w:tcPr>
          <w:p w14:paraId="060D69D3" w14:textId="77777777" w:rsidR="00997991" w:rsidRPr="00CD4FB0" w:rsidRDefault="00997991" w:rsidP="006648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ชื่อ</w:t>
            </w:r>
          </w:p>
        </w:tc>
        <w:tc>
          <w:tcPr>
            <w:tcW w:w="3260" w:type="dxa"/>
            <w:vAlign w:val="bottom"/>
          </w:tcPr>
          <w:p w14:paraId="4BA16778" w14:textId="77777777" w:rsidR="00997991" w:rsidRPr="00CD4FB0" w:rsidRDefault="00997991" w:rsidP="006648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556" w:type="dxa"/>
            <w:vAlign w:val="bottom"/>
          </w:tcPr>
          <w:p w14:paraId="0A0B39B1" w14:textId="77777777" w:rsidR="00997991" w:rsidRPr="00CD4FB0" w:rsidRDefault="00997991" w:rsidP="006648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97991" w:rsidRPr="00CD4FB0" w14:paraId="61DD1276" w14:textId="77777777" w:rsidTr="00F703A4">
        <w:tc>
          <w:tcPr>
            <w:tcW w:w="3184" w:type="dxa"/>
          </w:tcPr>
          <w:p w14:paraId="004BDCDF" w14:textId="77777777" w:rsidR="00997991" w:rsidRPr="00CD4FB0" w:rsidRDefault="00997991" w:rsidP="0066482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3260" w:type="dxa"/>
          </w:tcPr>
          <w:p w14:paraId="79650397" w14:textId="77777777" w:rsidR="00997991" w:rsidRPr="00CD4FB0" w:rsidRDefault="00997991" w:rsidP="00664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556" w:type="dxa"/>
          </w:tcPr>
          <w:p w14:paraId="3347BAFC" w14:textId="77777777" w:rsidR="00997991" w:rsidRPr="00CD4FB0" w:rsidRDefault="00997991" w:rsidP="00664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2219FB" w:rsidRPr="00CD4FB0" w14:paraId="25DE0C46" w14:textId="77777777" w:rsidTr="00F703A4">
        <w:tc>
          <w:tcPr>
            <w:tcW w:w="3184" w:type="dxa"/>
            <w:shd w:val="clear" w:color="auto" w:fill="auto"/>
          </w:tcPr>
          <w:p w14:paraId="4FA51789" w14:textId="24B0D48E" w:rsidR="002219FB" w:rsidRPr="00CD4FB0" w:rsidRDefault="002219FB" w:rsidP="0066482A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บริษัท มิตรไมตรีการแพทย์ จำกัด</w:t>
            </w:r>
          </w:p>
        </w:tc>
        <w:tc>
          <w:tcPr>
            <w:tcW w:w="3260" w:type="dxa"/>
            <w:shd w:val="clear" w:color="auto" w:fill="auto"/>
          </w:tcPr>
          <w:p w14:paraId="0B84C887" w14:textId="2ED70F2C" w:rsidR="002219FB" w:rsidRPr="00CD4FB0" w:rsidRDefault="002219FB" w:rsidP="0066482A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ให้บริการด้านสุขภาพ</w:t>
            </w:r>
          </w:p>
        </w:tc>
        <w:tc>
          <w:tcPr>
            <w:tcW w:w="2556" w:type="dxa"/>
            <w:shd w:val="clear" w:color="auto" w:fill="auto"/>
          </w:tcPr>
          <w:p w14:paraId="000DA0CA" w14:textId="54614B2E" w:rsidR="002219FB" w:rsidRPr="00CD4FB0" w:rsidRDefault="00F65A6F" w:rsidP="006648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520322" w:rsidRPr="00CD4FB0" w14:paraId="329A9F64" w14:textId="77777777" w:rsidTr="00F703A4">
        <w:tc>
          <w:tcPr>
            <w:tcW w:w="3184" w:type="dxa"/>
            <w:shd w:val="clear" w:color="auto" w:fill="auto"/>
          </w:tcPr>
          <w:p w14:paraId="13E5905D" w14:textId="71825943" w:rsidR="00520322" w:rsidRPr="00CD4FB0" w:rsidRDefault="00520322" w:rsidP="00520322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บริษัท อาศา เฟอร์นิเจอร์ จำกัด</w:t>
            </w:r>
          </w:p>
        </w:tc>
        <w:tc>
          <w:tcPr>
            <w:tcW w:w="3260" w:type="dxa"/>
            <w:shd w:val="clear" w:color="auto" w:fill="auto"/>
          </w:tcPr>
          <w:p w14:paraId="68DFF8CE" w14:textId="415BAC8B" w:rsidR="00520322" w:rsidRPr="00CD4FB0" w:rsidRDefault="00070C0C" w:rsidP="00070C0C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2556" w:type="dxa"/>
            <w:shd w:val="clear" w:color="auto" w:fill="auto"/>
          </w:tcPr>
          <w:p w14:paraId="7358D970" w14:textId="21B0D246" w:rsidR="00520322" w:rsidRPr="00CD4FB0" w:rsidRDefault="00520322" w:rsidP="0052032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071930" w:rsidRPr="00CD4FB0" w14:paraId="2E4201DB" w14:textId="77777777" w:rsidTr="00F703A4">
        <w:tc>
          <w:tcPr>
            <w:tcW w:w="3184" w:type="dxa"/>
            <w:shd w:val="clear" w:color="auto" w:fill="auto"/>
          </w:tcPr>
          <w:p w14:paraId="657D72EB" w14:textId="318416E3" w:rsidR="00071930" w:rsidRPr="00CD4FB0" w:rsidRDefault="00071930" w:rsidP="00071930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บริษัท พีแอนด์แอล คอร์ปอเรชั่น จำกัด</w:t>
            </w:r>
          </w:p>
        </w:tc>
        <w:tc>
          <w:tcPr>
            <w:tcW w:w="3260" w:type="dxa"/>
            <w:shd w:val="clear" w:color="auto" w:fill="auto"/>
          </w:tcPr>
          <w:p w14:paraId="18AE80FB" w14:textId="58B3B8DE" w:rsidR="00071930" w:rsidRPr="00CD4FB0" w:rsidRDefault="00071930" w:rsidP="00071930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ทำบัญชีและตรวจสอบบัญชี</w:t>
            </w:r>
          </w:p>
        </w:tc>
        <w:tc>
          <w:tcPr>
            <w:tcW w:w="2556" w:type="dxa"/>
            <w:shd w:val="clear" w:color="auto" w:fill="auto"/>
          </w:tcPr>
          <w:p w14:paraId="7996EE54" w14:textId="6333589F" w:rsidR="00071930" w:rsidRPr="00CD4FB0" w:rsidRDefault="00071930" w:rsidP="0007193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071930" w:rsidRPr="00CD4FB0" w14:paraId="438FC8A5" w14:textId="77777777" w:rsidTr="00F703A4">
        <w:tc>
          <w:tcPr>
            <w:tcW w:w="3184" w:type="dxa"/>
            <w:shd w:val="clear" w:color="auto" w:fill="auto"/>
          </w:tcPr>
          <w:p w14:paraId="6DC83511" w14:textId="12B57E9D" w:rsidR="00071930" w:rsidRPr="00CD4FB0" w:rsidRDefault="00071930" w:rsidP="00071930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บริษัท สมุนไพรทิพย์นิยม จำกัด</w:t>
            </w:r>
          </w:p>
        </w:tc>
        <w:tc>
          <w:tcPr>
            <w:tcW w:w="3260" w:type="dxa"/>
            <w:shd w:val="clear" w:color="auto" w:fill="auto"/>
          </w:tcPr>
          <w:p w14:paraId="34A8B900" w14:textId="279293C9" w:rsidR="00071930" w:rsidRPr="00CD4FB0" w:rsidRDefault="006B2ACC" w:rsidP="00730E7C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ผลิตเครื่องหอม เครื่องสำอางและผลิตภัณฑ์ในห้องน้ำ</w:t>
            </w:r>
          </w:p>
        </w:tc>
        <w:tc>
          <w:tcPr>
            <w:tcW w:w="2556" w:type="dxa"/>
            <w:shd w:val="clear" w:color="auto" w:fill="auto"/>
          </w:tcPr>
          <w:p w14:paraId="47CDF729" w14:textId="16EE27E2" w:rsidR="00071930" w:rsidRPr="00CD4FB0" w:rsidRDefault="00395900" w:rsidP="0007193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ผู้ถือหุ้นเป็นกรรมการ</w:t>
            </w:r>
          </w:p>
        </w:tc>
      </w:tr>
      <w:tr w:rsidR="00074744" w:rsidRPr="00CD4FB0" w14:paraId="7917D362" w14:textId="77777777" w:rsidTr="00F703A4">
        <w:tc>
          <w:tcPr>
            <w:tcW w:w="3184" w:type="dxa"/>
            <w:shd w:val="clear" w:color="auto" w:fill="auto"/>
          </w:tcPr>
          <w:p w14:paraId="4F7EEA53" w14:textId="77777777" w:rsidR="00074744" w:rsidRPr="00CD4FB0" w:rsidRDefault="00074744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คุณนุชนาถ ธนาพงศ์วงศ์เลิศ</w:t>
            </w:r>
          </w:p>
        </w:tc>
        <w:tc>
          <w:tcPr>
            <w:tcW w:w="3260" w:type="dxa"/>
            <w:shd w:val="clear" w:color="auto" w:fill="auto"/>
          </w:tcPr>
          <w:p w14:paraId="52F05428" w14:textId="77777777" w:rsidR="00074744" w:rsidRPr="00CD4FB0" w:rsidRDefault="00074744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2556" w:type="dxa"/>
            <w:shd w:val="clear" w:color="auto" w:fill="auto"/>
          </w:tcPr>
          <w:p w14:paraId="68D972D9" w14:textId="77777777" w:rsidR="00074744" w:rsidRPr="00CD4FB0" w:rsidRDefault="0007474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ผู้ถือหุ้น</w:t>
            </w:r>
          </w:p>
        </w:tc>
      </w:tr>
      <w:tr w:rsidR="001320AD" w:rsidRPr="00CD4FB0" w14:paraId="5DD3B08B" w14:textId="77777777" w:rsidTr="00F703A4">
        <w:tc>
          <w:tcPr>
            <w:tcW w:w="3184" w:type="dxa"/>
            <w:shd w:val="clear" w:color="auto" w:fill="auto"/>
          </w:tcPr>
          <w:p w14:paraId="46485BB4" w14:textId="77777777" w:rsidR="001320AD" w:rsidRPr="00CD4FB0" w:rsidRDefault="001320AD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คุณกฤตธรรม ง่วนสำอางค์</w:t>
            </w:r>
          </w:p>
        </w:tc>
        <w:tc>
          <w:tcPr>
            <w:tcW w:w="3260" w:type="dxa"/>
            <w:shd w:val="clear" w:color="auto" w:fill="auto"/>
          </w:tcPr>
          <w:p w14:paraId="60F2E779" w14:textId="77777777" w:rsidR="001320AD" w:rsidRPr="00CD4FB0" w:rsidRDefault="001320AD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556" w:type="dxa"/>
            <w:shd w:val="clear" w:color="auto" w:fill="auto"/>
          </w:tcPr>
          <w:p w14:paraId="61A6FA0D" w14:textId="77777777" w:rsidR="001320AD" w:rsidRPr="00CD4FB0" w:rsidRDefault="001320A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กรรมการและผู้ถือหุ้น</w:t>
            </w:r>
          </w:p>
        </w:tc>
      </w:tr>
      <w:tr w:rsidR="001320AD" w:rsidRPr="00CD4FB0" w14:paraId="2FAE9AD2" w14:textId="77777777" w:rsidTr="00F703A4">
        <w:tc>
          <w:tcPr>
            <w:tcW w:w="3184" w:type="dxa"/>
            <w:shd w:val="clear" w:color="auto" w:fill="auto"/>
          </w:tcPr>
          <w:p w14:paraId="1D28ACF3" w14:textId="38C46D2E" w:rsidR="001320AD" w:rsidRPr="00CD4FB0" w:rsidRDefault="00A01BAD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คุณ</w:t>
            </w:r>
            <w:r w:rsidR="001320AD" w:rsidRPr="00CD4FB0">
              <w:rPr>
                <w:rFonts w:ascii="BrowalliaUPC" w:hAnsi="BrowalliaUPC" w:cs="BrowalliaUPC"/>
                <w:sz w:val="28"/>
                <w:szCs w:val="28"/>
                <w:cs/>
              </w:rPr>
              <w:t>โสรัจจา บุญประสิทธิ์</w:t>
            </w:r>
          </w:p>
        </w:tc>
        <w:tc>
          <w:tcPr>
            <w:tcW w:w="3260" w:type="dxa"/>
            <w:shd w:val="clear" w:color="auto" w:fill="auto"/>
          </w:tcPr>
          <w:p w14:paraId="3C7FA1B2" w14:textId="77777777" w:rsidR="001320AD" w:rsidRPr="00CD4FB0" w:rsidRDefault="001320AD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556" w:type="dxa"/>
            <w:shd w:val="clear" w:color="auto" w:fill="auto"/>
          </w:tcPr>
          <w:p w14:paraId="076B0515" w14:textId="77777777" w:rsidR="001320AD" w:rsidRPr="00CD4FB0" w:rsidRDefault="001320A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กรรมการและผู้ถือหุ้น</w:t>
            </w:r>
          </w:p>
        </w:tc>
      </w:tr>
      <w:tr w:rsidR="00A55FD6" w:rsidRPr="00CD4FB0" w14:paraId="6CA05DEA" w14:textId="77777777" w:rsidTr="00F703A4">
        <w:tc>
          <w:tcPr>
            <w:tcW w:w="3184" w:type="dxa"/>
            <w:shd w:val="clear" w:color="auto" w:fill="auto"/>
          </w:tcPr>
          <w:p w14:paraId="6C85B860" w14:textId="6275A8BC" w:rsidR="00A55FD6" w:rsidRPr="00CD4FB0" w:rsidRDefault="00A55FD6" w:rsidP="00A55FD6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คุณพงษ์เทพ เทศประทีป</w:t>
            </w:r>
          </w:p>
        </w:tc>
        <w:tc>
          <w:tcPr>
            <w:tcW w:w="3260" w:type="dxa"/>
            <w:shd w:val="clear" w:color="auto" w:fill="auto"/>
          </w:tcPr>
          <w:p w14:paraId="60FF3C20" w14:textId="6A4AB116" w:rsidR="00A55FD6" w:rsidRPr="00CD4FB0" w:rsidRDefault="00A55FD6" w:rsidP="00A55FD6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556" w:type="dxa"/>
            <w:shd w:val="clear" w:color="auto" w:fill="auto"/>
          </w:tcPr>
          <w:p w14:paraId="3AB27E34" w14:textId="1035D951" w:rsidR="00A55FD6" w:rsidRPr="00CD4FB0" w:rsidRDefault="00A55FD6" w:rsidP="00A55FD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</w:tr>
      <w:tr w:rsidR="00071930" w:rsidRPr="00CD4FB0" w14:paraId="629279C4" w14:textId="77777777" w:rsidTr="00F703A4">
        <w:tc>
          <w:tcPr>
            <w:tcW w:w="3184" w:type="dxa"/>
            <w:shd w:val="clear" w:color="auto" w:fill="auto"/>
          </w:tcPr>
          <w:p w14:paraId="5442314B" w14:textId="76E96C2F" w:rsidR="00071930" w:rsidRPr="00CD4FB0" w:rsidRDefault="00071930" w:rsidP="00071930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คุณกำพล ชัยสุภัคสัมพันธ์</w:t>
            </w:r>
          </w:p>
        </w:tc>
        <w:tc>
          <w:tcPr>
            <w:tcW w:w="3260" w:type="dxa"/>
            <w:shd w:val="clear" w:color="auto" w:fill="auto"/>
          </w:tcPr>
          <w:p w14:paraId="0A69DD7F" w14:textId="73E82CAD" w:rsidR="00071930" w:rsidRPr="00CD4FB0" w:rsidRDefault="00071930" w:rsidP="00071930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556" w:type="dxa"/>
            <w:shd w:val="clear" w:color="auto" w:fill="auto"/>
          </w:tcPr>
          <w:p w14:paraId="1A62FD0C" w14:textId="2D06CE61" w:rsidR="00071930" w:rsidRPr="00CD4FB0" w:rsidRDefault="00071930" w:rsidP="0007193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</w:tr>
      <w:tr w:rsidR="00D2676D" w:rsidRPr="00CD4FB0" w14:paraId="64EAEE99" w14:textId="77777777" w:rsidTr="00F703A4">
        <w:tc>
          <w:tcPr>
            <w:tcW w:w="3184" w:type="dxa"/>
            <w:shd w:val="clear" w:color="auto" w:fill="auto"/>
          </w:tcPr>
          <w:p w14:paraId="40303AB3" w14:textId="07A64FA7" w:rsidR="00D2676D" w:rsidRPr="00CD4FB0" w:rsidRDefault="00D2676D" w:rsidP="00D2676D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คุณมนต์วลัย ชัยสุภัคสัมพันธ์</w:t>
            </w:r>
          </w:p>
        </w:tc>
        <w:tc>
          <w:tcPr>
            <w:tcW w:w="3260" w:type="dxa"/>
            <w:shd w:val="clear" w:color="auto" w:fill="auto"/>
          </w:tcPr>
          <w:p w14:paraId="1548BDE5" w14:textId="61228C4B" w:rsidR="00D2676D" w:rsidRPr="00CD4FB0" w:rsidRDefault="00D2676D" w:rsidP="00D2676D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2556" w:type="dxa"/>
            <w:shd w:val="clear" w:color="auto" w:fill="auto"/>
          </w:tcPr>
          <w:p w14:paraId="22A9BE01" w14:textId="71519087" w:rsidR="00D2676D" w:rsidRPr="00CD4FB0" w:rsidRDefault="00D2676D" w:rsidP="00D267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คู่สมรสของกรรมการ</w:t>
            </w:r>
          </w:p>
        </w:tc>
      </w:tr>
      <w:tr w:rsidR="00D2676D" w:rsidRPr="00CD4FB0" w14:paraId="3F281314" w14:textId="77777777" w:rsidTr="00F703A4">
        <w:tc>
          <w:tcPr>
            <w:tcW w:w="3184" w:type="dxa"/>
            <w:shd w:val="clear" w:color="auto" w:fill="auto"/>
          </w:tcPr>
          <w:p w14:paraId="3990B083" w14:textId="4CDC332A" w:rsidR="00D2676D" w:rsidRPr="00CD4FB0" w:rsidRDefault="00D2676D" w:rsidP="00D2676D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คุณโชคสถิตย์ เบญจารัตนาภรณ์</w:t>
            </w:r>
          </w:p>
        </w:tc>
        <w:tc>
          <w:tcPr>
            <w:tcW w:w="3260" w:type="dxa"/>
            <w:shd w:val="clear" w:color="auto" w:fill="auto"/>
          </w:tcPr>
          <w:p w14:paraId="7ED06C53" w14:textId="419F0EAE" w:rsidR="00D2676D" w:rsidRPr="00CD4FB0" w:rsidRDefault="00D2676D" w:rsidP="00D2676D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2556" w:type="dxa"/>
            <w:shd w:val="clear" w:color="auto" w:fill="auto"/>
          </w:tcPr>
          <w:p w14:paraId="1CD8AB15" w14:textId="534DBA32" w:rsidR="00D2676D" w:rsidRPr="00CD4FB0" w:rsidRDefault="00D2676D" w:rsidP="00D267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คู่สมรสของผู้ถือหุ้น</w:t>
            </w:r>
          </w:p>
        </w:tc>
      </w:tr>
    </w:tbl>
    <w:p w14:paraId="0015EE36" w14:textId="77777777" w:rsidR="00D9644A" w:rsidRPr="00CD4FB0" w:rsidRDefault="00D9644A" w:rsidP="00E51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UPC" w:hAnsi="BrowalliaUPC" w:cs="BrowalliaUPC"/>
          <w:sz w:val="28"/>
          <w:szCs w:val="28"/>
        </w:rPr>
      </w:pPr>
    </w:p>
    <w:p w14:paraId="64B4D161" w14:textId="6F2D8775" w:rsidR="00642891" w:rsidRPr="00CD4FB0" w:rsidRDefault="00E10F44" w:rsidP="00194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รายการบัญชีที่มีสาระสำคัญกับบุคคลและบริษัทที่เกี่ยวข้องกัน</w:t>
      </w:r>
      <w:r w:rsidR="00642891" w:rsidRPr="00CD4FB0">
        <w:rPr>
          <w:rFonts w:ascii="BrowalliaUPC" w:hAnsi="BrowalliaUPC" w:cs="BrowalliaUPC"/>
          <w:sz w:val="28"/>
          <w:szCs w:val="28"/>
          <w:cs/>
        </w:rPr>
        <w:t xml:space="preserve"> สำหรับปีสิ้นสุดวันที่ </w:t>
      </w:r>
      <w:r w:rsidR="00642891" w:rsidRPr="00CD4FB0">
        <w:rPr>
          <w:rFonts w:ascii="BrowalliaUPC" w:hAnsi="BrowalliaUPC" w:cs="BrowalliaUPC"/>
          <w:sz w:val="28"/>
          <w:szCs w:val="28"/>
        </w:rPr>
        <w:t>31</w:t>
      </w:r>
      <w:r w:rsidR="00642891" w:rsidRPr="00CD4FB0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="00642891" w:rsidRPr="00CD4FB0">
        <w:rPr>
          <w:rFonts w:ascii="BrowalliaUPC" w:hAnsi="BrowalliaUPC" w:cs="BrowalliaUPC"/>
          <w:sz w:val="28"/>
          <w:szCs w:val="28"/>
        </w:rPr>
        <w:t>25</w:t>
      </w:r>
      <w:r w:rsidR="00BC6F01" w:rsidRPr="00CD4FB0">
        <w:rPr>
          <w:rFonts w:ascii="BrowalliaUPC" w:hAnsi="BrowalliaUPC" w:cs="BrowalliaUPC"/>
          <w:sz w:val="28"/>
          <w:szCs w:val="28"/>
        </w:rPr>
        <w:t>6</w:t>
      </w:r>
      <w:r w:rsidR="00F703A4" w:rsidRPr="00CD4FB0">
        <w:rPr>
          <w:rFonts w:ascii="BrowalliaUPC" w:hAnsi="BrowalliaUPC" w:cs="BrowalliaUPC"/>
          <w:sz w:val="28"/>
          <w:szCs w:val="28"/>
        </w:rPr>
        <w:t>5</w:t>
      </w:r>
      <w:r w:rsidR="00642891" w:rsidRPr="00CD4FB0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="00642891" w:rsidRPr="00CD4FB0">
        <w:rPr>
          <w:rFonts w:ascii="BrowalliaUPC" w:hAnsi="BrowalliaUPC" w:cs="BrowalliaUPC"/>
          <w:sz w:val="28"/>
          <w:szCs w:val="28"/>
        </w:rPr>
        <w:t>25</w:t>
      </w:r>
      <w:r w:rsidR="000B7AF3" w:rsidRPr="00CD4FB0">
        <w:rPr>
          <w:rFonts w:ascii="BrowalliaUPC" w:hAnsi="BrowalliaUPC" w:cs="BrowalliaUPC"/>
          <w:sz w:val="28"/>
          <w:szCs w:val="28"/>
        </w:rPr>
        <w:t>6</w:t>
      </w:r>
      <w:r w:rsidR="00F703A4" w:rsidRPr="00CD4FB0">
        <w:rPr>
          <w:rFonts w:ascii="BrowalliaUPC" w:hAnsi="BrowalliaUPC" w:cs="BrowalliaUPC"/>
          <w:sz w:val="28"/>
          <w:szCs w:val="28"/>
        </w:rPr>
        <w:t>4</w:t>
      </w:r>
      <w:r w:rsidR="00642891" w:rsidRPr="00CD4FB0">
        <w:rPr>
          <w:rFonts w:ascii="BrowalliaUPC" w:hAnsi="BrowalliaUPC" w:cs="BrowalliaUPC"/>
          <w:sz w:val="28"/>
          <w:szCs w:val="28"/>
          <w:cs/>
        </w:rPr>
        <w:t xml:space="preserve"> ประกอบด้วย</w:t>
      </w:r>
    </w:p>
    <w:bookmarkEnd w:id="5"/>
    <w:p w14:paraId="64B4D162" w14:textId="77777777" w:rsidR="006F7A1C" w:rsidRPr="00CD4FB0" w:rsidRDefault="006F7A1C" w:rsidP="00194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897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943"/>
        <w:gridCol w:w="2511"/>
        <w:gridCol w:w="1634"/>
        <w:gridCol w:w="236"/>
        <w:gridCol w:w="1650"/>
      </w:tblGrid>
      <w:tr w:rsidR="00093CCB" w:rsidRPr="00CD4FB0" w14:paraId="64B4D171" w14:textId="77777777" w:rsidTr="00C5293F">
        <w:trPr>
          <w:tblHeader/>
        </w:trPr>
        <w:tc>
          <w:tcPr>
            <w:tcW w:w="2943" w:type="dxa"/>
          </w:tcPr>
          <w:p w14:paraId="64B4D16E" w14:textId="77777777" w:rsidR="00093CCB" w:rsidRPr="00CD4FB0" w:rsidRDefault="00093CCB" w:rsidP="001943C5">
            <w:pPr>
              <w:tabs>
                <w:tab w:val="clear" w:pos="454"/>
                <w:tab w:val="left" w:pos="0"/>
                <w:tab w:val="left" w:pos="459"/>
              </w:tabs>
              <w:spacing w:line="240" w:lineRule="auto"/>
              <w:ind w:left="42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511" w:type="dxa"/>
          </w:tcPr>
          <w:p w14:paraId="64B4D16F" w14:textId="77777777" w:rsidR="00093CCB" w:rsidRPr="00CD4FB0" w:rsidRDefault="00093CCB" w:rsidP="001943C5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นโยบาย</w:t>
            </w:r>
          </w:p>
        </w:tc>
        <w:tc>
          <w:tcPr>
            <w:tcW w:w="3520" w:type="dxa"/>
            <w:gridSpan w:val="3"/>
          </w:tcPr>
          <w:p w14:paraId="379412DA" w14:textId="37C06163" w:rsidR="00093CCB" w:rsidRPr="00CD4FB0" w:rsidRDefault="00093CCB" w:rsidP="00093CCB">
            <w:pPr>
              <w:pStyle w:val="Heading4"/>
              <w:framePr w:w="0" w:hRule="auto" w:hSpace="0" w:wrap="auto" w:vAnchor="margin" w:hAnchor="text" w:xAlign="left" w:yAlign="inline"/>
              <w:pBdr>
                <w:bottom w:val="single" w:sz="4" w:space="1" w:color="auto"/>
              </w:pBdr>
              <w:tabs>
                <w:tab w:val="left" w:pos="1277"/>
              </w:tabs>
              <w:ind w:right="-76" w:hanging="110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CD4FB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บาท</w:t>
            </w:r>
          </w:p>
        </w:tc>
      </w:tr>
      <w:tr w:rsidR="00664ACE" w:rsidRPr="00CD4FB0" w14:paraId="64B4D178" w14:textId="77777777" w:rsidTr="00C5293F">
        <w:trPr>
          <w:tblHeader/>
        </w:trPr>
        <w:tc>
          <w:tcPr>
            <w:tcW w:w="2943" w:type="dxa"/>
          </w:tcPr>
          <w:p w14:paraId="64B4D172" w14:textId="77777777" w:rsidR="00664ACE" w:rsidRPr="00CD4FB0" w:rsidRDefault="00664ACE" w:rsidP="00F703A4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2511" w:type="dxa"/>
          </w:tcPr>
          <w:p w14:paraId="64B4D173" w14:textId="77777777" w:rsidR="00664ACE" w:rsidRPr="00CD4FB0" w:rsidRDefault="00664ACE" w:rsidP="00F703A4">
            <w:pPr>
              <w:pBdr>
                <w:bottom w:val="single" w:sz="4" w:space="1" w:color="auto"/>
              </w:pBd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การกำหนดราคา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vAlign w:val="bottom"/>
          </w:tcPr>
          <w:p w14:paraId="64B4D174" w14:textId="508C898A" w:rsidR="00664ACE" w:rsidRPr="00CD4FB0" w:rsidRDefault="00664ACE" w:rsidP="008133A8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65</w:t>
            </w:r>
          </w:p>
        </w:tc>
        <w:tc>
          <w:tcPr>
            <w:tcW w:w="236" w:type="dxa"/>
          </w:tcPr>
          <w:p w14:paraId="17E96178" w14:textId="77777777" w:rsidR="00664ACE" w:rsidRPr="00CD4FB0" w:rsidRDefault="00664ACE" w:rsidP="00664ACE">
            <w:pPr>
              <w:tabs>
                <w:tab w:val="clear" w:pos="1644"/>
                <w:tab w:val="left" w:pos="1542"/>
              </w:tabs>
              <w:spacing w:line="240" w:lineRule="auto"/>
              <w:ind w:right="-115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64B4D175" w14:textId="0BA018F0" w:rsidR="00664ACE" w:rsidRPr="00CD4FB0" w:rsidRDefault="00664ACE" w:rsidP="00FC6A6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</w:tr>
      <w:tr w:rsidR="00664ACE" w:rsidRPr="00CD4FB0" w14:paraId="49CD1EF0" w14:textId="77777777" w:rsidTr="00C5293F">
        <w:trPr>
          <w:trHeight w:val="351"/>
          <w:tblHeader/>
        </w:trPr>
        <w:tc>
          <w:tcPr>
            <w:tcW w:w="2943" w:type="dxa"/>
          </w:tcPr>
          <w:p w14:paraId="3AF3EF5A" w14:textId="77777777" w:rsidR="00664ACE" w:rsidRPr="00CD4FB0" w:rsidRDefault="00664ACE" w:rsidP="001943C5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UPC" w:hAnsi="BrowalliaUPC" w:cs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2511" w:type="dxa"/>
          </w:tcPr>
          <w:p w14:paraId="3B322BDC" w14:textId="77777777" w:rsidR="00664ACE" w:rsidRPr="00CD4FB0" w:rsidRDefault="00664ACE" w:rsidP="001943C5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14:paraId="0EC95A70" w14:textId="77777777" w:rsidR="00664ACE" w:rsidRPr="00CD4FB0" w:rsidRDefault="00664ACE" w:rsidP="001943C5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3CC5AB87" w14:textId="77777777" w:rsidR="00664ACE" w:rsidRPr="00CD4FB0" w:rsidRDefault="00664ACE" w:rsidP="001943C5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5D9F210D" w14:textId="3829F5C0" w:rsidR="00664ACE" w:rsidRPr="00CD4FB0" w:rsidRDefault="00664ACE" w:rsidP="009F1DFC">
            <w:pPr>
              <w:spacing w:line="240" w:lineRule="auto"/>
              <w:ind w:left="-255" w:firstLine="25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664ACE" w:rsidRPr="00CD4FB0" w14:paraId="06773289" w14:textId="77777777" w:rsidTr="00C5293F">
        <w:trPr>
          <w:tblHeader/>
        </w:trPr>
        <w:tc>
          <w:tcPr>
            <w:tcW w:w="2943" w:type="dxa"/>
          </w:tcPr>
          <w:p w14:paraId="459211F5" w14:textId="3A53EAEE" w:rsidR="00664ACE" w:rsidRPr="00CD4FB0" w:rsidRDefault="00664ACE" w:rsidP="001943C5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ขายสินค้า</w:t>
            </w:r>
          </w:p>
        </w:tc>
        <w:tc>
          <w:tcPr>
            <w:tcW w:w="2511" w:type="dxa"/>
          </w:tcPr>
          <w:p w14:paraId="0FC7BC6C" w14:textId="77777777" w:rsidR="00664ACE" w:rsidRPr="00CD4FB0" w:rsidRDefault="00664ACE" w:rsidP="001943C5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34" w:type="dxa"/>
            <w:vAlign w:val="bottom"/>
          </w:tcPr>
          <w:p w14:paraId="7C943B98" w14:textId="77777777" w:rsidR="00664ACE" w:rsidRPr="00CD4FB0" w:rsidRDefault="00664ACE" w:rsidP="001943C5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0F63FEDA" w14:textId="77777777" w:rsidR="00664ACE" w:rsidRPr="00CD4FB0" w:rsidRDefault="00664ACE" w:rsidP="001943C5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50" w:type="dxa"/>
            <w:vAlign w:val="bottom"/>
          </w:tcPr>
          <w:p w14:paraId="5DBF378B" w14:textId="3D7A1427" w:rsidR="00664ACE" w:rsidRPr="00CD4FB0" w:rsidRDefault="00664ACE" w:rsidP="009F1DFC">
            <w:pPr>
              <w:spacing w:line="240" w:lineRule="auto"/>
              <w:ind w:left="-255" w:firstLine="255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664ACE" w:rsidRPr="00CD4FB0" w14:paraId="0B9BE15A" w14:textId="77777777" w:rsidTr="00C5293F">
        <w:trPr>
          <w:trHeight w:val="227"/>
          <w:tblHeader/>
        </w:trPr>
        <w:tc>
          <w:tcPr>
            <w:tcW w:w="2943" w:type="dxa"/>
          </w:tcPr>
          <w:p w14:paraId="144316B5" w14:textId="2B937202" w:rsidR="00664ACE" w:rsidRPr="00CD4FB0" w:rsidRDefault="00664ACE" w:rsidP="00F703A4">
            <w:pPr>
              <w:tabs>
                <w:tab w:val="clear" w:pos="454"/>
                <w:tab w:val="left" w:pos="6"/>
              </w:tabs>
              <w:spacing w:line="240" w:lineRule="auto"/>
              <w:ind w:left="6" w:firstLine="28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511" w:type="dxa"/>
          </w:tcPr>
          <w:p w14:paraId="6CCACCCE" w14:textId="3FADC829" w:rsidR="00664ACE" w:rsidRPr="00CD4FB0" w:rsidRDefault="00664ACE" w:rsidP="00F703A4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634" w:type="dxa"/>
            <w:vAlign w:val="bottom"/>
          </w:tcPr>
          <w:p w14:paraId="3B1FFDBC" w14:textId="20C050A5" w:rsidR="00664ACE" w:rsidRPr="00CD4FB0" w:rsidRDefault="008B528A" w:rsidP="00A147CB">
            <w:pPr>
              <w:tabs>
                <w:tab w:val="clear" w:pos="1644"/>
                <w:tab w:val="left" w:pos="147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750</w:t>
            </w:r>
            <w:r w:rsidR="00664ACE" w:rsidRPr="00CD4FB0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855</w:t>
            </w:r>
          </w:p>
        </w:tc>
        <w:tc>
          <w:tcPr>
            <w:tcW w:w="236" w:type="dxa"/>
          </w:tcPr>
          <w:p w14:paraId="684E39DF" w14:textId="77777777" w:rsidR="00664ACE" w:rsidRPr="00CD4FB0" w:rsidRDefault="00664ACE" w:rsidP="00F703A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50" w:type="dxa"/>
            <w:vAlign w:val="bottom"/>
          </w:tcPr>
          <w:p w14:paraId="5555FBB9" w14:textId="36C0FC94" w:rsidR="00664ACE" w:rsidRPr="00CD4FB0" w:rsidRDefault="008B528A" w:rsidP="009F1DFC">
            <w:pPr>
              <w:spacing w:line="240" w:lineRule="auto"/>
              <w:ind w:left="-255" w:firstLine="25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545</w:t>
            </w:r>
            <w:r w:rsidR="00664ACE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393</w:t>
            </w:r>
          </w:p>
        </w:tc>
      </w:tr>
      <w:tr w:rsidR="00664ACE" w:rsidRPr="00CD4FB0" w14:paraId="379CB0F6" w14:textId="77777777" w:rsidTr="00C5293F">
        <w:trPr>
          <w:tblHeader/>
        </w:trPr>
        <w:tc>
          <w:tcPr>
            <w:tcW w:w="2943" w:type="dxa"/>
          </w:tcPr>
          <w:p w14:paraId="7620F543" w14:textId="528991EA" w:rsidR="00664ACE" w:rsidRPr="00CD4FB0" w:rsidRDefault="00664ACE" w:rsidP="00F703A4">
            <w:pPr>
              <w:tabs>
                <w:tab w:val="clear" w:pos="454"/>
                <w:tab w:val="left" w:pos="6"/>
              </w:tabs>
              <w:spacing w:line="240" w:lineRule="auto"/>
              <w:ind w:left="6" w:firstLine="28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511" w:type="dxa"/>
          </w:tcPr>
          <w:p w14:paraId="696DF4B0" w14:textId="33930EC8" w:rsidR="00664ACE" w:rsidRPr="00CD4FB0" w:rsidRDefault="00664ACE" w:rsidP="00F703A4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634" w:type="dxa"/>
            <w:tcBorders>
              <w:bottom w:val="single" w:sz="2" w:space="0" w:color="auto"/>
            </w:tcBorders>
            <w:vAlign w:val="bottom"/>
          </w:tcPr>
          <w:p w14:paraId="3A50ECC3" w14:textId="27B19629" w:rsidR="00664ACE" w:rsidRPr="00CD4FB0" w:rsidRDefault="008B528A" w:rsidP="00664AC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6</w:t>
            </w:r>
            <w:r w:rsidR="00664ACE" w:rsidRPr="00CD4FB0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988</w:t>
            </w:r>
            <w:r w:rsidR="00664ACE" w:rsidRPr="00CD4FB0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799</w:t>
            </w:r>
          </w:p>
        </w:tc>
        <w:tc>
          <w:tcPr>
            <w:tcW w:w="236" w:type="dxa"/>
          </w:tcPr>
          <w:p w14:paraId="72FE17D3" w14:textId="77777777" w:rsidR="00664ACE" w:rsidRPr="00CD4FB0" w:rsidRDefault="00664ACE" w:rsidP="00664AC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50" w:type="dxa"/>
            <w:tcBorders>
              <w:bottom w:val="single" w:sz="2" w:space="0" w:color="auto"/>
            </w:tcBorders>
            <w:vAlign w:val="bottom"/>
          </w:tcPr>
          <w:p w14:paraId="4D97D319" w14:textId="7262346C" w:rsidR="00664ACE" w:rsidRPr="00CD4FB0" w:rsidRDefault="008B528A" w:rsidP="009F1DFC">
            <w:pPr>
              <w:spacing w:line="240" w:lineRule="auto"/>
              <w:ind w:left="-255" w:firstLine="25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="00664ACE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122</w:t>
            </w:r>
            <w:r w:rsidR="00664ACE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215</w:t>
            </w:r>
          </w:p>
        </w:tc>
      </w:tr>
      <w:tr w:rsidR="00664ACE" w:rsidRPr="00CD4FB0" w14:paraId="181794D1" w14:textId="77777777" w:rsidTr="00C5293F">
        <w:trPr>
          <w:tblHeader/>
        </w:trPr>
        <w:tc>
          <w:tcPr>
            <w:tcW w:w="2943" w:type="dxa"/>
          </w:tcPr>
          <w:p w14:paraId="6C561F6B" w14:textId="539F9EEF" w:rsidR="00664ACE" w:rsidRPr="00CD4FB0" w:rsidRDefault="00664ACE" w:rsidP="00F703A4">
            <w:pPr>
              <w:tabs>
                <w:tab w:val="clear" w:pos="454"/>
                <w:tab w:val="left" w:pos="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511" w:type="dxa"/>
          </w:tcPr>
          <w:p w14:paraId="3F002B41" w14:textId="2EACC09C" w:rsidR="00664ACE" w:rsidRPr="00CD4FB0" w:rsidRDefault="00664ACE" w:rsidP="00F703A4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34" w:type="dxa"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14:paraId="04883F4C" w14:textId="713DFD7F" w:rsidR="00664ACE" w:rsidRPr="00CD4FB0" w:rsidRDefault="00664ACE" w:rsidP="008133A8">
            <w:pPr>
              <w:tabs>
                <w:tab w:val="left" w:pos="129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8B528A" w:rsidRPr="008B528A">
              <w:rPr>
                <w:rFonts w:ascii="BrowalliaUPC" w:hAnsi="BrowalliaUPC" w:cs="BrowalliaUPC" w:hint="cs"/>
                <w:sz w:val="28"/>
                <w:szCs w:val="28"/>
              </w:rPr>
              <w:t>7</w:t>
            </w: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,</w:t>
            </w:r>
            <w:r w:rsidR="008B528A" w:rsidRPr="008B528A">
              <w:rPr>
                <w:rFonts w:ascii="BrowalliaUPC" w:hAnsi="BrowalliaUPC" w:cs="BrowalliaUPC" w:hint="cs"/>
                <w:sz w:val="28"/>
                <w:szCs w:val="28"/>
              </w:rPr>
              <w:t>739</w:t>
            </w: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,</w:t>
            </w:r>
            <w:r w:rsidR="008B528A" w:rsidRPr="008B528A">
              <w:rPr>
                <w:rFonts w:ascii="BrowalliaUPC" w:hAnsi="BrowalliaUPC" w:cs="BrowalliaUPC" w:hint="cs"/>
                <w:sz w:val="28"/>
                <w:szCs w:val="28"/>
              </w:rPr>
              <w:t>654</w:t>
            </w:r>
          </w:p>
        </w:tc>
        <w:tc>
          <w:tcPr>
            <w:tcW w:w="236" w:type="dxa"/>
          </w:tcPr>
          <w:p w14:paraId="1C69C910" w14:textId="77777777" w:rsidR="00664ACE" w:rsidRPr="00CD4FB0" w:rsidRDefault="00664ACE" w:rsidP="00664AC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50" w:type="dxa"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14:paraId="79F1028C" w14:textId="02C238E3" w:rsidR="00664ACE" w:rsidRPr="00CD4FB0" w:rsidRDefault="008B528A" w:rsidP="008133A8">
            <w:pPr>
              <w:spacing w:line="240" w:lineRule="auto"/>
              <w:ind w:left="-255" w:firstLine="25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="00664ACE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667</w:t>
            </w:r>
            <w:r w:rsidR="00664ACE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608</w:t>
            </w:r>
          </w:p>
        </w:tc>
      </w:tr>
      <w:tr w:rsidR="00664ACE" w:rsidRPr="00CD4FB0" w14:paraId="7F5C365E" w14:textId="77777777" w:rsidTr="00C5293F">
        <w:trPr>
          <w:trHeight w:val="333"/>
          <w:tblHeader/>
        </w:trPr>
        <w:tc>
          <w:tcPr>
            <w:tcW w:w="2943" w:type="dxa"/>
          </w:tcPr>
          <w:p w14:paraId="6A7E2E2B" w14:textId="77777777" w:rsidR="00664ACE" w:rsidRPr="00CD4FB0" w:rsidRDefault="00664ACE" w:rsidP="00F703A4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UPC" w:hAnsi="BrowalliaUPC" w:cs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2511" w:type="dxa"/>
          </w:tcPr>
          <w:p w14:paraId="05BE1A31" w14:textId="77777777" w:rsidR="00664ACE" w:rsidRPr="00CD4FB0" w:rsidRDefault="00664ACE" w:rsidP="00F703A4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634" w:type="dxa"/>
            <w:tcBorders>
              <w:top w:val="single" w:sz="12" w:space="0" w:color="auto"/>
            </w:tcBorders>
            <w:vAlign w:val="bottom"/>
          </w:tcPr>
          <w:p w14:paraId="68FF72DC" w14:textId="77777777" w:rsidR="00664ACE" w:rsidRPr="00CD4FB0" w:rsidRDefault="00664ACE" w:rsidP="00F703A4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0F42FD0F" w14:textId="77777777" w:rsidR="00664ACE" w:rsidRPr="00CD4FB0" w:rsidRDefault="00664ACE" w:rsidP="00F703A4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650" w:type="dxa"/>
            <w:tcBorders>
              <w:top w:val="single" w:sz="12" w:space="0" w:color="auto"/>
            </w:tcBorders>
            <w:vAlign w:val="bottom"/>
          </w:tcPr>
          <w:p w14:paraId="2AE65071" w14:textId="230EF112" w:rsidR="00664ACE" w:rsidRPr="00CD4FB0" w:rsidRDefault="00664ACE" w:rsidP="009F1DFC">
            <w:pPr>
              <w:spacing w:line="240" w:lineRule="auto"/>
              <w:ind w:left="-255" w:firstLine="255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664ACE" w:rsidRPr="00CD4FB0" w14:paraId="64B4D1D9" w14:textId="77777777" w:rsidTr="00C5293F">
        <w:trPr>
          <w:trHeight w:val="74"/>
        </w:trPr>
        <w:tc>
          <w:tcPr>
            <w:tcW w:w="2943" w:type="dxa"/>
          </w:tcPr>
          <w:p w14:paraId="64B4D1D3" w14:textId="77777777" w:rsidR="00664ACE" w:rsidRPr="00CD4FB0" w:rsidRDefault="00664ACE" w:rsidP="00F703A4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511" w:type="dxa"/>
          </w:tcPr>
          <w:p w14:paraId="64B4D1D4" w14:textId="77777777" w:rsidR="00664ACE" w:rsidRPr="00CD4FB0" w:rsidRDefault="00664ACE" w:rsidP="00F703A4">
            <w:pPr>
              <w:tabs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34" w:type="dxa"/>
          </w:tcPr>
          <w:p w14:paraId="64B4D1D5" w14:textId="77777777" w:rsidR="00664ACE" w:rsidRPr="00CD4FB0" w:rsidRDefault="00664ACE" w:rsidP="00F703A4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40740C69" w14:textId="77777777" w:rsidR="00664ACE" w:rsidRPr="00CD4FB0" w:rsidRDefault="00664ACE" w:rsidP="00F703A4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50" w:type="dxa"/>
          </w:tcPr>
          <w:p w14:paraId="64B4D1D6" w14:textId="269515DA" w:rsidR="00664ACE" w:rsidRPr="00CD4FB0" w:rsidRDefault="00664ACE" w:rsidP="009F1DFC">
            <w:pPr>
              <w:tabs>
                <w:tab w:val="clear" w:pos="454"/>
              </w:tabs>
              <w:spacing w:line="240" w:lineRule="auto"/>
              <w:ind w:left="-255" w:right="-18" w:firstLine="25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664ACE" w:rsidRPr="00CD4FB0" w14:paraId="64B4D1E0" w14:textId="77777777" w:rsidTr="00C5293F">
        <w:tc>
          <w:tcPr>
            <w:tcW w:w="2943" w:type="dxa"/>
          </w:tcPr>
          <w:p w14:paraId="64B4D1DA" w14:textId="32C5DF6F" w:rsidR="00664ACE" w:rsidRPr="00CD4FB0" w:rsidRDefault="00664ACE" w:rsidP="00F703A4">
            <w:pPr>
              <w:tabs>
                <w:tab w:val="clear" w:pos="454"/>
              </w:tabs>
              <w:spacing w:line="240" w:lineRule="auto"/>
              <w:ind w:firstLine="25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2511" w:type="dxa"/>
          </w:tcPr>
          <w:p w14:paraId="64B4D1DB" w14:textId="77777777" w:rsidR="00664ACE" w:rsidRPr="00CD4FB0" w:rsidRDefault="00664ACE" w:rsidP="00F703A4">
            <w:pPr>
              <w:tabs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34" w:type="dxa"/>
            <w:tcBorders>
              <w:bottom w:val="single" w:sz="12" w:space="0" w:color="auto"/>
            </w:tcBorders>
          </w:tcPr>
          <w:p w14:paraId="64B4D1DC" w14:textId="443E0703" w:rsidR="00664ACE" w:rsidRPr="00CD4FB0" w:rsidRDefault="008B528A" w:rsidP="008133A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25</w:t>
            </w:r>
            <w:r w:rsidR="00664ACE"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773</w:t>
            </w:r>
            <w:r w:rsidR="00664ACE"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216</w:t>
            </w:r>
          </w:p>
        </w:tc>
        <w:tc>
          <w:tcPr>
            <w:tcW w:w="236" w:type="dxa"/>
          </w:tcPr>
          <w:p w14:paraId="3D354300" w14:textId="77777777" w:rsidR="00664ACE" w:rsidRPr="00CD4FB0" w:rsidRDefault="00664ACE" w:rsidP="00664ACE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50" w:type="dxa"/>
            <w:tcBorders>
              <w:bottom w:val="single" w:sz="12" w:space="0" w:color="auto"/>
            </w:tcBorders>
          </w:tcPr>
          <w:p w14:paraId="64B4D1DD" w14:textId="0141BBD6" w:rsidR="00664ACE" w:rsidRPr="00CD4FB0" w:rsidRDefault="008B528A" w:rsidP="008133A8">
            <w:pPr>
              <w:tabs>
                <w:tab w:val="clear" w:pos="454"/>
              </w:tabs>
              <w:spacing w:line="240" w:lineRule="auto"/>
              <w:ind w:left="-255" w:right="-18" w:firstLine="25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19</w:t>
            </w:r>
            <w:r w:rsidR="00664ACE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981</w:t>
            </w:r>
            <w:r w:rsidR="00664ACE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620</w:t>
            </w:r>
          </w:p>
        </w:tc>
      </w:tr>
    </w:tbl>
    <w:p w14:paraId="30061283" w14:textId="77777777" w:rsidR="0092554B" w:rsidRPr="00CD4FB0" w:rsidRDefault="0092554B" w:rsidP="001943C5">
      <w:pPr>
        <w:tabs>
          <w:tab w:val="clear" w:pos="454"/>
          <w:tab w:val="left" w:pos="720"/>
        </w:tabs>
        <w:spacing w:line="240" w:lineRule="auto"/>
        <w:ind w:left="450"/>
        <w:jc w:val="thaiDistribute"/>
        <w:rPr>
          <w:rFonts w:ascii="BrowalliaUPC" w:hAnsi="BrowalliaUPC" w:cs="BrowalliaUPC"/>
          <w:sz w:val="22"/>
          <w:szCs w:val="22"/>
        </w:rPr>
      </w:pPr>
    </w:p>
    <w:p w14:paraId="0B06F233" w14:textId="0C872F01" w:rsidR="00E51D10" w:rsidRPr="00CD4FB0" w:rsidRDefault="00E51D10" w:rsidP="00904A8D">
      <w:pPr>
        <w:tabs>
          <w:tab w:val="clear" w:pos="454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922E0B4" w14:textId="0A131ABB" w:rsidR="002011B9" w:rsidRPr="00CD4FB0" w:rsidRDefault="002011B9" w:rsidP="00904A8D">
      <w:pPr>
        <w:tabs>
          <w:tab w:val="clear" w:pos="454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9F53A66" w14:textId="77777777" w:rsidR="002011B9" w:rsidRPr="00CD4FB0" w:rsidRDefault="002011B9" w:rsidP="00904A8D">
      <w:pPr>
        <w:tabs>
          <w:tab w:val="clear" w:pos="454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4B4D1E2" w14:textId="3A522F0D" w:rsidR="00642891" w:rsidRPr="00CD4FB0" w:rsidRDefault="00E10F44" w:rsidP="00D20D6F">
      <w:pPr>
        <w:tabs>
          <w:tab w:val="clear" w:pos="454"/>
          <w:tab w:val="left" w:pos="720"/>
        </w:tabs>
        <w:spacing w:line="240" w:lineRule="auto"/>
        <w:ind w:left="369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lastRenderedPageBreak/>
        <w:t xml:space="preserve">ยอดคงเหลือกับบริษัทที่เกี่ยวข้องกันที่มีสาระสำคัญ </w:t>
      </w:r>
      <w:r w:rsidR="00642891" w:rsidRPr="00CD4FB0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="00C70BBD" w:rsidRPr="00CD4FB0">
        <w:rPr>
          <w:rFonts w:ascii="BrowalliaUPC" w:hAnsi="BrowalliaUPC" w:cs="BrowalliaUPC"/>
          <w:sz w:val="28"/>
          <w:szCs w:val="28"/>
        </w:rPr>
        <w:t>31</w:t>
      </w:r>
      <w:r w:rsidR="00642891" w:rsidRPr="00CD4FB0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="00642891" w:rsidRPr="00CD4FB0">
        <w:rPr>
          <w:rFonts w:ascii="BrowalliaUPC" w:hAnsi="BrowalliaUPC" w:cs="BrowalliaUPC"/>
          <w:sz w:val="28"/>
          <w:szCs w:val="28"/>
        </w:rPr>
        <w:t>25</w:t>
      </w:r>
      <w:r w:rsidR="00BC6F01" w:rsidRPr="00CD4FB0">
        <w:rPr>
          <w:rFonts w:ascii="BrowalliaUPC" w:hAnsi="BrowalliaUPC" w:cs="BrowalliaUPC"/>
          <w:sz w:val="28"/>
          <w:szCs w:val="28"/>
        </w:rPr>
        <w:t>6</w:t>
      </w:r>
      <w:r w:rsidR="002D0111" w:rsidRPr="00CD4FB0">
        <w:rPr>
          <w:rFonts w:ascii="BrowalliaUPC" w:hAnsi="BrowalliaUPC" w:cs="BrowalliaUPC"/>
          <w:sz w:val="28"/>
          <w:szCs w:val="28"/>
        </w:rPr>
        <w:t>5</w:t>
      </w:r>
      <w:r w:rsidR="00642891" w:rsidRPr="00CD4FB0">
        <w:rPr>
          <w:rFonts w:ascii="BrowalliaUPC" w:hAnsi="BrowalliaUPC" w:cs="BrowalliaUPC"/>
          <w:sz w:val="28"/>
          <w:szCs w:val="28"/>
          <w:cs/>
        </w:rPr>
        <w:t xml:space="preserve"> และ</w:t>
      </w:r>
      <w:r w:rsidR="00642891" w:rsidRPr="00CD4FB0">
        <w:rPr>
          <w:rFonts w:ascii="BrowalliaUPC" w:hAnsi="BrowalliaUPC" w:cs="BrowalliaUPC"/>
          <w:sz w:val="28"/>
          <w:szCs w:val="28"/>
        </w:rPr>
        <w:t xml:space="preserve"> 25</w:t>
      </w:r>
      <w:r w:rsidR="000B7AF3" w:rsidRPr="00CD4FB0">
        <w:rPr>
          <w:rFonts w:ascii="BrowalliaUPC" w:hAnsi="BrowalliaUPC" w:cs="BrowalliaUPC"/>
          <w:sz w:val="28"/>
          <w:szCs w:val="28"/>
        </w:rPr>
        <w:t>6</w:t>
      </w:r>
      <w:r w:rsidR="002D0111" w:rsidRPr="00CD4FB0">
        <w:rPr>
          <w:rFonts w:ascii="BrowalliaUPC" w:hAnsi="BrowalliaUPC" w:cs="BrowalliaUPC"/>
          <w:sz w:val="28"/>
          <w:szCs w:val="28"/>
        </w:rPr>
        <w:t>4</w:t>
      </w:r>
      <w:r w:rsidR="00642891" w:rsidRPr="00CD4FB0">
        <w:rPr>
          <w:rFonts w:ascii="BrowalliaUPC" w:hAnsi="BrowalliaUPC" w:cs="BrowalliaUPC"/>
          <w:sz w:val="28"/>
          <w:szCs w:val="28"/>
          <w:cs/>
        </w:rPr>
        <w:t xml:space="preserve"> ประกอบด้วย</w:t>
      </w:r>
    </w:p>
    <w:p w14:paraId="64B4D1E3" w14:textId="77777777" w:rsidR="00344453" w:rsidRPr="00CD4FB0" w:rsidRDefault="00344453" w:rsidP="001943C5">
      <w:pPr>
        <w:spacing w:line="240" w:lineRule="auto"/>
        <w:jc w:val="both"/>
        <w:rPr>
          <w:rFonts w:ascii="BrowalliaUPC" w:hAnsi="BrowalliaUPC" w:cs="BrowalliaUPC"/>
          <w:sz w:val="28"/>
          <w:szCs w:val="28"/>
        </w:rPr>
      </w:pPr>
    </w:p>
    <w:tbl>
      <w:tblPr>
        <w:tblW w:w="9033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4628"/>
        <w:gridCol w:w="1057"/>
        <w:gridCol w:w="1575"/>
        <w:gridCol w:w="236"/>
        <w:gridCol w:w="1537"/>
      </w:tblGrid>
      <w:tr w:rsidR="00AC7445" w:rsidRPr="00CD4FB0" w14:paraId="355435AC" w14:textId="77777777" w:rsidTr="00AC7445">
        <w:trPr>
          <w:cantSplit/>
        </w:trPr>
        <w:tc>
          <w:tcPr>
            <w:tcW w:w="5685" w:type="dxa"/>
            <w:gridSpan w:val="2"/>
          </w:tcPr>
          <w:p w14:paraId="4AB847D0" w14:textId="77777777" w:rsidR="00AC7445" w:rsidRPr="00CD4FB0" w:rsidRDefault="00AC7445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348" w:type="dxa"/>
            <w:gridSpan w:val="3"/>
          </w:tcPr>
          <w:p w14:paraId="1AA7E04A" w14:textId="0F887464" w:rsidR="00AC7445" w:rsidRPr="00CD4FB0" w:rsidRDefault="00AC7445">
            <w:pPr>
              <w:pStyle w:val="Heading4"/>
              <w:framePr w:w="0" w:hRule="auto" w:hSpace="0" w:wrap="auto" w:vAnchor="margin" w:hAnchor="text" w:xAlign="left" w:yAlign="inline"/>
              <w:ind w:right="-76" w:hanging="110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</w:t>
            </w:r>
          </w:p>
        </w:tc>
      </w:tr>
      <w:tr w:rsidR="00AC7445" w:rsidRPr="00CD4FB0" w14:paraId="2E7F428E" w14:textId="77777777" w:rsidTr="00AC7445">
        <w:trPr>
          <w:cantSplit/>
        </w:trPr>
        <w:tc>
          <w:tcPr>
            <w:tcW w:w="4628" w:type="dxa"/>
          </w:tcPr>
          <w:p w14:paraId="7A9BE990" w14:textId="77777777" w:rsidR="00AC7445" w:rsidRPr="00CD4FB0" w:rsidRDefault="00AC7445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7" w:type="dxa"/>
            <w:tcBorders>
              <w:left w:val="nil"/>
            </w:tcBorders>
          </w:tcPr>
          <w:p w14:paraId="4A5C3099" w14:textId="77777777" w:rsidR="00AC7445" w:rsidRPr="00CD4FB0" w:rsidRDefault="00AC744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DC13E04" w14:textId="689B097F" w:rsidR="00AC7445" w:rsidRPr="00CD4FB0" w:rsidRDefault="00AC744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74F087" w14:textId="77777777" w:rsidR="00AC7445" w:rsidRPr="00CD4FB0" w:rsidRDefault="00AC744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</w:tcPr>
          <w:p w14:paraId="663C330C" w14:textId="04D34D0D" w:rsidR="00AC7445" w:rsidRPr="00CD4FB0" w:rsidRDefault="00AC744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AC7445" w:rsidRPr="00CD4FB0" w14:paraId="3090CE3F" w14:textId="77777777" w:rsidTr="00AC7445">
        <w:trPr>
          <w:cantSplit/>
          <w:trHeight w:val="329"/>
        </w:trPr>
        <w:tc>
          <w:tcPr>
            <w:tcW w:w="4628" w:type="dxa"/>
          </w:tcPr>
          <w:p w14:paraId="63290A57" w14:textId="77777777" w:rsidR="00AC7445" w:rsidRPr="00CD4FB0" w:rsidRDefault="00AC7445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57" w:type="dxa"/>
            <w:tcBorders>
              <w:left w:val="nil"/>
            </w:tcBorders>
          </w:tcPr>
          <w:p w14:paraId="387E93C2" w14:textId="77777777" w:rsidR="00AC7445" w:rsidRPr="00CD4FB0" w:rsidRDefault="00AC7445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</w:tcBorders>
          </w:tcPr>
          <w:p w14:paraId="6AF73F62" w14:textId="77777777" w:rsidR="00AC7445" w:rsidRPr="00CD4FB0" w:rsidRDefault="00AC7445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2A477E80" w14:textId="77777777" w:rsidR="00AC7445" w:rsidRPr="00CD4FB0" w:rsidRDefault="00AC7445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37" w:type="dxa"/>
            <w:vAlign w:val="center"/>
          </w:tcPr>
          <w:p w14:paraId="13CCBD8F" w14:textId="77777777" w:rsidR="00AC7445" w:rsidRPr="00CD4FB0" w:rsidRDefault="00AC7445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AC7445" w:rsidRPr="00CD4FB0" w14:paraId="087925AA" w14:textId="77777777" w:rsidTr="00AC7445">
        <w:trPr>
          <w:cantSplit/>
        </w:trPr>
        <w:tc>
          <w:tcPr>
            <w:tcW w:w="4628" w:type="dxa"/>
            <w:vAlign w:val="bottom"/>
          </w:tcPr>
          <w:p w14:paraId="3E4522AD" w14:textId="77777777" w:rsidR="00AC7445" w:rsidRPr="00CD4FB0" w:rsidRDefault="00AC7445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057" w:type="dxa"/>
            <w:tcBorders>
              <w:left w:val="nil"/>
            </w:tcBorders>
          </w:tcPr>
          <w:p w14:paraId="7D500DE0" w14:textId="77777777" w:rsidR="00AC7445" w:rsidRPr="00CD4FB0" w:rsidRDefault="00AC7445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</w:tcBorders>
          </w:tcPr>
          <w:p w14:paraId="03315213" w14:textId="77777777" w:rsidR="00AC7445" w:rsidRPr="00CD4FB0" w:rsidRDefault="00AC7445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265495" w14:textId="77777777" w:rsidR="00AC7445" w:rsidRPr="00CD4FB0" w:rsidRDefault="00AC7445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7" w:type="dxa"/>
          </w:tcPr>
          <w:p w14:paraId="57879C04" w14:textId="77777777" w:rsidR="00AC7445" w:rsidRPr="00CD4FB0" w:rsidRDefault="00AC7445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C7445" w:rsidRPr="00CD4FB0" w14:paraId="4CEED3B3" w14:textId="77777777" w:rsidTr="00AC7445">
        <w:trPr>
          <w:cantSplit/>
        </w:trPr>
        <w:tc>
          <w:tcPr>
            <w:tcW w:w="4628" w:type="dxa"/>
            <w:shd w:val="clear" w:color="auto" w:fill="auto"/>
          </w:tcPr>
          <w:p w14:paraId="2AA6A6ED" w14:textId="77777777" w:rsidR="00AC7445" w:rsidRPr="00CD4FB0" w:rsidRDefault="00AC7445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บริษัทที่เกี่ยวข้องกัน</w:t>
            </w:r>
          </w:p>
        </w:tc>
        <w:tc>
          <w:tcPr>
            <w:tcW w:w="1057" w:type="dxa"/>
            <w:tcBorders>
              <w:left w:val="nil"/>
            </w:tcBorders>
          </w:tcPr>
          <w:p w14:paraId="565EA677" w14:textId="77777777" w:rsidR="00AC7445" w:rsidRPr="00CD4FB0" w:rsidRDefault="00AC7445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bottom w:val="single" w:sz="12" w:space="0" w:color="auto"/>
            </w:tcBorders>
            <w:vAlign w:val="bottom"/>
          </w:tcPr>
          <w:p w14:paraId="0825114E" w14:textId="26A96C62" w:rsidR="00AC7445" w:rsidRPr="00CD4FB0" w:rsidRDefault="008B528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B528A">
              <w:rPr>
                <w:rFonts w:ascii="Browallia New" w:hAnsi="Browallia New" w:cs="Browallia New" w:hint="cs"/>
                <w:sz w:val="28"/>
                <w:szCs w:val="28"/>
              </w:rPr>
              <w:t>339</w:t>
            </w:r>
            <w:r w:rsidR="00EA394D" w:rsidRPr="00CD4FB0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8B528A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11158A4C" w14:textId="77777777" w:rsidR="00AC7445" w:rsidRPr="00CD4FB0" w:rsidRDefault="00AC7445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7" w:type="dxa"/>
            <w:tcBorders>
              <w:bottom w:val="single" w:sz="12" w:space="0" w:color="auto"/>
            </w:tcBorders>
          </w:tcPr>
          <w:p w14:paraId="0267387D" w14:textId="77777777" w:rsidR="00AC7445" w:rsidRPr="00CD4FB0" w:rsidRDefault="00AC7445">
            <w:pPr>
              <w:ind w:left="-111" w:right="-4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 xml:space="preserve">            -</w:t>
            </w:r>
          </w:p>
        </w:tc>
      </w:tr>
    </w:tbl>
    <w:p w14:paraId="0E8325A7" w14:textId="77777777" w:rsidR="00904A8D" w:rsidRPr="00CD4FB0" w:rsidRDefault="00904A8D" w:rsidP="00206F4C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AAE41FB" w14:textId="5449AC58" w:rsidR="00B9519C" w:rsidRPr="00CD4FB0" w:rsidRDefault="00E6478A" w:rsidP="00B9519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357D833F" w14:textId="77777777" w:rsidR="00206F4C" w:rsidRPr="00CD4FB0" w:rsidRDefault="00206F4C" w:rsidP="00206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tbl>
      <w:tblPr>
        <w:tblW w:w="9081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5733"/>
        <w:gridCol w:w="1575"/>
        <w:gridCol w:w="236"/>
        <w:gridCol w:w="1537"/>
      </w:tblGrid>
      <w:tr w:rsidR="00E6478A" w:rsidRPr="00CD4FB0" w14:paraId="785A33B9" w14:textId="77777777" w:rsidTr="00D20D6F">
        <w:trPr>
          <w:cantSplit/>
          <w:tblHeader/>
        </w:trPr>
        <w:tc>
          <w:tcPr>
            <w:tcW w:w="5733" w:type="dxa"/>
          </w:tcPr>
          <w:p w14:paraId="0983A2E5" w14:textId="77777777" w:rsidR="00E6478A" w:rsidRPr="00CD4FB0" w:rsidRDefault="00E6478A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348" w:type="dxa"/>
            <w:gridSpan w:val="3"/>
            <w:tcBorders>
              <w:left w:val="nil"/>
              <w:bottom w:val="single" w:sz="4" w:space="0" w:color="auto"/>
            </w:tcBorders>
          </w:tcPr>
          <w:p w14:paraId="1A0CCE7C" w14:textId="77777777" w:rsidR="00E6478A" w:rsidRPr="00CD4FB0" w:rsidRDefault="00E6478A">
            <w:pPr>
              <w:spacing w:line="240" w:lineRule="auto"/>
              <w:ind w:right="7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E6478A" w:rsidRPr="00CD4FB0" w14:paraId="48A0E5C9" w14:textId="77777777" w:rsidTr="00D20D6F">
        <w:trPr>
          <w:cantSplit/>
          <w:tblHeader/>
        </w:trPr>
        <w:tc>
          <w:tcPr>
            <w:tcW w:w="5733" w:type="dxa"/>
          </w:tcPr>
          <w:p w14:paraId="377F47C1" w14:textId="77777777" w:rsidR="00E6478A" w:rsidRPr="00CD4FB0" w:rsidRDefault="00E6478A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8F08138" w14:textId="77777777" w:rsidR="00E6478A" w:rsidRPr="00CD4FB0" w:rsidRDefault="00E6478A">
            <w:pPr>
              <w:pStyle w:val="CordiaNew"/>
              <w:ind w:left="-151" w:right="-98"/>
              <w:jc w:val="center"/>
              <w:rPr>
                <w:rFonts w:ascii="BrowalliaUPC" w:hAnsi="BrowalliaUPC" w:cs="BrowalliaUPC"/>
                <w:color w:val="auto"/>
                <w:sz w:val="28"/>
                <w:szCs w:val="28"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left w:val="nil"/>
            </w:tcBorders>
          </w:tcPr>
          <w:p w14:paraId="2D9A0D79" w14:textId="77777777" w:rsidR="00E6478A" w:rsidRPr="00CD4FB0" w:rsidRDefault="00E6478A">
            <w:pPr>
              <w:pStyle w:val="CordiaNew"/>
              <w:ind w:left="-151" w:right="-98"/>
              <w:jc w:val="center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</w:p>
        </w:tc>
        <w:tc>
          <w:tcPr>
            <w:tcW w:w="1537" w:type="dxa"/>
            <w:tcBorders>
              <w:left w:val="nil"/>
              <w:bottom w:val="single" w:sz="4" w:space="0" w:color="auto"/>
              <w:right w:val="nil"/>
            </w:tcBorders>
          </w:tcPr>
          <w:p w14:paraId="0A03A36B" w14:textId="77777777" w:rsidR="00E6478A" w:rsidRPr="00CD4FB0" w:rsidRDefault="00E6478A">
            <w:pPr>
              <w:pStyle w:val="CordiaNew"/>
              <w:ind w:left="-151" w:right="-98"/>
              <w:jc w:val="center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E6478A" w:rsidRPr="00CD4FB0" w14:paraId="1C434C56" w14:textId="77777777" w:rsidTr="00D20D6F">
        <w:trPr>
          <w:cantSplit/>
          <w:trHeight w:hRule="exact" w:val="367"/>
        </w:trPr>
        <w:tc>
          <w:tcPr>
            <w:tcW w:w="5733" w:type="dxa"/>
          </w:tcPr>
          <w:p w14:paraId="5F9C2669" w14:textId="77777777" w:rsidR="00E6478A" w:rsidRPr="00CD4FB0" w:rsidRDefault="00E6478A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575" w:type="dxa"/>
            <w:tcBorders>
              <w:left w:val="nil"/>
            </w:tcBorders>
          </w:tcPr>
          <w:p w14:paraId="047A748C" w14:textId="77777777" w:rsidR="00E6478A" w:rsidRPr="00CD4FB0" w:rsidRDefault="00E6478A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68D5CFA3" w14:textId="77777777" w:rsidR="00E6478A" w:rsidRPr="00CD4FB0" w:rsidRDefault="00E6478A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37" w:type="dxa"/>
            <w:tcBorders>
              <w:left w:val="nil"/>
              <w:right w:val="nil"/>
            </w:tcBorders>
          </w:tcPr>
          <w:p w14:paraId="6D8B8391" w14:textId="77777777" w:rsidR="00E6478A" w:rsidRPr="00CD4FB0" w:rsidRDefault="00E6478A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6478A" w:rsidRPr="00CD4FB0" w14:paraId="58CF7EBF" w14:textId="77777777" w:rsidTr="00D20D6F">
        <w:trPr>
          <w:cantSplit/>
        </w:trPr>
        <w:tc>
          <w:tcPr>
            <w:tcW w:w="5733" w:type="dxa"/>
          </w:tcPr>
          <w:p w14:paraId="5CD4400E" w14:textId="65A5DA1A" w:rsidR="00E6478A" w:rsidRPr="00CD4FB0" w:rsidRDefault="00CE159F">
            <w:pPr>
              <w:pStyle w:val="AAheadingwocontents"/>
              <w:spacing w:line="240" w:lineRule="auto"/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</w:pPr>
            <w:r w:rsidRPr="00CD4FB0">
              <w:rPr>
                <w:rFonts w:ascii="BrowalliaUPC" w:hAnsi="BrowalliaUPC" w:cs="BrowalliaUPC" w:hint="cs"/>
                <w:b w:val="0"/>
                <w:bCs w:val="0"/>
                <w:sz w:val="28"/>
                <w:szCs w:val="28"/>
                <w:cs/>
              </w:rPr>
              <w:t>เงินสด</w:t>
            </w:r>
          </w:p>
        </w:tc>
        <w:tc>
          <w:tcPr>
            <w:tcW w:w="1575" w:type="dxa"/>
            <w:tcBorders>
              <w:left w:val="nil"/>
            </w:tcBorders>
          </w:tcPr>
          <w:p w14:paraId="55AA377F" w14:textId="44872D91" w:rsidR="00E6478A" w:rsidRPr="00CD4FB0" w:rsidRDefault="000C1D69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244,061</w:t>
            </w:r>
          </w:p>
        </w:tc>
        <w:tc>
          <w:tcPr>
            <w:tcW w:w="236" w:type="dxa"/>
            <w:tcBorders>
              <w:left w:val="nil"/>
            </w:tcBorders>
          </w:tcPr>
          <w:p w14:paraId="7E1FD7E1" w14:textId="77777777" w:rsidR="00E6478A" w:rsidRPr="00CD4FB0" w:rsidRDefault="00E6478A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7" w:type="dxa"/>
            <w:tcBorders>
              <w:left w:val="nil"/>
              <w:right w:val="nil"/>
            </w:tcBorders>
          </w:tcPr>
          <w:p w14:paraId="26A9BD4A" w14:textId="764E414F" w:rsidR="00E6478A" w:rsidRPr="00CD4FB0" w:rsidRDefault="007910EC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266,819</w:t>
            </w:r>
          </w:p>
        </w:tc>
      </w:tr>
      <w:tr w:rsidR="00E6478A" w:rsidRPr="00CD4FB0" w14:paraId="2F610B08" w14:textId="77777777" w:rsidTr="00D20D6F">
        <w:trPr>
          <w:cantSplit/>
        </w:trPr>
        <w:tc>
          <w:tcPr>
            <w:tcW w:w="5733" w:type="dxa"/>
          </w:tcPr>
          <w:p w14:paraId="2B3E4E70" w14:textId="7518B810" w:rsidR="00E6478A" w:rsidRPr="00CD4FB0" w:rsidRDefault="00CE159F">
            <w:pPr>
              <w:spacing w:line="240" w:lineRule="auto"/>
              <w:ind w:right="-119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575" w:type="dxa"/>
            <w:tcBorders>
              <w:left w:val="nil"/>
            </w:tcBorders>
          </w:tcPr>
          <w:p w14:paraId="1053EB7E" w14:textId="7A9DC4C2" w:rsidR="00E6478A" w:rsidRPr="00CD4FB0" w:rsidRDefault="00E6478A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7E7DFB37" w14:textId="77777777" w:rsidR="00E6478A" w:rsidRPr="00CD4FB0" w:rsidRDefault="00E6478A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7" w:type="dxa"/>
            <w:tcBorders>
              <w:left w:val="nil"/>
              <w:right w:val="nil"/>
            </w:tcBorders>
          </w:tcPr>
          <w:p w14:paraId="421B60E5" w14:textId="7B386AED" w:rsidR="00E6478A" w:rsidRPr="00CD4FB0" w:rsidRDefault="00E64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6478A" w:rsidRPr="00CD4FB0" w14:paraId="05BD0B6A" w14:textId="77777777" w:rsidTr="00D20D6F">
        <w:trPr>
          <w:cantSplit/>
        </w:trPr>
        <w:tc>
          <w:tcPr>
            <w:tcW w:w="5733" w:type="dxa"/>
          </w:tcPr>
          <w:p w14:paraId="38F10394" w14:textId="6C7A2EB9" w:rsidR="00E6478A" w:rsidRPr="00CD4FB0" w:rsidRDefault="001D01A0" w:rsidP="001D01A0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  </w:t>
            </w:r>
            <w:r w:rsidR="006A09D0"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เงินฝาก</w:t>
            </w:r>
            <w:r w:rsidR="005049AE"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575" w:type="dxa"/>
            <w:tcBorders>
              <w:left w:val="nil"/>
            </w:tcBorders>
          </w:tcPr>
          <w:p w14:paraId="11231E29" w14:textId="3EDA615E" w:rsidR="00E6478A" w:rsidRPr="00CD4FB0" w:rsidRDefault="00BC7078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101,</w:t>
            </w:r>
            <w:r w:rsidR="002A56EF"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623,106</w:t>
            </w:r>
          </w:p>
        </w:tc>
        <w:tc>
          <w:tcPr>
            <w:tcW w:w="236" w:type="dxa"/>
            <w:tcBorders>
              <w:left w:val="nil"/>
            </w:tcBorders>
          </w:tcPr>
          <w:p w14:paraId="0B48B2C3" w14:textId="77777777" w:rsidR="00E6478A" w:rsidRPr="00CD4FB0" w:rsidRDefault="00E6478A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7" w:type="dxa"/>
            <w:tcBorders>
              <w:left w:val="nil"/>
              <w:right w:val="nil"/>
            </w:tcBorders>
          </w:tcPr>
          <w:p w14:paraId="7EFE883A" w14:textId="51467B44" w:rsidR="00E6478A" w:rsidRPr="00CD4FB0" w:rsidRDefault="00876D51">
            <w:pPr>
              <w:spacing w:line="240" w:lineRule="auto"/>
              <w:ind w:left="-113" w:right="-32" w:hanging="13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1,533,873</w:t>
            </w:r>
          </w:p>
        </w:tc>
      </w:tr>
      <w:tr w:rsidR="001D01A0" w:rsidRPr="00CD4FB0" w14:paraId="095FA668" w14:textId="77777777" w:rsidTr="00D20D6F">
        <w:trPr>
          <w:cantSplit/>
        </w:trPr>
        <w:tc>
          <w:tcPr>
            <w:tcW w:w="5733" w:type="dxa"/>
          </w:tcPr>
          <w:p w14:paraId="7DE3777D" w14:textId="6FAA618D" w:rsidR="001D01A0" w:rsidRPr="00CD4FB0" w:rsidRDefault="001D01A0" w:rsidP="001D01A0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  </w:t>
            </w:r>
            <w:r w:rsidR="006A09D0"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เงินฝา</w:t>
            </w: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กระแสรายวัน</w:t>
            </w:r>
          </w:p>
        </w:tc>
        <w:tc>
          <w:tcPr>
            <w:tcW w:w="1575" w:type="dxa"/>
            <w:tcBorders>
              <w:left w:val="nil"/>
            </w:tcBorders>
          </w:tcPr>
          <w:p w14:paraId="1A6BEFF2" w14:textId="0F5B7E41" w:rsidR="001D01A0" w:rsidRPr="00CD4FB0" w:rsidRDefault="005F3A6A" w:rsidP="001D01A0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102,811,989</w:t>
            </w:r>
          </w:p>
        </w:tc>
        <w:tc>
          <w:tcPr>
            <w:tcW w:w="236" w:type="dxa"/>
            <w:tcBorders>
              <w:left w:val="nil"/>
            </w:tcBorders>
          </w:tcPr>
          <w:p w14:paraId="39E0E25E" w14:textId="77777777" w:rsidR="001D01A0" w:rsidRPr="00CD4FB0" w:rsidRDefault="001D01A0" w:rsidP="001D01A0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7" w:type="dxa"/>
            <w:tcBorders>
              <w:left w:val="nil"/>
              <w:right w:val="nil"/>
            </w:tcBorders>
          </w:tcPr>
          <w:p w14:paraId="0359069F" w14:textId="741AF917" w:rsidR="001D01A0" w:rsidRPr="00CD4FB0" w:rsidRDefault="00876D51" w:rsidP="001D01A0">
            <w:pPr>
              <w:spacing w:line="240" w:lineRule="auto"/>
              <w:ind w:left="-113" w:right="-32" w:hanging="13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479,964,5</w:t>
            </w:r>
            <w:r w:rsidR="00E001F0"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80</w:t>
            </w:r>
          </w:p>
        </w:tc>
      </w:tr>
      <w:tr w:rsidR="001D01A0" w:rsidRPr="00CD4FB0" w14:paraId="25F457FF" w14:textId="77777777" w:rsidTr="00D20D6F">
        <w:trPr>
          <w:cantSplit/>
        </w:trPr>
        <w:tc>
          <w:tcPr>
            <w:tcW w:w="5733" w:type="dxa"/>
          </w:tcPr>
          <w:p w14:paraId="5EE0C3D8" w14:textId="45BD71AB" w:rsidR="001D01A0" w:rsidRPr="00CD4FB0" w:rsidRDefault="006A09D0" w:rsidP="006A09D0">
            <w:pPr>
              <w:spacing w:line="240" w:lineRule="auto"/>
              <w:ind w:right="-11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เงิน</w:t>
            </w:r>
            <w:r w:rsidR="00ED14FF"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ฝากประจำ</w:t>
            </w:r>
          </w:p>
        </w:tc>
        <w:tc>
          <w:tcPr>
            <w:tcW w:w="1575" w:type="dxa"/>
            <w:tcBorders>
              <w:left w:val="nil"/>
            </w:tcBorders>
          </w:tcPr>
          <w:p w14:paraId="6FC629E8" w14:textId="345973CA" w:rsidR="001D01A0" w:rsidRPr="00CD4FB0" w:rsidRDefault="00D1328D" w:rsidP="001D01A0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340</w:t>
            </w:r>
            <w:r w:rsidR="00B819B6">
              <w:rPr>
                <w:rFonts w:ascii="BrowalliaUPC" w:hAnsi="BrowalliaUPC" w:cs="BrowalliaUPC"/>
                <w:sz w:val="28"/>
                <w:szCs w:val="28"/>
                <w:lang w:val="en-GB"/>
              </w:rPr>
              <w:t>,642,739</w:t>
            </w:r>
          </w:p>
        </w:tc>
        <w:tc>
          <w:tcPr>
            <w:tcW w:w="236" w:type="dxa"/>
            <w:tcBorders>
              <w:left w:val="nil"/>
            </w:tcBorders>
          </w:tcPr>
          <w:p w14:paraId="20428D76" w14:textId="77777777" w:rsidR="001D01A0" w:rsidRPr="00CD4FB0" w:rsidRDefault="001D01A0" w:rsidP="001D01A0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7" w:type="dxa"/>
            <w:tcBorders>
              <w:left w:val="nil"/>
              <w:right w:val="nil"/>
            </w:tcBorders>
          </w:tcPr>
          <w:p w14:paraId="3439BC2A" w14:textId="23173897" w:rsidR="001D01A0" w:rsidRPr="00CD4FB0" w:rsidRDefault="00784C38" w:rsidP="001D01A0">
            <w:pPr>
              <w:spacing w:line="240" w:lineRule="auto"/>
              <w:ind w:left="-113" w:right="-32" w:hanging="13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511,382</w:t>
            </w:r>
          </w:p>
        </w:tc>
      </w:tr>
      <w:tr w:rsidR="001D01A0" w:rsidRPr="00CD4FB0" w14:paraId="30712185" w14:textId="77777777" w:rsidTr="00D20D6F">
        <w:trPr>
          <w:cantSplit/>
        </w:trPr>
        <w:tc>
          <w:tcPr>
            <w:tcW w:w="5733" w:type="dxa"/>
          </w:tcPr>
          <w:p w14:paraId="56457336" w14:textId="77777777" w:rsidR="001D01A0" w:rsidRPr="00CD4FB0" w:rsidRDefault="001D01A0" w:rsidP="001D01A0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161B3E3" w14:textId="0582810F" w:rsidR="001D01A0" w:rsidRPr="00CD4FB0" w:rsidRDefault="00EE30C0" w:rsidP="001D01A0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fldChar w:fldCharType="separate"/>
            </w:r>
            <w:r>
              <w:rPr>
                <w:rFonts w:ascii="BrowalliaUPC" w:hAnsi="BrowalliaUPC" w:cs="BrowalliaUPC"/>
                <w:noProof/>
                <w:sz w:val="28"/>
                <w:szCs w:val="28"/>
                <w:lang w:val="en-GB"/>
              </w:rPr>
              <w:t>545,321,895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236" w:type="dxa"/>
            <w:tcBorders>
              <w:left w:val="nil"/>
            </w:tcBorders>
          </w:tcPr>
          <w:p w14:paraId="5C3EDA10" w14:textId="77777777" w:rsidR="001D01A0" w:rsidRPr="00CD4FB0" w:rsidRDefault="001D01A0" w:rsidP="001D01A0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2408667" w14:textId="68A2E5C1" w:rsidR="001D01A0" w:rsidRPr="00CD4FB0" w:rsidRDefault="00515974" w:rsidP="001D01A0">
            <w:pPr>
              <w:spacing w:line="240" w:lineRule="auto"/>
              <w:ind w:left="-113" w:right="-32" w:hanging="13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482,276,654</w:t>
            </w:r>
          </w:p>
        </w:tc>
      </w:tr>
    </w:tbl>
    <w:p w14:paraId="38DEFB69" w14:textId="77777777" w:rsidR="00E6478A" w:rsidRPr="00CD4FB0" w:rsidRDefault="00E6478A" w:rsidP="00E647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2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0B8DF01" w14:textId="78D25F10" w:rsidR="00D55822" w:rsidRPr="00CD4FB0" w:rsidRDefault="006D3E36" w:rsidP="00B848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22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CD4FB0">
        <w:rPr>
          <w:rFonts w:ascii="BrowalliaUPC" w:hAnsi="BrowalliaUPC" w:cs="BrowalliaUPC" w:hint="cs"/>
          <w:sz w:val="28"/>
          <w:szCs w:val="28"/>
          <w:cs/>
        </w:rPr>
        <w:t xml:space="preserve">ณ วันที่ </w:t>
      </w:r>
      <w:r w:rsidR="00C70BBD" w:rsidRPr="00CD4FB0">
        <w:rPr>
          <w:rFonts w:ascii="BrowalliaUPC" w:hAnsi="BrowalliaUPC" w:cs="BrowalliaUPC"/>
          <w:sz w:val="28"/>
          <w:szCs w:val="28"/>
        </w:rPr>
        <w:t>31</w:t>
      </w:r>
      <w:r w:rsidRPr="00CD4FB0">
        <w:rPr>
          <w:rFonts w:ascii="BrowalliaUPC" w:hAnsi="BrowalliaUPC" w:cs="BrowalliaUPC" w:hint="cs"/>
          <w:sz w:val="28"/>
          <w:szCs w:val="28"/>
          <w:cs/>
        </w:rPr>
        <w:t xml:space="preserve"> ธันวาคม </w:t>
      </w:r>
      <w:r w:rsidR="00C70BBD" w:rsidRPr="00CD4FB0">
        <w:rPr>
          <w:rFonts w:ascii="BrowalliaUPC" w:hAnsi="BrowalliaUPC" w:cs="BrowalliaUPC"/>
          <w:sz w:val="28"/>
          <w:szCs w:val="28"/>
        </w:rPr>
        <w:t>2565</w:t>
      </w:r>
      <w:r w:rsidRPr="00CD4FB0">
        <w:rPr>
          <w:rFonts w:ascii="BrowalliaUPC" w:hAnsi="BrowalliaUPC" w:cs="BrowalliaUPC" w:hint="cs"/>
          <w:sz w:val="28"/>
          <w:szCs w:val="28"/>
          <w:cs/>
        </w:rPr>
        <w:t xml:space="preserve"> และ </w:t>
      </w:r>
      <w:r w:rsidR="00C70BBD" w:rsidRPr="00CD4FB0">
        <w:rPr>
          <w:rFonts w:ascii="BrowalliaUPC" w:hAnsi="BrowalliaUPC" w:cs="BrowalliaUPC"/>
          <w:sz w:val="28"/>
          <w:szCs w:val="28"/>
        </w:rPr>
        <w:t>2564</w:t>
      </w:r>
      <w:r w:rsidRPr="00CD4FB0">
        <w:rPr>
          <w:rFonts w:ascii="BrowalliaUPC" w:hAnsi="BrowalliaUPC" w:cs="BrowalliaUPC" w:hint="cs"/>
          <w:sz w:val="28"/>
          <w:szCs w:val="28"/>
          <w:cs/>
        </w:rPr>
        <w:t xml:space="preserve"> บริษัทมีเงินฝากออมทรัพย์</w:t>
      </w:r>
      <w:r w:rsidR="00D55822" w:rsidRPr="00CD4FB0">
        <w:rPr>
          <w:rFonts w:ascii="BrowalliaUPC" w:hAnsi="BrowalliaUPC" w:cs="BrowalliaUPC" w:hint="cs"/>
          <w:sz w:val="28"/>
          <w:szCs w:val="28"/>
          <w:cs/>
        </w:rPr>
        <w:t xml:space="preserve"> ซึ่งมีอัตราดอกเบี้ยร้อยละ </w:t>
      </w:r>
      <w:r w:rsidR="007A37C7" w:rsidRPr="00CD4FB0">
        <w:rPr>
          <w:rFonts w:ascii="BrowalliaUPC" w:hAnsi="BrowalliaUPC" w:cs="BrowalliaUPC"/>
          <w:sz w:val="28"/>
          <w:szCs w:val="28"/>
        </w:rPr>
        <w:t xml:space="preserve">0.15 </w:t>
      </w:r>
      <w:r w:rsidR="00882DFF" w:rsidRPr="00CD4FB0">
        <w:rPr>
          <w:rFonts w:ascii="BrowalliaUPC" w:hAnsi="BrowalliaUPC" w:cs="BrowalliaUPC"/>
          <w:sz w:val="28"/>
          <w:szCs w:val="28"/>
        </w:rPr>
        <w:t>-</w:t>
      </w:r>
      <w:r w:rsidR="007A37C7" w:rsidRPr="00CD4FB0">
        <w:rPr>
          <w:rFonts w:ascii="BrowalliaUPC" w:hAnsi="BrowalliaUPC" w:cs="BrowalliaUPC"/>
          <w:sz w:val="28"/>
          <w:szCs w:val="28"/>
        </w:rPr>
        <w:t xml:space="preserve"> 0.35</w:t>
      </w:r>
      <w:r w:rsidR="00D55822" w:rsidRPr="00CD4FB0">
        <w:rPr>
          <w:rFonts w:ascii="BrowalliaUPC" w:hAnsi="BrowalliaUPC" w:cs="BrowalliaUPC" w:hint="cs"/>
          <w:sz w:val="28"/>
          <w:szCs w:val="28"/>
          <w:cs/>
        </w:rPr>
        <w:t xml:space="preserve"> ต่อปี</w:t>
      </w:r>
      <w:r w:rsidR="00B848F1" w:rsidRPr="00CD4FB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D55822" w:rsidRPr="00CD4FB0">
        <w:rPr>
          <w:rFonts w:ascii="BrowalliaUPC" w:hAnsi="BrowalliaUPC" w:cs="BrowalliaUPC" w:hint="cs"/>
          <w:sz w:val="28"/>
          <w:szCs w:val="28"/>
          <w:cs/>
        </w:rPr>
        <w:t>และ</w:t>
      </w:r>
      <w:r w:rsidR="00A60236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D55822" w:rsidRPr="00CD4FB0">
        <w:rPr>
          <w:rFonts w:ascii="BrowalliaUPC" w:hAnsi="BrowalliaUPC" w:cs="BrowalliaUPC" w:hint="cs"/>
          <w:sz w:val="28"/>
          <w:szCs w:val="28"/>
          <w:cs/>
        </w:rPr>
        <w:t>ร้อยละ</w:t>
      </w:r>
      <w:r w:rsidR="00D63EFB" w:rsidRPr="00CD4FB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7A37C7" w:rsidRPr="00CD4FB0">
        <w:rPr>
          <w:rFonts w:ascii="BrowalliaUPC" w:hAnsi="BrowalliaUPC" w:cs="BrowalliaUPC"/>
          <w:sz w:val="28"/>
          <w:szCs w:val="28"/>
        </w:rPr>
        <w:t xml:space="preserve">0.05 </w:t>
      </w:r>
      <w:r w:rsidR="00882DFF" w:rsidRPr="00CD4FB0">
        <w:rPr>
          <w:rFonts w:ascii="BrowalliaUPC" w:hAnsi="BrowalliaUPC" w:cs="BrowalliaUPC"/>
          <w:sz w:val="28"/>
          <w:szCs w:val="28"/>
        </w:rPr>
        <w:t>-</w:t>
      </w:r>
      <w:r w:rsidR="007A37C7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DF3B34" w:rsidRPr="00CD4FB0">
        <w:rPr>
          <w:rFonts w:ascii="BrowalliaUPC" w:hAnsi="BrowalliaUPC" w:cs="BrowalliaUPC"/>
          <w:sz w:val="28"/>
          <w:szCs w:val="28"/>
        </w:rPr>
        <w:t>0.50</w:t>
      </w:r>
      <w:r w:rsidR="00D63EFB" w:rsidRPr="00CD4FB0">
        <w:rPr>
          <w:rFonts w:ascii="BrowalliaUPC" w:hAnsi="BrowalliaUPC" w:cs="BrowalliaUPC" w:hint="cs"/>
          <w:sz w:val="28"/>
          <w:szCs w:val="28"/>
          <w:cs/>
        </w:rPr>
        <w:t xml:space="preserve"> ต่อปี ตามลำดับ </w:t>
      </w:r>
      <w:r w:rsidR="00C07687" w:rsidRPr="00CD4FB0">
        <w:rPr>
          <w:rFonts w:ascii="BrowalliaUPC" w:hAnsi="BrowalliaUPC" w:cs="BrowalliaUPC" w:hint="cs"/>
          <w:sz w:val="28"/>
          <w:szCs w:val="28"/>
          <w:cs/>
        </w:rPr>
        <w:t>และเงินฝากประจำ</w:t>
      </w:r>
      <w:r w:rsidR="00DF3B34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B848F1" w:rsidRPr="00CD4FB0">
        <w:rPr>
          <w:rFonts w:ascii="BrowalliaUPC" w:hAnsi="BrowalliaUPC" w:cs="BrowalliaUPC" w:hint="cs"/>
          <w:sz w:val="28"/>
          <w:szCs w:val="28"/>
          <w:cs/>
        </w:rPr>
        <w:t>ซึ่งมีอัตราดอกเบี้ยร้อยละ</w:t>
      </w:r>
      <w:r w:rsidR="00DF3B34" w:rsidRPr="00CD4FB0">
        <w:rPr>
          <w:rFonts w:ascii="BrowalliaUPC" w:hAnsi="BrowalliaUPC" w:cs="BrowalliaUPC"/>
          <w:sz w:val="28"/>
          <w:szCs w:val="28"/>
        </w:rPr>
        <w:t xml:space="preserve"> 0.20 </w:t>
      </w:r>
      <w:r w:rsidR="00882DFF" w:rsidRPr="00CD4FB0">
        <w:rPr>
          <w:rFonts w:ascii="BrowalliaUPC" w:hAnsi="BrowalliaUPC" w:cs="BrowalliaUPC"/>
          <w:sz w:val="28"/>
          <w:szCs w:val="28"/>
        </w:rPr>
        <w:t>-</w:t>
      </w:r>
      <w:r w:rsidR="00DF3B34" w:rsidRPr="00CD4FB0">
        <w:rPr>
          <w:rFonts w:ascii="BrowalliaUPC" w:hAnsi="BrowalliaUPC" w:cs="BrowalliaUPC"/>
          <w:sz w:val="28"/>
          <w:szCs w:val="28"/>
        </w:rPr>
        <w:t xml:space="preserve"> 1.10</w:t>
      </w:r>
      <w:r w:rsidR="00B848F1" w:rsidRPr="00CD4FB0">
        <w:rPr>
          <w:rFonts w:ascii="BrowalliaUPC" w:hAnsi="BrowalliaUPC" w:cs="BrowalliaUPC" w:hint="cs"/>
          <w:sz w:val="28"/>
          <w:szCs w:val="28"/>
          <w:cs/>
        </w:rPr>
        <w:t xml:space="preserve"> ต่อปีและร้อยละ </w:t>
      </w:r>
      <w:r w:rsidR="004C4EA9" w:rsidRPr="00CD4FB0">
        <w:rPr>
          <w:rFonts w:ascii="BrowalliaUPC" w:hAnsi="BrowalliaUPC" w:cs="BrowalliaUPC"/>
          <w:sz w:val="28"/>
          <w:szCs w:val="28"/>
        </w:rPr>
        <w:t xml:space="preserve">            </w:t>
      </w:r>
      <w:r w:rsidR="00882DFF" w:rsidRPr="00CD4FB0">
        <w:rPr>
          <w:rFonts w:ascii="BrowalliaUPC" w:hAnsi="BrowalliaUPC" w:cs="BrowalliaUPC"/>
          <w:sz w:val="28"/>
          <w:szCs w:val="28"/>
        </w:rPr>
        <w:t>0.125 - 0.75</w:t>
      </w:r>
      <w:r w:rsidR="00B848F1" w:rsidRPr="00CD4FB0">
        <w:rPr>
          <w:rFonts w:ascii="BrowalliaUPC" w:hAnsi="BrowalliaUPC" w:cs="BrowalliaUPC" w:hint="cs"/>
          <w:sz w:val="28"/>
          <w:szCs w:val="28"/>
          <w:cs/>
        </w:rPr>
        <w:t xml:space="preserve"> ต่อปี</w:t>
      </w:r>
      <w:r w:rsidR="00550EB8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110940" w:rsidRPr="00CD4FB0">
        <w:rPr>
          <w:rFonts w:ascii="BrowalliaUPC" w:hAnsi="BrowalliaUPC" w:cs="BrowalliaUPC" w:hint="cs"/>
          <w:sz w:val="28"/>
          <w:szCs w:val="28"/>
          <w:cs/>
        </w:rPr>
        <w:t>ตามลำดับ</w:t>
      </w:r>
    </w:p>
    <w:p w14:paraId="49A93F7F" w14:textId="77777777" w:rsidR="00B9519C" w:rsidRPr="00CD4FB0" w:rsidRDefault="00B9519C" w:rsidP="00B95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4B4D37F" w14:textId="4BC40986" w:rsidR="00CA077C" w:rsidRPr="00CD4FB0" w:rsidRDefault="00CA077C" w:rsidP="00D20D6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ลูกหนี้การค้า</w:t>
      </w:r>
      <w:r w:rsidR="007408AD" w:rsidRPr="00CD4FB0">
        <w:rPr>
          <w:rFonts w:ascii="BrowalliaUPC" w:hAnsi="BrowalliaUPC" w:cs="BrowalliaUPC"/>
          <w:b/>
          <w:bCs/>
          <w:sz w:val="28"/>
          <w:szCs w:val="28"/>
          <w:cs/>
        </w:rPr>
        <w:t>และลูกหนี้อื่น</w:t>
      </w:r>
    </w:p>
    <w:p w14:paraId="4C434078" w14:textId="77777777" w:rsidR="000C2576" w:rsidRPr="00CD4FB0" w:rsidRDefault="000C2576" w:rsidP="00342C0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64B4D381" w14:textId="611E08AD" w:rsidR="00B358C5" w:rsidRPr="00CD4FB0" w:rsidRDefault="00B358C5" w:rsidP="00D20D6F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87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CD4FB0">
        <w:rPr>
          <w:rFonts w:ascii="BrowalliaUPC" w:hAnsi="BrowalliaUPC" w:cs="BrowalliaUPC"/>
          <w:sz w:val="28"/>
          <w:szCs w:val="28"/>
        </w:rPr>
        <w:t>31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CD4FB0">
        <w:rPr>
          <w:rFonts w:ascii="BrowalliaUPC" w:hAnsi="BrowalliaUPC" w:cs="BrowalliaUPC"/>
          <w:sz w:val="28"/>
          <w:szCs w:val="28"/>
        </w:rPr>
        <w:t>256</w:t>
      </w:r>
      <w:r w:rsidR="00673E56" w:rsidRPr="00CD4FB0">
        <w:rPr>
          <w:rFonts w:ascii="BrowalliaUPC" w:hAnsi="BrowalliaUPC" w:cs="BrowalliaUPC"/>
          <w:sz w:val="28"/>
          <w:szCs w:val="28"/>
        </w:rPr>
        <w:t>5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Pr="00CD4FB0">
        <w:rPr>
          <w:rFonts w:ascii="BrowalliaUPC" w:hAnsi="BrowalliaUPC" w:cs="BrowalliaUPC"/>
          <w:sz w:val="28"/>
          <w:szCs w:val="28"/>
        </w:rPr>
        <w:t>25</w:t>
      </w:r>
      <w:r w:rsidR="000B7AF3" w:rsidRPr="00CD4FB0">
        <w:rPr>
          <w:rFonts w:ascii="BrowalliaUPC" w:hAnsi="BrowalliaUPC" w:cs="BrowalliaUPC"/>
          <w:sz w:val="28"/>
          <w:szCs w:val="28"/>
        </w:rPr>
        <w:t>6</w:t>
      </w:r>
      <w:r w:rsidR="00673E56" w:rsidRPr="00CD4FB0">
        <w:rPr>
          <w:rFonts w:ascii="BrowalliaUPC" w:hAnsi="BrowalliaUPC" w:cs="BrowalliaUPC"/>
          <w:sz w:val="28"/>
          <w:szCs w:val="28"/>
        </w:rPr>
        <w:t>4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ยอดคงเหลือ</w:t>
      </w:r>
      <w:r w:rsidR="0036341D" w:rsidRPr="00CD4FB0">
        <w:rPr>
          <w:rFonts w:ascii="BrowalliaUPC" w:hAnsi="BrowalliaUPC" w:cs="BrowalliaUPC" w:hint="cs"/>
          <w:sz w:val="28"/>
          <w:szCs w:val="28"/>
          <w:cs/>
        </w:rPr>
        <w:t>ของ</w:t>
      </w:r>
      <w:r w:rsidRPr="00CD4FB0">
        <w:rPr>
          <w:rFonts w:ascii="BrowalliaUPC" w:hAnsi="BrowalliaUPC" w:cs="BrowalliaUPC"/>
          <w:sz w:val="28"/>
          <w:szCs w:val="28"/>
          <w:cs/>
        </w:rPr>
        <w:t>ลูกหนี้การค้าและลูกหนี้อื่น</w:t>
      </w:r>
      <w:r w:rsidR="00AD6604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9A7C82" w:rsidRPr="00CD4FB0">
        <w:rPr>
          <w:rFonts w:ascii="BrowalliaUPC" w:hAnsi="BrowalliaUPC" w:cs="BrowalliaUPC" w:hint="cs"/>
          <w:sz w:val="28"/>
          <w:szCs w:val="28"/>
          <w:cs/>
        </w:rPr>
        <w:t>มี</w:t>
      </w:r>
      <w:r w:rsidRPr="00CD4FB0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64B4D382" w14:textId="77777777" w:rsidR="00B358C5" w:rsidRPr="00CD4FB0" w:rsidRDefault="00B358C5" w:rsidP="00342C0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27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5679"/>
        <w:gridCol w:w="1575"/>
        <w:gridCol w:w="236"/>
        <w:gridCol w:w="1537"/>
      </w:tblGrid>
      <w:tr w:rsidR="00673E56" w:rsidRPr="00CD4FB0" w14:paraId="64B4D38C" w14:textId="77777777" w:rsidTr="00D20D6F">
        <w:trPr>
          <w:cantSplit/>
          <w:tblHeader/>
        </w:trPr>
        <w:tc>
          <w:tcPr>
            <w:tcW w:w="5679" w:type="dxa"/>
          </w:tcPr>
          <w:p w14:paraId="64B4D388" w14:textId="77777777" w:rsidR="00673E56" w:rsidRPr="00CD4FB0" w:rsidRDefault="00673E56" w:rsidP="00673E56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348" w:type="dxa"/>
            <w:gridSpan w:val="3"/>
            <w:tcBorders>
              <w:left w:val="nil"/>
              <w:bottom w:val="single" w:sz="4" w:space="0" w:color="auto"/>
            </w:tcBorders>
          </w:tcPr>
          <w:p w14:paraId="64B4D389" w14:textId="6ADAC5AC" w:rsidR="00673E56" w:rsidRPr="00CD4FB0" w:rsidRDefault="00673E56" w:rsidP="00673E56">
            <w:pPr>
              <w:spacing w:line="240" w:lineRule="auto"/>
              <w:ind w:right="7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673E56" w:rsidRPr="00CD4FB0" w14:paraId="64B4D395" w14:textId="77777777" w:rsidTr="00D20D6F">
        <w:trPr>
          <w:cantSplit/>
          <w:tblHeader/>
        </w:trPr>
        <w:tc>
          <w:tcPr>
            <w:tcW w:w="5679" w:type="dxa"/>
          </w:tcPr>
          <w:p w14:paraId="64B4D38D" w14:textId="77777777" w:rsidR="00673E56" w:rsidRPr="00CD4FB0" w:rsidRDefault="00673E56" w:rsidP="00673E56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4B4D38E" w14:textId="1B9DA64B" w:rsidR="00673E56" w:rsidRPr="00CD4FB0" w:rsidRDefault="00673E56" w:rsidP="00673E56">
            <w:pPr>
              <w:pStyle w:val="CordiaNew"/>
              <w:ind w:left="-151" w:right="-98"/>
              <w:jc w:val="center"/>
              <w:rPr>
                <w:rFonts w:ascii="BrowalliaUPC" w:hAnsi="BrowalliaUPC" w:cs="BrowalliaUPC"/>
                <w:color w:val="auto"/>
                <w:sz w:val="28"/>
                <w:szCs w:val="28"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left w:val="nil"/>
            </w:tcBorders>
          </w:tcPr>
          <w:p w14:paraId="64B4D38F" w14:textId="1E67E661" w:rsidR="00673E56" w:rsidRPr="00CD4FB0" w:rsidRDefault="00673E56" w:rsidP="00673E56">
            <w:pPr>
              <w:pStyle w:val="CordiaNew"/>
              <w:ind w:left="-151" w:right="-98"/>
              <w:jc w:val="center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</w:p>
        </w:tc>
        <w:tc>
          <w:tcPr>
            <w:tcW w:w="1537" w:type="dxa"/>
            <w:tcBorders>
              <w:left w:val="nil"/>
              <w:bottom w:val="single" w:sz="4" w:space="0" w:color="auto"/>
              <w:right w:val="nil"/>
            </w:tcBorders>
          </w:tcPr>
          <w:p w14:paraId="64B4D390" w14:textId="3AEC3B3B" w:rsidR="00673E56" w:rsidRPr="00CD4FB0" w:rsidRDefault="00673E56" w:rsidP="00673E56">
            <w:pPr>
              <w:pStyle w:val="CordiaNew"/>
              <w:ind w:left="-151" w:right="-98"/>
              <w:jc w:val="center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673E56" w:rsidRPr="00CD4FB0" w14:paraId="64B4D39E" w14:textId="77777777" w:rsidTr="00D20D6F">
        <w:trPr>
          <w:cantSplit/>
          <w:trHeight w:hRule="exact" w:val="367"/>
        </w:trPr>
        <w:tc>
          <w:tcPr>
            <w:tcW w:w="5679" w:type="dxa"/>
          </w:tcPr>
          <w:p w14:paraId="64B4D396" w14:textId="77777777" w:rsidR="00673E56" w:rsidRPr="00CD4FB0" w:rsidRDefault="00673E56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575" w:type="dxa"/>
            <w:tcBorders>
              <w:left w:val="nil"/>
            </w:tcBorders>
          </w:tcPr>
          <w:p w14:paraId="64B4D397" w14:textId="77777777" w:rsidR="00673E56" w:rsidRPr="00CD4FB0" w:rsidRDefault="00673E56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64B4D398" w14:textId="77777777" w:rsidR="00673E56" w:rsidRPr="00CD4FB0" w:rsidRDefault="00673E56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37" w:type="dxa"/>
            <w:tcBorders>
              <w:left w:val="nil"/>
              <w:right w:val="nil"/>
            </w:tcBorders>
          </w:tcPr>
          <w:p w14:paraId="64B4D399" w14:textId="77777777" w:rsidR="00673E56" w:rsidRPr="00CD4FB0" w:rsidRDefault="00673E56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03692C" w:rsidRPr="00CD4FB0" w14:paraId="64B4D3A7" w14:textId="77777777" w:rsidTr="00D20D6F">
        <w:trPr>
          <w:cantSplit/>
        </w:trPr>
        <w:tc>
          <w:tcPr>
            <w:tcW w:w="5679" w:type="dxa"/>
          </w:tcPr>
          <w:p w14:paraId="64B4D39F" w14:textId="1443A786" w:rsidR="0003692C" w:rsidRPr="00CD4FB0" w:rsidRDefault="0003692C" w:rsidP="0003692C">
            <w:pPr>
              <w:pStyle w:val="AAheadingwocontents"/>
              <w:spacing w:line="240" w:lineRule="auto"/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75" w:type="dxa"/>
            <w:tcBorders>
              <w:left w:val="nil"/>
            </w:tcBorders>
          </w:tcPr>
          <w:p w14:paraId="64B4D3A0" w14:textId="62F5A5CB" w:rsidR="0003692C" w:rsidRPr="00CD4FB0" w:rsidRDefault="008F677D" w:rsidP="0003692C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123,025,506</w:t>
            </w:r>
          </w:p>
        </w:tc>
        <w:tc>
          <w:tcPr>
            <w:tcW w:w="236" w:type="dxa"/>
            <w:tcBorders>
              <w:left w:val="nil"/>
            </w:tcBorders>
          </w:tcPr>
          <w:p w14:paraId="64B4D3A1" w14:textId="77777777" w:rsidR="0003692C" w:rsidRPr="00CD4FB0" w:rsidRDefault="0003692C" w:rsidP="0003692C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7" w:type="dxa"/>
            <w:tcBorders>
              <w:left w:val="nil"/>
              <w:right w:val="nil"/>
            </w:tcBorders>
          </w:tcPr>
          <w:p w14:paraId="64B4D3A2" w14:textId="0B92D01E" w:rsidR="0003692C" w:rsidRPr="00CD4FB0" w:rsidRDefault="008B528A" w:rsidP="0003692C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276</w:t>
            </w:r>
            <w:r w:rsidR="0003692C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957</w:t>
            </w:r>
            <w:r w:rsidR="0003692C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820</w:t>
            </w:r>
          </w:p>
        </w:tc>
      </w:tr>
      <w:tr w:rsidR="0003692C" w:rsidRPr="00CD4FB0" w14:paraId="64B4D3B0" w14:textId="77777777" w:rsidTr="00D20D6F">
        <w:trPr>
          <w:cantSplit/>
        </w:trPr>
        <w:tc>
          <w:tcPr>
            <w:tcW w:w="5679" w:type="dxa"/>
          </w:tcPr>
          <w:p w14:paraId="64B4D3A8" w14:textId="344DA12F" w:rsidR="0003692C" w:rsidRPr="00CD4FB0" w:rsidRDefault="0003692C" w:rsidP="0003692C">
            <w:pPr>
              <w:spacing w:line="240" w:lineRule="auto"/>
              <w:ind w:right="-119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575" w:type="dxa"/>
            <w:tcBorders>
              <w:left w:val="nil"/>
              <w:bottom w:val="single" w:sz="4" w:space="0" w:color="auto"/>
            </w:tcBorders>
          </w:tcPr>
          <w:p w14:paraId="64B4D3A9" w14:textId="4FA8F604" w:rsidR="0003692C" w:rsidRPr="00CD4FB0" w:rsidRDefault="00F41B5B" w:rsidP="0003692C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(4,802,706)</w:t>
            </w:r>
          </w:p>
        </w:tc>
        <w:tc>
          <w:tcPr>
            <w:tcW w:w="236" w:type="dxa"/>
            <w:tcBorders>
              <w:left w:val="nil"/>
            </w:tcBorders>
          </w:tcPr>
          <w:p w14:paraId="64B4D3AA" w14:textId="77777777" w:rsidR="0003692C" w:rsidRPr="00CD4FB0" w:rsidRDefault="0003692C" w:rsidP="0003692C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7" w:type="dxa"/>
            <w:tcBorders>
              <w:left w:val="nil"/>
              <w:bottom w:val="single" w:sz="4" w:space="0" w:color="auto"/>
              <w:right w:val="nil"/>
            </w:tcBorders>
          </w:tcPr>
          <w:p w14:paraId="64B4D3AB" w14:textId="28F1BF29" w:rsidR="0003692C" w:rsidRPr="00CD4FB0" w:rsidRDefault="0003692C" w:rsidP="00036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324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198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03692C" w:rsidRPr="00CD4FB0" w14:paraId="64B4D3B9" w14:textId="77777777" w:rsidTr="00D20D6F">
        <w:trPr>
          <w:cantSplit/>
        </w:trPr>
        <w:tc>
          <w:tcPr>
            <w:tcW w:w="5679" w:type="dxa"/>
          </w:tcPr>
          <w:p w14:paraId="64B4D3B1" w14:textId="77777777" w:rsidR="0003692C" w:rsidRPr="00CD4FB0" w:rsidRDefault="0003692C" w:rsidP="0003692C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</w:tcBorders>
          </w:tcPr>
          <w:p w14:paraId="64B4D3B2" w14:textId="2006452D" w:rsidR="0003692C" w:rsidRPr="00CD4FB0" w:rsidRDefault="00F41B5B" w:rsidP="0003692C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11</w:t>
            </w:r>
            <w:r w:rsidR="008F677D"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8,222,800</w:t>
            </w:r>
          </w:p>
        </w:tc>
        <w:tc>
          <w:tcPr>
            <w:tcW w:w="236" w:type="dxa"/>
            <w:tcBorders>
              <w:left w:val="nil"/>
            </w:tcBorders>
          </w:tcPr>
          <w:p w14:paraId="64B4D3B3" w14:textId="77777777" w:rsidR="0003692C" w:rsidRPr="00CD4FB0" w:rsidRDefault="0003692C" w:rsidP="0003692C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right w:val="nil"/>
            </w:tcBorders>
          </w:tcPr>
          <w:p w14:paraId="64B4D3B4" w14:textId="17DAB64A" w:rsidR="0003692C" w:rsidRPr="00CD4FB0" w:rsidRDefault="008B528A" w:rsidP="0003692C">
            <w:pPr>
              <w:spacing w:line="240" w:lineRule="auto"/>
              <w:ind w:left="-113" w:right="-32" w:hanging="13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270</w:t>
            </w:r>
            <w:r w:rsidR="0003692C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633</w:t>
            </w:r>
            <w:r w:rsidR="0003692C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622</w:t>
            </w:r>
          </w:p>
        </w:tc>
      </w:tr>
      <w:tr w:rsidR="0003692C" w:rsidRPr="00CD4FB0" w14:paraId="64B4D3C2" w14:textId="77777777" w:rsidTr="00D20D6F">
        <w:trPr>
          <w:cantSplit/>
        </w:trPr>
        <w:tc>
          <w:tcPr>
            <w:tcW w:w="5679" w:type="dxa"/>
          </w:tcPr>
          <w:p w14:paraId="64B4D3BA" w14:textId="42D68F83" w:rsidR="0003692C" w:rsidRPr="00CD4FB0" w:rsidRDefault="0003692C" w:rsidP="0003692C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75" w:type="dxa"/>
            <w:tcBorders>
              <w:left w:val="nil"/>
              <w:bottom w:val="single" w:sz="4" w:space="0" w:color="auto"/>
            </w:tcBorders>
          </w:tcPr>
          <w:p w14:paraId="64B4D3BB" w14:textId="13CE9789" w:rsidR="0003692C" w:rsidRPr="00CD4FB0" w:rsidRDefault="00F41B5B" w:rsidP="0003692C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6,612,017</w:t>
            </w:r>
          </w:p>
        </w:tc>
        <w:tc>
          <w:tcPr>
            <w:tcW w:w="236" w:type="dxa"/>
            <w:tcBorders>
              <w:left w:val="nil"/>
            </w:tcBorders>
          </w:tcPr>
          <w:p w14:paraId="64B4D3BC" w14:textId="77777777" w:rsidR="0003692C" w:rsidRPr="00CD4FB0" w:rsidRDefault="0003692C" w:rsidP="0003692C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7" w:type="dxa"/>
            <w:tcBorders>
              <w:left w:val="nil"/>
              <w:bottom w:val="single" w:sz="4" w:space="0" w:color="auto"/>
              <w:right w:val="nil"/>
            </w:tcBorders>
          </w:tcPr>
          <w:p w14:paraId="64B4D3BD" w14:textId="5F034F9A" w:rsidR="0003692C" w:rsidRPr="00CD4FB0" w:rsidRDefault="008B528A" w:rsidP="0003692C">
            <w:pPr>
              <w:spacing w:line="240" w:lineRule="auto"/>
              <w:ind w:left="-113" w:right="-32" w:hanging="13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="0003692C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119</w:t>
            </w:r>
            <w:r w:rsidR="0003692C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148</w:t>
            </w:r>
          </w:p>
        </w:tc>
      </w:tr>
      <w:tr w:rsidR="0003692C" w:rsidRPr="00CD4FB0" w14:paraId="64B4D3D4" w14:textId="77777777" w:rsidTr="00D20D6F">
        <w:trPr>
          <w:cantSplit/>
        </w:trPr>
        <w:tc>
          <w:tcPr>
            <w:tcW w:w="5679" w:type="dxa"/>
          </w:tcPr>
          <w:p w14:paraId="64B4D3CC" w14:textId="77777777" w:rsidR="0003692C" w:rsidRPr="00CD4FB0" w:rsidRDefault="0003692C" w:rsidP="0003692C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64B4D3CD" w14:textId="6E5E34F6" w:rsidR="0003692C" w:rsidRPr="00CD4FB0" w:rsidRDefault="00F41B5B" w:rsidP="0003692C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124,</w:t>
            </w:r>
            <w:r w:rsidR="008F677D"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834,817</w:t>
            </w:r>
          </w:p>
        </w:tc>
        <w:tc>
          <w:tcPr>
            <w:tcW w:w="236" w:type="dxa"/>
            <w:tcBorders>
              <w:left w:val="nil"/>
            </w:tcBorders>
          </w:tcPr>
          <w:p w14:paraId="64B4D3CE" w14:textId="77777777" w:rsidR="0003692C" w:rsidRPr="00CD4FB0" w:rsidRDefault="0003692C" w:rsidP="0003692C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4B4D3CF" w14:textId="295D25DE" w:rsidR="0003692C" w:rsidRPr="00CD4FB0" w:rsidRDefault="008B528A" w:rsidP="0003692C">
            <w:pPr>
              <w:spacing w:line="240" w:lineRule="auto"/>
              <w:ind w:left="-113" w:right="-32" w:hanging="13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273</w:t>
            </w:r>
            <w:r w:rsidR="0003692C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752</w:t>
            </w:r>
            <w:r w:rsidR="0003692C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770</w:t>
            </w:r>
          </w:p>
        </w:tc>
      </w:tr>
    </w:tbl>
    <w:p w14:paraId="2E584E94" w14:textId="6FCE12F3" w:rsidR="005572FC" w:rsidRPr="00CD4FB0" w:rsidRDefault="005572FC" w:rsidP="008F2657">
      <w:pPr>
        <w:pStyle w:val="ListParagraph"/>
        <w:tabs>
          <w:tab w:val="left" w:pos="2160"/>
          <w:tab w:val="left" w:pos="2880"/>
        </w:tabs>
        <w:ind w:left="426" w:right="-45"/>
        <w:jc w:val="thaiDistribute"/>
        <w:rPr>
          <w:rFonts w:ascii="BrowalliaUPC" w:hAnsi="BrowalliaUPC" w:cs="BrowalliaUPC"/>
          <w:sz w:val="28"/>
          <w:szCs w:val="28"/>
        </w:rPr>
      </w:pPr>
    </w:p>
    <w:p w14:paraId="4FB9E172" w14:textId="290AC548" w:rsidR="002011B9" w:rsidRPr="00CD4FB0" w:rsidRDefault="002011B9" w:rsidP="008F2657">
      <w:pPr>
        <w:pStyle w:val="ListParagraph"/>
        <w:tabs>
          <w:tab w:val="left" w:pos="2160"/>
          <w:tab w:val="left" w:pos="2880"/>
        </w:tabs>
        <w:ind w:left="426" w:right="-45"/>
        <w:jc w:val="thaiDistribute"/>
        <w:rPr>
          <w:rFonts w:ascii="BrowalliaUPC" w:hAnsi="BrowalliaUPC" w:cs="BrowalliaUPC"/>
          <w:sz w:val="28"/>
          <w:szCs w:val="28"/>
        </w:rPr>
      </w:pPr>
    </w:p>
    <w:p w14:paraId="1D3F2018" w14:textId="77777777" w:rsidR="002011B9" w:rsidRPr="00CD4FB0" w:rsidRDefault="002011B9" w:rsidP="008F2657">
      <w:pPr>
        <w:pStyle w:val="ListParagraph"/>
        <w:tabs>
          <w:tab w:val="left" w:pos="2160"/>
          <w:tab w:val="left" w:pos="2880"/>
        </w:tabs>
        <w:ind w:left="426" w:right="-45"/>
        <w:jc w:val="thaiDistribute"/>
        <w:rPr>
          <w:rFonts w:ascii="BrowalliaUPC" w:hAnsi="BrowalliaUPC" w:cs="BrowalliaUPC"/>
          <w:sz w:val="28"/>
          <w:szCs w:val="28"/>
        </w:rPr>
      </w:pPr>
    </w:p>
    <w:p w14:paraId="14AFFE64" w14:textId="343D4A4D" w:rsidR="008F2657" w:rsidRPr="00CD4FB0" w:rsidRDefault="008F2657" w:rsidP="008F2657">
      <w:pPr>
        <w:pStyle w:val="ListParagraph"/>
        <w:tabs>
          <w:tab w:val="left" w:pos="2160"/>
          <w:tab w:val="left" w:pos="2880"/>
        </w:tabs>
        <w:ind w:left="426" w:right="-4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lastRenderedPageBreak/>
        <w:t>ค่าเผื่อผลขาดทุนจากการด้อยค่าสำหรับลูกหนี้การค้ามีดังนี้</w:t>
      </w:r>
    </w:p>
    <w:p w14:paraId="764D0351" w14:textId="77777777" w:rsidR="00AF10B3" w:rsidRPr="00CD4FB0" w:rsidRDefault="00AF10B3" w:rsidP="008F2657">
      <w:pPr>
        <w:pStyle w:val="ListParagraph"/>
        <w:tabs>
          <w:tab w:val="left" w:pos="2160"/>
          <w:tab w:val="left" w:pos="2880"/>
        </w:tabs>
        <w:ind w:left="426" w:right="-45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7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842"/>
        <w:gridCol w:w="1276"/>
        <w:gridCol w:w="1132"/>
        <w:gridCol w:w="1138"/>
        <w:gridCol w:w="1275"/>
        <w:gridCol w:w="1133"/>
        <w:gridCol w:w="1277"/>
      </w:tblGrid>
      <w:tr w:rsidR="004D2B0F" w:rsidRPr="00CD4FB0" w14:paraId="692C8C13" w14:textId="77777777" w:rsidTr="004D2B0F">
        <w:tc>
          <w:tcPr>
            <w:tcW w:w="1842" w:type="dxa"/>
          </w:tcPr>
          <w:p w14:paraId="12964267" w14:textId="77777777" w:rsidR="004D2B0F" w:rsidRPr="00CD4FB0" w:rsidRDefault="004D2B0F" w:rsidP="008A33FD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7231" w:type="dxa"/>
            <w:gridSpan w:val="6"/>
          </w:tcPr>
          <w:p w14:paraId="297E310D" w14:textId="4FD73004" w:rsidR="004D2B0F" w:rsidRPr="00CD4FB0" w:rsidRDefault="0078760F" w:rsidP="008A33FD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บาท</w:t>
            </w:r>
          </w:p>
        </w:tc>
      </w:tr>
      <w:tr w:rsidR="00CD449F" w:rsidRPr="00CD4FB0" w14:paraId="1058D031" w14:textId="77777777" w:rsidTr="004D2B0F">
        <w:tc>
          <w:tcPr>
            <w:tcW w:w="1842" w:type="dxa"/>
          </w:tcPr>
          <w:p w14:paraId="50DEC293" w14:textId="77777777" w:rsidR="00CD449F" w:rsidRPr="00CD4FB0" w:rsidRDefault="00CD449F" w:rsidP="008A33FD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3546" w:type="dxa"/>
            <w:gridSpan w:val="3"/>
          </w:tcPr>
          <w:p w14:paraId="0CDB5088" w14:textId="4CBA8652" w:rsidR="00CD449F" w:rsidRPr="00CD4FB0" w:rsidRDefault="00CD449F" w:rsidP="008A33FD">
            <w:pPr>
              <w:pBdr>
                <w:bottom w:val="single" w:sz="4" w:space="1" w:color="auto"/>
              </w:pBdr>
              <w:ind w:right="-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31 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ธันวาคม 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="0078760F" w:rsidRPr="00CD4FB0">
              <w:rPr>
                <w:rFonts w:ascii="BrowalliaUPC" w:hAnsi="BrowalliaUPC" w:cs="BrowalliaUPC"/>
                <w:sz w:val="24"/>
                <w:szCs w:val="24"/>
              </w:rPr>
              <w:t>5</w:t>
            </w:r>
          </w:p>
        </w:tc>
        <w:tc>
          <w:tcPr>
            <w:tcW w:w="3685" w:type="dxa"/>
            <w:gridSpan w:val="3"/>
            <w:vAlign w:val="bottom"/>
          </w:tcPr>
          <w:p w14:paraId="54AD1DB0" w14:textId="1EC53D8A" w:rsidR="00CD449F" w:rsidRPr="00CD4FB0" w:rsidRDefault="008F4EC5" w:rsidP="008A33FD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31 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ธันวาคม 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="0078760F" w:rsidRPr="00CD4FB0">
              <w:rPr>
                <w:rFonts w:ascii="BrowalliaUPC" w:hAnsi="BrowalliaUPC" w:cs="BrowalliaUPC"/>
                <w:sz w:val="24"/>
                <w:szCs w:val="24"/>
              </w:rPr>
              <w:t>4</w:t>
            </w:r>
          </w:p>
        </w:tc>
      </w:tr>
      <w:tr w:rsidR="00CD449F" w:rsidRPr="00CD4FB0" w14:paraId="21FD4FA2" w14:textId="77777777" w:rsidTr="004D2B0F">
        <w:trPr>
          <w:trHeight w:val="1248"/>
        </w:trPr>
        <w:tc>
          <w:tcPr>
            <w:tcW w:w="1842" w:type="dxa"/>
            <w:vAlign w:val="bottom"/>
          </w:tcPr>
          <w:p w14:paraId="3A37A6D1" w14:textId="77777777" w:rsidR="00CD449F" w:rsidRPr="00CD4FB0" w:rsidRDefault="00CD449F" w:rsidP="008A33FD">
            <w:pPr>
              <w:pBdr>
                <w:bottom w:val="single" w:sz="4" w:space="1" w:color="auto"/>
              </w:pBdr>
              <w:ind w:right="34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อายุลูกหนี้</w:t>
            </w:r>
          </w:p>
        </w:tc>
        <w:tc>
          <w:tcPr>
            <w:tcW w:w="1276" w:type="dxa"/>
            <w:vAlign w:val="bottom"/>
          </w:tcPr>
          <w:p w14:paraId="0407708D" w14:textId="77777777" w:rsidR="00CD449F" w:rsidRPr="00CD4FB0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อัตราค่าเผื่อผลขาดทุนจากการด้อยค่า</w:t>
            </w:r>
          </w:p>
          <w:p w14:paraId="2C7595C9" w14:textId="77777777" w:rsidR="00CD449F" w:rsidRPr="00CD4FB0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ร้อยละ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132" w:type="dxa"/>
            <w:vAlign w:val="bottom"/>
          </w:tcPr>
          <w:p w14:paraId="35FFFB37" w14:textId="77777777" w:rsidR="00CD449F" w:rsidRPr="00CD4FB0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138" w:type="dxa"/>
            <w:vAlign w:val="bottom"/>
          </w:tcPr>
          <w:p w14:paraId="3855337D" w14:textId="77777777" w:rsidR="00CD449F" w:rsidRPr="00CD4FB0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1275" w:type="dxa"/>
            <w:vAlign w:val="bottom"/>
          </w:tcPr>
          <w:p w14:paraId="37A51954" w14:textId="77777777" w:rsidR="00CD449F" w:rsidRPr="00CD4FB0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อัตราค่าเผื่อผลขาดทุนจากการด้อยค่า</w:t>
            </w:r>
          </w:p>
          <w:p w14:paraId="53C979F7" w14:textId="77777777" w:rsidR="00CD449F" w:rsidRPr="00CD4FB0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ร้อยละ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133" w:type="dxa"/>
            <w:vAlign w:val="bottom"/>
          </w:tcPr>
          <w:p w14:paraId="7358D963" w14:textId="77777777" w:rsidR="00CD449F" w:rsidRPr="00CD4FB0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77" w:type="dxa"/>
            <w:vAlign w:val="bottom"/>
          </w:tcPr>
          <w:p w14:paraId="47A83CDD" w14:textId="77777777" w:rsidR="00607EFC" w:rsidRPr="00CD4FB0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ค่าเผื่อผลขาดทุนจาก</w:t>
            </w:r>
          </w:p>
          <w:p w14:paraId="329890F2" w14:textId="4C933D6C" w:rsidR="00CD449F" w:rsidRPr="00CD4FB0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การด้อยค่า</w:t>
            </w:r>
          </w:p>
        </w:tc>
      </w:tr>
      <w:tr w:rsidR="00CD449F" w:rsidRPr="00CD4FB0" w14:paraId="683FC839" w14:textId="77777777" w:rsidTr="004D2B0F">
        <w:trPr>
          <w:trHeight w:val="222"/>
        </w:trPr>
        <w:tc>
          <w:tcPr>
            <w:tcW w:w="1842" w:type="dxa"/>
          </w:tcPr>
          <w:p w14:paraId="0DE4CAC7" w14:textId="77777777" w:rsidR="00CD449F" w:rsidRPr="00CD4FB0" w:rsidRDefault="00CD449F" w:rsidP="008A33FD">
            <w:pPr>
              <w:ind w:right="-43"/>
              <w:jc w:val="both"/>
              <w:rPr>
                <w:rFonts w:ascii="BrowalliaUPC" w:hAnsi="BrowalliaUPC" w:cs="BrowalliaUPC"/>
                <w:i/>
                <w:i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1D43EE5D" w14:textId="77777777" w:rsidR="00CD449F" w:rsidRPr="00CD4FB0" w:rsidRDefault="00CD449F" w:rsidP="008A33FD">
            <w:pPr>
              <w:ind w:right="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21C36DB" w14:textId="77777777" w:rsidR="00CD449F" w:rsidRPr="00CD4FB0" w:rsidRDefault="00CD449F" w:rsidP="008A33FD">
            <w:pPr>
              <w:ind w:right="-43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8" w:type="dxa"/>
          </w:tcPr>
          <w:p w14:paraId="1F715DEE" w14:textId="77777777" w:rsidR="00CD449F" w:rsidRPr="00CD4FB0" w:rsidRDefault="00CD449F" w:rsidP="008A33FD">
            <w:pPr>
              <w:ind w:right="-43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B2D3C4A" w14:textId="77777777" w:rsidR="00CD449F" w:rsidRPr="00CD4FB0" w:rsidRDefault="00CD449F" w:rsidP="008A33FD">
            <w:pPr>
              <w:ind w:right="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16ED200" w14:textId="77777777" w:rsidR="00CD449F" w:rsidRPr="00CD4FB0" w:rsidRDefault="00CD449F" w:rsidP="008A33FD">
            <w:pPr>
              <w:ind w:right="-43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37B3227" w14:textId="77777777" w:rsidR="00CD449F" w:rsidRPr="00CD4FB0" w:rsidRDefault="00CD449F" w:rsidP="008A33FD">
            <w:pPr>
              <w:ind w:right="-43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493BF8" w:rsidRPr="00CD4FB0" w14:paraId="432119F6" w14:textId="77777777" w:rsidTr="004D2B0F">
        <w:trPr>
          <w:trHeight w:val="312"/>
        </w:trPr>
        <w:tc>
          <w:tcPr>
            <w:tcW w:w="1842" w:type="dxa"/>
          </w:tcPr>
          <w:p w14:paraId="71F12C8A" w14:textId="77777777" w:rsidR="00493BF8" w:rsidRPr="00CD4FB0" w:rsidRDefault="00493BF8" w:rsidP="00493BF8">
            <w:pPr>
              <w:ind w:right="-43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4C46914F" w14:textId="7F2B524E" w:rsidR="00493BF8" w:rsidRPr="00CD4FB0" w:rsidRDefault="00FF25AC" w:rsidP="00493BF8">
            <w:pPr>
              <w:ind w:right="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132" w:type="dxa"/>
          </w:tcPr>
          <w:p w14:paraId="4A41622F" w14:textId="5E7B32AA" w:rsidR="00493BF8" w:rsidRPr="00CD4FB0" w:rsidRDefault="00797038" w:rsidP="00493BF8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57,</w:t>
            </w:r>
            <w:r w:rsidR="00DC29E5" w:rsidRPr="00CD4FB0">
              <w:rPr>
                <w:rFonts w:ascii="BrowalliaUPC" w:hAnsi="BrowalliaUPC" w:cs="BrowalliaUPC"/>
                <w:sz w:val="24"/>
                <w:szCs w:val="24"/>
              </w:rPr>
              <w:t>919,752</w:t>
            </w:r>
          </w:p>
        </w:tc>
        <w:tc>
          <w:tcPr>
            <w:tcW w:w="1138" w:type="dxa"/>
          </w:tcPr>
          <w:p w14:paraId="496080C9" w14:textId="653CFEF7" w:rsidR="00493BF8" w:rsidRPr="00CD4FB0" w:rsidRDefault="00EF2F2A" w:rsidP="00493BF8">
            <w:pPr>
              <w:ind w:right="-43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       </w:t>
            </w:r>
            <w:r w:rsidR="00FF25AC" w:rsidRPr="00CD4FB0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</w:tcPr>
          <w:p w14:paraId="16398573" w14:textId="0D7E316A" w:rsidR="00493BF8" w:rsidRPr="00CD4FB0" w:rsidRDefault="00493BF8" w:rsidP="00493BF8">
            <w:pPr>
              <w:ind w:right="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133" w:type="dxa"/>
          </w:tcPr>
          <w:p w14:paraId="37C14BDE" w14:textId="641493A7" w:rsidR="00493BF8" w:rsidRPr="00CD4FB0" w:rsidRDefault="000E2C99" w:rsidP="009143A7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109,</w:t>
            </w:r>
            <w:r w:rsidR="00D46B91" w:rsidRPr="00CD4FB0">
              <w:rPr>
                <w:rFonts w:ascii="BrowalliaUPC" w:hAnsi="BrowalliaUPC" w:cs="BrowalliaUPC"/>
                <w:sz w:val="24"/>
                <w:szCs w:val="24"/>
              </w:rPr>
              <w:t>760,509</w:t>
            </w:r>
          </w:p>
        </w:tc>
        <w:tc>
          <w:tcPr>
            <w:tcW w:w="1277" w:type="dxa"/>
          </w:tcPr>
          <w:p w14:paraId="0D885B3E" w14:textId="700E3061" w:rsidR="00493BF8" w:rsidRPr="00CD4FB0" w:rsidRDefault="00493BF8" w:rsidP="00493BF8">
            <w:pPr>
              <w:ind w:right="-43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         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</w:tr>
      <w:tr w:rsidR="00493BF8" w:rsidRPr="00CD4FB0" w14:paraId="04933C74" w14:textId="77777777" w:rsidTr="004D2B0F">
        <w:tc>
          <w:tcPr>
            <w:tcW w:w="1842" w:type="dxa"/>
          </w:tcPr>
          <w:p w14:paraId="67EDD44C" w14:textId="77777777" w:rsidR="00493BF8" w:rsidRPr="00CD4FB0" w:rsidRDefault="00493BF8" w:rsidP="00493BF8">
            <w:pPr>
              <w:ind w:right="-43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น้อยกว่า 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>3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29F650F6" w14:textId="25B92BE6" w:rsidR="00493BF8" w:rsidRPr="00CD4FB0" w:rsidRDefault="00427492" w:rsidP="00493BF8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0.01 </w:t>
            </w:r>
          </w:p>
        </w:tc>
        <w:tc>
          <w:tcPr>
            <w:tcW w:w="1132" w:type="dxa"/>
          </w:tcPr>
          <w:p w14:paraId="698CAFAD" w14:textId="2CF4F9E1" w:rsidR="00493BF8" w:rsidRPr="00CD4FB0" w:rsidRDefault="00FF25AC" w:rsidP="00493BF8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4</w:t>
            </w:r>
            <w:r w:rsidR="00DC29E5" w:rsidRPr="00CD4FB0">
              <w:rPr>
                <w:rFonts w:ascii="BrowalliaUPC" w:hAnsi="BrowalliaUPC" w:cs="BrowalliaUPC"/>
                <w:sz w:val="24"/>
                <w:szCs w:val="24"/>
              </w:rPr>
              <w:t>4,135,176</w:t>
            </w:r>
          </w:p>
        </w:tc>
        <w:tc>
          <w:tcPr>
            <w:tcW w:w="1138" w:type="dxa"/>
            <w:shd w:val="clear" w:color="auto" w:fill="auto"/>
          </w:tcPr>
          <w:p w14:paraId="553C7688" w14:textId="29BCBC79" w:rsidR="00493BF8" w:rsidRPr="00CD4FB0" w:rsidRDefault="00316890" w:rsidP="00493BF8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4,413</w:t>
            </w:r>
          </w:p>
        </w:tc>
        <w:tc>
          <w:tcPr>
            <w:tcW w:w="1275" w:type="dxa"/>
            <w:shd w:val="clear" w:color="auto" w:fill="auto"/>
          </w:tcPr>
          <w:p w14:paraId="0B9C34D3" w14:textId="0B6AA703" w:rsidR="00493BF8" w:rsidRPr="00CD4FB0" w:rsidRDefault="008B528A" w:rsidP="00493BF8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0</w:t>
            </w:r>
            <w:r w:rsidR="00493BF8" w:rsidRPr="00CD4FB0">
              <w:rPr>
                <w:rFonts w:ascii="BrowalliaUPC" w:hAnsi="BrowalliaUPC" w:cs="BrowalliaUPC"/>
                <w:sz w:val="24"/>
                <w:szCs w:val="24"/>
                <w:cs/>
              </w:rPr>
              <w:t>.</w:t>
            </w:r>
            <w:r w:rsidR="00493BF8" w:rsidRPr="00CD4FB0">
              <w:rPr>
                <w:rFonts w:ascii="BrowalliaUPC" w:hAnsi="BrowalliaUPC" w:cs="BrowalliaUPC"/>
                <w:sz w:val="24"/>
                <w:szCs w:val="24"/>
              </w:rPr>
              <w:t>01</w:t>
            </w:r>
            <w:r w:rsidR="00493BF8"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="00493BF8" w:rsidRPr="00CD4FB0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="00493BF8"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0</w:t>
            </w:r>
            <w:r w:rsidR="00493BF8" w:rsidRPr="00CD4FB0">
              <w:rPr>
                <w:rFonts w:ascii="BrowalliaUPC" w:hAnsi="BrowalliaUPC" w:cs="BrowalliaUPC"/>
                <w:sz w:val="24"/>
                <w:szCs w:val="24"/>
                <w:cs/>
              </w:rPr>
              <w:t>.</w:t>
            </w:r>
            <w:r w:rsidR="00FF25AC" w:rsidRPr="00CD4FB0">
              <w:rPr>
                <w:rFonts w:ascii="BrowalliaUPC" w:hAnsi="BrowalliaUPC" w:cs="BrowalliaUPC"/>
                <w:sz w:val="24"/>
                <w:szCs w:val="24"/>
              </w:rPr>
              <w:t>02</w:t>
            </w:r>
          </w:p>
        </w:tc>
        <w:tc>
          <w:tcPr>
            <w:tcW w:w="1133" w:type="dxa"/>
            <w:shd w:val="clear" w:color="auto" w:fill="auto"/>
          </w:tcPr>
          <w:p w14:paraId="02A327F9" w14:textId="4978C67E" w:rsidR="00493BF8" w:rsidRPr="00CD4FB0" w:rsidRDefault="00D46B91" w:rsidP="009143A7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128,515,894</w:t>
            </w:r>
          </w:p>
        </w:tc>
        <w:tc>
          <w:tcPr>
            <w:tcW w:w="1277" w:type="dxa"/>
          </w:tcPr>
          <w:p w14:paraId="48411A1A" w14:textId="23CB35A7" w:rsidR="00493BF8" w:rsidRPr="00CD4FB0" w:rsidRDefault="008B528A" w:rsidP="00493BF8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15</w:t>
            </w:r>
            <w:r w:rsidR="00493BF8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652</w:t>
            </w:r>
          </w:p>
        </w:tc>
      </w:tr>
      <w:tr w:rsidR="00493BF8" w:rsidRPr="00CD4FB0" w14:paraId="2B717A9B" w14:textId="77777777" w:rsidTr="004D2B0F">
        <w:tc>
          <w:tcPr>
            <w:tcW w:w="1842" w:type="dxa"/>
          </w:tcPr>
          <w:p w14:paraId="1F82F2ED" w14:textId="7520D2DE" w:rsidR="00493BF8" w:rsidRPr="00CD4FB0" w:rsidRDefault="00493BF8" w:rsidP="00493BF8">
            <w:pPr>
              <w:ind w:left="38" w:right="-43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3 - 6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7DAE3E31" w14:textId="6EF87CA4" w:rsidR="00493BF8" w:rsidRPr="00CD4FB0" w:rsidRDefault="00427492" w:rsidP="00493BF8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0.28 </w:t>
            </w:r>
            <w:r w:rsidR="00787BBD" w:rsidRPr="00CD4FB0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 0.44</w:t>
            </w:r>
          </w:p>
        </w:tc>
        <w:tc>
          <w:tcPr>
            <w:tcW w:w="1132" w:type="dxa"/>
          </w:tcPr>
          <w:p w14:paraId="2094E4AD" w14:textId="1445E9A5" w:rsidR="00493BF8" w:rsidRPr="00CD4FB0" w:rsidRDefault="00FF25AC" w:rsidP="00493BF8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7,</w:t>
            </w:r>
            <w:r w:rsidR="00DC29E5" w:rsidRPr="00CD4FB0">
              <w:rPr>
                <w:rFonts w:ascii="BrowalliaUPC" w:hAnsi="BrowalliaUPC" w:cs="BrowalliaUPC"/>
                <w:sz w:val="24"/>
                <w:szCs w:val="24"/>
              </w:rPr>
              <w:t>244,659</w:t>
            </w:r>
          </w:p>
        </w:tc>
        <w:tc>
          <w:tcPr>
            <w:tcW w:w="1138" w:type="dxa"/>
            <w:shd w:val="clear" w:color="auto" w:fill="auto"/>
          </w:tcPr>
          <w:p w14:paraId="0B157287" w14:textId="5C7F5E8C" w:rsidR="00493BF8" w:rsidRPr="00CD4FB0" w:rsidRDefault="00316890" w:rsidP="00493BF8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28,928</w:t>
            </w:r>
          </w:p>
        </w:tc>
        <w:tc>
          <w:tcPr>
            <w:tcW w:w="1275" w:type="dxa"/>
            <w:shd w:val="clear" w:color="auto" w:fill="auto"/>
          </w:tcPr>
          <w:p w14:paraId="50D768ED" w14:textId="26F6CC83" w:rsidR="00493BF8" w:rsidRPr="00CD4FB0" w:rsidRDefault="008B528A" w:rsidP="00493BF8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0</w:t>
            </w:r>
            <w:r w:rsidR="00493BF8" w:rsidRPr="00CD4FB0">
              <w:rPr>
                <w:rFonts w:ascii="BrowalliaUPC" w:hAnsi="BrowalliaUPC" w:cs="BrowalliaUPC"/>
                <w:sz w:val="24"/>
                <w:szCs w:val="24"/>
                <w:cs/>
              </w:rPr>
              <w:t>.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56</w:t>
            </w:r>
            <w:r w:rsidR="00493BF8"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="00493BF8" w:rsidRPr="00CD4FB0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="00493BF8"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0</w:t>
            </w:r>
            <w:r w:rsidR="00493BF8" w:rsidRPr="00CD4FB0">
              <w:rPr>
                <w:rFonts w:ascii="BrowalliaUPC" w:hAnsi="BrowalliaUPC" w:cs="BrowalliaUPC"/>
                <w:sz w:val="24"/>
                <w:szCs w:val="24"/>
                <w:cs/>
              </w:rPr>
              <w:t>.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58</w:t>
            </w:r>
          </w:p>
        </w:tc>
        <w:tc>
          <w:tcPr>
            <w:tcW w:w="1133" w:type="dxa"/>
            <w:shd w:val="clear" w:color="auto" w:fill="auto"/>
          </w:tcPr>
          <w:p w14:paraId="72E13BAA" w14:textId="057BE0EA" w:rsidR="00493BF8" w:rsidRPr="00CD4FB0" w:rsidRDefault="00D46B91" w:rsidP="009143A7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23,011,</w:t>
            </w:r>
            <w:r w:rsidR="0088217E" w:rsidRPr="00CD4FB0">
              <w:rPr>
                <w:rFonts w:ascii="BrowalliaUPC" w:hAnsi="BrowalliaUPC" w:cs="BrowalliaUPC"/>
                <w:sz w:val="24"/>
                <w:szCs w:val="24"/>
              </w:rPr>
              <w:t>386</w:t>
            </w:r>
          </w:p>
        </w:tc>
        <w:tc>
          <w:tcPr>
            <w:tcW w:w="1277" w:type="dxa"/>
          </w:tcPr>
          <w:p w14:paraId="45BAD45B" w14:textId="63DAAE4E" w:rsidR="00493BF8" w:rsidRPr="00CD4FB0" w:rsidRDefault="008B528A" w:rsidP="00493BF8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130</w:t>
            </w:r>
            <w:r w:rsidR="00493BF8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112</w:t>
            </w:r>
          </w:p>
        </w:tc>
      </w:tr>
      <w:tr w:rsidR="00493BF8" w:rsidRPr="00CD4FB0" w14:paraId="30A97E0E" w14:textId="77777777" w:rsidTr="004D2B0F">
        <w:tc>
          <w:tcPr>
            <w:tcW w:w="1842" w:type="dxa"/>
          </w:tcPr>
          <w:p w14:paraId="3B795417" w14:textId="374AE54F" w:rsidR="00493BF8" w:rsidRPr="00CD4FB0" w:rsidRDefault="00493BF8" w:rsidP="00493BF8">
            <w:pPr>
              <w:tabs>
                <w:tab w:val="clear" w:pos="227"/>
                <w:tab w:val="clear" w:pos="454"/>
                <w:tab w:val="left" w:pos="464"/>
              </w:tabs>
              <w:ind w:left="38" w:right="-43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6 - 12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389BD0A5" w14:textId="21435045" w:rsidR="00493BF8" w:rsidRPr="00CD4FB0" w:rsidRDefault="00427492" w:rsidP="00493BF8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3.87 </w:t>
            </w:r>
            <w:r w:rsidR="00787BBD" w:rsidRPr="00CD4FB0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 5.04</w:t>
            </w:r>
          </w:p>
        </w:tc>
        <w:tc>
          <w:tcPr>
            <w:tcW w:w="1132" w:type="dxa"/>
          </w:tcPr>
          <w:p w14:paraId="4CA01F0F" w14:textId="0052C6E6" w:rsidR="00493BF8" w:rsidRPr="00CD4FB0" w:rsidRDefault="00797038" w:rsidP="00493BF8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6,498,752</w:t>
            </w:r>
          </w:p>
        </w:tc>
        <w:tc>
          <w:tcPr>
            <w:tcW w:w="1138" w:type="dxa"/>
            <w:shd w:val="clear" w:color="auto" w:fill="auto"/>
          </w:tcPr>
          <w:p w14:paraId="35D4697A" w14:textId="488AD5FA" w:rsidR="00493BF8" w:rsidRPr="00CD4FB0" w:rsidRDefault="00316890" w:rsidP="00493BF8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290,079</w:t>
            </w:r>
          </w:p>
        </w:tc>
        <w:tc>
          <w:tcPr>
            <w:tcW w:w="1275" w:type="dxa"/>
            <w:shd w:val="clear" w:color="auto" w:fill="auto"/>
          </w:tcPr>
          <w:p w14:paraId="30DF3DCB" w14:textId="4C6581BF" w:rsidR="00493BF8" w:rsidRPr="00CD4FB0" w:rsidRDefault="008B528A" w:rsidP="00493BF8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5</w:t>
            </w:r>
            <w:r w:rsidR="00FF25AC" w:rsidRPr="00CD4FB0">
              <w:rPr>
                <w:rFonts w:ascii="BrowalliaUPC" w:hAnsi="BrowalliaUPC" w:cs="BrowalliaUPC"/>
                <w:sz w:val="24"/>
                <w:szCs w:val="24"/>
                <w:cs/>
              </w:rPr>
              <w:t>.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97</w:t>
            </w:r>
            <w:r w:rsidR="00FF25AC"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="00FF25AC" w:rsidRPr="00CD4FB0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="00FF25AC"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7</w:t>
            </w:r>
            <w:r w:rsidR="00FF25AC" w:rsidRPr="00CD4FB0">
              <w:rPr>
                <w:rFonts w:ascii="BrowalliaUPC" w:hAnsi="BrowalliaUPC" w:cs="BrowalliaUPC"/>
                <w:sz w:val="24"/>
                <w:szCs w:val="24"/>
                <w:cs/>
              </w:rPr>
              <w:t>.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41</w:t>
            </w:r>
          </w:p>
        </w:tc>
        <w:tc>
          <w:tcPr>
            <w:tcW w:w="1133" w:type="dxa"/>
            <w:shd w:val="clear" w:color="auto" w:fill="auto"/>
          </w:tcPr>
          <w:p w14:paraId="7F5271BB" w14:textId="23EDBEC4" w:rsidR="00493BF8" w:rsidRPr="00CD4FB0" w:rsidRDefault="0088217E" w:rsidP="009143A7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7,393,710</w:t>
            </w:r>
          </w:p>
        </w:tc>
        <w:tc>
          <w:tcPr>
            <w:tcW w:w="1277" w:type="dxa"/>
          </w:tcPr>
          <w:p w14:paraId="18E1FCBC" w14:textId="532EF7E0" w:rsidR="00493BF8" w:rsidRPr="00CD4FB0" w:rsidRDefault="008B528A" w:rsidP="00493BF8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472</w:t>
            </w:r>
            <w:r w:rsidR="00493BF8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340</w:t>
            </w:r>
          </w:p>
        </w:tc>
      </w:tr>
      <w:tr w:rsidR="00696465" w:rsidRPr="00CD4FB0" w14:paraId="66E9D48C" w14:textId="77777777" w:rsidTr="004D2B0F">
        <w:tc>
          <w:tcPr>
            <w:tcW w:w="1842" w:type="dxa"/>
          </w:tcPr>
          <w:p w14:paraId="7155BD0B" w14:textId="29C842F5" w:rsidR="00696465" w:rsidRPr="00CD4FB0" w:rsidRDefault="00696465" w:rsidP="00696465">
            <w:pPr>
              <w:ind w:left="38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12 -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24 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14:paraId="014246A9" w14:textId="5F5327BE" w:rsidR="00696465" w:rsidRPr="00CD4FB0" w:rsidRDefault="00427492" w:rsidP="00696465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11.23 </w:t>
            </w:r>
            <w:r w:rsidR="00787BBD" w:rsidRPr="00CD4FB0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 16.36</w:t>
            </w:r>
          </w:p>
        </w:tc>
        <w:tc>
          <w:tcPr>
            <w:tcW w:w="1132" w:type="dxa"/>
          </w:tcPr>
          <w:p w14:paraId="669D7804" w14:textId="0C8A7B73" w:rsidR="00696465" w:rsidRPr="00CD4FB0" w:rsidRDefault="00797038" w:rsidP="0069646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2,386,080</w:t>
            </w:r>
          </w:p>
        </w:tc>
        <w:tc>
          <w:tcPr>
            <w:tcW w:w="1138" w:type="dxa"/>
            <w:shd w:val="clear" w:color="auto" w:fill="auto"/>
          </w:tcPr>
          <w:p w14:paraId="42121B41" w14:textId="492FD440" w:rsidR="00696465" w:rsidRPr="00CD4FB0" w:rsidRDefault="00316890" w:rsidP="0069646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357,274</w:t>
            </w:r>
          </w:p>
        </w:tc>
        <w:tc>
          <w:tcPr>
            <w:tcW w:w="1275" w:type="dxa"/>
            <w:shd w:val="clear" w:color="auto" w:fill="auto"/>
          </w:tcPr>
          <w:p w14:paraId="4BAC5DD6" w14:textId="336329FF" w:rsidR="00696465" w:rsidRPr="00CD4FB0" w:rsidRDefault="008B528A" w:rsidP="00696465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17</w:t>
            </w:r>
            <w:r w:rsidR="00FF25AC" w:rsidRPr="00CD4FB0">
              <w:rPr>
                <w:rFonts w:ascii="BrowalliaUPC" w:hAnsi="BrowalliaUPC" w:cs="BrowalliaUPC"/>
                <w:sz w:val="24"/>
                <w:szCs w:val="24"/>
                <w:cs/>
              </w:rPr>
              <w:t>.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92</w:t>
            </w:r>
            <w:r w:rsidR="00FF25AC"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 -</w:t>
            </w:r>
            <w:r w:rsidR="00FF25AC" w:rsidRPr="00CD4FB0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19</w:t>
            </w:r>
            <w:r w:rsidR="00FF25AC" w:rsidRPr="00CD4FB0">
              <w:rPr>
                <w:rFonts w:ascii="BrowalliaUPC" w:hAnsi="BrowalliaUPC" w:cs="BrowalliaUPC"/>
                <w:sz w:val="24"/>
                <w:szCs w:val="24"/>
                <w:cs/>
              </w:rPr>
              <w:t>.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86</w:t>
            </w:r>
          </w:p>
        </w:tc>
        <w:tc>
          <w:tcPr>
            <w:tcW w:w="1133" w:type="dxa"/>
            <w:shd w:val="clear" w:color="auto" w:fill="auto"/>
          </w:tcPr>
          <w:p w14:paraId="2E98B0B0" w14:textId="4D26A72A" w:rsidR="00696465" w:rsidRPr="00CD4FB0" w:rsidRDefault="008B528A" w:rsidP="0069646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2</w:t>
            </w:r>
            <w:r w:rsidR="00696465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552</w:t>
            </w:r>
            <w:r w:rsidR="00696465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505</w:t>
            </w:r>
          </w:p>
        </w:tc>
        <w:tc>
          <w:tcPr>
            <w:tcW w:w="1277" w:type="dxa"/>
          </w:tcPr>
          <w:p w14:paraId="32BF1087" w14:textId="3506E82F" w:rsidR="00696465" w:rsidRPr="00CD4FB0" w:rsidRDefault="008B528A" w:rsidP="0069646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458</w:t>
            </w:r>
            <w:r w:rsidR="00696465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379</w:t>
            </w:r>
          </w:p>
        </w:tc>
      </w:tr>
      <w:tr w:rsidR="00696465" w:rsidRPr="00CD4FB0" w14:paraId="7029B323" w14:textId="77777777" w:rsidTr="004D2B0F">
        <w:tc>
          <w:tcPr>
            <w:tcW w:w="1842" w:type="dxa"/>
          </w:tcPr>
          <w:p w14:paraId="338BDFF8" w14:textId="3AAA077B" w:rsidR="00696465" w:rsidRPr="00CD4FB0" w:rsidRDefault="00696465" w:rsidP="00696465">
            <w:pPr>
              <w:ind w:left="180" w:right="-43" w:hanging="142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24 - 36 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14:paraId="181BF028" w14:textId="726E2210" w:rsidR="00696465" w:rsidRPr="00CD4FB0" w:rsidRDefault="00427492" w:rsidP="00696465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22.18 </w:t>
            </w:r>
            <w:r w:rsidR="00787BBD" w:rsidRPr="00CD4FB0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 45.50</w:t>
            </w:r>
          </w:p>
        </w:tc>
        <w:tc>
          <w:tcPr>
            <w:tcW w:w="1132" w:type="dxa"/>
          </w:tcPr>
          <w:p w14:paraId="02D8F7D1" w14:textId="4A43956A" w:rsidR="00696465" w:rsidRPr="00CD4FB0" w:rsidRDefault="00797038" w:rsidP="0069646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909,670</w:t>
            </w:r>
          </w:p>
        </w:tc>
        <w:tc>
          <w:tcPr>
            <w:tcW w:w="1138" w:type="dxa"/>
            <w:shd w:val="clear" w:color="auto" w:fill="auto"/>
          </w:tcPr>
          <w:p w14:paraId="58A7B2C3" w14:textId="1C652EF1" w:rsidR="00696465" w:rsidRPr="00CD4FB0" w:rsidRDefault="00316890" w:rsidP="0069646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402,240</w:t>
            </w:r>
          </w:p>
        </w:tc>
        <w:tc>
          <w:tcPr>
            <w:tcW w:w="1275" w:type="dxa"/>
            <w:shd w:val="clear" w:color="auto" w:fill="auto"/>
          </w:tcPr>
          <w:p w14:paraId="3481D8A1" w14:textId="42E8267E" w:rsidR="00696465" w:rsidRPr="00CD4FB0" w:rsidRDefault="008B528A" w:rsidP="00696465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39</w:t>
            </w:r>
            <w:r w:rsidR="00FF25AC" w:rsidRPr="00CD4FB0">
              <w:rPr>
                <w:rFonts w:ascii="BrowalliaUPC" w:hAnsi="BrowalliaUPC" w:cs="BrowalliaUPC"/>
                <w:sz w:val="24"/>
                <w:szCs w:val="24"/>
                <w:cs/>
              </w:rPr>
              <w:t>.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12</w:t>
            </w:r>
            <w:r w:rsidR="00FF25AC"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="00FF25AC" w:rsidRPr="00CD4FB0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="00FF25AC"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49</w:t>
            </w:r>
            <w:r w:rsidR="00FF25AC" w:rsidRPr="00CD4FB0">
              <w:rPr>
                <w:rFonts w:ascii="BrowalliaUPC" w:hAnsi="BrowalliaUPC" w:cs="BrowalliaUPC"/>
                <w:sz w:val="24"/>
                <w:szCs w:val="24"/>
                <w:cs/>
              </w:rPr>
              <w:t>.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58</w:t>
            </w:r>
          </w:p>
        </w:tc>
        <w:tc>
          <w:tcPr>
            <w:tcW w:w="1133" w:type="dxa"/>
            <w:shd w:val="clear" w:color="auto" w:fill="auto"/>
          </w:tcPr>
          <w:p w14:paraId="746077A5" w14:textId="72EC1041" w:rsidR="00696465" w:rsidRPr="00CD4FB0" w:rsidRDefault="008B528A" w:rsidP="0069646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488</w:t>
            </w:r>
            <w:r w:rsidR="00696465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916</w:t>
            </w:r>
          </w:p>
        </w:tc>
        <w:tc>
          <w:tcPr>
            <w:tcW w:w="1277" w:type="dxa"/>
          </w:tcPr>
          <w:p w14:paraId="33DAE902" w14:textId="4424E328" w:rsidR="00696465" w:rsidRPr="00CD4FB0" w:rsidRDefault="008B528A" w:rsidP="0069646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235</w:t>
            </w:r>
            <w:r w:rsidR="00696465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302</w:t>
            </w:r>
          </w:p>
        </w:tc>
      </w:tr>
      <w:tr w:rsidR="00696465" w:rsidRPr="00CD4FB0" w14:paraId="26A1A552" w14:textId="77777777" w:rsidTr="004D2B0F">
        <w:tc>
          <w:tcPr>
            <w:tcW w:w="1842" w:type="dxa"/>
          </w:tcPr>
          <w:p w14:paraId="0A73965E" w14:textId="1154A430" w:rsidR="00696465" w:rsidRPr="00CD4FB0" w:rsidRDefault="00696465" w:rsidP="00696465">
            <w:pPr>
              <w:tabs>
                <w:tab w:val="clear" w:pos="1644"/>
                <w:tab w:val="left" w:pos="1309"/>
              </w:tabs>
              <w:ind w:right="-681" w:firstLine="38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มากกว่า 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>36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276" w:type="dxa"/>
            <w:shd w:val="clear" w:color="auto" w:fill="auto"/>
          </w:tcPr>
          <w:p w14:paraId="652894C8" w14:textId="3E36CCF5" w:rsidR="00696465" w:rsidRPr="00CD4FB0" w:rsidRDefault="00427492" w:rsidP="00696465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44.82 </w:t>
            </w:r>
            <w:r w:rsidR="00787BBD" w:rsidRPr="00CD4FB0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 71.61</w:t>
            </w:r>
          </w:p>
        </w:tc>
        <w:tc>
          <w:tcPr>
            <w:tcW w:w="1132" w:type="dxa"/>
          </w:tcPr>
          <w:p w14:paraId="2736070E" w14:textId="777C79A1" w:rsidR="00696465" w:rsidRPr="00CD4FB0" w:rsidRDefault="00797038" w:rsidP="00696465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3,931,41</w:t>
            </w:r>
            <w:r w:rsidR="00C55753" w:rsidRPr="00CD4FB0">
              <w:rPr>
                <w:rFonts w:ascii="BrowalliaUPC" w:hAnsi="BrowalliaUPC" w:cs="BrowalliaUPC"/>
                <w:sz w:val="24"/>
                <w:szCs w:val="24"/>
              </w:rPr>
              <w:t>7</w:t>
            </w:r>
          </w:p>
        </w:tc>
        <w:tc>
          <w:tcPr>
            <w:tcW w:w="1138" w:type="dxa"/>
            <w:shd w:val="clear" w:color="auto" w:fill="auto"/>
          </w:tcPr>
          <w:p w14:paraId="0A328087" w14:textId="07A385BE" w:rsidR="00696465" w:rsidRPr="00CD4FB0" w:rsidRDefault="00316890" w:rsidP="00696465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3,719,772</w:t>
            </w:r>
          </w:p>
        </w:tc>
        <w:tc>
          <w:tcPr>
            <w:tcW w:w="1275" w:type="dxa"/>
            <w:shd w:val="clear" w:color="auto" w:fill="auto"/>
          </w:tcPr>
          <w:p w14:paraId="23B7144F" w14:textId="279B4184" w:rsidR="00696465" w:rsidRPr="00CD4FB0" w:rsidRDefault="008B528A" w:rsidP="00696465">
            <w:pPr>
              <w:ind w:right="-1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70</w:t>
            </w:r>
            <w:r w:rsidR="00FF25AC" w:rsidRPr="00CD4FB0">
              <w:rPr>
                <w:rFonts w:ascii="BrowalliaUPC" w:hAnsi="BrowalliaUPC" w:cs="BrowalliaUPC"/>
                <w:sz w:val="24"/>
                <w:szCs w:val="24"/>
                <w:cs/>
              </w:rPr>
              <w:t>.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43</w:t>
            </w:r>
            <w:r w:rsidR="00FF25AC"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="00FF25AC" w:rsidRPr="00CD4FB0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="00FF25AC"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74</w:t>
            </w:r>
            <w:r w:rsidR="00FF25AC" w:rsidRPr="00CD4FB0">
              <w:rPr>
                <w:rFonts w:ascii="BrowalliaUPC" w:hAnsi="BrowalliaUPC" w:cs="BrowalliaUPC"/>
                <w:sz w:val="24"/>
                <w:szCs w:val="24"/>
                <w:cs/>
              </w:rPr>
              <w:t>.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57</w:t>
            </w:r>
          </w:p>
        </w:tc>
        <w:tc>
          <w:tcPr>
            <w:tcW w:w="1133" w:type="dxa"/>
            <w:shd w:val="clear" w:color="auto" w:fill="auto"/>
          </w:tcPr>
          <w:p w14:paraId="3B635ED6" w14:textId="449728D4" w:rsidR="00696465" w:rsidRPr="00CD4FB0" w:rsidRDefault="008B528A" w:rsidP="00696465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5</w:t>
            </w:r>
            <w:r w:rsidR="00696465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234</w:t>
            </w:r>
            <w:r w:rsidR="00696465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900</w:t>
            </w:r>
          </w:p>
        </w:tc>
        <w:tc>
          <w:tcPr>
            <w:tcW w:w="1277" w:type="dxa"/>
          </w:tcPr>
          <w:p w14:paraId="418857EB" w14:textId="7613B6AF" w:rsidR="00696465" w:rsidRPr="00CD4FB0" w:rsidRDefault="008B528A" w:rsidP="00696465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5</w:t>
            </w:r>
            <w:r w:rsidR="00696465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012</w:t>
            </w:r>
            <w:r w:rsidR="00696465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413</w:t>
            </w:r>
          </w:p>
        </w:tc>
      </w:tr>
      <w:tr w:rsidR="00696465" w:rsidRPr="00CD4FB0" w14:paraId="4A690CFC" w14:textId="77777777" w:rsidTr="004D2B0F">
        <w:tc>
          <w:tcPr>
            <w:tcW w:w="1842" w:type="dxa"/>
          </w:tcPr>
          <w:p w14:paraId="224FF130" w14:textId="77777777" w:rsidR="00696465" w:rsidRPr="00CD4FB0" w:rsidRDefault="00696465" w:rsidP="00696465">
            <w:pPr>
              <w:ind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6FE49354" w14:textId="77777777" w:rsidR="00696465" w:rsidRPr="00CD4FB0" w:rsidRDefault="00696465" w:rsidP="0069646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EF4F600" w14:textId="775CFA14" w:rsidR="00696465" w:rsidRPr="00CD4FB0" w:rsidRDefault="00C55753" w:rsidP="00696465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123,025,506</w:t>
            </w:r>
          </w:p>
        </w:tc>
        <w:tc>
          <w:tcPr>
            <w:tcW w:w="1138" w:type="dxa"/>
            <w:shd w:val="clear" w:color="auto" w:fill="auto"/>
          </w:tcPr>
          <w:p w14:paraId="068E3AD7" w14:textId="0ED2C09C" w:rsidR="00696465" w:rsidRPr="00CD4FB0" w:rsidRDefault="00316890" w:rsidP="00696465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4,802,70</w:t>
            </w:r>
            <w:r w:rsidR="008B528A" w:rsidRPr="008B528A">
              <w:rPr>
                <w:rFonts w:ascii="BrowalliaUPC" w:hAnsi="BrowalliaUPC" w:cs="BrowalliaUPC" w:hint="cs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1973FF9B" w14:textId="77777777" w:rsidR="00696465" w:rsidRPr="00CD4FB0" w:rsidRDefault="00696465" w:rsidP="00696465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221AB50" w14:textId="66973F83" w:rsidR="00696465" w:rsidRPr="00CD4FB0" w:rsidRDefault="008B528A" w:rsidP="00696465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276</w:t>
            </w:r>
            <w:r w:rsidR="00696465"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957</w:t>
            </w:r>
            <w:r w:rsidR="00696465"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820</w:t>
            </w:r>
          </w:p>
        </w:tc>
        <w:tc>
          <w:tcPr>
            <w:tcW w:w="1277" w:type="dxa"/>
          </w:tcPr>
          <w:p w14:paraId="30B5D2E9" w14:textId="0101E188" w:rsidR="00696465" w:rsidRPr="00CD4FB0" w:rsidRDefault="008B528A" w:rsidP="00696465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6</w:t>
            </w:r>
            <w:r w:rsidR="00696465"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324</w:t>
            </w:r>
            <w:r w:rsidR="00696465"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198</w:t>
            </w:r>
          </w:p>
        </w:tc>
      </w:tr>
    </w:tbl>
    <w:p w14:paraId="1F100AA3" w14:textId="77777777" w:rsidR="00281282" w:rsidRPr="00CD4FB0" w:rsidRDefault="00281282" w:rsidP="005613D9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8"/>
          <w:szCs w:val="28"/>
        </w:rPr>
      </w:pPr>
    </w:p>
    <w:p w14:paraId="64B4D446" w14:textId="5FF6B34C" w:rsidR="0045291E" w:rsidRPr="00CD4FB0" w:rsidRDefault="0045291E" w:rsidP="00681DA7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รายการเคลื่อนไหวของค่าเผื่อ</w:t>
      </w:r>
      <w:r w:rsidR="005A7EFC" w:rsidRPr="00CD4FB0">
        <w:rPr>
          <w:rFonts w:ascii="BrowalliaUPC" w:hAnsi="BrowalliaUPC" w:cs="BrowalliaUPC"/>
          <w:sz w:val="28"/>
          <w:szCs w:val="28"/>
          <w:cs/>
        </w:rPr>
        <w:t>ผลขาดทุน</w:t>
      </w:r>
      <w:r w:rsidR="009E7E6C" w:rsidRPr="00CD4FB0">
        <w:rPr>
          <w:rFonts w:ascii="BrowalliaUPC" w:hAnsi="BrowalliaUPC" w:cs="BrowalliaUPC"/>
          <w:sz w:val="28"/>
          <w:szCs w:val="28"/>
          <w:cs/>
        </w:rPr>
        <w:t>จากการด้อยค่าสำหรับลูกหนี้</w:t>
      </w:r>
      <w:r w:rsidR="00686F56" w:rsidRPr="00CD4FB0">
        <w:rPr>
          <w:rFonts w:ascii="BrowalliaUPC" w:hAnsi="BrowalliaUPC" w:cs="BrowalliaUPC"/>
          <w:sz w:val="28"/>
          <w:szCs w:val="28"/>
          <w:cs/>
        </w:rPr>
        <w:t>การค้า</w:t>
      </w:r>
      <w:r w:rsidR="000F5A06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3604A4" w:rsidRPr="00CD4FB0">
        <w:rPr>
          <w:rFonts w:ascii="BrowalliaUPC" w:hAnsi="BrowalliaUPC" w:cs="BrowalliaUPC" w:hint="cs"/>
          <w:sz w:val="28"/>
          <w:szCs w:val="28"/>
          <w:cs/>
        </w:rPr>
        <w:t>สำหรับ</w:t>
      </w:r>
      <w:r w:rsidR="006F3A9C" w:rsidRPr="00CD4FB0">
        <w:rPr>
          <w:rFonts w:ascii="BrowalliaUPC" w:hAnsi="BrowalliaUPC" w:cs="BrowalliaUPC" w:hint="cs"/>
          <w:sz w:val="28"/>
          <w:szCs w:val="28"/>
          <w:cs/>
        </w:rPr>
        <w:t>ปีสิ</w:t>
      </w:r>
      <w:r w:rsidR="00DF7D65" w:rsidRPr="00CD4FB0">
        <w:rPr>
          <w:rFonts w:ascii="BrowalliaUPC" w:hAnsi="BrowalliaUPC" w:cs="BrowalliaUPC" w:hint="cs"/>
          <w:sz w:val="28"/>
          <w:szCs w:val="28"/>
          <w:cs/>
        </w:rPr>
        <w:t>้</w:t>
      </w:r>
      <w:r w:rsidR="006F3A9C" w:rsidRPr="00CD4FB0">
        <w:rPr>
          <w:rFonts w:ascii="BrowalliaUPC" w:hAnsi="BrowalliaUPC" w:cs="BrowalliaUPC" w:hint="cs"/>
          <w:sz w:val="28"/>
          <w:szCs w:val="28"/>
          <w:cs/>
        </w:rPr>
        <w:t>นสุดวันที่</w:t>
      </w:r>
      <w:r w:rsidR="00DF7D65" w:rsidRPr="00CD4FB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681DA7" w:rsidRPr="00CD4FB0">
        <w:rPr>
          <w:rFonts w:ascii="BrowalliaUPC" w:hAnsi="BrowalliaUPC" w:cs="BrowalliaUPC"/>
          <w:sz w:val="28"/>
          <w:szCs w:val="28"/>
        </w:rPr>
        <w:t xml:space="preserve">31 </w:t>
      </w:r>
      <w:r w:rsidR="00DF7D65" w:rsidRPr="00CD4FB0">
        <w:rPr>
          <w:rFonts w:ascii="BrowalliaUPC" w:hAnsi="BrowalliaUPC" w:cs="BrowalliaUPC" w:hint="cs"/>
          <w:sz w:val="28"/>
          <w:szCs w:val="28"/>
          <w:cs/>
        </w:rPr>
        <w:t>ธันวาคม</w:t>
      </w:r>
      <w:r w:rsidR="000F5A06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0F5A06" w:rsidRPr="00CD4FB0">
        <w:rPr>
          <w:rFonts w:ascii="BrowalliaUPC" w:hAnsi="BrowalliaUPC" w:cs="BrowalliaUPC"/>
          <w:sz w:val="28"/>
          <w:szCs w:val="28"/>
        </w:rPr>
        <w:t>256</w:t>
      </w:r>
      <w:r w:rsidR="0078760F" w:rsidRPr="00CD4FB0">
        <w:rPr>
          <w:rFonts w:ascii="BrowalliaUPC" w:hAnsi="BrowalliaUPC" w:cs="BrowalliaUPC"/>
          <w:sz w:val="28"/>
          <w:szCs w:val="28"/>
        </w:rPr>
        <w:t>5</w:t>
      </w:r>
      <w:r w:rsidR="000F5A06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6A4968" w:rsidRPr="00CD4FB0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="006A4968" w:rsidRPr="00CD4FB0">
        <w:rPr>
          <w:rFonts w:ascii="BrowalliaUPC" w:hAnsi="BrowalliaUPC" w:cs="BrowalliaUPC"/>
          <w:sz w:val="28"/>
          <w:szCs w:val="28"/>
        </w:rPr>
        <w:t>256</w:t>
      </w:r>
      <w:r w:rsidR="0078760F" w:rsidRPr="00CD4FB0">
        <w:rPr>
          <w:rFonts w:ascii="BrowalliaUPC" w:hAnsi="BrowalliaUPC" w:cs="BrowalliaUPC"/>
          <w:sz w:val="28"/>
          <w:szCs w:val="28"/>
        </w:rPr>
        <w:t>4</w:t>
      </w:r>
      <w:r w:rsidR="006A4968"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2B0D195B" w14:textId="77777777" w:rsidR="00866526" w:rsidRPr="00CD4FB0" w:rsidRDefault="00866526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52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5722"/>
        <w:gridCol w:w="1539"/>
        <w:gridCol w:w="264"/>
        <w:gridCol w:w="1527"/>
      </w:tblGrid>
      <w:tr w:rsidR="0078760F" w:rsidRPr="00CD4FB0" w14:paraId="64B4D44F" w14:textId="77777777" w:rsidTr="00E70499">
        <w:tc>
          <w:tcPr>
            <w:tcW w:w="5722" w:type="dxa"/>
          </w:tcPr>
          <w:p w14:paraId="64B4D44B" w14:textId="77777777" w:rsidR="0078760F" w:rsidRPr="00CD4FB0" w:rsidRDefault="0078760F" w:rsidP="00850D24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14:paraId="64B4D44C" w14:textId="71E4186F" w:rsidR="0078760F" w:rsidRPr="00CD4FB0" w:rsidRDefault="0078760F" w:rsidP="00850D24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</w:tr>
      <w:tr w:rsidR="00452E76" w:rsidRPr="00CD4FB0" w14:paraId="64B4D458" w14:textId="77777777" w:rsidTr="00E70499">
        <w:tc>
          <w:tcPr>
            <w:tcW w:w="5722" w:type="dxa"/>
          </w:tcPr>
          <w:p w14:paraId="64B4D450" w14:textId="77777777" w:rsidR="00452E76" w:rsidRPr="00CD4FB0" w:rsidRDefault="00452E76" w:rsidP="00452E76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64B4D451" w14:textId="009FA541" w:rsidR="00452E76" w:rsidRPr="00CD4FB0" w:rsidRDefault="00452E76" w:rsidP="00452E7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64B4D452" w14:textId="77777777" w:rsidR="00452E76" w:rsidRPr="00CD4FB0" w:rsidRDefault="00452E76" w:rsidP="00452E7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64B4D453" w14:textId="3D5D5010" w:rsidR="00452E76" w:rsidRPr="00CD4FB0" w:rsidRDefault="00452E76" w:rsidP="00452E7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78760F" w:rsidRPr="00CD4FB0" w14:paraId="64B4D461" w14:textId="77777777" w:rsidTr="00E70499">
        <w:trPr>
          <w:trHeight w:hRule="exact" w:val="331"/>
        </w:trPr>
        <w:tc>
          <w:tcPr>
            <w:tcW w:w="5722" w:type="dxa"/>
          </w:tcPr>
          <w:p w14:paraId="64B4D459" w14:textId="77777777" w:rsidR="0078760F" w:rsidRPr="00CD4FB0" w:rsidRDefault="0078760F" w:rsidP="00850D24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64B4D45A" w14:textId="77777777" w:rsidR="0078760F" w:rsidRPr="00CD4FB0" w:rsidRDefault="0078760F" w:rsidP="00850D24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4" w:type="dxa"/>
          </w:tcPr>
          <w:p w14:paraId="64B4D45B" w14:textId="77777777" w:rsidR="0078760F" w:rsidRPr="00CD4FB0" w:rsidRDefault="0078760F" w:rsidP="00850D24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64B4D45C" w14:textId="77777777" w:rsidR="0078760F" w:rsidRPr="00CD4FB0" w:rsidRDefault="0078760F" w:rsidP="00850D24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77186C" w:rsidRPr="00CD4FB0" w14:paraId="64B4D46A" w14:textId="77777777" w:rsidTr="00E70499">
        <w:tc>
          <w:tcPr>
            <w:tcW w:w="5722" w:type="dxa"/>
            <w:vAlign w:val="bottom"/>
          </w:tcPr>
          <w:p w14:paraId="64B4D462" w14:textId="77777777" w:rsidR="0077186C" w:rsidRPr="00CD4FB0" w:rsidRDefault="0077186C" w:rsidP="0077186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4B4D463" w14:textId="24060095" w:rsidR="0077186C" w:rsidRPr="00CD4FB0" w:rsidRDefault="006A4F69" w:rsidP="0077186C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 w:rsidR="008B528A" w:rsidRPr="008B528A">
              <w:rPr>
                <w:rFonts w:ascii="BrowalliaUPC" w:hAnsi="BrowalliaUPC" w:cs="BrowalliaUPC" w:hint="cs"/>
                <w:sz w:val="28"/>
                <w:szCs w:val="28"/>
              </w:rPr>
              <w:t>6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,324,198)</w:t>
            </w:r>
          </w:p>
        </w:tc>
        <w:tc>
          <w:tcPr>
            <w:tcW w:w="264" w:type="dxa"/>
          </w:tcPr>
          <w:p w14:paraId="64B4D464" w14:textId="77777777" w:rsidR="0077186C" w:rsidRPr="00CD4FB0" w:rsidRDefault="0077186C" w:rsidP="0077186C">
            <w:pPr>
              <w:tabs>
                <w:tab w:val="left" w:pos="1158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27" w:type="dxa"/>
            <w:vAlign w:val="bottom"/>
          </w:tcPr>
          <w:p w14:paraId="64B4D465" w14:textId="6B76E022" w:rsidR="0077186C" w:rsidRPr="00CD4FB0" w:rsidRDefault="0077186C" w:rsidP="0077186C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366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926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77186C" w:rsidRPr="00CD4FB0" w14:paraId="152036B2" w14:textId="77777777" w:rsidTr="00E70499">
        <w:tc>
          <w:tcPr>
            <w:tcW w:w="5722" w:type="dxa"/>
            <w:vAlign w:val="bottom"/>
          </w:tcPr>
          <w:p w14:paraId="3D73251A" w14:textId="7E2B179F" w:rsidR="0077186C" w:rsidRPr="00CD4FB0" w:rsidRDefault="0077186C" w:rsidP="0077186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563189C" w14:textId="6F29C348" w:rsidR="0077186C" w:rsidRPr="00CD4FB0" w:rsidRDefault="00C31A8D" w:rsidP="0077186C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(2,275,864)</w:t>
            </w:r>
          </w:p>
        </w:tc>
        <w:tc>
          <w:tcPr>
            <w:tcW w:w="264" w:type="dxa"/>
          </w:tcPr>
          <w:p w14:paraId="45B3DB0F" w14:textId="77777777" w:rsidR="0077186C" w:rsidRPr="00CD4FB0" w:rsidRDefault="0077186C" w:rsidP="0077186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27" w:type="dxa"/>
            <w:vAlign w:val="bottom"/>
          </w:tcPr>
          <w:p w14:paraId="1FE7A5BE" w14:textId="64708BF4" w:rsidR="0077186C" w:rsidRPr="00CD4FB0" w:rsidRDefault="0077186C" w:rsidP="0077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460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294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77186C" w:rsidRPr="00CD4FB0" w14:paraId="64B4D474" w14:textId="77777777" w:rsidTr="00E70499">
        <w:tc>
          <w:tcPr>
            <w:tcW w:w="5722" w:type="dxa"/>
            <w:vAlign w:val="bottom"/>
          </w:tcPr>
          <w:p w14:paraId="64B4D46C" w14:textId="33A0F614" w:rsidR="0077186C" w:rsidRPr="00CD4FB0" w:rsidRDefault="0077186C" w:rsidP="0077186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ลดลง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4D46D" w14:textId="2A856BD3" w:rsidR="0077186C" w:rsidRPr="00CD4FB0" w:rsidRDefault="00C31A8D" w:rsidP="0077186C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3,797,356</w:t>
            </w:r>
          </w:p>
        </w:tc>
        <w:tc>
          <w:tcPr>
            <w:tcW w:w="264" w:type="dxa"/>
          </w:tcPr>
          <w:p w14:paraId="64B4D46E" w14:textId="77777777" w:rsidR="0077186C" w:rsidRPr="00CD4FB0" w:rsidRDefault="0077186C" w:rsidP="0077186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64B4D46F" w14:textId="7242E1C8" w:rsidR="0077186C" w:rsidRPr="00CD4FB0" w:rsidRDefault="008B528A" w:rsidP="0077186C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="0077186C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503</w:t>
            </w:r>
            <w:r w:rsidR="0077186C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022</w:t>
            </w:r>
          </w:p>
        </w:tc>
      </w:tr>
      <w:tr w:rsidR="0077186C" w:rsidRPr="00CD4FB0" w14:paraId="64B4D47D" w14:textId="77777777" w:rsidTr="00E70499">
        <w:tc>
          <w:tcPr>
            <w:tcW w:w="5722" w:type="dxa"/>
            <w:vAlign w:val="bottom"/>
          </w:tcPr>
          <w:p w14:paraId="64B4D475" w14:textId="77777777" w:rsidR="0077186C" w:rsidRPr="00CD4FB0" w:rsidRDefault="0077186C" w:rsidP="0077186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4B4D476" w14:textId="3629E8CD" w:rsidR="0077186C" w:rsidRPr="00CD4FB0" w:rsidRDefault="00DA08E1" w:rsidP="0077186C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C31A8D" w:rsidRPr="00CD4FB0">
              <w:rPr>
                <w:rFonts w:ascii="BrowalliaUPC" w:hAnsi="BrowalliaUPC" w:cs="BrowalliaUPC"/>
                <w:sz w:val="28"/>
                <w:szCs w:val="28"/>
              </w:rPr>
              <w:t>4,802,706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64" w:type="dxa"/>
          </w:tcPr>
          <w:p w14:paraId="64B4D477" w14:textId="77777777" w:rsidR="0077186C" w:rsidRPr="00CD4FB0" w:rsidRDefault="0077186C" w:rsidP="0077186C">
            <w:pPr>
              <w:tabs>
                <w:tab w:val="clear" w:pos="907"/>
                <w:tab w:val="left" w:pos="1158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478" w14:textId="7D265EAF" w:rsidR="0077186C" w:rsidRPr="00CD4FB0" w:rsidRDefault="0077186C" w:rsidP="0077186C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324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198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</w:tr>
    </w:tbl>
    <w:p w14:paraId="353EDD5F" w14:textId="77777777" w:rsidR="007B3B4C" w:rsidRPr="00CD4FB0" w:rsidRDefault="007B3B4C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8"/>
          <w:szCs w:val="28"/>
        </w:rPr>
      </w:pPr>
    </w:p>
    <w:p w14:paraId="64B4D47F" w14:textId="03302CCA" w:rsidR="0057191D" w:rsidRPr="00CD4FB0" w:rsidRDefault="00593952" w:rsidP="00850D24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26"/>
        </w:tabs>
        <w:spacing w:line="240" w:lineRule="auto"/>
        <w:ind w:left="426" w:right="-22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สินค้าคงเหลือ</w:t>
      </w:r>
    </w:p>
    <w:p w14:paraId="64B4D480" w14:textId="77777777" w:rsidR="004732C9" w:rsidRPr="00CD4FB0" w:rsidRDefault="004732C9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tbl>
      <w:tblPr>
        <w:tblW w:w="9061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5704"/>
        <w:gridCol w:w="1575"/>
        <w:gridCol w:w="238"/>
        <w:gridCol w:w="1544"/>
      </w:tblGrid>
      <w:tr w:rsidR="00270B89" w:rsidRPr="00CD4FB0" w14:paraId="64B4D488" w14:textId="77777777" w:rsidTr="00452E76">
        <w:trPr>
          <w:cantSplit/>
        </w:trPr>
        <w:tc>
          <w:tcPr>
            <w:tcW w:w="5704" w:type="dxa"/>
          </w:tcPr>
          <w:p w14:paraId="64B4D484" w14:textId="77777777" w:rsidR="00270B89" w:rsidRPr="00CD4FB0" w:rsidRDefault="00270B89" w:rsidP="00850D24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357" w:type="dxa"/>
            <w:gridSpan w:val="3"/>
            <w:tcBorders>
              <w:bottom w:val="single" w:sz="4" w:space="0" w:color="auto"/>
            </w:tcBorders>
            <w:vAlign w:val="bottom"/>
          </w:tcPr>
          <w:p w14:paraId="64B4D487" w14:textId="31E12817" w:rsidR="00270B89" w:rsidRPr="00CD4FB0" w:rsidRDefault="00920A1E" w:rsidP="00920A1E">
            <w:pPr>
              <w:spacing w:line="240" w:lineRule="auto"/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</w:tr>
      <w:tr w:rsidR="00452E76" w:rsidRPr="00CD4FB0" w14:paraId="64B4D491" w14:textId="77777777" w:rsidTr="00452E76">
        <w:trPr>
          <w:cantSplit/>
        </w:trPr>
        <w:tc>
          <w:tcPr>
            <w:tcW w:w="5704" w:type="dxa"/>
          </w:tcPr>
          <w:p w14:paraId="64B4D489" w14:textId="77777777" w:rsidR="00452E76" w:rsidRPr="00CD4FB0" w:rsidRDefault="00452E76" w:rsidP="00452E76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14:paraId="64B4D48E" w14:textId="0B3B321C" w:rsidR="00452E76" w:rsidRPr="00CD4FB0" w:rsidRDefault="00452E76" w:rsidP="00452E76">
            <w:pPr>
              <w:spacing w:line="240" w:lineRule="auto"/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4B4D48F" w14:textId="77777777" w:rsidR="00452E76" w:rsidRPr="00CD4FB0" w:rsidRDefault="00452E76" w:rsidP="00452E76">
            <w:pPr>
              <w:spacing w:line="240" w:lineRule="auto"/>
              <w:ind w:left="-105" w:right="-108"/>
              <w:jc w:val="right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</w:tcPr>
          <w:p w14:paraId="64B4D490" w14:textId="4612A052" w:rsidR="00452E76" w:rsidRPr="00CD4FB0" w:rsidRDefault="00452E76" w:rsidP="00452E76">
            <w:pPr>
              <w:spacing w:line="240" w:lineRule="auto"/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270B89" w:rsidRPr="00CD4FB0" w14:paraId="64B4D49A" w14:textId="77777777" w:rsidTr="00452E76">
        <w:trPr>
          <w:cantSplit/>
          <w:trHeight w:val="329"/>
        </w:trPr>
        <w:tc>
          <w:tcPr>
            <w:tcW w:w="5704" w:type="dxa"/>
          </w:tcPr>
          <w:p w14:paraId="64B4D492" w14:textId="77777777" w:rsidR="00270B89" w:rsidRPr="00CD4FB0" w:rsidRDefault="00270B89" w:rsidP="00850D24">
            <w:pPr>
              <w:spacing w:line="240" w:lineRule="auto"/>
              <w:ind w:left="317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64B4D497" w14:textId="77777777" w:rsidR="00270B89" w:rsidRPr="00CD4FB0" w:rsidRDefault="00270B89" w:rsidP="00850D24">
            <w:pPr>
              <w:spacing w:line="240" w:lineRule="auto"/>
              <w:ind w:right="-43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38" w:type="dxa"/>
          </w:tcPr>
          <w:p w14:paraId="64B4D498" w14:textId="77777777" w:rsidR="00270B89" w:rsidRPr="00CD4FB0" w:rsidRDefault="00270B89" w:rsidP="00850D24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44" w:type="dxa"/>
          </w:tcPr>
          <w:p w14:paraId="64B4D499" w14:textId="77777777" w:rsidR="00270B89" w:rsidRPr="00CD4FB0" w:rsidRDefault="00270B89" w:rsidP="00850D24">
            <w:pPr>
              <w:spacing w:line="240" w:lineRule="auto"/>
              <w:ind w:right="-43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E60894" w:rsidRPr="00CD4FB0" w14:paraId="64B4D4A3" w14:textId="77777777" w:rsidTr="00452E76">
        <w:trPr>
          <w:cantSplit/>
        </w:trPr>
        <w:tc>
          <w:tcPr>
            <w:tcW w:w="5704" w:type="dxa"/>
          </w:tcPr>
          <w:p w14:paraId="64B4D49B" w14:textId="77777777" w:rsidR="00E60894" w:rsidRPr="00CD4FB0" w:rsidRDefault="00E60894" w:rsidP="00E60894">
            <w:pPr>
              <w:pStyle w:val="BodyText2"/>
              <w:tabs>
                <w:tab w:val="left" w:pos="175"/>
                <w:tab w:val="left" w:pos="426"/>
              </w:tabs>
              <w:ind w:left="0" w:firstLine="0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575" w:type="dxa"/>
          </w:tcPr>
          <w:p w14:paraId="64B4D4A0" w14:textId="78003113" w:rsidR="00E60894" w:rsidRPr="00CD4FB0" w:rsidRDefault="000D0E3D" w:rsidP="00E60894">
            <w:pPr>
              <w:spacing w:line="240" w:lineRule="auto"/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262,640,933</w:t>
            </w:r>
          </w:p>
        </w:tc>
        <w:tc>
          <w:tcPr>
            <w:tcW w:w="238" w:type="dxa"/>
          </w:tcPr>
          <w:p w14:paraId="64B4D4A1" w14:textId="77777777" w:rsidR="00E60894" w:rsidRPr="00CD4FB0" w:rsidRDefault="00E60894" w:rsidP="00E60894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44" w:type="dxa"/>
          </w:tcPr>
          <w:p w14:paraId="64B4D4A2" w14:textId="5D5083B4" w:rsidR="00E60894" w:rsidRPr="00CD4FB0" w:rsidRDefault="008B528A" w:rsidP="00E60894">
            <w:pPr>
              <w:spacing w:line="240" w:lineRule="auto"/>
              <w:ind w:left="-111" w:right="-12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347</w:t>
            </w:r>
            <w:r w:rsidR="00E60894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564</w:t>
            </w:r>
            <w:r w:rsidR="00E60894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814</w:t>
            </w:r>
          </w:p>
        </w:tc>
      </w:tr>
      <w:tr w:rsidR="00E60894" w:rsidRPr="00CD4FB0" w14:paraId="64B4D4AC" w14:textId="77777777" w:rsidTr="00452E76">
        <w:trPr>
          <w:cantSplit/>
        </w:trPr>
        <w:tc>
          <w:tcPr>
            <w:tcW w:w="5704" w:type="dxa"/>
          </w:tcPr>
          <w:p w14:paraId="64B4D4A4" w14:textId="77777777" w:rsidR="00E60894" w:rsidRPr="00CD4FB0" w:rsidRDefault="00E60894" w:rsidP="00E60894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สินค้าระหว่างทาง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64B4D4A9" w14:textId="31EE1291" w:rsidR="00E60894" w:rsidRPr="00CD4FB0" w:rsidRDefault="000D0E3D" w:rsidP="00E60894">
            <w:pPr>
              <w:spacing w:line="240" w:lineRule="auto"/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12,609,324</w:t>
            </w:r>
          </w:p>
        </w:tc>
        <w:tc>
          <w:tcPr>
            <w:tcW w:w="238" w:type="dxa"/>
          </w:tcPr>
          <w:p w14:paraId="64B4D4AA" w14:textId="77777777" w:rsidR="00E60894" w:rsidRPr="00CD4FB0" w:rsidRDefault="00E60894" w:rsidP="00E60894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14:paraId="64B4D4AB" w14:textId="02A58FA2" w:rsidR="00E60894" w:rsidRPr="00CD4FB0" w:rsidRDefault="008B528A" w:rsidP="00E60894">
            <w:pPr>
              <w:spacing w:line="240" w:lineRule="auto"/>
              <w:ind w:left="-111" w:right="-12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="00E60894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686</w:t>
            </w:r>
            <w:r w:rsidR="00E60894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579</w:t>
            </w:r>
          </w:p>
        </w:tc>
      </w:tr>
      <w:tr w:rsidR="00E60894" w:rsidRPr="00CD4FB0" w14:paraId="64B4D4B5" w14:textId="77777777" w:rsidTr="00452E76">
        <w:trPr>
          <w:cantSplit/>
        </w:trPr>
        <w:tc>
          <w:tcPr>
            <w:tcW w:w="5704" w:type="dxa"/>
            <w:vAlign w:val="bottom"/>
          </w:tcPr>
          <w:p w14:paraId="64B4D4AD" w14:textId="4BB54D9F" w:rsidR="00E60894" w:rsidRPr="00CD4FB0" w:rsidRDefault="00E60894" w:rsidP="00E60894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64B4D4B2" w14:textId="284BE85A" w:rsidR="00E60894" w:rsidRPr="00CD4FB0" w:rsidRDefault="000D0E3D" w:rsidP="00E60894">
            <w:pPr>
              <w:spacing w:line="240" w:lineRule="auto"/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275,250,257</w:t>
            </w:r>
          </w:p>
        </w:tc>
        <w:tc>
          <w:tcPr>
            <w:tcW w:w="238" w:type="dxa"/>
          </w:tcPr>
          <w:p w14:paraId="64B4D4B3" w14:textId="77777777" w:rsidR="00E60894" w:rsidRPr="00CD4FB0" w:rsidRDefault="00E60894" w:rsidP="00E60894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</w:tcPr>
          <w:p w14:paraId="64B4D4B4" w14:textId="754594E7" w:rsidR="00E60894" w:rsidRPr="00CD4FB0" w:rsidRDefault="008B528A" w:rsidP="00E60894">
            <w:pPr>
              <w:spacing w:line="240" w:lineRule="auto"/>
              <w:ind w:left="-111" w:right="-12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350</w:t>
            </w:r>
            <w:r w:rsidR="00E60894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251</w:t>
            </w:r>
            <w:r w:rsidR="00E60894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393</w:t>
            </w:r>
          </w:p>
        </w:tc>
      </w:tr>
      <w:tr w:rsidR="00E60894" w:rsidRPr="00CD4FB0" w14:paraId="64B4D4BE" w14:textId="77777777" w:rsidTr="00452E76">
        <w:trPr>
          <w:cantSplit/>
        </w:trPr>
        <w:tc>
          <w:tcPr>
            <w:tcW w:w="5704" w:type="dxa"/>
          </w:tcPr>
          <w:p w14:paraId="64B4D4B6" w14:textId="5A123B34" w:rsidR="00E60894" w:rsidRPr="00CD4FB0" w:rsidRDefault="00E60894" w:rsidP="00E60894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ค่าเผื่อสินค้าเสื่อมคุณภาพ</w:t>
            </w:r>
          </w:p>
        </w:tc>
        <w:tc>
          <w:tcPr>
            <w:tcW w:w="1575" w:type="dxa"/>
          </w:tcPr>
          <w:p w14:paraId="64B4D4BB" w14:textId="36B3CFBA" w:rsidR="00E60894" w:rsidRPr="00CD4FB0" w:rsidRDefault="000D0E3D" w:rsidP="00E60894">
            <w:pPr>
              <w:spacing w:line="240" w:lineRule="auto"/>
              <w:ind w:right="-4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80233C" w:rsidRPr="00CD4FB0">
              <w:rPr>
                <w:rFonts w:ascii="BrowalliaUPC" w:hAnsi="BrowalliaUPC" w:cs="BrowalliaUPC"/>
                <w:sz w:val="28"/>
                <w:szCs w:val="28"/>
              </w:rPr>
              <w:t>17,412,388)</w:t>
            </w:r>
          </w:p>
        </w:tc>
        <w:tc>
          <w:tcPr>
            <w:tcW w:w="238" w:type="dxa"/>
          </w:tcPr>
          <w:p w14:paraId="64B4D4BC" w14:textId="77777777" w:rsidR="00E60894" w:rsidRPr="00CD4FB0" w:rsidRDefault="00E60894" w:rsidP="00E60894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44" w:type="dxa"/>
          </w:tcPr>
          <w:p w14:paraId="64B4D4BD" w14:textId="719DC805" w:rsidR="00E60894" w:rsidRPr="00CD4FB0" w:rsidRDefault="00E60894" w:rsidP="00E60894">
            <w:pPr>
              <w:spacing w:line="240" w:lineRule="auto"/>
              <w:ind w:left="-111"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13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119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479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E60894" w:rsidRPr="00CD4FB0" w14:paraId="623F7209" w14:textId="77777777" w:rsidTr="00452E76">
        <w:trPr>
          <w:cantSplit/>
        </w:trPr>
        <w:tc>
          <w:tcPr>
            <w:tcW w:w="5704" w:type="dxa"/>
          </w:tcPr>
          <w:p w14:paraId="4FB6AC02" w14:textId="3DF9BAA6" w:rsidR="00E60894" w:rsidRPr="00CD4FB0" w:rsidRDefault="00E60894" w:rsidP="00E60894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ค่าเผื่อการลดมูลค่าของสินค้า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2DF19D3F" w14:textId="6D0BC632" w:rsidR="00E60894" w:rsidRPr="00CD4FB0" w:rsidRDefault="000D0E3D" w:rsidP="00E60894">
            <w:pPr>
              <w:spacing w:line="240" w:lineRule="auto"/>
              <w:ind w:right="-4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(3,767,794)</w:t>
            </w:r>
          </w:p>
        </w:tc>
        <w:tc>
          <w:tcPr>
            <w:tcW w:w="238" w:type="dxa"/>
          </w:tcPr>
          <w:p w14:paraId="292A4F88" w14:textId="77777777" w:rsidR="00E60894" w:rsidRPr="00CD4FB0" w:rsidRDefault="00E60894" w:rsidP="00E60894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14:paraId="5739DF7C" w14:textId="7C13D17E" w:rsidR="00E60894" w:rsidRPr="00CD4FB0" w:rsidRDefault="00E60894" w:rsidP="00E60894">
            <w:pPr>
              <w:spacing w:line="240" w:lineRule="auto"/>
              <w:ind w:left="-111" w:right="-12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918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394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E60894" w:rsidRPr="00CD4FB0" w14:paraId="64B4D4C7" w14:textId="77777777" w:rsidTr="00452E76">
        <w:trPr>
          <w:cantSplit/>
        </w:trPr>
        <w:tc>
          <w:tcPr>
            <w:tcW w:w="5704" w:type="dxa"/>
          </w:tcPr>
          <w:p w14:paraId="64B4D4BF" w14:textId="77777777" w:rsidR="00E60894" w:rsidRPr="00CD4FB0" w:rsidRDefault="00E60894" w:rsidP="00E60894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12" w:space="0" w:color="auto"/>
            </w:tcBorders>
          </w:tcPr>
          <w:p w14:paraId="64B4D4C4" w14:textId="63F5A7F4" w:rsidR="00E60894" w:rsidRPr="00CD4FB0" w:rsidRDefault="0080233C" w:rsidP="00E60894">
            <w:pPr>
              <w:spacing w:line="240" w:lineRule="auto"/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254,070,075</w:t>
            </w:r>
          </w:p>
        </w:tc>
        <w:tc>
          <w:tcPr>
            <w:tcW w:w="238" w:type="dxa"/>
          </w:tcPr>
          <w:p w14:paraId="64B4D4C5" w14:textId="77777777" w:rsidR="00E60894" w:rsidRPr="00CD4FB0" w:rsidRDefault="00E60894" w:rsidP="00E60894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44" w:type="dxa"/>
            <w:tcBorders>
              <w:top w:val="single" w:sz="4" w:space="0" w:color="auto"/>
              <w:bottom w:val="single" w:sz="12" w:space="0" w:color="auto"/>
            </w:tcBorders>
          </w:tcPr>
          <w:p w14:paraId="64B4D4C6" w14:textId="1953724A" w:rsidR="00E60894" w:rsidRPr="00CD4FB0" w:rsidRDefault="008B528A" w:rsidP="00E60894">
            <w:pPr>
              <w:spacing w:line="240" w:lineRule="auto"/>
              <w:ind w:left="-111" w:right="-1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335</w:t>
            </w:r>
            <w:r w:rsidR="00E60894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213</w:t>
            </w:r>
            <w:r w:rsidR="00E60894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520</w:t>
            </w:r>
          </w:p>
        </w:tc>
      </w:tr>
    </w:tbl>
    <w:p w14:paraId="077A0A6B" w14:textId="77777777" w:rsidR="00351FCC" w:rsidRPr="00CD4FB0" w:rsidRDefault="00351FCC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8"/>
          <w:szCs w:val="28"/>
        </w:rPr>
      </w:pPr>
    </w:p>
    <w:p w14:paraId="64B4D4C9" w14:textId="3A499C55" w:rsidR="00D578BE" w:rsidRPr="00CD4FB0" w:rsidRDefault="003F38C0" w:rsidP="0046272C">
      <w:pPr>
        <w:pStyle w:val="ListParagraph"/>
        <w:tabs>
          <w:tab w:val="clear" w:pos="454"/>
          <w:tab w:val="left" w:pos="426"/>
          <w:tab w:val="left" w:pos="2160"/>
          <w:tab w:val="left" w:pos="2880"/>
        </w:tabs>
        <w:spacing w:line="240" w:lineRule="auto"/>
        <w:ind w:left="426" w:right="-45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lastRenderedPageBreak/>
        <w:t>รายการเคลื่อนไหวของค่าเผื่อสินค้า</w:t>
      </w:r>
      <w:r w:rsidR="00747009" w:rsidRPr="00CD4FB0">
        <w:rPr>
          <w:rFonts w:ascii="BrowalliaUPC" w:hAnsi="BrowalliaUPC" w:cs="BrowalliaUPC"/>
          <w:sz w:val="28"/>
          <w:szCs w:val="28"/>
          <w:cs/>
        </w:rPr>
        <w:t>เสื่อมคุณภาพ</w:t>
      </w:r>
      <w:r w:rsidR="007F7960" w:rsidRPr="00CD4FB0">
        <w:rPr>
          <w:rFonts w:ascii="BrowalliaUPC" w:hAnsi="BrowalliaUPC" w:cs="BrowalliaUPC"/>
          <w:sz w:val="28"/>
          <w:szCs w:val="28"/>
          <w:cs/>
        </w:rPr>
        <w:t>และการลดมูลค่าของสินค้า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46272C" w:rsidRPr="00CD4FB0">
        <w:rPr>
          <w:rFonts w:ascii="BrowalliaUPC" w:hAnsi="BrowalliaUPC" w:cs="BrowalliaUPC" w:hint="cs"/>
          <w:sz w:val="28"/>
          <w:szCs w:val="28"/>
          <w:cs/>
        </w:rPr>
        <w:t xml:space="preserve">สำหรับปีสิ้นสุดวันที่ </w:t>
      </w:r>
      <w:r w:rsidR="0046272C" w:rsidRPr="00CD4FB0">
        <w:rPr>
          <w:rFonts w:ascii="BrowalliaUPC" w:hAnsi="BrowalliaUPC" w:cs="BrowalliaUPC"/>
          <w:sz w:val="28"/>
          <w:szCs w:val="28"/>
        </w:rPr>
        <w:t xml:space="preserve">31 </w:t>
      </w:r>
      <w:r w:rsidR="0046272C" w:rsidRPr="00CD4FB0">
        <w:rPr>
          <w:rFonts w:ascii="BrowalliaUPC" w:hAnsi="BrowalliaUPC" w:cs="BrowalliaUPC" w:hint="cs"/>
          <w:sz w:val="28"/>
          <w:szCs w:val="28"/>
          <w:cs/>
        </w:rPr>
        <w:t>ธันวาคม</w:t>
      </w:r>
      <w:r w:rsidR="0046272C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46272C" w:rsidRPr="00CD4FB0">
        <w:rPr>
          <w:rFonts w:ascii="BrowalliaUPC" w:hAnsi="BrowalliaUPC" w:cs="BrowalliaUPC"/>
          <w:sz w:val="28"/>
          <w:szCs w:val="28"/>
        </w:rPr>
        <w:t>2565</w:t>
      </w:r>
      <w:r w:rsidR="00A04C4B" w:rsidRPr="00CD4FB0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="00A04C4B" w:rsidRPr="00CD4FB0">
        <w:rPr>
          <w:rFonts w:ascii="BrowalliaUPC" w:hAnsi="BrowalliaUPC" w:cs="BrowalliaUPC"/>
          <w:sz w:val="28"/>
          <w:szCs w:val="28"/>
        </w:rPr>
        <w:t>256</w:t>
      </w:r>
      <w:r w:rsidR="00452E76" w:rsidRPr="00CD4FB0">
        <w:rPr>
          <w:rFonts w:ascii="BrowalliaUPC" w:hAnsi="BrowalliaUPC" w:cs="BrowalliaUPC"/>
          <w:sz w:val="28"/>
          <w:szCs w:val="28"/>
        </w:rPr>
        <w:t>4</w:t>
      </w:r>
      <w:r w:rsidR="00A04C4B"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66AEC2D6" w14:textId="77777777" w:rsidR="00F503F0" w:rsidRPr="00CD4FB0" w:rsidRDefault="00F503F0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9079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5695"/>
        <w:gridCol w:w="1593"/>
        <w:gridCol w:w="236"/>
        <w:gridCol w:w="1555"/>
      </w:tblGrid>
      <w:tr w:rsidR="00F503F0" w:rsidRPr="00CD4FB0" w14:paraId="3E3F85B3" w14:textId="77777777" w:rsidTr="00B8598C">
        <w:tc>
          <w:tcPr>
            <w:tcW w:w="5695" w:type="dxa"/>
          </w:tcPr>
          <w:p w14:paraId="1F0A53C8" w14:textId="77777777" w:rsidR="00F503F0" w:rsidRPr="00CD4FB0" w:rsidRDefault="00F503F0" w:rsidP="00920A1E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384" w:type="dxa"/>
            <w:gridSpan w:val="3"/>
            <w:tcBorders>
              <w:bottom w:val="single" w:sz="4" w:space="0" w:color="auto"/>
            </w:tcBorders>
            <w:vAlign w:val="bottom"/>
          </w:tcPr>
          <w:p w14:paraId="6A3CEC3B" w14:textId="609DBF5A" w:rsidR="00F503F0" w:rsidRPr="00CD4FB0" w:rsidRDefault="00920A1E" w:rsidP="00920A1E">
            <w:pPr>
              <w:spacing w:line="240" w:lineRule="auto"/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</w:tr>
      <w:tr w:rsidR="00B8598C" w:rsidRPr="00CD4FB0" w14:paraId="5020BA4F" w14:textId="77777777" w:rsidTr="00B8598C">
        <w:tc>
          <w:tcPr>
            <w:tcW w:w="5695" w:type="dxa"/>
          </w:tcPr>
          <w:p w14:paraId="25F8FDF1" w14:textId="77777777" w:rsidR="00B8598C" w:rsidRPr="00CD4FB0" w:rsidRDefault="00B8598C" w:rsidP="00B8598C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</w:tcPr>
          <w:p w14:paraId="5C32DF31" w14:textId="3EBD93EB" w:rsidR="00B8598C" w:rsidRPr="00CD4FB0" w:rsidRDefault="00B8598C" w:rsidP="00B8598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A93012" w14:textId="77777777" w:rsidR="00B8598C" w:rsidRPr="00CD4FB0" w:rsidRDefault="00B8598C" w:rsidP="00B8598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43A5F124" w14:textId="00E3FEA6" w:rsidR="00B8598C" w:rsidRPr="00CD4FB0" w:rsidRDefault="00B8598C" w:rsidP="00B8598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F503F0" w:rsidRPr="00CD4FB0" w14:paraId="7056C66B" w14:textId="77777777" w:rsidTr="00B8598C">
        <w:trPr>
          <w:trHeight w:hRule="exact" w:val="271"/>
        </w:trPr>
        <w:tc>
          <w:tcPr>
            <w:tcW w:w="5695" w:type="dxa"/>
          </w:tcPr>
          <w:p w14:paraId="12984670" w14:textId="77777777" w:rsidR="00F503F0" w:rsidRPr="00CD4FB0" w:rsidRDefault="00F503F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76D2F314" w14:textId="77777777" w:rsidR="00F503F0" w:rsidRPr="00CD4FB0" w:rsidRDefault="00F503F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15C42F8B" w14:textId="77777777" w:rsidR="00F503F0" w:rsidRPr="00CD4FB0" w:rsidRDefault="00F503F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2260A2EB" w14:textId="77777777" w:rsidR="00F503F0" w:rsidRPr="00CD4FB0" w:rsidRDefault="00F503F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B8598C" w:rsidRPr="00CD4FB0" w14:paraId="6E6D5B23" w14:textId="77777777" w:rsidTr="00B8598C">
        <w:tc>
          <w:tcPr>
            <w:tcW w:w="5695" w:type="dxa"/>
            <w:vAlign w:val="bottom"/>
          </w:tcPr>
          <w:p w14:paraId="4C06E7CA" w14:textId="77777777" w:rsidR="00B8598C" w:rsidRPr="00CD4FB0" w:rsidRDefault="00B8598C" w:rsidP="00B8598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593" w:type="dxa"/>
            <w:vAlign w:val="bottom"/>
          </w:tcPr>
          <w:p w14:paraId="3FF70008" w14:textId="0B6D8DF6" w:rsidR="00B8598C" w:rsidRPr="00CD4FB0" w:rsidRDefault="003169A1" w:rsidP="00B85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(15,037,873)</w:t>
            </w:r>
          </w:p>
        </w:tc>
        <w:tc>
          <w:tcPr>
            <w:tcW w:w="236" w:type="dxa"/>
          </w:tcPr>
          <w:p w14:paraId="01C90FF9" w14:textId="77777777" w:rsidR="00B8598C" w:rsidRPr="00CD4FB0" w:rsidRDefault="00B8598C" w:rsidP="00B8598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19766780" w14:textId="2CEF3FCF" w:rsidR="00B8598C" w:rsidRPr="00CD4FB0" w:rsidRDefault="00B8598C" w:rsidP="00B85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13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972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204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)</w:t>
            </w:r>
          </w:p>
        </w:tc>
      </w:tr>
      <w:tr w:rsidR="00B8598C" w:rsidRPr="00CD4FB0" w14:paraId="04436638" w14:textId="77777777" w:rsidTr="00B8598C">
        <w:tc>
          <w:tcPr>
            <w:tcW w:w="5695" w:type="dxa"/>
            <w:vAlign w:val="bottom"/>
          </w:tcPr>
          <w:p w14:paraId="744E430D" w14:textId="77777777" w:rsidR="00B8598C" w:rsidRPr="00CD4FB0" w:rsidRDefault="00B8598C" w:rsidP="00B8598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3" w:type="dxa"/>
            <w:vAlign w:val="bottom"/>
          </w:tcPr>
          <w:p w14:paraId="796F34F1" w14:textId="429C4DC6" w:rsidR="00B8598C" w:rsidRPr="00CD4FB0" w:rsidRDefault="003169A1" w:rsidP="00B85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(7,423,892)</w:t>
            </w:r>
          </w:p>
        </w:tc>
        <w:tc>
          <w:tcPr>
            <w:tcW w:w="236" w:type="dxa"/>
          </w:tcPr>
          <w:p w14:paraId="3A4EFF0E" w14:textId="77777777" w:rsidR="00B8598C" w:rsidRPr="00CD4FB0" w:rsidRDefault="00B8598C" w:rsidP="00B8598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039B9F85" w14:textId="63889870" w:rsidR="00B8598C" w:rsidRPr="00CD4FB0" w:rsidRDefault="00B8598C" w:rsidP="00B85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895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427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)</w:t>
            </w:r>
          </w:p>
        </w:tc>
      </w:tr>
      <w:tr w:rsidR="00B8598C" w:rsidRPr="00CD4FB0" w14:paraId="3A565029" w14:textId="77777777" w:rsidTr="00B8598C">
        <w:tc>
          <w:tcPr>
            <w:tcW w:w="5695" w:type="dxa"/>
            <w:vAlign w:val="bottom"/>
          </w:tcPr>
          <w:p w14:paraId="28B52EF6" w14:textId="77777777" w:rsidR="00B8598C" w:rsidRPr="00CD4FB0" w:rsidRDefault="00B8598C" w:rsidP="00B8598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ลดลง</w:t>
            </w:r>
          </w:p>
        </w:tc>
        <w:tc>
          <w:tcPr>
            <w:tcW w:w="1593" w:type="dxa"/>
            <w:vAlign w:val="bottom"/>
          </w:tcPr>
          <w:p w14:paraId="49D76B2F" w14:textId="30E2CD27" w:rsidR="00B8598C" w:rsidRPr="00CD4FB0" w:rsidRDefault="003169A1" w:rsidP="00B8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1,281,583</w:t>
            </w:r>
          </w:p>
        </w:tc>
        <w:tc>
          <w:tcPr>
            <w:tcW w:w="236" w:type="dxa"/>
          </w:tcPr>
          <w:p w14:paraId="6837BF6A" w14:textId="77777777" w:rsidR="00B8598C" w:rsidRPr="00CD4FB0" w:rsidRDefault="00B8598C" w:rsidP="00B8598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3DB74171" w14:textId="442B5EE7" w:rsidR="00B8598C" w:rsidRPr="00CD4FB0" w:rsidRDefault="008B528A" w:rsidP="00B8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="00B8598C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829</w:t>
            </w:r>
            <w:r w:rsidR="00B8598C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758</w:t>
            </w:r>
          </w:p>
        </w:tc>
      </w:tr>
      <w:tr w:rsidR="00B8598C" w:rsidRPr="00CD4FB0" w14:paraId="7351ADF4" w14:textId="77777777" w:rsidTr="00B8598C">
        <w:tc>
          <w:tcPr>
            <w:tcW w:w="5695" w:type="dxa"/>
            <w:vAlign w:val="bottom"/>
          </w:tcPr>
          <w:p w14:paraId="1C4E1302" w14:textId="77777777" w:rsidR="00B8598C" w:rsidRPr="00CD4FB0" w:rsidRDefault="00B8598C" w:rsidP="00B8598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A3BEC98" w14:textId="30DD0049" w:rsidR="00B8598C" w:rsidRPr="00CD4FB0" w:rsidRDefault="003169A1" w:rsidP="00B8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(21,180,182)</w:t>
            </w:r>
          </w:p>
        </w:tc>
        <w:tc>
          <w:tcPr>
            <w:tcW w:w="236" w:type="dxa"/>
          </w:tcPr>
          <w:p w14:paraId="67F07E40" w14:textId="77777777" w:rsidR="00B8598C" w:rsidRPr="00CD4FB0" w:rsidRDefault="00B8598C" w:rsidP="00B8598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02840FC" w14:textId="5F9EBD0B" w:rsidR="00B8598C" w:rsidRPr="00CD4FB0" w:rsidRDefault="00B8598C" w:rsidP="00B8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15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037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873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</w:tbl>
    <w:p w14:paraId="544941A5" w14:textId="77777777" w:rsidR="00281282" w:rsidRPr="00CD4FB0" w:rsidRDefault="00281282" w:rsidP="00F503F0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8"/>
          <w:szCs w:val="28"/>
        </w:rPr>
      </w:pPr>
    </w:p>
    <w:p w14:paraId="49DB72FD" w14:textId="10096A8C" w:rsidR="00F503F0" w:rsidRPr="00CD4FB0" w:rsidRDefault="00F503F0" w:rsidP="00F503F0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 w:hint="cs"/>
          <w:sz w:val="28"/>
          <w:szCs w:val="28"/>
          <w:cs/>
        </w:rPr>
        <w:t xml:space="preserve">ต้นทุนของสินค้าที่บันทึกเป็นค่าใช้จ่ายสำหรับปีสิ้นสุดวันที่ </w:t>
      </w:r>
      <w:r w:rsidRPr="00CD4FB0">
        <w:rPr>
          <w:rFonts w:ascii="BrowalliaUPC" w:hAnsi="BrowalliaUPC" w:cs="BrowalliaUPC"/>
          <w:sz w:val="28"/>
          <w:szCs w:val="28"/>
        </w:rPr>
        <w:t xml:space="preserve">31 </w:t>
      </w:r>
      <w:r w:rsidRPr="00CD4FB0">
        <w:rPr>
          <w:rFonts w:ascii="BrowalliaUPC" w:hAnsi="BrowalliaUPC" w:cs="BrowalliaUPC" w:hint="cs"/>
          <w:sz w:val="28"/>
          <w:szCs w:val="28"/>
          <w:cs/>
        </w:rPr>
        <w:t xml:space="preserve">ธันวาคม </w:t>
      </w:r>
      <w:r w:rsidRPr="00CD4FB0">
        <w:rPr>
          <w:rFonts w:ascii="BrowalliaUPC" w:hAnsi="BrowalliaUPC" w:cs="BrowalliaUPC"/>
          <w:sz w:val="28"/>
          <w:szCs w:val="28"/>
        </w:rPr>
        <w:t>256</w:t>
      </w:r>
      <w:r w:rsidR="00B8598C" w:rsidRPr="00CD4FB0">
        <w:rPr>
          <w:rFonts w:ascii="BrowalliaUPC" w:hAnsi="BrowalliaUPC" w:cs="BrowalliaUPC"/>
          <w:sz w:val="28"/>
          <w:szCs w:val="28"/>
        </w:rPr>
        <w:t>5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 w:hint="cs"/>
          <w:sz w:val="28"/>
          <w:szCs w:val="28"/>
          <w:cs/>
        </w:rPr>
        <w:t xml:space="preserve">และ </w:t>
      </w:r>
      <w:r w:rsidRPr="00CD4FB0">
        <w:rPr>
          <w:rFonts w:ascii="BrowalliaUPC" w:hAnsi="BrowalliaUPC" w:cs="BrowalliaUPC"/>
          <w:sz w:val="28"/>
          <w:szCs w:val="28"/>
        </w:rPr>
        <w:t>256</w:t>
      </w:r>
      <w:r w:rsidR="00B8598C" w:rsidRPr="00CD4FB0">
        <w:rPr>
          <w:rFonts w:ascii="BrowalliaUPC" w:hAnsi="BrowalliaUPC" w:cs="BrowalliaUPC"/>
          <w:sz w:val="28"/>
          <w:szCs w:val="28"/>
        </w:rPr>
        <w:t>4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 w:hint="cs"/>
          <w:sz w:val="28"/>
          <w:szCs w:val="28"/>
          <w:cs/>
        </w:rPr>
        <w:t>มีดังต่อไปนี้</w:t>
      </w:r>
    </w:p>
    <w:p w14:paraId="1C8BD245" w14:textId="77777777" w:rsidR="00F503F0" w:rsidRPr="00CD4FB0" w:rsidRDefault="00F503F0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9088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5677"/>
        <w:gridCol w:w="1611"/>
        <w:gridCol w:w="236"/>
        <w:gridCol w:w="1564"/>
      </w:tblGrid>
      <w:tr w:rsidR="00B8598C" w:rsidRPr="00CD4FB0" w14:paraId="64B4D4D2" w14:textId="77777777" w:rsidTr="00B8598C">
        <w:tc>
          <w:tcPr>
            <w:tcW w:w="5677" w:type="dxa"/>
          </w:tcPr>
          <w:p w14:paraId="64B4D4CE" w14:textId="77777777" w:rsidR="00B8598C" w:rsidRPr="00CD4FB0" w:rsidRDefault="00B8598C" w:rsidP="00B8598C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411" w:type="dxa"/>
            <w:gridSpan w:val="3"/>
            <w:tcBorders>
              <w:bottom w:val="single" w:sz="4" w:space="0" w:color="auto"/>
            </w:tcBorders>
            <w:vAlign w:val="bottom"/>
          </w:tcPr>
          <w:p w14:paraId="64B4D4D1" w14:textId="1DDFCCDE" w:rsidR="00B8598C" w:rsidRPr="00CD4FB0" w:rsidRDefault="00B8598C" w:rsidP="00B8598C">
            <w:pPr>
              <w:spacing w:line="240" w:lineRule="auto"/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</w:tr>
      <w:tr w:rsidR="00B8598C" w:rsidRPr="00CD4FB0" w14:paraId="64B4D4DB" w14:textId="77777777" w:rsidTr="00B8598C">
        <w:tc>
          <w:tcPr>
            <w:tcW w:w="5677" w:type="dxa"/>
          </w:tcPr>
          <w:p w14:paraId="64B4D4D3" w14:textId="77777777" w:rsidR="00B8598C" w:rsidRPr="00CD4FB0" w:rsidRDefault="00B8598C" w:rsidP="00B8598C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</w:tcPr>
          <w:p w14:paraId="64B4D4D8" w14:textId="10428383" w:rsidR="00B8598C" w:rsidRPr="00CD4FB0" w:rsidRDefault="00B8598C" w:rsidP="00B8598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B4D4D9" w14:textId="77777777" w:rsidR="00B8598C" w:rsidRPr="00CD4FB0" w:rsidRDefault="00B8598C" w:rsidP="00B8598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64B4D4DA" w14:textId="5D56859D" w:rsidR="00B8598C" w:rsidRPr="00CD4FB0" w:rsidRDefault="00B8598C" w:rsidP="00B8598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D21C5D" w:rsidRPr="00CD4FB0" w14:paraId="64B4D4E4" w14:textId="77777777" w:rsidTr="00B8598C">
        <w:trPr>
          <w:trHeight w:hRule="exact" w:val="281"/>
        </w:trPr>
        <w:tc>
          <w:tcPr>
            <w:tcW w:w="5677" w:type="dxa"/>
          </w:tcPr>
          <w:p w14:paraId="64B4D4DC" w14:textId="77777777" w:rsidR="00D21C5D" w:rsidRPr="00CD4FB0" w:rsidRDefault="00D21C5D" w:rsidP="00850D24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64B4D4E1" w14:textId="77777777" w:rsidR="00D21C5D" w:rsidRPr="00CD4FB0" w:rsidRDefault="00D21C5D" w:rsidP="00850D24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64B4D4E2" w14:textId="77777777" w:rsidR="00D21C5D" w:rsidRPr="00CD4FB0" w:rsidRDefault="00D21C5D" w:rsidP="00850D24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64B4D4E3" w14:textId="77777777" w:rsidR="00D21C5D" w:rsidRPr="00CD4FB0" w:rsidRDefault="00D21C5D" w:rsidP="00850D24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B8598C" w:rsidRPr="00CD4FB0" w14:paraId="0E651175" w14:textId="77777777" w:rsidTr="00B8598C">
        <w:tc>
          <w:tcPr>
            <w:tcW w:w="5677" w:type="dxa"/>
            <w:vAlign w:val="bottom"/>
          </w:tcPr>
          <w:p w14:paraId="20C46B8E" w14:textId="32FB1941" w:rsidR="00B8598C" w:rsidRPr="00CD4FB0" w:rsidRDefault="00B8598C" w:rsidP="00B8598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ต้นทุนขาย</w:t>
            </w: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611" w:type="dxa"/>
          </w:tcPr>
          <w:p w14:paraId="2A5EF8EF" w14:textId="1E4148C1" w:rsidR="00B8598C" w:rsidRPr="00CD4FB0" w:rsidRDefault="00DC3DDD" w:rsidP="00B85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1,411,620,428</w:t>
            </w:r>
          </w:p>
        </w:tc>
        <w:tc>
          <w:tcPr>
            <w:tcW w:w="236" w:type="dxa"/>
          </w:tcPr>
          <w:p w14:paraId="1880B434" w14:textId="77777777" w:rsidR="00B8598C" w:rsidRPr="00CD4FB0" w:rsidRDefault="00B8598C" w:rsidP="00B8598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564" w:type="dxa"/>
          </w:tcPr>
          <w:p w14:paraId="1C8DFE64" w14:textId="7E969EF2" w:rsidR="00B8598C" w:rsidRPr="00CD4FB0" w:rsidRDefault="00B8598C" w:rsidP="00B85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989,022,938</w:t>
            </w:r>
          </w:p>
        </w:tc>
      </w:tr>
      <w:tr w:rsidR="00B8598C" w:rsidRPr="00CD4FB0" w14:paraId="64B4D4F6" w14:textId="77777777" w:rsidTr="00B8598C">
        <w:tc>
          <w:tcPr>
            <w:tcW w:w="5677" w:type="dxa"/>
          </w:tcPr>
          <w:p w14:paraId="64B4D4EE" w14:textId="5C784E63" w:rsidR="00B8598C" w:rsidRPr="00CD4FB0" w:rsidRDefault="00B8598C" w:rsidP="00B8598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ค่าเผื่อสินค้าเสื่อมคุณภาพและการลดมูลค่าของสินค้า</w:t>
            </w:r>
          </w:p>
        </w:tc>
        <w:tc>
          <w:tcPr>
            <w:tcW w:w="1611" w:type="dxa"/>
          </w:tcPr>
          <w:p w14:paraId="64B4D4F3" w14:textId="6E4BAF91" w:rsidR="00B8598C" w:rsidRPr="00CD4FB0" w:rsidRDefault="00512F39" w:rsidP="00B8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6,142,309</w:t>
            </w:r>
          </w:p>
        </w:tc>
        <w:tc>
          <w:tcPr>
            <w:tcW w:w="236" w:type="dxa"/>
          </w:tcPr>
          <w:p w14:paraId="64B4D4F4" w14:textId="77777777" w:rsidR="00B8598C" w:rsidRPr="00CD4FB0" w:rsidRDefault="00B8598C" w:rsidP="00B8598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564" w:type="dxa"/>
          </w:tcPr>
          <w:p w14:paraId="64B4D4F5" w14:textId="735CB667" w:rsidR="00B8598C" w:rsidRPr="00CD4FB0" w:rsidRDefault="00B8598C" w:rsidP="00B8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1,065,669</w:t>
            </w:r>
          </w:p>
        </w:tc>
      </w:tr>
      <w:tr w:rsidR="00B8598C" w:rsidRPr="00CD4FB0" w14:paraId="64B4D4FF" w14:textId="77777777" w:rsidTr="00B8598C">
        <w:tc>
          <w:tcPr>
            <w:tcW w:w="5677" w:type="dxa"/>
          </w:tcPr>
          <w:p w14:paraId="64B4D4F7" w14:textId="32E2AC19" w:rsidR="00B8598C" w:rsidRPr="00CD4FB0" w:rsidRDefault="00B8598C" w:rsidP="00B8598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12" w:space="0" w:color="auto"/>
            </w:tcBorders>
          </w:tcPr>
          <w:p w14:paraId="64B4D4FC" w14:textId="39A6B650" w:rsidR="00B8598C" w:rsidRPr="00CD4FB0" w:rsidRDefault="00512F39" w:rsidP="00B8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1,417,762,737</w:t>
            </w:r>
          </w:p>
        </w:tc>
        <w:tc>
          <w:tcPr>
            <w:tcW w:w="236" w:type="dxa"/>
          </w:tcPr>
          <w:p w14:paraId="64B4D4FD" w14:textId="77777777" w:rsidR="00B8598C" w:rsidRPr="00CD4FB0" w:rsidRDefault="00B8598C" w:rsidP="00B8598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12" w:space="0" w:color="auto"/>
            </w:tcBorders>
          </w:tcPr>
          <w:p w14:paraId="64B4D4FE" w14:textId="46CE7D70" w:rsidR="00B8598C" w:rsidRPr="00CD4FB0" w:rsidRDefault="00B8598C" w:rsidP="00B8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990,088,607</w:t>
            </w:r>
          </w:p>
        </w:tc>
      </w:tr>
    </w:tbl>
    <w:p w14:paraId="18447399" w14:textId="77777777" w:rsidR="00A86DB2" w:rsidRPr="00CD4FB0" w:rsidRDefault="00A86DB2" w:rsidP="00A86DB2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2BF7655F" w14:textId="77777777" w:rsidR="0039219F" w:rsidRPr="00CD4FB0" w:rsidRDefault="0039219F" w:rsidP="005001C7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D4FB0">
        <w:rPr>
          <w:rFonts w:ascii="Browallia New" w:hAnsi="Browallia New" w:cs="Browallia New"/>
          <w:b/>
          <w:bCs/>
          <w:sz w:val="28"/>
          <w:szCs w:val="28"/>
          <w:cs/>
        </w:rPr>
        <w:t>เงินฝากธนาคารที่มีข้อจำกัดในการใช้</w:t>
      </w:r>
    </w:p>
    <w:p w14:paraId="4CF8B6CB" w14:textId="77777777" w:rsidR="0039219F" w:rsidRPr="00CD4FB0" w:rsidRDefault="0039219F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</w:rPr>
      </w:pPr>
    </w:p>
    <w:p w14:paraId="5AE7C72A" w14:textId="4D3F1D1E" w:rsidR="00D7248A" w:rsidRPr="00CD4FB0" w:rsidRDefault="0039219F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D4FB0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CD4FB0">
        <w:rPr>
          <w:rFonts w:ascii="Browallia New" w:hAnsi="Browallia New" w:cs="Browallia New"/>
          <w:sz w:val="28"/>
          <w:szCs w:val="28"/>
        </w:rPr>
        <w:t xml:space="preserve">31 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CD4FB0">
        <w:rPr>
          <w:rFonts w:ascii="Browallia New" w:hAnsi="Browallia New" w:cs="Browallia New"/>
          <w:sz w:val="28"/>
          <w:szCs w:val="28"/>
        </w:rPr>
        <w:t>256</w:t>
      </w:r>
      <w:r w:rsidR="00AC4828" w:rsidRPr="00CD4FB0">
        <w:rPr>
          <w:rFonts w:ascii="Browallia New" w:hAnsi="Browallia New" w:cs="Browallia New"/>
          <w:sz w:val="28"/>
          <w:szCs w:val="28"/>
        </w:rPr>
        <w:t>5</w:t>
      </w:r>
      <w:r w:rsidRPr="00CD4FB0">
        <w:rPr>
          <w:rFonts w:ascii="Browallia New" w:hAnsi="Browallia New" w:cs="Browallia New"/>
          <w:sz w:val="28"/>
          <w:szCs w:val="28"/>
        </w:rPr>
        <w:t xml:space="preserve"> 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CD4FB0">
        <w:rPr>
          <w:rFonts w:ascii="Browallia New" w:hAnsi="Browallia New" w:cs="Browallia New"/>
          <w:sz w:val="28"/>
          <w:szCs w:val="28"/>
        </w:rPr>
        <w:t>256</w:t>
      </w:r>
      <w:r w:rsidR="00AC4828" w:rsidRPr="00CD4FB0">
        <w:rPr>
          <w:rFonts w:ascii="Browallia New" w:hAnsi="Browallia New" w:cs="Browallia New"/>
          <w:sz w:val="28"/>
          <w:szCs w:val="28"/>
        </w:rPr>
        <w:t>4</w:t>
      </w:r>
      <w:r w:rsidRPr="00CD4FB0">
        <w:rPr>
          <w:rFonts w:ascii="Browallia New" w:hAnsi="Browallia New" w:cs="Browallia New"/>
          <w:sz w:val="28"/>
          <w:szCs w:val="28"/>
        </w:rPr>
        <w:t xml:space="preserve"> </w:t>
      </w:r>
      <w:r w:rsidRPr="00CD4FB0">
        <w:rPr>
          <w:rFonts w:ascii="Browallia New" w:hAnsi="Browallia New" w:cs="Browallia New"/>
          <w:sz w:val="28"/>
          <w:szCs w:val="28"/>
          <w:cs/>
        </w:rPr>
        <w:t>บริษัทมีเงินฝากประจำกับธนาคารพาณิชย์</w:t>
      </w:r>
      <w:r w:rsidR="003002DB" w:rsidRPr="00CD4FB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D2549" w:rsidRPr="00CD4FB0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E4508E" w:rsidRPr="00CD4FB0">
        <w:rPr>
          <w:rFonts w:ascii="Browallia New" w:hAnsi="Browallia New" w:cs="Browallia New"/>
          <w:sz w:val="28"/>
          <w:szCs w:val="28"/>
        </w:rPr>
        <w:t xml:space="preserve">39.00 </w:t>
      </w:r>
      <w:r w:rsidR="009D2549" w:rsidRPr="00CD4FB0">
        <w:rPr>
          <w:rFonts w:ascii="Browallia New" w:hAnsi="Browallia New" w:cs="Browallia New"/>
          <w:sz w:val="28"/>
          <w:szCs w:val="28"/>
          <w:cs/>
        </w:rPr>
        <w:t>ล้านบาท และ</w:t>
      </w:r>
      <w:r w:rsidRPr="00CD4FB0">
        <w:rPr>
          <w:rFonts w:ascii="Browallia New" w:hAnsi="Browallia New" w:cs="Browallia New"/>
          <w:sz w:val="28"/>
          <w:szCs w:val="28"/>
          <w:cs/>
        </w:rPr>
        <w:t>จำนวน</w:t>
      </w:r>
      <w:r w:rsidRPr="00CD4FB0">
        <w:rPr>
          <w:rFonts w:ascii="Browallia New" w:hAnsi="Browallia New" w:cs="Browallia New"/>
          <w:sz w:val="28"/>
          <w:szCs w:val="28"/>
        </w:rPr>
        <w:t xml:space="preserve"> </w:t>
      </w:r>
      <w:r w:rsidR="00AC4828" w:rsidRPr="00CD4FB0">
        <w:rPr>
          <w:rFonts w:ascii="Browallia New" w:hAnsi="Browallia New" w:cs="Browallia New"/>
          <w:sz w:val="28"/>
          <w:szCs w:val="28"/>
        </w:rPr>
        <w:t>3</w:t>
      </w:r>
      <w:r w:rsidR="00DC3DDD" w:rsidRPr="00CD4FB0">
        <w:rPr>
          <w:rFonts w:ascii="Browallia New" w:hAnsi="Browallia New" w:cs="Browallia New"/>
          <w:sz w:val="28"/>
          <w:szCs w:val="28"/>
        </w:rPr>
        <w:t>3</w:t>
      </w:r>
      <w:r w:rsidR="00AC4828" w:rsidRPr="00CD4FB0">
        <w:rPr>
          <w:rFonts w:ascii="Browallia New" w:hAnsi="Browallia New" w:cs="Browallia New"/>
          <w:sz w:val="28"/>
          <w:szCs w:val="28"/>
        </w:rPr>
        <w:t xml:space="preserve">.00 </w:t>
      </w:r>
      <w:r w:rsidRPr="00CD4FB0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9D2549" w:rsidRPr="00CD4FB0">
        <w:rPr>
          <w:rFonts w:ascii="Browallia New" w:hAnsi="Browallia New" w:cs="Browallia New"/>
          <w:sz w:val="28"/>
          <w:szCs w:val="28"/>
          <w:cs/>
        </w:rPr>
        <w:t xml:space="preserve"> ตามลำดับ</w:t>
      </w:r>
      <w:r w:rsidRPr="00CD4FB0">
        <w:rPr>
          <w:rFonts w:ascii="Browallia New" w:hAnsi="Browallia New" w:cs="Browallia New"/>
          <w:sz w:val="28"/>
          <w:szCs w:val="28"/>
        </w:rPr>
        <w:t xml:space="preserve"> </w:t>
      </w:r>
      <w:r w:rsidRPr="00CD4FB0">
        <w:rPr>
          <w:rFonts w:ascii="Browallia New" w:hAnsi="Browallia New" w:cs="Browallia New"/>
          <w:sz w:val="28"/>
          <w:szCs w:val="28"/>
          <w:cs/>
        </w:rPr>
        <w:t>เป็นหลักทรัพย์ค้ำประกันสัญญาเลตเตอร์ออฟเครดิต</w:t>
      </w:r>
      <w:r w:rsidRPr="00CD4FB0">
        <w:rPr>
          <w:rFonts w:ascii="Browallia New" w:hAnsi="Browallia New" w:cs="Browallia New"/>
          <w:sz w:val="28"/>
          <w:szCs w:val="28"/>
        </w:rPr>
        <w:t xml:space="preserve"> </w:t>
      </w:r>
      <w:r w:rsidRPr="00CD4FB0">
        <w:rPr>
          <w:rFonts w:ascii="Browallia New" w:hAnsi="Browallia New" w:cs="Browallia New"/>
          <w:sz w:val="28"/>
          <w:szCs w:val="28"/>
          <w:cs/>
        </w:rPr>
        <w:t>ทรัสต์รีซีทส์ และหนังสือค้ำประกัน</w:t>
      </w:r>
      <w:r w:rsidR="000041F9" w:rsidRPr="00CD4FB0">
        <w:rPr>
          <w:rFonts w:ascii="Browallia New" w:hAnsi="Browallia New" w:cs="Browallia New"/>
          <w:sz w:val="28"/>
          <w:szCs w:val="28"/>
          <w:cs/>
        </w:rPr>
        <w:t xml:space="preserve"> ตามที่</w:t>
      </w:r>
      <w:r w:rsidR="009D2549" w:rsidRPr="00CD4FB0">
        <w:rPr>
          <w:rFonts w:ascii="Browallia New" w:hAnsi="Browallia New" w:cs="Browallia New"/>
          <w:sz w:val="28"/>
          <w:szCs w:val="28"/>
          <w:cs/>
        </w:rPr>
        <w:t>กล่าวไว้ในหมายเหตุ</w:t>
      </w:r>
      <w:r w:rsidR="000041F9" w:rsidRPr="00CD4FB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61DE4" w:rsidRPr="00CD4FB0">
        <w:rPr>
          <w:rFonts w:ascii="Browallia New" w:hAnsi="Browallia New" w:cs="Browallia New"/>
          <w:sz w:val="28"/>
          <w:szCs w:val="28"/>
        </w:rPr>
        <w:t>1</w:t>
      </w:r>
      <w:r w:rsidR="000C5022">
        <w:rPr>
          <w:rFonts w:ascii="Browallia New" w:hAnsi="Browallia New" w:cs="Browallia New"/>
          <w:sz w:val="28"/>
          <w:szCs w:val="28"/>
        </w:rPr>
        <w:t>6</w:t>
      </w:r>
    </w:p>
    <w:p w14:paraId="0159C153" w14:textId="6B5A2C8C" w:rsidR="00430BF1" w:rsidRPr="00CD4FB0" w:rsidRDefault="00430BF1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</w:rPr>
      </w:pPr>
    </w:p>
    <w:p w14:paraId="35A252D7" w14:textId="77777777" w:rsidR="00E62BC1" w:rsidRPr="00CD4FB0" w:rsidRDefault="00E62BC1" w:rsidP="0039219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8" w:right="-22" w:hanging="468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 New" w:hAnsi="Browallia New" w:cs="Browallia New"/>
          <w:b/>
          <w:bCs/>
          <w:sz w:val="28"/>
          <w:szCs w:val="28"/>
          <w:cs/>
        </w:rPr>
        <w:t>เงินลงทุนในบริษัท</w:t>
      </w: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ย่อย</w:t>
      </w:r>
    </w:p>
    <w:p w14:paraId="2F50CCE3" w14:textId="77777777" w:rsidR="00E62BC1" w:rsidRPr="00CD4FB0" w:rsidRDefault="00E62BC1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UPC" w:hAnsi="BrowalliaUPC" w:cs="BrowalliaUPC"/>
          <w:sz w:val="20"/>
          <w:szCs w:val="20"/>
          <w:cs/>
        </w:rPr>
      </w:pPr>
    </w:p>
    <w:tbl>
      <w:tblPr>
        <w:tblStyle w:val="TableGrid"/>
        <w:tblW w:w="9112" w:type="dxa"/>
        <w:tblInd w:w="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2"/>
        <w:gridCol w:w="1728"/>
        <w:gridCol w:w="666"/>
        <w:gridCol w:w="648"/>
        <w:gridCol w:w="986"/>
        <w:gridCol w:w="983"/>
        <w:gridCol w:w="986"/>
        <w:gridCol w:w="983"/>
      </w:tblGrid>
      <w:tr w:rsidR="00E62BC1" w:rsidRPr="00CD4FB0" w14:paraId="670A75F4" w14:textId="77777777" w:rsidTr="00810B4C">
        <w:tc>
          <w:tcPr>
            <w:tcW w:w="2132" w:type="dxa"/>
            <w:vAlign w:val="bottom"/>
          </w:tcPr>
          <w:p w14:paraId="6CB5DACE" w14:textId="77777777" w:rsidR="00E62BC1" w:rsidRPr="00CD4FB0" w:rsidRDefault="00E62BC1" w:rsidP="00A60ED3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179801D5" w14:textId="77777777" w:rsidR="00E62BC1" w:rsidRPr="00CD4FB0" w:rsidRDefault="00E62BC1" w:rsidP="00A60ED3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666" w:type="dxa"/>
            <w:vAlign w:val="bottom"/>
          </w:tcPr>
          <w:p w14:paraId="3D8AF88F" w14:textId="77777777" w:rsidR="00E62BC1" w:rsidRPr="00CD4FB0" w:rsidRDefault="00E62BC1" w:rsidP="00A60ED3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76E57EC" w14:textId="77777777" w:rsidR="00E62BC1" w:rsidRPr="00CD4FB0" w:rsidRDefault="00E62BC1" w:rsidP="00A60ED3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3938" w:type="dxa"/>
            <w:gridSpan w:val="4"/>
            <w:vAlign w:val="bottom"/>
          </w:tcPr>
          <w:p w14:paraId="7F2FC7A1" w14:textId="623AA981" w:rsidR="00E62BC1" w:rsidRPr="00CD4FB0" w:rsidRDefault="00677D1D" w:rsidP="00A60E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18"/>
              <w:jc w:val="center"/>
              <w:rPr>
                <w:rFonts w:ascii="BrowalliaUPC" w:hAnsi="BrowalliaUPC" w:cs="BrowalliaUPC"/>
                <w:sz w:val="22"/>
                <w:szCs w:val="22"/>
                <w:lang w:val="en-GB" w:eastAsia="en-US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th-TH" w:eastAsia="en-US"/>
              </w:rPr>
              <w:t>บาท</w:t>
            </w:r>
          </w:p>
        </w:tc>
      </w:tr>
      <w:tr w:rsidR="00E62BC1" w:rsidRPr="00CD4FB0" w14:paraId="106731B2" w14:textId="77777777" w:rsidTr="00810B4C">
        <w:tc>
          <w:tcPr>
            <w:tcW w:w="2132" w:type="dxa"/>
            <w:vAlign w:val="bottom"/>
          </w:tcPr>
          <w:p w14:paraId="175C0542" w14:textId="77777777" w:rsidR="00E62BC1" w:rsidRPr="00CD4FB0" w:rsidRDefault="00E62BC1" w:rsidP="00A60ED3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404272DE" w14:textId="77777777" w:rsidR="00E62BC1" w:rsidRPr="00CD4FB0" w:rsidRDefault="00E62BC1" w:rsidP="00A60ED3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503D89D6" w14:textId="77777777" w:rsidR="00E62BC1" w:rsidRPr="00CD4FB0" w:rsidRDefault="00E62BC1" w:rsidP="00A60ED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eastAsia="Angsana New" w:hAnsi="BrowalliaUPC" w:cs="BrowalliaUPC"/>
                <w:sz w:val="24"/>
                <w:szCs w:val="24"/>
                <w:cs/>
              </w:rPr>
              <w:t>ร้อยละการถือหุ้น</w:t>
            </w:r>
          </w:p>
        </w:tc>
        <w:tc>
          <w:tcPr>
            <w:tcW w:w="1969" w:type="dxa"/>
            <w:gridSpan w:val="2"/>
            <w:vAlign w:val="bottom"/>
          </w:tcPr>
          <w:p w14:paraId="63DDB2C1" w14:textId="77777777" w:rsidR="00E62BC1" w:rsidRPr="00CD4FB0" w:rsidRDefault="00E62BC1" w:rsidP="00A60ED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eastAsia="Angsana New" w:hAnsi="BrowalliaUPC" w:cs="BrowalliaUPC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69" w:type="dxa"/>
            <w:gridSpan w:val="2"/>
            <w:vAlign w:val="bottom"/>
          </w:tcPr>
          <w:p w14:paraId="4B1F720D" w14:textId="77777777" w:rsidR="00E62BC1" w:rsidRPr="00CD4FB0" w:rsidRDefault="00E62BC1" w:rsidP="00A60ED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eastAsia="Angsana New" w:hAnsi="BrowalliaUPC" w:cs="BrowalliaUPC"/>
                <w:sz w:val="24"/>
                <w:szCs w:val="24"/>
                <w:cs/>
              </w:rPr>
              <w:t>ราคาทุน</w:t>
            </w:r>
          </w:p>
        </w:tc>
      </w:tr>
      <w:tr w:rsidR="00677D1D" w:rsidRPr="00CD4FB0" w14:paraId="01497167" w14:textId="77777777" w:rsidTr="00182A64">
        <w:tc>
          <w:tcPr>
            <w:tcW w:w="2132" w:type="dxa"/>
            <w:vAlign w:val="bottom"/>
          </w:tcPr>
          <w:p w14:paraId="61EA2C64" w14:textId="77777777" w:rsidR="00677D1D" w:rsidRPr="00CD4FB0" w:rsidRDefault="00677D1D" w:rsidP="00677D1D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6FB5D10A" w14:textId="77777777" w:rsidR="00677D1D" w:rsidRPr="00CD4FB0" w:rsidRDefault="00677D1D" w:rsidP="00677D1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eastAsia="Angsana New" w:hAnsi="BrowalliaUPC" w:cs="BrowalliaUPC"/>
                <w:sz w:val="24"/>
                <w:szCs w:val="24"/>
                <w:cs/>
                <w:lang w:val="en-GB"/>
              </w:rPr>
              <w:t>ลักษณะธุรกิจ</w:t>
            </w:r>
          </w:p>
        </w:tc>
        <w:tc>
          <w:tcPr>
            <w:tcW w:w="666" w:type="dxa"/>
            <w:vAlign w:val="bottom"/>
          </w:tcPr>
          <w:p w14:paraId="2D216F3C" w14:textId="44C7B7CF" w:rsidR="00677D1D" w:rsidRPr="00CD4FB0" w:rsidRDefault="00677D1D" w:rsidP="00677D1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25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65</w:t>
            </w:r>
          </w:p>
        </w:tc>
        <w:tc>
          <w:tcPr>
            <w:tcW w:w="648" w:type="dxa"/>
            <w:vAlign w:val="bottom"/>
          </w:tcPr>
          <w:p w14:paraId="76B51B59" w14:textId="7A103725" w:rsidR="00677D1D" w:rsidRPr="00CD4FB0" w:rsidRDefault="00677D1D" w:rsidP="00677D1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2564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1CE71B46" w14:textId="55DC7AC7" w:rsidR="00677D1D" w:rsidRPr="00CD4FB0" w:rsidRDefault="00677D1D" w:rsidP="00677D1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25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65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690DFC4F" w14:textId="089DE99E" w:rsidR="00677D1D" w:rsidRPr="00CD4FB0" w:rsidRDefault="00677D1D" w:rsidP="00677D1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2564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58953F29" w14:textId="2AD90B42" w:rsidR="00677D1D" w:rsidRPr="00CD4FB0" w:rsidRDefault="00677D1D" w:rsidP="00677D1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25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65</w:t>
            </w:r>
          </w:p>
        </w:tc>
        <w:tc>
          <w:tcPr>
            <w:tcW w:w="983" w:type="dxa"/>
            <w:vAlign w:val="bottom"/>
          </w:tcPr>
          <w:p w14:paraId="70A4E747" w14:textId="688CB507" w:rsidR="00677D1D" w:rsidRPr="00CD4FB0" w:rsidRDefault="00677D1D" w:rsidP="00677D1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2564</w:t>
            </w:r>
          </w:p>
        </w:tc>
      </w:tr>
      <w:tr w:rsidR="00E62BC1" w:rsidRPr="00CD4FB0" w14:paraId="5D7CA72F" w14:textId="77777777" w:rsidTr="00182A64">
        <w:trPr>
          <w:trHeight w:val="582"/>
        </w:trPr>
        <w:tc>
          <w:tcPr>
            <w:tcW w:w="2132" w:type="dxa"/>
          </w:tcPr>
          <w:p w14:paraId="651B7D71" w14:textId="3A923A2A" w:rsidR="00351FCC" w:rsidRPr="00CD4FB0" w:rsidRDefault="00C82922" w:rsidP="00A60ED3">
            <w:pPr>
              <w:tabs>
                <w:tab w:val="clear" w:pos="227"/>
                <w:tab w:val="clear" w:pos="3515"/>
                <w:tab w:val="left" w:pos="3132"/>
              </w:tabs>
              <w:spacing w:line="276" w:lineRule="auto"/>
              <w:ind w:left="72" w:hanging="90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 xml:space="preserve">  </w:t>
            </w:r>
            <w:r w:rsidR="00E62BC1" w:rsidRPr="00CD4FB0">
              <w:rPr>
                <w:rFonts w:ascii="BrowalliaUPC" w:hAnsi="BrowalliaUPC" w:cs="BrowalliaUPC"/>
                <w:sz w:val="24"/>
                <w:szCs w:val="24"/>
                <w:cs/>
              </w:rPr>
              <w:t>บริษัท เซนต์ เมดิคอล</w:t>
            </w:r>
            <w:r w:rsidR="00E62BC1" w:rsidRPr="00CD4FB0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  <w:p w14:paraId="79903164" w14:textId="3768FF82" w:rsidR="00E62BC1" w:rsidRPr="00CD4FB0" w:rsidRDefault="00351FCC" w:rsidP="00A60ED3">
            <w:pPr>
              <w:tabs>
                <w:tab w:val="clear" w:pos="227"/>
                <w:tab w:val="clear" w:pos="3515"/>
                <w:tab w:val="left" w:pos="3132"/>
              </w:tabs>
              <w:spacing w:line="276" w:lineRule="auto"/>
              <w:ind w:left="72" w:hanging="9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    </w:t>
            </w:r>
            <w:r w:rsidR="00FD30ED">
              <w:rPr>
                <w:rFonts w:ascii="BrowalliaUPC" w:hAnsi="BrowalliaUPC" w:cs="BrowalliaUPC"/>
                <w:sz w:val="24"/>
                <w:szCs w:val="24"/>
              </w:rPr>
              <w:t xml:space="preserve">  </w:t>
            </w:r>
            <w:r w:rsidR="00E62BC1" w:rsidRPr="00CD4FB0">
              <w:rPr>
                <w:rFonts w:ascii="BrowalliaUPC" w:hAnsi="BrowalliaUPC" w:cs="BrowalliaUPC"/>
                <w:sz w:val="24"/>
                <w:szCs w:val="24"/>
                <w:cs/>
              </w:rPr>
              <w:t>เทรดดิ้ง จำกัด</w:t>
            </w:r>
          </w:p>
        </w:tc>
        <w:tc>
          <w:tcPr>
            <w:tcW w:w="1728" w:type="dxa"/>
            <w:vAlign w:val="bottom"/>
          </w:tcPr>
          <w:p w14:paraId="2BC3B348" w14:textId="77777777" w:rsidR="00E62BC1" w:rsidRPr="00CD4FB0" w:rsidRDefault="00E62BC1" w:rsidP="00A60ED3">
            <w:pPr>
              <w:tabs>
                <w:tab w:val="clear" w:pos="227"/>
              </w:tabs>
              <w:spacing w:line="276" w:lineRule="auto"/>
              <w:ind w:left="72" w:right="-108" w:hanging="9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จำหน่ายเครื่องมือแพทย์</w:t>
            </w:r>
          </w:p>
        </w:tc>
        <w:tc>
          <w:tcPr>
            <w:tcW w:w="666" w:type="dxa"/>
            <w:vAlign w:val="bottom"/>
          </w:tcPr>
          <w:p w14:paraId="0DC18A08" w14:textId="59483947" w:rsidR="00E62BC1" w:rsidRPr="00CD4FB0" w:rsidRDefault="00D50831" w:rsidP="007669B6">
            <w:pPr>
              <w:spacing w:line="276" w:lineRule="auto"/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 xml:space="preserve">     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54D90336" w14:textId="77777777" w:rsidR="00E62BC1" w:rsidRPr="00CD4FB0" w:rsidRDefault="00E62BC1" w:rsidP="00A60ED3">
            <w:pPr>
              <w:spacing w:line="276" w:lineRule="auto"/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100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245D1233" w14:textId="208255F2" w:rsidR="00E62BC1" w:rsidRPr="00CD4FB0" w:rsidRDefault="00A6660B" w:rsidP="00AB457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firstLine="13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 xml:space="preserve">     </w:t>
            </w:r>
            <w:r w:rsidR="0088217E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218FF15E" w14:textId="77777777" w:rsidR="00E62BC1" w:rsidRPr="00CD4FB0" w:rsidRDefault="00E62BC1" w:rsidP="00A60ED3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10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2A2B5786" w14:textId="1730A30A" w:rsidR="00E62BC1" w:rsidRPr="00CD4FB0" w:rsidRDefault="00A6660B" w:rsidP="00AB457D">
            <w:pPr>
              <w:pBdr>
                <w:bottom w:val="single" w:sz="12" w:space="1" w:color="auto"/>
              </w:pBdr>
              <w:spacing w:line="240" w:lineRule="auto"/>
              <w:ind w:left="-12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 xml:space="preserve">     </w:t>
            </w:r>
            <w:r w:rsidR="00C33D34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983" w:type="dxa"/>
            <w:vAlign w:val="bottom"/>
          </w:tcPr>
          <w:p w14:paraId="5BC9883E" w14:textId="77777777" w:rsidR="00E62BC1" w:rsidRPr="00CD4FB0" w:rsidRDefault="00E62BC1" w:rsidP="00A60ED3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10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</w:tr>
    </w:tbl>
    <w:p w14:paraId="78A93188" w14:textId="5743EBC2" w:rsidR="00923F68" w:rsidRPr="00CD4FB0" w:rsidRDefault="00923F68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UPC" w:hAnsi="BrowalliaUPC" w:cs="BrowalliaUPC"/>
          <w:sz w:val="28"/>
          <w:szCs w:val="28"/>
        </w:rPr>
      </w:pPr>
    </w:p>
    <w:p w14:paraId="1CEE7670" w14:textId="1DF6FF70" w:rsidR="004C3275" w:rsidRPr="00CD4FB0" w:rsidRDefault="00D854A5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</w:rPr>
      </w:pPr>
      <w:bookmarkStart w:id="6" w:name="_Hlk94797980"/>
      <w:r w:rsidRPr="00CD4FB0">
        <w:rPr>
          <w:rFonts w:ascii="Browallia New" w:hAnsi="Browallia New" w:cs="Browallia New"/>
          <w:sz w:val="28"/>
          <w:szCs w:val="28"/>
          <w:cs/>
        </w:rPr>
        <w:t xml:space="preserve">บริษัทย่อยได้จดทะเบียนเลิกกิจการกับกระทรวงพาณิชย์แล้วเมื่อวันที่ </w:t>
      </w:r>
      <w:r w:rsidRPr="00CD4FB0">
        <w:rPr>
          <w:rFonts w:ascii="Browallia New" w:hAnsi="Browallia New" w:cs="Browallia New"/>
          <w:sz w:val="28"/>
          <w:szCs w:val="28"/>
        </w:rPr>
        <w:t>3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CD4FB0">
        <w:rPr>
          <w:rFonts w:ascii="Browallia New" w:hAnsi="Browallia New" w:cs="Browallia New"/>
          <w:sz w:val="28"/>
          <w:szCs w:val="28"/>
        </w:rPr>
        <w:t xml:space="preserve">2564 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และบริษัทย่อยได้ดำเนินการชำระบัญชีและชำระคืนเงินลงทุนให้กับบริษัทแล้วเต็มจำนวนเมื่อวันที่ </w:t>
      </w:r>
      <w:r w:rsidRPr="00CD4FB0">
        <w:rPr>
          <w:rFonts w:ascii="Browallia New" w:hAnsi="Browallia New" w:cs="Browallia New"/>
          <w:sz w:val="28"/>
          <w:szCs w:val="28"/>
        </w:rPr>
        <w:t xml:space="preserve">9 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กุมภาพันธ์ </w:t>
      </w:r>
      <w:r w:rsidRPr="00CD4FB0">
        <w:rPr>
          <w:rFonts w:ascii="Browallia New" w:hAnsi="Browallia New" w:cs="Browallia New"/>
          <w:sz w:val="28"/>
          <w:szCs w:val="28"/>
        </w:rPr>
        <w:t>2565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ทั้งนี้ การเลิกกิจการของบริษัทย่อยดังกล่าวไม่มีผลกระทบอย่างเป็นสาระสำคัญต่อการดำเนินงานของกลุ่มบริษัท</w:t>
      </w:r>
    </w:p>
    <w:p w14:paraId="4D57EDF0" w14:textId="10D1AF76" w:rsidR="00D77BCD" w:rsidRDefault="00D77BCD" w:rsidP="00743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5744FB09" w14:textId="3C6295BB" w:rsidR="00CF6C47" w:rsidRDefault="00CF6C47" w:rsidP="00743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2D16F396" w14:textId="56F5CBC8" w:rsidR="00CF6C47" w:rsidRDefault="00CF6C47" w:rsidP="00743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2E978968" w14:textId="77777777" w:rsidR="00CF6C47" w:rsidRPr="00CD4FB0" w:rsidRDefault="00CF6C47" w:rsidP="00743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jc w:val="thaiDistribute"/>
        <w:rPr>
          <w:rFonts w:ascii="BrowalliaUPC" w:hAnsi="BrowalliaUPC" w:cs="BrowalliaUPC"/>
          <w:sz w:val="28"/>
          <w:szCs w:val="28"/>
        </w:rPr>
      </w:pPr>
    </w:p>
    <w:bookmarkEnd w:id="6"/>
    <w:p w14:paraId="64B4D563" w14:textId="6EA0F8A1" w:rsidR="009921C3" w:rsidRPr="00CD4FB0" w:rsidRDefault="009921C3" w:rsidP="0039219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8" w:right="-22" w:hanging="468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6A6CA01A" w14:textId="02F0A646" w:rsidR="00A83A26" w:rsidRPr="00CD4FB0" w:rsidRDefault="00A83A26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137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4864"/>
        <w:gridCol w:w="1418"/>
        <w:gridCol w:w="1437"/>
        <w:gridCol w:w="1412"/>
        <w:gridCol w:w="6"/>
      </w:tblGrid>
      <w:tr w:rsidR="0074518F" w:rsidRPr="00CD4FB0" w14:paraId="3D53772B" w14:textId="77777777" w:rsidTr="00810B4C">
        <w:trPr>
          <w:gridAfter w:val="1"/>
          <w:wAfter w:w="6" w:type="dxa"/>
          <w:cantSplit/>
          <w:trHeight w:val="20"/>
          <w:tblHeader/>
        </w:trPr>
        <w:tc>
          <w:tcPr>
            <w:tcW w:w="4864" w:type="dxa"/>
            <w:vAlign w:val="bottom"/>
          </w:tcPr>
          <w:p w14:paraId="5934389D" w14:textId="77777777" w:rsidR="0074518F" w:rsidRPr="00CD4FB0" w:rsidRDefault="0074518F" w:rsidP="007B11D2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4267" w:type="dxa"/>
            <w:gridSpan w:val="3"/>
            <w:vAlign w:val="bottom"/>
          </w:tcPr>
          <w:p w14:paraId="436CBB1F" w14:textId="2DAA8052" w:rsidR="0074518F" w:rsidRPr="00CD4FB0" w:rsidRDefault="00D854A5" w:rsidP="007B11D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4518F" w:rsidRPr="00CD4FB0" w14:paraId="10759AC2" w14:textId="77777777" w:rsidTr="00810B4C">
        <w:trPr>
          <w:cantSplit/>
          <w:trHeight w:val="20"/>
          <w:tblHeader/>
        </w:trPr>
        <w:tc>
          <w:tcPr>
            <w:tcW w:w="4864" w:type="dxa"/>
            <w:vAlign w:val="bottom"/>
          </w:tcPr>
          <w:p w14:paraId="460F7D78" w14:textId="77777777" w:rsidR="0074518F" w:rsidRPr="00CD4FB0" w:rsidRDefault="0074518F" w:rsidP="007B11D2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B4D3E0F" w14:textId="77777777" w:rsidR="0074518F" w:rsidRPr="00CD4FB0" w:rsidRDefault="0074518F" w:rsidP="007B11D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ที่ดิน</w:t>
            </w:r>
          </w:p>
        </w:tc>
        <w:tc>
          <w:tcPr>
            <w:tcW w:w="1437" w:type="dxa"/>
            <w:vAlign w:val="bottom"/>
          </w:tcPr>
          <w:p w14:paraId="3D529AA5" w14:textId="77777777" w:rsidR="0074518F" w:rsidRPr="00CD4FB0" w:rsidRDefault="0074518F" w:rsidP="007B11D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อาคาร</w:t>
            </w:r>
          </w:p>
        </w:tc>
        <w:tc>
          <w:tcPr>
            <w:tcW w:w="1418" w:type="dxa"/>
            <w:gridSpan w:val="2"/>
            <w:vAlign w:val="bottom"/>
          </w:tcPr>
          <w:p w14:paraId="25037393" w14:textId="77777777" w:rsidR="0074518F" w:rsidRPr="00CD4FB0" w:rsidRDefault="0074518F" w:rsidP="007B11D2">
            <w:pPr>
              <w:pBdr>
                <w:bottom w:val="single" w:sz="4" w:space="1" w:color="auto"/>
              </w:pBdr>
              <w:tabs>
                <w:tab w:val="left" w:pos="2052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74518F" w:rsidRPr="00CD4FB0" w14:paraId="3213333F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0ABEBB7A" w14:textId="77777777" w:rsidR="0074518F" w:rsidRPr="00CD4FB0" w:rsidRDefault="0074518F" w:rsidP="007B11D2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14:paraId="522AF73C" w14:textId="77777777" w:rsidR="0074518F" w:rsidRPr="00CD4FB0" w:rsidRDefault="0074518F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37" w:type="dxa"/>
            <w:vAlign w:val="bottom"/>
          </w:tcPr>
          <w:p w14:paraId="555B9050" w14:textId="77777777" w:rsidR="0074518F" w:rsidRPr="00CD4FB0" w:rsidRDefault="0074518F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4BC2CE6" w14:textId="77777777" w:rsidR="0074518F" w:rsidRPr="00CD4FB0" w:rsidRDefault="0074518F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D04898" w:rsidRPr="00CD4FB0" w14:paraId="724D914F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25A1BA80" w14:textId="59FC0780" w:rsidR="00D04898" w:rsidRPr="00CD4FB0" w:rsidRDefault="00D04898" w:rsidP="00D04898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มกราคม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D854A5" w:rsidRPr="00CD4FB0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487C8655" w14:textId="5A075F4B" w:rsidR="00D04898" w:rsidRPr="00CD4FB0" w:rsidRDefault="00D04898" w:rsidP="00C46DD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63,676,503</w:t>
            </w:r>
          </w:p>
        </w:tc>
        <w:tc>
          <w:tcPr>
            <w:tcW w:w="1437" w:type="dxa"/>
            <w:vAlign w:val="bottom"/>
          </w:tcPr>
          <w:p w14:paraId="6C3A4FCE" w14:textId="67DF9AFB" w:rsidR="00D04898" w:rsidRPr="00CD4FB0" w:rsidRDefault="00D04898" w:rsidP="00C46DD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8,972,006</w:t>
            </w:r>
          </w:p>
        </w:tc>
        <w:tc>
          <w:tcPr>
            <w:tcW w:w="1418" w:type="dxa"/>
            <w:gridSpan w:val="2"/>
            <w:vAlign w:val="bottom"/>
          </w:tcPr>
          <w:p w14:paraId="14148561" w14:textId="08498E1E" w:rsidR="00D04898" w:rsidRPr="00CD4FB0" w:rsidRDefault="00D04898" w:rsidP="00C46DD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72,648,509   </w:t>
            </w:r>
          </w:p>
        </w:tc>
      </w:tr>
      <w:tr w:rsidR="00C46DD9" w:rsidRPr="00CD4FB0" w14:paraId="0661B757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24CC70F2" w14:textId="2C4ED05C" w:rsidR="00C46DD9" w:rsidRPr="00CD4FB0" w:rsidRDefault="00215840" w:rsidP="00C46DD9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D854A5" w:rsidRPr="00CD4FB0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5215C775" w14:textId="559DDECC" w:rsidR="00C46DD9" w:rsidRPr="00CD4FB0" w:rsidRDefault="00C46DD9" w:rsidP="00C46DD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63,676,503</w:t>
            </w:r>
          </w:p>
        </w:tc>
        <w:tc>
          <w:tcPr>
            <w:tcW w:w="1437" w:type="dxa"/>
            <w:vAlign w:val="bottom"/>
          </w:tcPr>
          <w:p w14:paraId="2891C1A6" w14:textId="24790B22" w:rsidR="00C46DD9" w:rsidRPr="00CD4FB0" w:rsidRDefault="00C46DD9" w:rsidP="00C46DD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8,972,006</w:t>
            </w:r>
          </w:p>
        </w:tc>
        <w:tc>
          <w:tcPr>
            <w:tcW w:w="1418" w:type="dxa"/>
            <w:gridSpan w:val="2"/>
            <w:vAlign w:val="bottom"/>
          </w:tcPr>
          <w:p w14:paraId="7ABED797" w14:textId="52ACE02E" w:rsidR="00C46DD9" w:rsidRPr="00CD4FB0" w:rsidRDefault="00C46DD9" w:rsidP="00C46DD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72,648,509   </w:t>
            </w:r>
          </w:p>
        </w:tc>
      </w:tr>
      <w:tr w:rsidR="00FE5691" w:rsidRPr="00CD4FB0" w14:paraId="1AF68B58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06B9566E" w14:textId="0EAA0292" w:rsidR="00FE5691" w:rsidRPr="00CD4FB0" w:rsidRDefault="00FE5691" w:rsidP="00FE5691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D854A5" w:rsidRPr="00CD4FB0"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0F356C2B" w14:textId="5F375BD2" w:rsidR="00FE5691" w:rsidRPr="00CD4FB0" w:rsidRDefault="008B528A" w:rsidP="00FE56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63</w:t>
            </w:r>
            <w:r w:rsidR="006F5763" w:rsidRPr="00CD4FB0">
              <w:rPr>
                <w:rFonts w:ascii="BrowalliaUPC" w:hAnsi="BrowalliaUPC" w:cs="BrowalliaUPC"/>
                <w:sz w:val="28"/>
                <w:szCs w:val="28"/>
              </w:rPr>
              <w:t>,676,503</w:t>
            </w:r>
          </w:p>
        </w:tc>
        <w:tc>
          <w:tcPr>
            <w:tcW w:w="1437" w:type="dxa"/>
            <w:vAlign w:val="bottom"/>
          </w:tcPr>
          <w:p w14:paraId="0F835590" w14:textId="618594B0" w:rsidR="00FE5691" w:rsidRPr="00CD4FB0" w:rsidRDefault="006F5763" w:rsidP="00FE56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8,972,006</w:t>
            </w:r>
          </w:p>
        </w:tc>
        <w:tc>
          <w:tcPr>
            <w:tcW w:w="1418" w:type="dxa"/>
            <w:gridSpan w:val="2"/>
            <w:vAlign w:val="bottom"/>
          </w:tcPr>
          <w:p w14:paraId="3C7621AC" w14:textId="41D8F11A" w:rsidR="00FE5691" w:rsidRPr="00CD4FB0" w:rsidRDefault="006F5763" w:rsidP="00FE56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72,648,509</w:t>
            </w:r>
          </w:p>
        </w:tc>
      </w:tr>
      <w:tr w:rsidR="00FE5691" w:rsidRPr="00CD4FB0" w14:paraId="37A0B877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5493E1BD" w14:textId="260077C0" w:rsidR="00FE5691" w:rsidRPr="00CD4FB0" w:rsidRDefault="00FE5691" w:rsidP="00FE5691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847E886" w14:textId="77777777" w:rsidR="00FE5691" w:rsidRPr="00CD4FB0" w:rsidRDefault="00FE5691" w:rsidP="00FE5691">
            <w:pP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37" w:type="dxa"/>
            <w:vAlign w:val="bottom"/>
          </w:tcPr>
          <w:p w14:paraId="09B046DB" w14:textId="77777777" w:rsidR="00FE5691" w:rsidRPr="00CD4FB0" w:rsidRDefault="00FE5691" w:rsidP="00FE5691">
            <w:pP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4A9B01CB" w14:textId="77777777" w:rsidR="00FE5691" w:rsidRPr="00CD4FB0" w:rsidRDefault="00FE5691" w:rsidP="00FE5691">
            <w:pPr>
              <w:tabs>
                <w:tab w:val="left" w:pos="2160"/>
              </w:tabs>
              <w:spacing w:line="240" w:lineRule="auto"/>
              <w:ind w:left="34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FE5691" w:rsidRPr="00CD4FB0" w14:paraId="0110F28F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2BD18067" w14:textId="37EC6CF5" w:rsidR="00FE5691" w:rsidRPr="00CD4FB0" w:rsidRDefault="00FE5691" w:rsidP="00FE5691">
            <w:pPr>
              <w:pStyle w:val="Heading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18" w:type="dxa"/>
            <w:vAlign w:val="bottom"/>
          </w:tcPr>
          <w:p w14:paraId="1F37BAB9" w14:textId="77777777" w:rsidR="00FE5691" w:rsidRPr="00CD4FB0" w:rsidRDefault="00FE5691" w:rsidP="00FE5691">
            <w:pPr>
              <w:spacing w:line="240" w:lineRule="auto"/>
              <w:ind w:right="-3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437" w:type="dxa"/>
            <w:vAlign w:val="bottom"/>
          </w:tcPr>
          <w:p w14:paraId="380313BD" w14:textId="77777777" w:rsidR="00FE5691" w:rsidRPr="00CD4FB0" w:rsidRDefault="00FE5691" w:rsidP="00FE569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9190CE7" w14:textId="77777777" w:rsidR="00FE5691" w:rsidRPr="00CD4FB0" w:rsidRDefault="00FE5691" w:rsidP="00FE569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</w:tr>
      <w:tr w:rsidR="00D854A5" w:rsidRPr="00CD4FB0" w14:paraId="15402B25" w14:textId="77777777" w:rsidTr="0029025A">
        <w:trPr>
          <w:cantSplit/>
          <w:trHeight w:val="20"/>
        </w:trPr>
        <w:tc>
          <w:tcPr>
            <w:tcW w:w="4864" w:type="dxa"/>
            <w:vAlign w:val="bottom"/>
          </w:tcPr>
          <w:p w14:paraId="18FD55DB" w14:textId="188F45FA" w:rsidR="00D854A5" w:rsidRPr="00CD4FB0" w:rsidRDefault="00D854A5" w:rsidP="00D854A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มกราคม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49D37552" w14:textId="3B5CDCFE" w:rsidR="00D854A5" w:rsidRPr="00CD4FB0" w:rsidRDefault="00D854A5" w:rsidP="00D854A5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      -</w:t>
            </w:r>
          </w:p>
        </w:tc>
        <w:tc>
          <w:tcPr>
            <w:tcW w:w="1437" w:type="dxa"/>
            <w:vAlign w:val="bottom"/>
          </w:tcPr>
          <w:p w14:paraId="50489E8F" w14:textId="7496E146" w:rsidR="00D854A5" w:rsidRPr="00CD4FB0" w:rsidRDefault="00D854A5" w:rsidP="00D854A5">
            <w:pPr>
              <w:tabs>
                <w:tab w:val="clear" w:pos="907"/>
                <w:tab w:val="left" w:pos="853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825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569</w:t>
            </w:r>
          </w:p>
        </w:tc>
        <w:tc>
          <w:tcPr>
            <w:tcW w:w="1418" w:type="dxa"/>
            <w:gridSpan w:val="2"/>
            <w:vAlign w:val="bottom"/>
          </w:tcPr>
          <w:p w14:paraId="0CF7B0A4" w14:textId="5B4D34F0" w:rsidR="00D854A5" w:rsidRPr="00CD4FB0" w:rsidRDefault="00D854A5" w:rsidP="00D854A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825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569</w:t>
            </w:r>
          </w:p>
        </w:tc>
      </w:tr>
      <w:tr w:rsidR="00D854A5" w:rsidRPr="00CD4FB0" w14:paraId="1E9DAC56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6EE4CF62" w14:textId="4FD3C852" w:rsidR="00D854A5" w:rsidRPr="00CD4FB0" w:rsidRDefault="00D854A5" w:rsidP="00D854A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vAlign w:val="bottom"/>
          </w:tcPr>
          <w:p w14:paraId="5AF4CC19" w14:textId="3BF4B46D" w:rsidR="00D854A5" w:rsidRPr="00CD4FB0" w:rsidRDefault="00D854A5" w:rsidP="00D854A5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  -</w:t>
            </w:r>
          </w:p>
        </w:tc>
        <w:tc>
          <w:tcPr>
            <w:tcW w:w="1437" w:type="dxa"/>
            <w:vAlign w:val="bottom"/>
          </w:tcPr>
          <w:p w14:paraId="7C46D1B1" w14:textId="601CF867" w:rsidR="00D854A5" w:rsidRPr="00CD4FB0" w:rsidRDefault="008B528A" w:rsidP="00D854A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448</w:t>
            </w:r>
            <w:r w:rsidR="00D854A5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264</w:t>
            </w:r>
          </w:p>
        </w:tc>
        <w:tc>
          <w:tcPr>
            <w:tcW w:w="1418" w:type="dxa"/>
            <w:gridSpan w:val="2"/>
            <w:vAlign w:val="bottom"/>
          </w:tcPr>
          <w:p w14:paraId="43E761BF" w14:textId="0A2C4597" w:rsidR="00D854A5" w:rsidRPr="00CD4FB0" w:rsidRDefault="008B528A" w:rsidP="00D854A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448</w:t>
            </w:r>
            <w:r w:rsidR="00D854A5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264</w:t>
            </w:r>
          </w:p>
        </w:tc>
      </w:tr>
      <w:tr w:rsidR="00D854A5" w:rsidRPr="00CD4FB0" w14:paraId="47E1C10D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21E931D1" w14:textId="79ECF968" w:rsidR="00D854A5" w:rsidRPr="00CD4FB0" w:rsidRDefault="00D854A5" w:rsidP="00D854A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0A28D8D9" w14:textId="1DC4BB1E" w:rsidR="00D854A5" w:rsidRPr="00CD4FB0" w:rsidRDefault="00D854A5" w:rsidP="00D854A5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      -</w:t>
            </w:r>
          </w:p>
        </w:tc>
        <w:tc>
          <w:tcPr>
            <w:tcW w:w="1437" w:type="dxa"/>
            <w:vAlign w:val="bottom"/>
          </w:tcPr>
          <w:p w14:paraId="5C13BFF7" w14:textId="5CE6565E" w:rsidR="00D854A5" w:rsidRPr="00CD4FB0" w:rsidRDefault="008B528A" w:rsidP="00D854A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="00D854A5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273</w:t>
            </w:r>
            <w:r w:rsidR="00D854A5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833</w:t>
            </w:r>
          </w:p>
        </w:tc>
        <w:tc>
          <w:tcPr>
            <w:tcW w:w="1418" w:type="dxa"/>
            <w:gridSpan w:val="2"/>
            <w:vAlign w:val="bottom"/>
          </w:tcPr>
          <w:p w14:paraId="7CB85D57" w14:textId="1DE0DCA9" w:rsidR="00D854A5" w:rsidRPr="00CD4FB0" w:rsidRDefault="008B528A" w:rsidP="00D854A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="00D854A5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273</w:t>
            </w:r>
            <w:r w:rsidR="00D854A5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833</w:t>
            </w:r>
          </w:p>
        </w:tc>
      </w:tr>
      <w:tr w:rsidR="00D854A5" w:rsidRPr="00CD4FB0" w14:paraId="1E83E08E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3AB7DFAC" w14:textId="77777777" w:rsidR="00D854A5" w:rsidRPr="00CD4FB0" w:rsidRDefault="00D854A5" w:rsidP="00D854A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vAlign w:val="bottom"/>
          </w:tcPr>
          <w:p w14:paraId="3B0C9C0E" w14:textId="1F0E3BE0" w:rsidR="00D854A5" w:rsidRPr="00CD4FB0" w:rsidRDefault="00FC050A" w:rsidP="00D854A5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         </w:t>
            </w:r>
            <w:r w:rsidR="006F5763" w:rsidRPr="00CD4FB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37" w:type="dxa"/>
            <w:vAlign w:val="bottom"/>
          </w:tcPr>
          <w:p w14:paraId="6DCBA55E" w14:textId="19269FE2" w:rsidR="00D854A5" w:rsidRPr="00CD4FB0" w:rsidRDefault="006F5763" w:rsidP="00D854A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448,264</w:t>
            </w:r>
          </w:p>
        </w:tc>
        <w:tc>
          <w:tcPr>
            <w:tcW w:w="1418" w:type="dxa"/>
            <w:gridSpan w:val="2"/>
            <w:vAlign w:val="bottom"/>
          </w:tcPr>
          <w:p w14:paraId="3893F0A6" w14:textId="75055897" w:rsidR="00D854A5" w:rsidRPr="00CD4FB0" w:rsidRDefault="006F5763" w:rsidP="00D854A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448,264</w:t>
            </w:r>
          </w:p>
        </w:tc>
      </w:tr>
      <w:tr w:rsidR="00D854A5" w:rsidRPr="00CD4FB0" w14:paraId="113B7117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07AD574A" w14:textId="275DE578" w:rsidR="00D854A5" w:rsidRPr="00CD4FB0" w:rsidRDefault="00D854A5" w:rsidP="00D854A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1FFA5793" w14:textId="2C0D5237" w:rsidR="00D854A5" w:rsidRPr="00CD4FB0" w:rsidRDefault="00FC050A" w:rsidP="00D854A5">
            <w:pPr>
              <w:pBdr>
                <w:bottom w:val="single" w:sz="4" w:space="1" w:color="auto"/>
              </w:pBdr>
              <w:tabs>
                <w:tab w:val="clear" w:pos="680"/>
                <w:tab w:val="left" w:pos="856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 </w:t>
            </w:r>
            <w:r w:rsidR="000775DE" w:rsidRPr="00CD4FB0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 </w:t>
            </w:r>
            <w:r w:rsidR="006F5763"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437" w:type="dxa"/>
            <w:vAlign w:val="bottom"/>
          </w:tcPr>
          <w:p w14:paraId="61FE63E3" w14:textId="12FDA9E3" w:rsidR="00D854A5" w:rsidRPr="00CD4FB0" w:rsidRDefault="006F5763" w:rsidP="00D854A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2,722,097</w:t>
            </w:r>
          </w:p>
        </w:tc>
        <w:tc>
          <w:tcPr>
            <w:tcW w:w="1418" w:type="dxa"/>
            <w:gridSpan w:val="2"/>
            <w:vAlign w:val="bottom"/>
          </w:tcPr>
          <w:p w14:paraId="774AF239" w14:textId="046201DF" w:rsidR="00D854A5" w:rsidRPr="00CD4FB0" w:rsidRDefault="006F5763" w:rsidP="00D854A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2,722,097</w:t>
            </w:r>
          </w:p>
        </w:tc>
      </w:tr>
      <w:tr w:rsidR="00D854A5" w:rsidRPr="00CD4FB0" w14:paraId="4E8FD608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23676ED0" w14:textId="77777777" w:rsidR="00D854A5" w:rsidRPr="00CD4FB0" w:rsidRDefault="00D854A5" w:rsidP="00D854A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212DB68" w14:textId="77777777" w:rsidR="00D854A5" w:rsidRPr="00CD4FB0" w:rsidRDefault="00D854A5" w:rsidP="00D854A5">
            <w:pPr>
              <w:tabs>
                <w:tab w:val="clear" w:pos="680"/>
                <w:tab w:val="left" w:pos="856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37" w:type="dxa"/>
            <w:vAlign w:val="bottom"/>
          </w:tcPr>
          <w:p w14:paraId="38780750" w14:textId="77777777" w:rsidR="00D854A5" w:rsidRPr="00CD4FB0" w:rsidRDefault="00D854A5" w:rsidP="00D854A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FBD5C6E" w14:textId="77777777" w:rsidR="00D854A5" w:rsidRPr="00CD4FB0" w:rsidRDefault="00D854A5" w:rsidP="00D854A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D854A5" w:rsidRPr="00CD4FB0" w14:paraId="0D897B20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11A34465" w14:textId="77777777" w:rsidR="00D854A5" w:rsidRPr="00CD4FB0" w:rsidRDefault="00D854A5" w:rsidP="00D854A5">
            <w:pPr>
              <w:pStyle w:val="Heading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vAlign w:val="bottom"/>
          </w:tcPr>
          <w:p w14:paraId="3F8391CF" w14:textId="77777777" w:rsidR="00D854A5" w:rsidRPr="00CD4FB0" w:rsidRDefault="00D854A5" w:rsidP="00D854A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437" w:type="dxa"/>
            <w:vAlign w:val="bottom"/>
          </w:tcPr>
          <w:p w14:paraId="357D981A" w14:textId="77777777" w:rsidR="00D854A5" w:rsidRPr="00CD4FB0" w:rsidRDefault="00D854A5" w:rsidP="00D854A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2E40F87C" w14:textId="77777777" w:rsidR="00D854A5" w:rsidRPr="00CD4FB0" w:rsidRDefault="00D854A5" w:rsidP="00D854A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D854A5" w:rsidRPr="00CD4FB0" w14:paraId="4F5260B7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6E453870" w14:textId="1F7CC68E" w:rsidR="00D854A5" w:rsidRPr="00CD4FB0" w:rsidRDefault="00D854A5" w:rsidP="00D854A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70931B44" w14:textId="4090D72F" w:rsidR="00D854A5" w:rsidRPr="00CD4FB0" w:rsidRDefault="008B528A" w:rsidP="00D854A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63</w:t>
            </w:r>
            <w:r w:rsidR="00D854A5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676</w:t>
            </w:r>
            <w:r w:rsidR="00D854A5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503</w:t>
            </w:r>
          </w:p>
        </w:tc>
        <w:tc>
          <w:tcPr>
            <w:tcW w:w="1437" w:type="dxa"/>
            <w:vAlign w:val="bottom"/>
          </w:tcPr>
          <w:p w14:paraId="568A0633" w14:textId="31010A1E" w:rsidR="00D854A5" w:rsidRPr="00CD4FB0" w:rsidRDefault="008B528A" w:rsidP="00D854A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="00D854A5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698</w:t>
            </w:r>
            <w:r w:rsidR="00D854A5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173</w:t>
            </w:r>
          </w:p>
        </w:tc>
        <w:tc>
          <w:tcPr>
            <w:tcW w:w="1418" w:type="dxa"/>
            <w:gridSpan w:val="2"/>
            <w:vAlign w:val="bottom"/>
          </w:tcPr>
          <w:p w14:paraId="081CAE2B" w14:textId="6D5A9ACD" w:rsidR="00D854A5" w:rsidRPr="00CD4FB0" w:rsidRDefault="008B528A" w:rsidP="00D854A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70</w:t>
            </w:r>
            <w:r w:rsidR="00D854A5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374</w:t>
            </w:r>
            <w:r w:rsidR="00D854A5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676</w:t>
            </w:r>
          </w:p>
        </w:tc>
      </w:tr>
      <w:tr w:rsidR="00D854A5" w:rsidRPr="00CD4FB0" w14:paraId="41744148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2655360E" w14:textId="16DF6DAC" w:rsidR="00D854A5" w:rsidRPr="00CD4FB0" w:rsidRDefault="00D854A5" w:rsidP="00D854A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2E078E4E" w14:textId="7187208F" w:rsidR="00D854A5" w:rsidRPr="00CD4FB0" w:rsidRDefault="006F5763" w:rsidP="00D854A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63,676,503</w:t>
            </w:r>
          </w:p>
        </w:tc>
        <w:tc>
          <w:tcPr>
            <w:tcW w:w="1437" w:type="dxa"/>
            <w:vAlign w:val="bottom"/>
          </w:tcPr>
          <w:p w14:paraId="72EB0A4B" w14:textId="7D0C293F" w:rsidR="00D854A5" w:rsidRPr="00CD4FB0" w:rsidRDefault="00C60CEC" w:rsidP="00D854A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6,</w:t>
            </w:r>
            <w:r w:rsidR="00C92AE8"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249,909</w:t>
            </w:r>
          </w:p>
        </w:tc>
        <w:tc>
          <w:tcPr>
            <w:tcW w:w="1418" w:type="dxa"/>
            <w:gridSpan w:val="2"/>
            <w:vAlign w:val="bottom"/>
          </w:tcPr>
          <w:p w14:paraId="3DF6D5C8" w14:textId="3CC909CC" w:rsidR="00D854A5" w:rsidRPr="00CD4FB0" w:rsidRDefault="00C92AE8" w:rsidP="00D854A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69,926,412</w:t>
            </w:r>
          </w:p>
        </w:tc>
      </w:tr>
      <w:tr w:rsidR="00D854A5" w:rsidRPr="00CD4FB0" w14:paraId="1492FC5E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23F94904" w14:textId="77777777" w:rsidR="00D854A5" w:rsidRPr="00CD4FB0" w:rsidRDefault="00D854A5" w:rsidP="00D854A5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D72DA79" w14:textId="77777777" w:rsidR="00D854A5" w:rsidRPr="00CD4FB0" w:rsidRDefault="00D854A5" w:rsidP="00D854A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  <w:cs/>
              </w:rPr>
            </w:pPr>
          </w:p>
        </w:tc>
        <w:tc>
          <w:tcPr>
            <w:tcW w:w="1437" w:type="dxa"/>
            <w:vAlign w:val="bottom"/>
          </w:tcPr>
          <w:p w14:paraId="2A341A64" w14:textId="77777777" w:rsidR="00D854A5" w:rsidRPr="00CD4FB0" w:rsidRDefault="00D854A5" w:rsidP="00D854A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2BE53E47" w14:textId="77777777" w:rsidR="00D854A5" w:rsidRPr="00CD4FB0" w:rsidRDefault="00D854A5" w:rsidP="00D854A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  <w:cs/>
              </w:rPr>
            </w:pPr>
          </w:p>
        </w:tc>
      </w:tr>
      <w:tr w:rsidR="00D854A5" w:rsidRPr="00CD4FB0" w14:paraId="0B7DF036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65E85C11" w14:textId="6A9CB250" w:rsidR="00D854A5" w:rsidRPr="00CD4FB0" w:rsidRDefault="00D854A5" w:rsidP="00D854A5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ค่าเสื่อมราคาสำหรับปี </w:t>
            </w: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1E20E1AD" w14:textId="77777777" w:rsidR="00D854A5" w:rsidRPr="00CD4FB0" w:rsidRDefault="00D854A5" w:rsidP="00D854A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37" w:type="dxa"/>
            <w:vAlign w:val="bottom"/>
          </w:tcPr>
          <w:p w14:paraId="6E7E7A18" w14:textId="77777777" w:rsidR="00D854A5" w:rsidRPr="00CD4FB0" w:rsidRDefault="00D854A5" w:rsidP="00D854A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051ED92B" w14:textId="77777777" w:rsidR="00D854A5" w:rsidRPr="00CD4FB0" w:rsidRDefault="00D854A5" w:rsidP="00D854A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D854A5" w:rsidRPr="00CD4FB0" w14:paraId="7430C463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7974F3D2" w14:textId="77777777" w:rsidR="00D854A5" w:rsidRPr="00CD4FB0" w:rsidRDefault="00D854A5" w:rsidP="00D854A5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vAlign w:val="bottom"/>
          </w:tcPr>
          <w:p w14:paraId="16BAC5F0" w14:textId="17A1DFD7" w:rsidR="00D854A5" w:rsidRPr="00CD4FB0" w:rsidRDefault="00D854A5" w:rsidP="00D854A5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37" w:type="dxa"/>
            <w:vAlign w:val="bottom"/>
          </w:tcPr>
          <w:p w14:paraId="16484B67" w14:textId="6659A1D2" w:rsidR="00D854A5" w:rsidRPr="00CD4FB0" w:rsidRDefault="00D854A5" w:rsidP="00D854A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E815F45" w14:textId="50C4ADEB" w:rsidR="00D854A5" w:rsidRPr="00CD4FB0" w:rsidRDefault="008B528A" w:rsidP="00D854A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448</w:t>
            </w:r>
            <w:r w:rsidR="00D854A5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264</w:t>
            </w:r>
          </w:p>
        </w:tc>
      </w:tr>
      <w:tr w:rsidR="00D854A5" w:rsidRPr="00CD4FB0" w14:paraId="240F89C7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0DEB0094" w14:textId="77777777" w:rsidR="00D854A5" w:rsidRPr="00CD4FB0" w:rsidRDefault="00D854A5" w:rsidP="00D854A5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B81F5ED" w14:textId="77777777" w:rsidR="00D854A5" w:rsidRPr="00CD4FB0" w:rsidRDefault="00D854A5" w:rsidP="00D854A5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37" w:type="dxa"/>
            <w:vAlign w:val="bottom"/>
          </w:tcPr>
          <w:p w14:paraId="13C43581" w14:textId="77777777" w:rsidR="00D854A5" w:rsidRPr="00CD4FB0" w:rsidRDefault="00D854A5" w:rsidP="00D854A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9455660" w14:textId="77777777" w:rsidR="00D854A5" w:rsidRPr="00CD4FB0" w:rsidRDefault="00D854A5" w:rsidP="00D854A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D854A5" w:rsidRPr="00CD4FB0" w14:paraId="58EDF4FD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03255629" w14:textId="57BB14F3" w:rsidR="00D854A5" w:rsidRPr="00CD4FB0" w:rsidRDefault="00D854A5" w:rsidP="00D854A5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ค่าเสื่อมราคาสำหรับปี </w:t>
            </w: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4A672595" w14:textId="77777777" w:rsidR="00D854A5" w:rsidRPr="00CD4FB0" w:rsidRDefault="00D854A5" w:rsidP="00D854A5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37" w:type="dxa"/>
            <w:vAlign w:val="bottom"/>
          </w:tcPr>
          <w:p w14:paraId="721991EE" w14:textId="77777777" w:rsidR="00D854A5" w:rsidRPr="00CD4FB0" w:rsidRDefault="00D854A5" w:rsidP="00D854A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5A004F45" w14:textId="77777777" w:rsidR="00D854A5" w:rsidRPr="00CD4FB0" w:rsidRDefault="00D854A5" w:rsidP="00D854A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D854A5" w:rsidRPr="00CD4FB0" w14:paraId="2FB9E975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3BDC6F78" w14:textId="77777777" w:rsidR="00D854A5" w:rsidRPr="00CD4FB0" w:rsidRDefault="00D854A5" w:rsidP="00D854A5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vAlign w:val="bottom"/>
          </w:tcPr>
          <w:p w14:paraId="12AD151B" w14:textId="17C0C868" w:rsidR="00D854A5" w:rsidRPr="00CD4FB0" w:rsidRDefault="00D854A5" w:rsidP="00D854A5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37" w:type="dxa"/>
            <w:vAlign w:val="bottom"/>
          </w:tcPr>
          <w:p w14:paraId="150F5D5D" w14:textId="3814F9D2" w:rsidR="00D854A5" w:rsidRPr="00CD4FB0" w:rsidRDefault="00D854A5" w:rsidP="00D854A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097D873D" w14:textId="0911CDB1" w:rsidR="00D854A5" w:rsidRPr="00CD4FB0" w:rsidRDefault="00C60CEC" w:rsidP="00D854A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448,264</w:t>
            </w:r>
          </w:p>
        </w:tc>
      </w:tr>
    </w:tbl>
    <w:p w14:paraId="5676D3CF" w14:textId="77777777" w:rsidR="00A71223" w:rsidRPr="00CD4FB0" w:rsidRDefault="00A71223" w:rsidP="00C51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UPC" w:hAnsi="BrowalliaUPC" w:cs="BrowalliaUPC"/>
          <w:sz w:val="28"/>
          <w:szCs w:val="28"/>
        </w:rPr>
      </w:pPr>
    </w:p>
    <w:p w14:paraId="17EBF91F" w14:textId="4B44F21C" w:rsidR="00C51BBB" w:rsidRPr="00CD4FB0" w:rsidRDefault="00FD660C" w:rsidP="00C51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 New" w:hAnsi="Browallia New" w:cs="Browallia New"/>
          <w:sz w:val="28"/>
          <w:szCs w:val="28"/>
          <w:cs/>
        </w:rPr>
        <w:t xml:space="preserve">อสังหาริมทรัพย์เพื่อการลงทุนเป็นที่ดินและอาคาร ซึ่งแสดงในงบการเงินด้วยวิธีราคาทุนหักค่าเสื่อมราคาสะสม </w:t>
      </w:r>
      <w:r w:rsidRPr="00CD4FB0">
        <w:rPr>
          <w:rFonts w:ascii="Browallia New" w:hAnsi="Browallia New" w:cs="Browallia New"/>
          <w:sz w:val="28"/>
          <w:szCs w:val="28"/>
        </w:rPr>
        <w:br/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โดยมีมูลค่ายุติธรรมจำนวน </w:t>
      </w:r>
      <w:r w:rsidRPr="00CD4FB0">
        <w:rPr>
          <w:rFonts w:ascii="Browallia New" w:hAnsi="Browallia New" w:cs="Browallia New"/>
          <w:sz w:val="28"/>
          <w:szCs w:val="28"/>
        </w:rPr>
        <w:t xml:space="preserve">95.10 </w:t>
      </w:r>
      <w:r w:rsidRPr="00CD4FB0">
        <w:rPr>
          <w:rFonts w:ascii="Browallia New" w:hAnsi="Browallia New" w:cs="Browallia New"/>
          <w:sz w:val="28"/>
          <w:szCs w:val="28"/>
          <w:cs/>
        </w:rPr>
        <w:t>ล้านบาท ตามรายงานการประเมินของผู้ประเมินราคาอิสระ</w:t>
      </w:r>
      <w:r w:rsidRPr="00CD4FB0">
        <w:rPr>
          <w:rFonts w:ascii="Browallia New" w:hAnsi="Browallia New" w:cs="Browallia New"/>
          <w:sz w:val="28"/>
          <w:szCs w:val="28"/>
        </w:rPr>
        <w:t xml:space="preserve"> </w:t>
      </w:r>
      <w:r w:rsidR="00E504A2" w:rsidRPr="00CD4FB0">
        <w:rPr>
          <w:rFonts w:ascii="BrowalliaUPC" w:hAnsi="BrowalliaUPC" w:cs="BrowalliaUPC"/>
          <w:sz w:val="28"/>
          <w:szCs w:val="28"/>
        </w:rPr>
        <w:t>(</w:t>
      </w:r>
      <w:r w:rsidR="00E504A2" w:rsidRPr="00CD4FB0">
        <w:rPr>
          <w:rFonts w:ascii="BrowalliaUPC" w:hAnsi="BrowalliaUPC" w:cs="BrowalliaUPC"/>
          <w:sz w:val="28"/>
          <w:szCs w:val="28"/>
          <w:cs/>
        </w:rPr>
        <w:t xml:space="preserve">ข้อมูลระดับ </w:t>
      </w:r>
      <w:r w:rsidR="00E504A2" w:rsidRPr="00CD4FB0">
        <w:rPr>
          <w:rFonts w:ascii="BrowalliaUPC" w:hAnsi="BrowalliaUPC" w:cs="BrowalliaUPC"/>
          <w:sz w:val="28"/>
          <w:szCs w:val="28"/>
        </w:rPr>
        <w:t>2)</w:t>
      </w:r>
    </w:p>
    <w:p w14:paraId="0F9CE77D" w14:textId="77777777" w:rsidR="0074518F" w:rsidRPr="00CD4FB0" w:rsidRDefault="0074518F" w:rsidP="00810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64B4D569" w14:textId="4BEA21A1" w:rsidR="00A0796B" w:rsidRPr="00CD4FB0" w:rsidRDefault="00A945DC" w:rsidP="00344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UPC" w:hAnsi="BrowalliaUPC" w:cs="BrowalliaUPC"/>
          <w:sz w:val="28"/>
          <w:szCs w:val="28"/>
        </w:rPr>
        <w:sectPr w:rsidR="00A0796B" w:rsidRPr="00CD4FB0" w:rsidSect="00CA12AC">
          <w:footerReference w:type="default" r:id="rId11"/>
          <w:footerReference w:type="first" r:id="rId12"/>
          <w:type w:val="continuous"/>
          <w:pgSz w:w="11909" w:h="16834" w:code="9"/>
          <w:pgMar w:top="1350" w:right="1136" w:bottom="1276" w:left="1440" w:header="482" w:footer="302" w:gutter="0"/>
          <w:pgNumType w:start="9"/>
          <w:cols w:space="720"/>
          <w:titlePg/>
          <w:docGrid w:linePitch="245"/>
        </w:sectPr>
      </w:pPr>
      <w:r w:rsidRPr="00CD4FB0">
        <w:rPr>
          <w:rFonts w:ascii="BrowalliaUPC" w:hAnsi="BrowalliaUPC" w:cs="BrowalliaUPC"/>
          <w:sz w:val="28"/>
          <w:szCs w:val="28"/>
          <w:cs/>
        </w:rPr>
        <w:t>อสังหาริมทรัพย์เพื่อการลงทุนดังกล่าวได้ถูกจดจำนองเพื่อใช้เป็นหลักประกันสำหรับวงเงินสินเชื่อจากธนาคาร</w:t>
      </w:r>
      <w:r w:rsidR="0059107B" w:rsidRPr="00CD4FB0">
        <w:rPr>
          <w:rFonts w:ascii="BrowalliaUPC" w:hAnsi="BrowalliaUPC" w:cs="BrowalliaUPC"/>
          <w:sz w:val="28"/>
          <w:szCs w:val="28"/>
          <w:cs/>
        </w:rPr>
        <w:t xml:space="preserve">            </w:t>
      </w:r>
      <w:r w:rsidRPr="00CD4FB0">
        <w:rPr>
          <w:rFonts w:ascii="BrowalliaUPC" w:hAnsi="BrowalliaUPC" w:cs="BrowalliaUPC"/>
          <w:sz w:val="28"/>
          <w:szCs w:val="28"/>
          <w:cs/>
        </w:rPr>
        <w:t>แห่งหนึ่ง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ตามที่กล่าวในหมายเหตุ </w:t>
      </w:r>
      <w:r w:rsidR="00F6757A" w:rsidRPr="00CD4FB0">
        <w:rPr>
          <w:rFonts w:ascii="BrowalliaUPC" w:hAnsi="BrowalliaUPC" w:cs="BrowalliaUPC"/>
          <w:sz w:val="28"/>
          <w:szCs w:val="28"/>
        </w:rPr>
        <w:t>1</w:t>
      </w:r>
      <w:r w:rsidR="00872D90">
        <w:rPr>
          <w:rFonts w:ascii="BrowalliaUPC" w:hAnsi="BrowalliaUPC" w:cs="BrowalliaUPC"/>
          <w:sz w:val="28"/>
          <w:szCs w:val="28"/>
        </w:rPr>
        <w:t>6</w:t>
      </w:r>
    </w:p>
    <w:p w14:paraId="64B4D56A" w14:textId="43495655" w:rsidR="009F6D69" w:rsidRPr="00CD4FB0" w:rsidRDefault="00014478" w:rsidP="009C6EC0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 xml:space="preserve">ที่ดิน </w:t>
      </w:r>
      <w:r w:rsidR="00520FCE" w:rsidRPr="00CD4FB0">
        <w:rPr>
          <w:rFonts w:ascii="BrowalliaUPC" w:hAnsi="BrowalliaUPC" w:cs="BrowalliaUPC"/>
          <w:b/>
          <w:bCs/>
          <w:sz w:val="28"/>
          <w:szCs w:val="28"/>
          <w:cs/>
        </w:rPr>
        <w:t>อาคาร</w:t>
      </w:r>
      <w:r w:rsidR="006F7A1C" w:rsidRPr="00CD4FB0">
        <w:rPr>
          <w:rFonts w:ascii="BrowalliaUPC" w:hAnsi="BrowalliaUPC" w:cs="BrowalliaUPC"/>
          <w:b/>
          <w:bCs/>
          <w:sz w:val="28"/>
          <w:szCs w:val="28"/>
        </w:rPr>
        <w:t xml:space="preserve"> </w:t>
      </w:r>
      <w:r w:rsidR="00520FCE" w:rsidRPr="00CD4FB0">
        <w:rPr>
          <w:rFonts w:ascii="BrowalliaUPC" w:hAnsi="BrowalliaUPC" w:cs="BrowalliaUPC"/>
          <w:b/>
          <w:bCs/>
          <w:sz w:val="28"/>
          <w:szCs w:val="28"/>
          <w:cs/>
        </w:rPr>
        <w:t>และ</w:t>
      </w:r>
      <w:r w:rsidR="009F6D69" w:rsidRPr="00CD4FB0">
        <w:rPr>
          <w:rFonts w:ascii="BrowalliaUPC" w:hAnsi="BrowalliaUPC" w:cs="BrowalliaUPC"/>
          <w:b/>
          <w:bCs/>
          <w:sz w:val="28"/>
          <w:szCs w:val="28"/>
          <w:cs/>
        </w:rPr>
        <w:t>อุปกรณ์</w:t>
      </w:r>
    </w:p>
    <w:p w14:paraId="6F81D1B8" w14:textId="77777777" w:rsidR="00A52412" w:rsidRPr="00CD4FB0" w:rsidRDefault="00A52412" w:rsidP="00A52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UPC" w:hAnsi="BrowalliaUPC" w:cs="BrowalliaUPC"/>
          <w:sz w:val="24"/>
          <w:szCs w:val="24"/>
          <w:u w:val="single"/>
        </w:rPr>
      </w:pPr>
    </w:p>
    <w:tbl>
      <w:tblPr>
        <w:tblW w:w="14327" w:type="dxa"/>
        <w:tblInd w:w="426" w:type="dxa"/>
        <w:tblLook w:val="0000" w:firstRow="0" w:lastRow="0" w:firstColumn="0" w:lastColumn="0" w:noHBand="0" w:noVBand="0"/>
      </w:tblPr>
      <w:tblGrid>
        <w:gridCol w:w="3118"/>
        <w:gridCol w:w="1198"/>
        <w:gridCol w:w="13"/>
        <w:gridCol w:w="1208"/>
        <w:gridCol w:w="35"/>
        <w:gridCol w:w="1312"/>
        <w:gridCol w:w="1267"/>
        <w:gridCol w:w="1108"/>
        <w:gridCol w:w="1108"/>
        <w:gridCol w:w="1267"/>
        <w:gridCol w:w="1109"/>
        <w:gridCol w:w="1584"/>
      </w:tblGrid>
      <w:tr w:rsidR="00D475E7" w:rsidRPr="00CD4FB0" w14:paraId="0B3536CA" w14:textId="77777777" w:rsidTr="001743CE">
        <w:trPr>
          <w:cantSplit/>
          <w:trHeight w:val="312"/>
          <w:tblHeader/>
        </w:trPr>
        <w:tc>
          <w:tcPr>
            <w:tcW w:w="3118" w:type="dxa"/>
          </w:tcPr>
          <w:p w14:paraId="78E1B0D8" w14:textId="77777777" w:rsidR="00D475E7" w:rsidRPr="00CD4FB0" w:rsidRDefault="00D475E7" w:rsidP="007B11D2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209" w:type="dxa"/>
            <w:gridSpan w:val="11"/>
          </w:tcPr>
          <w:p w14:paraId="054A3739" w14:textId="298422EB" w:rsidR="00D475E7" w:rsidRPr="00CD4FB0" w:rsidRDefault="008D1548" w:rsidP="007B11D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D475E7" w:rsidRPr="00CD4FB0" w14:paraId="6A798858" w14:textId="77777777" w:rsidTr="001743CE">
        <w:trPr>
          <w:cantSplit/>
          <w:trHeight w:val="500"/>
          <w:tblHeader/>
        </w:trPr>
        <w:tc>
          <w:tcPr>
            <w:tcW w:w="3118" w:type="dxa"/>
          </w:tcPr>
          <w:p w14:paraId="138395E3" w14:textId="77777777" w:rsidR="00D475E7" w:rsidRPr="00CD4FB0" w:rsidRDefault="00D475E7" w:rsidP="007B11D2">
            <w:pPr>
              <w:spacing w:line="240" w:lineRule="auto"/>
              <w:ind w:left="162" w:right="-36" w:hanging="16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98" w:type="dxa"/>
            <w:vAlign w:val="bottom"/>
          </w:tcPr>
          <w:p w14:paraId="020EFB44" w14:textId="77777777" w:rsidR="00D475E7" w:rsidRPr="00CD4FB0" w:rsidRDefault="00D475E7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221" w:type="dxa"/>
            <w:gridSpan w:val="2"/>
            <w:vAlign w:val="bottom"/>
          </w:tcPr>
          <w:p w14:paraId="13CA0C83" w14:textId="77777777" w:rsidR="00D475E7" w:rsidRPr="00CD4FB0" w:rsidRDefault="00D475E7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1347" w:type="dxa"/>
            <w:gridSpan w:val="2"/>
            <w:vAlign w:val="bottom"/>
          </w:tcPr>
          <w:p w14:paraId="494EC8E5" w14:textId="77777777" w:rsidR="00D475E7" w:rsidRPr="00CD4FB0" w:rsidRDefault="00D475E7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เครื่องมือแพทย์ทดลองใช้</w:t>
            </w:r>
          </w:p>
        </w:tc>
        <w:tc>
          <w:tcPr>
            <w:tcW w:w="1267" w:type="dxa"/>
            <w:vAlign w:val="bottom"/>
          </w:tcPr>
          <w:p w14:paraId="6E7DD8B9" w14:textId="77777777" w:rsidR="00D475E7" w:rsidRPr="00CD4FB0" w:rsidRDefault="00D475E7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108" w:type="dxa"/>
            <w:vAlign w:val="bottom"/>
          </w:tcPr>
          <w:p w14:paraId="6CF021BF" w14:textId="77777777" w:rsidR="00D475E7" w:rsidRPr="00CD4FB0" w:rsidRDefault="00D475E7" w:rsidP="00081717">
            <w:pPr>
              <w:pBdr>
                <w:bottom w:val="single" w:sz="4" w:space="1" w:color="auto"/>
              </w:pBdr>
              <w:tabs>
                <w:tab w:val="left" w:pos="580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08" w:type="dxa"/>
            <w:vAlign w:val="bottom"/>
          </w:tcPr>
          <w:p w14:paraId="534B95FF" w14:textId="77777777" w:rsidR="00D475E7" w:rsidRPr="00CD4FB0" w:rsidRDefault="00D475E7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อุปกรณ์</w:t>
            </w:r>
          </w:p>
          <w:p w14:paraId="15C629FC" w14:textId="77777777" w:rsidR="00D475E7" w:rsidRPr="00CD4FB0" w:rsidRDefault="00D475E7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267" w:type="dxa"/>
            <w:vAlign w:val="bottom"/>
          </w:tcPr>
          <w:p w14:paraId="6E4573EC" w14:textId="77777777" w:rsidR="00D475E7" w:rsidRPr="00CD4FB0" w:rsidRDefault="00D475E7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109" w:type="dxa"/>
          </w:tcPr>
          <w:p w14:paraId="797D1A98" w14:textId="70FE71FF" w:rsidR="00D475E7" w:rsidRPr="00CD4FB0" w:rsidRDefault="00D475E7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อุปกรณ์</w:t>
            </w:r>
            <w:r w:rsidR="00801D81" w:rsidRPr="00CD4FB0">
              <w:rPr>
                <w:rFonts w:ascii="BrowalliaUPC" w:hAnsi="BrowalliaUPC" w:cs="BrowalliaUPC"/>
                <w:sz w:val="22"/>
                <w:szCs w:val="22"/>
                <w:cs/>
              </w:rPr>
              <w:br/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เพื่อให้เช่า</w:t>
            </w:r>
          </w:p>
        </w:tc>
        <w:tc>
          <w:tcPr>
            <w:tcW w:w="1584" w:type="dxa"/>
            <w:vAlign w:val="bottom"/>
          </w:tcPr>
          <w:p w14:paraId="4F722EC8" w14:textId="77777777" w:rsidR="00D475E7" w:rsidRPr="00CD4FB0" w:rsidRDefault="00D475E7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</w:tr>
      <w:tr w:rsidR="00D475E7" w:rsidRPr="00CD4FB0" w14:paraId="11C28F01" w14:textId="77777777" w:rsidTr="001743CE">
        <w:trPr>
          <w:cantSplit/>
          <w:trHeight w:val="278"/>
        </w:trPr>
        <w:tc>
          <w:tcPr>
            <w:tcW w:w="3118" w:type="dxa"/>
          </w:tcPr>
          <w:p w14:paraId="404FBBC2" w14:textId="0EBABF3F" w:rsidR="00D475E7" w:rsidRPr="00CD4FB0" w:rsidRDefault="00D475E7" w:rsidP="007B11D2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98" w:type="dxa"/>
          </w:tcPr>
          <w:p w14:paraId="0E5BD5DB" w14:textId="77777777" w:rsidR="00D475E7" w:rsidRPr="00CD4FB0" w:rsidRDefault="00D475E7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21" w:type="dxa"/>
            <w:gridSpan w:val="2"/>
          </w:tcPr>
          <w:p w14:paraId="7427E1FC" w14:textId="77777777" w:rsidR="00D475E7" w:rsidRPr="00CD4FB0" w:rsidRDefault="00D475E7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347" w:type="dxa"/>
            <w:gridSpan w:val="2"/>
          </w:tcPr>
          <w:p w14:paraId="39157FED" w14:textId="77777777" w:rsidR="00D475E7" w:rsidRPr="00CD4FB0" w:rsidRDefault="00D475E7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67" w:type="dxa"/>
          </w:tcPr>
          <w:p w14:paraId="08D978D9" w14:textId="77777777" w:rsidR="00D475E7" w:rsidRPr="00CD4FB0" w:rsidRDefault="00D475E7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08" w:type="dxa"/>
          </w:tcPr>
          <w:p w14:paraId="19FDD6D4" w14:textId="77777777" w:rsidR="00D475E7" w:rsidRPr="00CD4FB0" w:rsidRDefault="00D475E7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08" w:type="dxa"/>
          </w:tcPr>
          <w:p w14:paraId="3A274D1F" w14:textId="77777777" w:rsidR="00D475E7" w:rsidRPr="00CD4FB0" w:rsidRDefault="00D475E7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67" w:type="dxa"/>
          </w:tcPr>
          <w:p w14:paraId="10C66A64" w14:textId="77777777" w:rsidR="00D475E7" w:rsidRPr="00CD4FB0" w:rsidRDefault="00D475E7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14:paraId="26EC46C9" w14:textId="77777777" w:rsidR="00D475E7" w:rsidRPr="00CD4FB0" w:rsidRDefault="00D475E7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5164594C" w14:textId="77777777" w:rsidR="00D475E7" w:rsidRPr="00CD4FB0" w:rsidRDefault="00D475E7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801D81" w:rsidRPr="00CD4FB0" w14:paraId="532E5670" w14:textId="77777777" w:rsidTr="001743CE">
        <w:trPr>
          <w:cantSplit/>
          <w:trHeight w:val="278"/>
        </w:trPr>
        <w:tc>
          <w:tcPr>
            <w:tcW w:w="3118" w:type="dxa"/>
          </w:tcPr>
          <w:p w14:paraId="6EAB4437" w14:textId="2D477D2C" w:rsidR="00801D81" w:rsidRPr="00CD4FB0" w:rsidRDefault="00801D81" w:rsidP="007B11D2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98" w:type="dxa"/>
          </w:tcPr>
          <w:p w14:paraId="3B64F52E" w14:textId="77777777" w:rsidR="00801D81" w:rsidRPr="00CD4FB0" w:rsidRDefault="00801D81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21" w:type="dxa"/>
            <w:gridSpan w:val="2"/>
          </w:tcPr>
          <w:p w14:paraId="2B1EC1A6" w14:textId="77777777" w:rsidR="00801D81" w:rsidRPr="00CD4FB0" w:rsidRDefault="00801D81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347" w:type="dxa"/>
            <w:gridSpan w:val="2"/>
          </w:tcPr>
          <w:p w14:paraId="55F7D246" w14:textId="77777777" w:rsidR="00801D81" w:rsidRPr="00CD4FB0" w:rsidRDefault="00801D81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67" w:type="dxa"/>
          </w:tcPr>
          <w:p w14:paraId="1F4AA086" w14:textId="77777777" w:rsidR="00801D81" w:rsidRPr="00CD4FB0" w:rsidRDefault="00801D81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08" w:type="dxa"/>
          </w:tcPr>
          <w:p w14:paraId="0CFCE709" w14:textId="77777777" w:rsidR="00801D81" w:rsidRPr="00CD4FB0" w:rsidRDefault="00801D81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08" w:type="dxa"/>
          </w:tcPr>
          <w:p w14:paraId="5D37FA24" w14:textId="77777777" w:rsidR="00801D81" w:rsidRPr="00CD4FB0" w:rsidRDefault="00801D81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67" w:type="dxa"/>
          </w:tcPr>
          <w:p w14:paraId="478427EC" w14:textId="77777777" w:rsidR="00801D81" w:rsidRPr="00CD4FB0" w:rsidRDefault="00801D81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14:paraId="33FC5157" w14:textId="77777777" w:rsidR="00801D81" w:rsidRPr="00CD4FB0" w:rsidRDefault="00801D81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71C950D1" w14:textId="77777777" w:rsidR="00801D81" w:rsidRPr="00CD4FB0" w:rsidRDefault="00801D81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BB7223" w:rsidRPr="00CD4FB0" w14:paraId="56AD4811" w14:textId="77777777" w:rsidTr="001743CE">
        <w:trPr>
          <w:cantSplit/>
          <w:trHeight w:val="278"/>
        </w:trPr>
        <w:tc>
          <w:tcPr>
            <w:tcW w:w="3118" w:type="dxa"/>
          </w:tcPr>
          <w:p w14:paraId="251A36B2" w14:textId="1A14F56D" w:rsidR="00BB7223" w:rsidRPr="00CD4FB0" w:rsidRDefault="00BB7223" w:rsidP="00BB7223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 xml:space="preserve">1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มกราคม 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1198" w:type="dxa"/>
            <w:vAlign w:val="bottom"/>
          </w:tcPr>
          <w:p w14:paraId="0ECDD9BF" w14:textId="41C015B8" w:rsidR="00BB7223" w:rsidRPr="00CD4FB0" w:rsidRDefault="00BB7223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9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607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559</w:t>
            </w:r>
          </w:p>
        </w:tc>
        <w:tc>
          <w:tcPr>
            <w:tcW w:w="1221" w:type="dxa"/>
            <w:gridSpan w:val="2"/>
            <w:vAlign w:val="bottom"/>
          </w:tcPr>
          <w:p w14:paraId="0A271F19" w14:textId="010DFABB" w:rsidR="00BB7223" w:rsidRPr="00CD4FB0" w:rsidRDefault="00BB7223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504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859</w:t>
            </w:r>
          </w:p>
        </w:tc>
        <w:tc>
          <w:tcPr>
            <w:tcW w:w="1347" w:type="dxa"/>
            <w:gridSpan w:val="2"/>
            <w:vAlign w:val="bottom"/>
          </w:tcPr>
          <w:p w14:paraId="19E0CA17" w14:textId="105884F8" w:rsidR="00BB7223" w:rsidRPr="00CD4FB0" w:rsidRDefault="00BB7223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105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468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464</w:t>
            </w:r>
          </w:p>
        </w:tc>
        <w:tc>
          <w:tcPr>
            <w:tcW w:w="1267" w:type="dxa"/>
            <w:vAlign w:val="bottom"/>
          </w:tcPr>
          <w:p w14:paraId="5FB59D2F" w14:textId="2EF1D7F1" w:rsidR="00BB7223" w:rsidRPr="00CD4FB0" w:rsidRDefault="00BB7223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665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736</w:t>
            </w:r>
          </w:p>
        </w:tc>
        <w:tc>
          <w:tcPr>
            <w:tcW w:w="1108" w:type="dxa"/>
            <w:vAlign w:val="bottom"/>
          </w:tcPr>
          <w:p w14:paraId="555C0331" w14:textId="0EF60039" w:rsidR="00BB7223" w:rsidRPr="00CD4FB0" w:rsidRDefault="00BB7223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891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969</w:t>
            </w:r>
          </w:p>
        </w:tc>
        <w:tc>
          <w:tcPr>
            <w:tcW w:w="1108" w:type="dxa"/>
            <w:vAlign w:val="bottom"/>
          </w:tcPr>
          <w:p w14:paraId="45F356F3" w14:textId="0E73475D" w:rsidR="00BB7223" w:rsidRPr="00CD4FB0" w:rsidRDefault="00BB7223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6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622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773</w:t>
            </w:r>
          </w:p>
        </w:tc>
        <w:tc>
          <w:tcPr>
            <w:tcW w:w="1267" w:type="dxa"/>
            <w:vAlign w:val="bottom"/>
          </w:tcPr>
          <w:p w14:paraId="235B948D" w14:textId="778582E7" w:rsidR="00BB7223" w:rsidRPr="00CD4FB0" w:rsidRDefault="00BB7223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3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564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162</w:t>
            </w:r>
          </w:p>
        </w:tc>
        <w:tc>
          <w:tcPr>
            <w:tcW w:w="1109" w:type="dxa"/>
            <w:vAlign w:val="bottom"/>
          </w:tcPr>
          <w:p w14:paraId="0B5EAAC2" w14:textId="57FBBE62" w:rsidR="00BB7223" w:rsidRPr="00CD4FB0" w:rsidRDefault="00BB7223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4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100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533</w:t>
            </w:r>
          </w:p>
        </w:tc>
        <w:tc>
          <w:tcPr>
            <w:tcW w:w="1584" w:type="dxa"/>
            <w:vAlign w:val="bottom"/>
          </w:tcPr>
          <w:p w14:paraId="49C99D88" w14:textId="6FC38B64" w:rsidR="00BB7223" w:rsidRPr="00CD4FB0" w:rsidRDefault="00BB7223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136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426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055</w:t>
            </w:r>
          </w:p>
        </w:tc>
      </w:tr>
      <w:tr w:rsidR="00BB7223" w:rsidRPr="00CD4FB0" w14:paraId="274F7C73" w14:textId="77777777" w:rsidTr="001743CE">
        <w:trPr>
          <w:cantSplit/>
          <w:trHeight w:val="278"/>
        </w:trPr>
        <w:tc>
          <w:tcPr>
            <w:tcW w:w="3118" w:type="dxa"/>
          </w:tcPr>
          <w:p w14:paraId="6D8C902E" w14:textId="77777777" w:rsidR="00BB7223" w:rsidRPr="00CD4FB0" w:rsidRDefault="00BB7223" w:rsidP="00BB722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198" w:type="dxa"/>
            <w:vAlign w:val="bottom"/>
          </w:tcPr>
          <w:p w14:paraId="77568119" w14:textId="6D3DEE90" w:rsidR="00BB7223" w:rsidRPr="00CD4FB0" w:rsidRDefault="008B528A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2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284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198</w:t>
            </w:r>
          </w:p>
        </w:tc>
        <w:tc>
          <w:tcPr>
            <w:tcW w:w="1221" w:type="dxa"/>
            <w:gridSpan w:val="2"/>
            <w:vAlign w:val="bottom"/>
          </w:tcPr>
          <w:p w14:paraId="4CA391A5" w14:textId="24A8B929" w:rsidR="00BB7223" w:rsidRPr="00CD4FB0" w:rsidRDefault="008B528A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288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219</w:t>
            </w:r>
          </w:p>
        </w:tc>
        <w:tc>
          <w:tcPr>
            <w:tcW w:w="1347" w:type="dxa"/>
            <w:gridSpan w:val="2"/>
            <w:vAlign w:val="bottom"/>
          </w:tcPr>
          <w:p w14:paraId="3A1740A2" w14:textId="20929ED6" w:rsidR="00BB7223" w:rsidRPr="00CD4FB0" w:rsidRDefault="008B528A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7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639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248</w:t>
            </w:r>
          </w:p>
        </w:tc>
        <w:tc>
          <w:tcPr>
            <w:tcW w:w="1267" w:type="dxa"/>
            <w:vAlign w:val="bottom"/>
          </w:tcPr>
          <w:p w14:paraId="29174A97" w14:textId="61627364" w:rsidR="00BB7223" w:rsidRPr="00CD4FB0" w:rsidRDefault="008B528A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634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682</w:t>
            </w:r>
          </w:p>
        </w:tc>
        <w:tc>
          <w:tcPr>
            <w:tcW w:w="1108" w:type="dxa"/>
            <w:vAlign w:val="bottom"/>
          </w:tcPr>
          <w:p w14:paraId="7D953E1F" w14:textId="7019D7DC" w:rsidR="00BB7223" w:rsidRPr="00CD4FB0" w:rsidRDefault="008B528A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74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000</w:t>
            </w:r>
          </w:p>
        </w:tc>
        <w:tc>
          <w:tcPr>
            <w:tcW w:w="1108" w:type="dxa"/>
            <w:vAlign w:val="bottom"/>
          </w:tcPr>
          <w:p w14:paraId="617D1F19" w14:textId="5E42259E" w:rsidR="00BB7223" w:rsidRPr="00CD4FB0" w:rsidRDefault="008B528A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2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424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577</w:t>
            </w:r>
          </w:p>
        </w:tc>
        <w:tc>
          <w:tcPr>
            <w:tcW w:w="1267" w:type="dxa"/>
            <w:vAlign w:val="bottom"/>
          </w:tcPr>
          <w:p w14:paraId="181EFB65" w14:textId="087AA88C" w:rsidR="00BB7223" w:rsidRPr="00CD4FB0" w:rsidRDefault="008B528A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621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813</w:t>
            </w:r>
          </w:p>
        </w:tc>
        <w:tc>
          <w:tcPr>
            <w:tcW w:w="1109" w:type="dxa"/>
            <w:vAlign w:val="bottom"/>
          </w:tcPr>
          <w:p w14:paraId="779F0816" w14:textId="56183576" w:rsidR="00BB7223" w:rsidRPr="00CD4FB0" w:rsidRDefault="008B528A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7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669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423</w:t>
            </w:r>
          </w:p>
        </w:tc>
        <w:tc>
          <w:tcPr>
            <w:tcW w:w="1584" w:type="dxa"/>
            <w:vAlign w:val="bottom"/>
          </w:tcPr>
          <w:p w14:paraId="2B062F40" w14:textId="54143146" w:rsidR="00BB7223" w:rsidRPr="00CD4FB0" w:rsidRDefault="008B528A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22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636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160</w:t>
            </w:r>
          </w:p>
        </w:tc>
      </w:tr>
      <w:tr w:rsidR="00AB476D" w:rsidRPr="00CD4FB0" w14:paraId="5FB8065D" w14:textId="77777777" w:rsidTr="001743CE">
        <w:trPr>
          <w:cantSplit/>
          <w:trHeight w:val="278"/>
        </w:trPr>
        <w:tc>
          <w:tcPr>
            <w:tcW w:w="3118" w:type="dxa"/>
          </w:tcPr>
          <w:p w14:paraId="2F660538" w14:textId="77777777" w:rsidR="00AB476D" w:rsidRPr="00CD4FB0" w:rsidRDefault="00AB476D" w:rsidP="00AB476D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98" w:type="dxa"/>
            <w:vAlign w:val="bottom"/>
          </w:tcPr>
          <w:p w14:paraId="48AE96FD" w14:textId="13524239" w:rsidR="00AB476D" w:rsidRPr="00CD4FB0" w:rsidRDefault="00AB476D" w:rsidP="00AB476D">
            <w:pPr>
              <w:tabs>
                <w:tab w:val="clear" w:pos="680"/>
                <w:tab w:val="left" w:pos="738"/>
              </w:tabs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="006B64D5"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  <w:gridSpan w:val="2"/>
            <w:vAlign w:val="bottom"/>
          </w:tcPr>
          <w:p w14:paraId="6CE33994" w14:textId="03C4FB53" w:rsidR="00AB476D" w:rsidRPr="00CD4FB0" w:rsidRDefault="00AB476D" w:rsidP="00AB476D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77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486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347" w:type="dxa"/>
            <w:gridSpan w:val="2"/>
            <w:vAlign w:val="bottom"/>
          </w:tcPr>
          <w:p w14:paraId="6424E284" w14:textId="1568C476" w:rsidR="00AB476D" w:rsidRPr="00CD4FB0" w:rsidRDefault="00AB476D" w:rsidP="00AB476D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15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208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788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67" w:type="dxa"/>
            <w:vAlign w:val="bottom"/>
          </w:tcPr>
          <w:p w14:paraId="7612D69D" w14:textId="76B4E358" w:rsidR="00AB476D" w:rsidRPr="00CD4FB0" w:rsidRDefault="00AB476D" w:rsidP="00AB476D">
            <w:pPr>
              <w:tabs>
                <w:tab w:val="clear" w:pos="680"/>
                <w:tab w:val="left" w:pos="574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166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344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08" w:type="dxa"/>
            <w:vAlign w:val="bottom"/>
          </w:tcPr>
          <w:p w14:paraId="4BC03E1E" w14:textId="74D03431" w:rsidR="00AB476D" w:rsidRPr="00CD4FB0" w:rsidRDefault="00AB476D" w:rsidP="00AB476D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73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714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08" w:type="dxa"/>
            <w:vAlign w:val="bottom"/>
          </w:tcPr>
          <w:p w14:paraId="291BF31F" w14:textId="64652A07" w:rsidR="00AB476D" w:rsidRPr="00CD4FB0" w:rsidRDefault="00AB476D" w:rsidP="00AB476D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816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738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67" w:type="dxa"/>
            <w:vAlign w:val="bottom"/>
          </w:tcPr>
          <w:p w14:paraId="304AA728" w14:textId="28698A9F" w:rsidR="00AB476D" w:rsidRPr="00CD4FB0" w:rsidRDefault="00AB476D" w:rsidP="00AB476D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353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531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09" w:type="dxa"/>
            <w:vAlign w:val="bottom"/>
          </w:tcPr>
          <w:p w14:paraId="3AFB7A88" w14:textId="7F4A452A" w:rsidR="00AB476D" w:rsidRPr="00CD4FB0" w:rsidRDefault="00AB476D" w:rsidP="00AB476D">
            <w:pPr>
              <w:tabs>
                <w:tab w:val="clear" w:pos="454"/>
                <w:tab w:val="left" w:pos="564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(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855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869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5C987471" w14:textId="49D8CB76" w:rsidR="00AB476D" w:rsidRPr="00CD4FB0" w:rsidRDefault="00AB476D" w:rsidP="00AB476D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17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552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470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</w:tr>
      <w:tr w:rsidR="00AB476D" w:rsidRPr="00CD4FB0" w14:paraId="1CD5BD99" w14:textId="77777777" w:rsidTr="001743CE">
        <w:trPr>
          <w:cantSplit/>
          <w:trHeight w:val="278"/>
        </w:trPr>
        <w:tc>
          <w:tcPr>
            <w:tcW w:w="3118" w:type="dxa"/>
          </w:tcPr>
          <w:p w14:paraId="7BD9D072" w14:textId="48C15786" w:rsidR="00AB476D" w:rsidRPr="00CD4FB0" w:rsidRDefault="00AB476D" w:rsidP="00AB476D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โอนสินค้าคงเหลือเป็นสินทรัพย์</w:t>
            </w:r>
          </w:p>
        </w:tc>
        <w:tc>
          <w:tcPr>
            <w:tcW w:w="1198" w:type="dxa"/>
            <w:vAlign w:val="bottom"/>
          </w:tcPr>
          <w:p w14:paraId="0CDDFB42" w14:textId="55C33B67" w:rsidR="00AB476D" w:rsidRPr="00CD4FB0" w:rsidRDefault="00AB476D" w:rsidP="00AB476D">
            <w:pPr>
              <w:pBdr>
                <w:bottom w:val="single" w:sz="4" w:space="1" w:color="auto"/>
              </w:pBdr>
              <w:tabs>
                <w:tab w:val="clear" w:pos="680"/>
                <w:tab w:val="left" w:pos="600"/>
              </w:tabs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="006B64D5"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  <w:gridSpan w:val="2"/>
            <w:vAlign w:val="bottom"/>
          </w:tcPr>
          <w:p w14:paraId="3AFCD045" w14:textId="393CCD41" w:rsidR="00AB476D" w:rsidRPr="00CD4FB0" w:rsidRDefault="00AB476D" w:rsidP="00AB476D">
            <w:pPr>
              <w:pBdr>
                <w:bottom w:val="single" w:sz="4" w:space="1" w:color="auto"/>
              </w:pBdr>
              <w:tabs>
                <w:tab w:val="clear" w:pos="680"/>
                <w:tab w:val="left" w:pos="636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47" w:type="dxa"/>
            <w:gridSpan w:val="2"/>
            <w:vAlign w:val="bottom"/>
          </w:tcPr>
          <w:p w14:paraId="0FCEB0E0" w14:textId="29DB1E07" w:rsidR="00AB476D" w:rsidRPr="00CD4FB0" w:rsidRDefault="008B528A" w:rsidP="00AB476D">
            <w:pPr>
              <w:pBdr>
                <w:bottom w:val="single" w:sz="4" w:space="1" w:color="auto"/>
              </w:pBdr>
              <w:tabs>
                <w:tab w:val="clear" w:pos="680"/>
                <w:tab w:val="left" w:pos="744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6</w:t>
            </w:r>
            <w:r w:rsidR="00AB476D"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334</w:t>
            </w:r>
            <w:r w:rsidR="00AB476D"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456</w:t>
            </w:r>
          </w:p>
        </w:tc>
        <w:tc>
          <w:tcPr>
            <w:tcW w:w="1267" w:type="dxa"/>
            <w:vAlign w:val="bottom"/>
          </w:tcPr>
          <w:p w14:paraId="076431A2" w14:textId="2C838200" w:rsidR="00AB476D" w:rsidRPr="00CD4FB0" w:rsidRDefault="00AB476D" w:rsidP="00AB476D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8" w:type="dxa"/>
            <w:vAlign w:val="bottom"/>
          </w:tcPr>
          <w:p w14:paraId="29D0C66E" w14:textId="5C189581" w:rsidR="00AB476D" w:rsidRPr="00CD4FB0" w:rsidRDefault="00AB476D" w:rsidP="00AB476D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8" w:type="dxa"/>
            <w:vAlign w:val="bottom"/>
          </w:tcPr>
          <w:p w14:paraId="495934BD" w14:textId="5FD49D36" w:rsidR="00AB476D" w:rsidRPr="00CD4FB0" w:rsidRDefault="00AB476D" w:rsidP="00AB476D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7" w:type="dxa"/>
            <w:vAlign w:val="bottom"/>
          </w:tcPr>
          <w:p w14:paraId="7E491B23" w14:textId="6A62FD9E" w:rsidR="00AB476D" w:rsidRPr="00CD4FB0" w:rsidRDefault="00AB476D" w:rsidP="00AB476D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9" w:type="dxa"/>
            <w:vAlign w:val="bottom"/>
          </w:tcPr>
          <w:p w14:paraId="68EFBDD9" w14:textId="44BE109F" w:rsidR="00AB476D" w:rsidRPr="00CD4FB0" w:rsidRDefault="00AB476D" w:rsidP="00AB476D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50530AE4" w14:textId="18A8BFC9" w:rsidR="00AB476D" w:rsidRPr="00CD4FB0" w:rsidRDefault="008B528A" w:rsidP="00AB47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6</w:t>
            </w:r>
            <w:r w:rsidR="00AB476D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334</w:t>
            </w:r>
            <w:r w:rsidR="00AB476D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456</w:t>
            </w:r>
          </w:p>
        </w:tc>
      </w:tr>
      <w:tr w:rsidR="00BB7223" w:rsidRPr="00CD4FB0" w14:paraId="26A1442E" w14:textId="77777777" w:rsidTr="001743CE">
        <w:trPr>
          <w:cantSplit/>
          <w:trHeight w:val="278"/>
        </w:trPr>
        <w:tc>
          <w:tcPr>
            <w:tcW w:w="3118" w:type="dxa"/>
          </w:tcPr>
          <w:p w14:paraId="4ED75838" w14:textId="0571E81C" w:rsidR="00BB7223" w:rsidRPr="00CD4FB0" w:rsidRDefault="00BB7223" w:rsidP="00BB722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1198" w:type="dxa"/>
            <w:vAlign w:val="bottom"/>
          </w:tcPr>
          <w:p w14:paraId="3FF19C37" w14:textId="10DCDD19" w:rsidR="00BB7223" w:rsidRPr="00CD4FB0" w:rsidRDefault="008B528A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11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891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757</w:t>
            </w:r>
          </w:p>
        </w:tc>
        <w:tc>
          <w:tcPr>
            <w:tcW w:w="1221" w:type="dxa"/>
            <w:gridSpan w:val="2"/>
            <w:vAlign w:val="bottom"/>
          </w:tcPr>
          <w:p w14:paraId="3302CEAF" w14:textId="12353C21" w:rsidR="00BB7223" w:rsidRPr="00CD4FB0" w:rsidRDefault="008B528A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3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715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59</w:t>
            </w:r>
            <w:r w:rsidR="00370023"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</w:p>
        </w:tc>
        <w:tc>
          <w:tcPr>
            <w:tcW w:w="1347" w:type="dxa"/>
            <w:gridSpan w:val="2"/>
            <w:vAlign w:val="bottom"/>
          </w:tcPr>
          <w:p w14:paraId="0DBFEE36" w14:textId="6E4699D6" w:rsidR="00BB7223" w:rsidRPr="00CD4FB0" w:rsidRDefault="008B528A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104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233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380</w:t>
            </w:r>
          </w:p>
        </w:tc>
        <w:tc>
          <w:tcPr>
            <w:tcW w:w="1267" w:type="dxa"/>
            <w:vAlign w:val="bottom"/>
          </w:tcPr>
          <w:p w14:paraId="172250E8" w14:textId="76B51289" w:rsidR="00BB7223" w:rsidRPr="00CD4FB0" w:rsidRDefault="008B528A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3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134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074</w:t>
            </w:r>
          </w:p>
        </w:tc>
        <w:tc>
          <w:tcPr>
            <w:tcW w:w="1108" w:type="dxa"/>
            <w:vAlign w:val="bottom"/>
          </w:tcPr>
          <w:p w14:paraId="1A868C1B" w14:textId="6FB86A63" w:rsidR="00BB7223" w:rsidRPr="00CD4FB0" w:rsidRDefault="008B528A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892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255</w:t>
            </w:r>
          </w:p>
        </w:tc>
        <w:tc>
          <w:tcPr>
            <w:tcW w:w="1108" w:type="dxa"/>
            <w:vAlign w:val="bottom"/>
          </w:tcPr>
          <w:p w14:paraId="36B9A7A6" w14:textId="04F0019E" w:rsidR="00BB7223" w:rsidRPr="00CD4FB0" w:rsidRDefault="008B528A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8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230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612</w:t>
            </w:r>
          </w:p>
        </w:tc>
        <w:tc>
          <w:tcPr>
            <w:tcW w:w="1267" w:type="dxa"/>
            <w:vAlign w:val="bottom"/>
          </w:tcPr>
          <w:p w14:paraId="0B615BDB" w14:textId="2C12A039" w:rsidR="00BB7223" w:rsidRPr="00CD4FB0" w:rsidRDefault="008B528A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3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832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44</w:t>
            </w:r>
            <w:r w:rsidR="001878F0"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4</w:t>
            </w:r>
          </w:p>
        </w:tc>
        <w:tc>
          <w:tcPr>
            <w:tcW w:w="1109" w:type="dxa"/>
            <w:vAlign w:val="bottom"/>
          </w:tcPr>
          <w:p w14:paraId="310D9E27" w14:textId="0729FC2B" w:rsidR="00BB7223" w:rsidRPr="00CD4FB0" w:rsidRDefault="008B528A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10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914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087</w:t>
            </w:r>
          </w:p>
        </w:tc>
        <w:tc>
          <w:tcPr>
            <w:tcW w:w="1584" w:type="dxa"/>
            <w:vAlign w:val="bottom"/>
          </w:tcPr>
          <w:p w14:paraId="7278FD7B" w14:textId="505D77F9" w:rsidR="00BB7223" w:rsidRPr="00CD4FB0" w:rsidRDefault="008B528A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147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844</w:t>
            </w:r>
            <w:r w:rsidR="00BB7223"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20</w:t>
            </w:r>
            <w:r w:rsidR="001B7AC4" w:rsidRPr="00CD4FB0">
              <w:rPr>
                <w:rFonts w:ascii="BrowalliaUPC" w:hAnsi="BrowalliaUPC" w:cs="BrowalliaUPC"/>
                <w:sz w:val="22"/>
                <w:szCs w:val="22"/>
              </w:rPr>
              <w:t>1</w:t>
            </w:r>
          </w:p>
        </w:tc>
      </w:tr>
      <w:tr w:rsidR="00BB7223" w:rsidRPr="00CD4FB0" w14:paraId="6D951631" w14:textId="77777777" w:rsidTr="001743CE">
        <w:trPr>
          <w:cantSplit/>
          <w:trHeight w:val="278"/>
        </w:trPr>
        <w:tc>
          <w:tcPr>
            <w:tcW w:w="3118" w:type="dxa"/>
          </w:tcPr>
          <w:p w14:paraId="13B1B503" w14:textId="77777777" w:rsidR="00BB7223" w:rsidRPr="00CD4FB0" w:rsidRDefault="00BB7223" w:rsidP="00BB722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198" w:type="dxa"/>
            <w:vAlign w:val="bottom"/>
          </w:tcPr>
          <w:p w14:paraId="073A8318" w14:textId="68D11CEB" w:rsidR="00BB7223" w:rsidRPr="00CD4FB0" w:rsidRDefault="008B528A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8B528A">
              <w:rPr>
                <w:rFonts w:ascii="BrowalliaUPC" w:hAnsi="BrowalliaUPC" w:cs="BrowalliaUPC" w:hint="cs"/>
                <w:sz w:val="22"/>
                <w:szCs w:val="22"/>
              </w:rPr>
              <w:t>219</w:t>
            </w:r>
            <w:r w:rsidR="00654E5D" w:rsidRPr="00CD4FB0">
              <w:rPr>
                <w:rFonts w:ascii="BrowalliaUPC" w:hAnsi="BrowalliaUPC" w:cs="BrowalliaUPC" w:hint="cs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 w:hint="cs"/>
                <w:sz w:val="22"/>
                <w:szCs w:val="22"/>
              </w:rPr>
              <w:t>261</w:t>
            </w:r>
          </w:p>
        </w:tc>
        <w:tc>
          <w:tcPr>
            <w:tcW w:w="1221" w:type="dxa"/>
            <w:gridSpan w:val="2"/>
            <w:vAlign w:val="bottom"/>
          </w:tcPr>
          <w:p w14:paraId="6AC3F061" w14:textId="3EC378BD" w:rsidR="00BB7223" w:rsidRPr="00CD4FB0" w:rsidRDefault="008B528A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8B528A">
              <w:rPr>
                <w:rFonts w:ascii="BrowalliaUPC" w:hAnsi="BrowalliaUPC" w:cs="BrowalliaUPC" w:hint="cs"/>
                <w:sz w:val="22"/>
                <w:szCs w:val="22"/>
              </w:rPr>
              <w:t>3</w:t>
            </w:r>
            <w:r w:rsidR="00654E5D" w:rsidRPr="00CD4FB0">
              <w:rPr>
                <w:rFonts w:ascii="BrowalliaUPC" w:hAnsi="BrowalliaUPC" w:cs="BrowalliaUPC" w:hint="cs"/>
                <w:sz w:val="22"/>
                <w:szCs w:val="22"/>
                <w:cs/>
                <w:lang w:val="en-GB"/>
              </w:rPr>
              <w:t>,</w:t>
            </w:r>
            <w:r w:rsidR="00654E5D" w:rsidRPr="00CD4FB0">
              <w:rPr>
                <w:rFonts w:ascii="BrowalliaUPC" w:hAnsi="BrowalliaUPC" w:cs="BrowalliaUPC"/>
                <w:sz w:val="22"/>
                <w:szCs w:val="22"/>
              </w:rPr>
              <w:t>441,12</w:t>
            </w:r>
            <w:r w:rsidR="00FB4D15" w:rsidRPr="00CD4FB0">
              <w:rPr>
                <w:rFonts w:ascii="BrowalliaUPC" w:hAnsi="BrowalliaUPC" w:cs="BrowalliaUPC"/>
                <w:sz w:val="22"/>
                <w:szCs w:val="22"/>
              </w:rPr>
              <w:t>9</w:t>
            </w:r>
          </w:p>
        </w:tc>
        <w:tc>
          <w:tcPr>
            <w:tcW w:w="1347" w:type="dxa"/>
            <w:gridSpan w:val="2"/>
            <w:vAlign w:val="bottom"/>
          </w:tcPr>
          <w:p w14:paraId="79E9B012" w14:textId="55124084" w:rsidR="00BB7223" w:rsidRPr="00CD4FB0" w:rsidRDefault="00EA1990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4,488,59</w:t>
            </w:r>
            <w:r w:rsidR="008B528A" w:rsidRPr="008B528A">
              <w:rPr>
                <w:rFonts w:ascii="BrowalliaUPC" w:hAnsi="BrowalliaUPC" w:cs="BrowalliaUPC" w:hint="cs"/>
                <w:sz w:val="22"/>
                <w:szCs w:val="22"/>
              </w:rPr>
              <w:t>8</w:t>
            </w:r>
          </w:p>
        </w:tc>
        <w:tc>
          <w:tcPr>
            <w:tcW w:w="1267" w:type="dxa"/>
            <w:vAlign w:val="bottom"/>
          </w:tcPr>
          <w:p w14:paraId="1514A5E4" w14:textId="26EC19E7" w:rsidR="00BB7223" w:rsidRPr="00CD4FB0" w:rsidRDefault="00654E5D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185,291</w:t>
            </w:r>
          </w:p>
        </w:tc>
        <w:tc>
          <w:tcPr>
            <w:tcW w:w="1108" w:type="dxa"/>
            <w:vAlign w:val="bottom"/>
          </w:tcPr>
          <w:p w14:paraId="542CDF56" w14:textId="5612114B" w:rsidR="00BB7223" w:rsidRPr="00CD4FB0" w:rsidRDefault="008B528A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8B528A">
              <w:rPr>
                <w:rFonts w:ascii="BrowalliaUPC" w:hAnsi="BrowalliaUPC" w:cs="BrowalliaUPC" w:hint="cs"/>
                <w:sz w:val="22"/>
                <w:szCs w:val="22"/>
              </w:rPr>
              <w:t>381</w:t>
            </w:r>
            <w:r w:rsidR="00E94726" w:rsidRPr="00CD4FB0">
              <w:rPr>
                <w:rFonts w:ascii="BrowalliaUPC" w:hAnsi="BrowalliaUPC" w:cs="BrowalliaUPC"/>
                <w:sz w:val="22"/>
                <w:szCs w:val="22"/>
              </w:rPr>
              <w:t>,219</w:t>
            </w:r>
          </w:p>
        </w:tc>
        <w:tc>
          <w:tcPr>
            <w:tcW w:w="1108" w:type="dxa"/>
            <w:vAlign w:val="bottom"/>
          </w:tcPr>
          <w:p w14:paraId="5880D955" w14:textId="1A63CB45" w:rsidR="00BB7223" w:rsidRPr="00CD4FB0" w:rsidRDefault="00654E5D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1,462,492</w:t>
            </w:r>
          </w:p>
        </w:tc>
        <w:tc>
          <w:tcPr>
            <w:tcW w:w="1267" w:type="dxa"/>
            <w:vAlign w:val="bottom"/>
          </w:tcPr>
          <w:p w14:paraId="621E6BB7" w14:textId="22BA1A7B" w:rsidR="00BB7223" w:rsidRPr="00CD4FB0" w:rsidRDefault="00654E5D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146,355</w:t>
            </w:r>
          </w:p>
        </w:tc>
        <w:tc>
          <w:tcPr>
            <w:tcW w:w="1109" w:type="dxa"/>
            <w:vAlign w:val="bottom"/>
          </w:tcPr>
          <w:p w14:paraId="44174384" w14:textId="15856BB9" w:rsidR="00BB7223" w:rsidRPr="00CD4FB0" w:rsidRDefault="00654E5D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7,362,5</w:t>
            </w:r>
            <w:r w:rsidR="001878F0"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92</w:t>
            </w:r>
          </w:p>
        </w:tc>
        <w:tc>
          <w:tcPr>
            <w:tcW w:w="1584" w:type="dxa"/>
            <w:vAlign w:val="bottom"/>
          </w:tcPr>
          <w:p w14:paraId="4B85F858" w14:textId="7CF4C0D9" w:rsidR="00BB7223" w:rsidRPr="00CD4FB0" w:rsidRDefault="00E94726" w:rsidP="00BB722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17,686,93</w:t>
            </w:r>
            <w:r w:rsidR="008B528A" w:rsidRPr="008B528A">
              <w:rPr>
                <w:rFonts w:ascii="BrowalliaUPC" w:hAnsi="BrowalliaUPC" w:cs="BrowalliaUPC" w:hint="cs"/>
                <w:sz w:val="22"/>
                <w:szCs w:val="22"/>
              </w:rPr>
              <w:t>7</w:t>
            </w:r>
          </w:p>
        </w:tc>
      </w:tr>
      <w:tr w:rsidR="00AB476D" w:rsidRPr="00CD4FB0" w14:paraId="52A26FBA" w14:textId="77777777" w:rsidTr="001743CE">
        <w:trPr>
          <w:cantSplit/>
          <w:trHeight w:val="278"/>
        </w:trPr>
        <w:tc>
          <w:tcPr>
            <w:tcW w:w="3118" w:type="dxa"/>
          </w:tcPr>
          <w:p w14:paraId="0B8147EC" w14:textId="77777777" w:rsidR="00AB476D" w:rsidRPr="00CD4FB0" w:rsidRDefault="00AB476D" w:rsidP="00AB476D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98" w:type="dxa"/>
            <w:vAlign w:val="bottom"/>
          </w:tcPr>
          <w:p w14:paraId="0BF3358B" w14:textId="287B2614" w:rsidR="00AB476D" w:rsidRPr="00CD4FB0" w:rsidRDefault="00AB476D" w:rsidP="00AB4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19"/>
                <w:tab w:val="left" w:pos="742"/>
              </w:tabs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="006B64D5"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  <w:gridSpan w:val="2"/>
            <w:vAlign w:val="bottom"/>
          </w:tcPr>
          <w:p w14:paraId="0C59D317" w14:textId="69182BFC" w:rsidR="00AB476D" w:rsidRPr="00CD4FB0" w:rsidRDefault="00AB476D" w:rsidP="00AB476D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(3,362)</w:t>
            </w:r>
          </w:p>
        </w:tc>
        <w:tc>
          <w:tcPr>
            <w:tcW w:w="1347" w:type="dxa"/>
            <w:gridSpan w:val="2"/>
            <w:vAlign w:val="bottom"/>
          </w:tcPr>
          <w:p w14:paraId="6D03D8AB" w14:textId="04589850" w:rsidR="00AB476D" w:rsidRPr="00CD4FB0" w:rsidRDefault="00AB476D" w:rsidP="00AB476D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(10,376,184)</w:t>
            </w:r>
          </w:p>
        </w:tc>
        <w:tc>
          <w:tcPr>
            <w:tcW w:w="1267" w:type="dxa"/>
            <w:vAlign w:val="bottom"/>
          </w:tcPr>
          <w:p w14:paraId="479C049E" w14:textId="57D6457E" w:rsidR="00AB476D" w:rsidRPr="00CD4FB0" w:rsidRDefault="00AB476D" w:rsidP="00AB476D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(32,530)</w:t>
            </w:r>
          </w:p>
        </w:tc>
        <w:tc>
          <w:tcPr>
            <w:tcW w:w="1108" w:type="dxa"/>
            <w:vAlign w:val="bottom"/>
          </w:tcPr>
          <w:p w14:paraId="4769FBD6" w14:textId="2276EFB6" w:rsidR="00AB476D" w:rsidRPr="00CD4FB0" w:rsidRDefault="00AB476D" w:rsidP="00AB476D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(20,800)</w:t>
            </w:r>
          </w:p>
        </w:tc>
        <w:tc>
          <w:tcPr>
            <w:tcW w:w="1108" w:type="dxa"/>
            <w:vAlign w:val="bottom"/>
          </w:tcPr>
          <w:p w14:paraId="47EF23CC" w14:textId="710994AE" w:rsidR="00AB476D" w:rsidRPr="00CD4FB0" w:rsidRDefault="00AB476D" w:rsidP="00AB476D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(767,621)</w:t>
            </w:r>
          </w:p>
        </w:tc>
        <w:tc>
          <w:tcPr>
            <w:tcW w:w="1267" w:type="dxa"/>
            <w:vAlign w:val="bottom"/>
          </w:tcPr>
          <w:p w14:paraId="3C3D27E5" w14:textId="4BA7262D" w:rsidR="00AB476D" w:rsidRPr="00CD4FB0" w:rsidRDefault="00AB476D" w:rsidP="00AB476D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(35,906)</w:t>
            </w:r>
          </w:p>
        </w:tc>
        <w:tc>
          <w:tcPr>
            <w:tcW w:w="1109" w:type="dxa"/>
            <w:vAlign w:val="bottom"/>
          </w:tcPr>
          <w:p w14:paraId="11304D6B" w14:textId="6602A0FC" w:rsidR="00AB476D" w:rsidRPr="00CD4FB0" w:rsidRDefault="00AB476D" w:rsidP="00AB476D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(2,058,867)</w:t>
            </w:r>
          </w:p>
        </w:tc>
        <w:tc>
          <w:tcPr>
            <w:tcW w:w="1584" w:type="dxa"/>
            <w:vAlign w:val="bottom"/>
          </w:tcPr>
          <w:p w14:paraId="0516B174" w14:textId="2C31556D" w:rsidR="00AB476D" w:rsidRPr="00CD4FB0" w:rsidRDefault="00AB476D" w:rsidP="00AB476D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(13,295,270)</w:t>
            </w:r>
          </w:p>
        </w:tc>
      </w:tr>
      <w:tr w:rsidR="00AB476D" w:rsidRPr="00CD4FB0" w14:paraId="56E3DAF3" w14:textId="77777777" w:rsidTr="001743CE">
        <w:trPr>
          <w:cantSplit/>
          <w:trHeight w:val="278"/>
        </w:trPr>
        <w:tc>
          <w:tcPr>
            <w:tcW w:w="3118" w:type="dxa"/>
          </w:tcPr>
          <w:p w14:paraId="3CA52270" w14:textId="77777777" w:rsidR="00AB476D" w:rsidRPr="00CD4FB0" w:rsidRDefault="00AB476D" w:rsidP="00AB476D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โอนสินค้าคงเหลือเป็นสินทรัพย์</w:t>
            </w:r>
          </w:p>
        </w:tc>
        <w:tc>
          <w:tcPr>
            <w:tcW w:w="1198" w:type="dxa"/>
            <w:vAlign w:val="bottom"/>
          </w:tcPr>
          <w:p w14:paraId="67479D43" w14:textId="52B442EF" w:rsidR="00AB476D" w:rsidRPr="00CD4FB0" w:rsidRDefault="00AB476D" w:rsidP="00AB476D">
            <w:pPr>
              <w:pBdr>
                <w:bottom w:val="single" w:sz="4" w:space="1" w:color="auto"/>
              </w:pBdr>
              <w:tabs>
                <w:tab w:val="clear" w:pos="680"/>
                <w:tab w:val="left" w:pos="745"/>
              </w:tabs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="006B64D5"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  <w:gridSpan w:val="2"/>
            <w:vAlign w:val="bottom"/>
          </w:tcPr>
          <w:p w14:paraId="416905E8" w14:textId="67E11C17" w:rsidR="00AB476D" w:rsidRPr="00CD4FB0" w:rsidRDefault="00AB476D" w:rsidP="00AB476D">
            <w:pPr>
              <w:pBdr>
                <w:bottom w:val="single" w:sz="4" w:space="1" w:color="auto"/>
              </w:pBdr>
              <w:tabs>
                <w:tab w:val="clear" w:pos="680"/>
                <w:tab w:val="left" w:pos="636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47" w:type="dxa"/>
            <w:gridSpan w:val="2"/>
            <w:vAlign w:val="bottom"/>
          </w:tcPr>
          <w:p w14:paraId="751464B4" w14:textId="1D523381" w:rsidR="00AB476D" w:rsidRPr="00CD4FB0" w:rsidRDefault="00AB476D" w:rsidP="00AB47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11,181,89</w:t>
            </w:r>
            <w:r w:rsidR="008B528A" w:rsidRPr="008B528A">
              <w:rPr>
                <w:rFonts w:ascii="BrowalliaUPC" w:hAnsi="BrowalliaUPC" w:cs="BrowalliaUPC" w:hint="cs"/>
                <w:sz w:val="22"/>
                <w:szCs w:val="22"/>
              </w:rPr>
              <w:t>6</w:t>
            </w:r>
          </w:p>
        </w:tc>
        <w:tc>
          <w:tcPr>
            <w:tcW w:w="1267" w:type="dxa"/>
            <w:vAlign w:val="bottom"/>
          </w:tcPr>
          <w:p w14:paraId="2A683BE9" w14:textId="0A47008B" w:rsidR="00AB476D" w:rsidRPr="00CD4FB0" w:rsidRDefault="00AB476D" w:rsidP="00AB476D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8" w:type="dxa"/>
            <w:vAlign w:val="bottom"/>
          </w:tcPr>
          <w:p w14:paraId="7BCF307C" w14:textId="705C6845" w:rsidR="00AB476D" w:rsidRPr="00CD4FB0" w:rsidRDefault="00AB476D" w:rsidP="00AB476D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8" w:type="dxa"/>
            <w:vAlign w:val="bottom"/>
          </w:tcPr>
          <w:p w14:paraId="5683F2E4" w14:textId="35E07F04" w:rsidR="00AB476D" w:rsidRPr="00CD4FB0" w:rsidRDefault="00AB476D" w:rsidP="00AB476D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7" w:type="dxa"/>
            <w:vAlign w:val="bottom"/>
          </w:tcPr>
          <w:p w14:paraId="1F09F9C2" w14:textId="3A138CEB" w:rsidR="00AB476D" w:rsidRPr="00CD4FB0" w:rsidRDefault="00AB476D" w:rsidP="00AB476D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9" w:type="dxa"/>
            <w:vAlign w:val="bottom"/>
          </w:tcPr>
          <w:p w14:paraId="5CBF54A7" w14:textId="19884A0C" w:rsidR="00AB476D" w:rsidRPr="00CD4FB0" w:rsidRDefault="00AB476D" w:rsidP="00AB476D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331F67F4" w14:textId="7DA71A07" w:rsidR="00AB476D" w:rsidRPr="00CD4FB0" w:rsidRDefault="00AB476D" w:rsidP="00AB47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11,181,89</w:t>
            </w:r>
            <w:r w:rsidR="008B528A" w:rsidRPr="008B528A">
              <w:rPr>
                <w:rFonts w:ascii="BrowalliaUPC" w:hAnsi="BrowalliaUPC" w:cs="BrowalliaUPC" w:hint="cs"/>
                <w:sz w:val="22"/>
                <w:szCs w:val="22"/>
              </w:rPr>
              <w:t>6</w:t>
            </w:r>
          </w:p>
        </w:tc>
      </w:tr>
      <w:tr w:rsidR="000E5F6A" w:rsidRPr="00CD4FB0" w14:paraId="26CC6BBA" w14:textId="77777777" w:rsidTr="001743CE">
        <w:trPr>
          <w:cantSplit/>
          <w:trHeight w:val="278"/>
        </w:trPr>
        <w:tc>
          <w:tcPr>
            <w:tcW w:w="3118" w:type="dxa"/>
          </w:tcPr>
          <w:p w14:paraId="7E5377E9" w14:textId="673D9F26" w:rsidR="000E5F6A" w:rsidRPr="00CD4FB0" w:rsidRDefault="000E5F6A" w:rsidP="000E5F6A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2565</w:t>
            </w:r>
          </w:p>
        </w:tc>
        <w:tc>
          <w:tcPr>
            <w:tcW w:w="1198" w:type="dxa"/>
            <w:vAlign w:val="bottom"/>
          </w:tcPr>
          <w:p w14:paraId="13FD3ECC" w14:textId="60132630" w:rsidR="000E5F6A" w:rsidRPr="00CD4FB0" w:rsidRDefault="000E5F6A" w:rsidP="000E5F6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12,111,018</w:t>
            </w:r>
          </w:p>
        </w:tc>
        <w:tc>
          <w:tcPr>
            <w:tcW w:w="1221" w:type="dxa"/>
            <w:gridSpan w:val="2"/>
            <w:vAlign w:val="bottom"/>
          </w:tcPr>
          <w:p w14:paraId="755ED3D3" w14:textId="4499F5E2" w:rsidR="000E5F6A" w:rsidRPr="00CD4FB0" w:rsidRDefault="000E5F6A" w:rsidP="000E5F6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7,153,359</w:t>
            </w:r>
          </w:p>
        </w:tc>
        <w:tc>
          <w:tcPr>
            <w:tcW w:w="1347" w:type="dxa"/>
            <w:gridSpan w:val="2"/>
            <w:vAlign w:val="bottom"/>
          </w:tcPr>
          <w:p w14:paraId="51F13CF0" w14:textId="027C7582" w:rsidR="000E5F6A" w:rsidRPr="00CD4FB0" w:rsidRDefault="000E5F6A" w:rsidP="000E5F6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109,527,690</w:t>
            </w:r>
          </w:p>
        </w:tc>
        <w:tc>
          <w:tcPr>
            <w:tcW w:w="1267" w:type="dxa"/>
            <w:vAlign w:val="bottom"/>
          </w:tcPr>
          <w:p w14:paraId="2EBBA39F" w14:textId="6430D41C" w:rsidR="000E5F6A" w:rsidRPr="00CD4FB0" w:rsidRDefault="000E5F6A" w:rsidP="000E5F6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3,286,835</w:t>
            </w:r>
          </w:p>
        </w:tc>
        <w:tc>
          <w:tcPr>
            <w:tcW w:w="1108" w:type="dxa"/>
            <w:vAlign w:val="bottom"/>
          </w:tcPr>
          <w:p w14:paraId="6F80DBD5" w14:textId="71A63E16" w:rsidR="000E5F6A" w:rsidRPr="00CD4FB0" w:rsidRDefault="000E5F6A" w:rsidP="000E5F6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2,252,674</w:t>
            </w:r>
          </w:p>
        </w:tc>
        <w:tc>
          <w:tcPr>
            <w:tcW w:w="1108" w:type="dxa"/>
            <w:vAlign w:val="bottom"/>
          </w:tcPr>
          <w:p w14:paraId="3D7E68C0" w14:textId="166E6E40" w:rsidR="000E5F6A" w:rsidRPr="00CD4FB0" w:rsidRDefault="000E5F6A" w:rsidP="000E5F6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8,925,483</w:t>
            </w:r>
          </w:p>
        </w:tc>
        <w:tc>
          <w:tcPr>
            <w:tcW w:w="1267" w:type="dxa"/>
            <w:vAlign w:val="bottom"/>
          </w:tcPr>
          <w:p w14:paraId="358556A8" w14:textId="0FCFEDAC" w:rsidR="000E5F6A" w:rsidRPr="00CD4FB0" w:rsidRDefault="000E5F6A" w:rsidP="000E5F6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3,942,893</w:t>
            </w:r>
          </w:p>
        </w:tc>
        <w:tc>
          <w:tcPr>
            <w:tcW w:w="1109" w:type="dxa"/>
            <w:vAlign w:val="bottom"/>
          </w:tcPr>
          <w:p w14:paraId="575A3AC1" w14:textId="35841464" w:rsidR="000E5F6A" w:rsidRPr="00CD4FB0" w:rsidRDefault="000E5F6A" w:rsidP="000E5F6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16,217,812</w:t>
            </w:r>
          </w:p>
        </w:tc>
        <w:tc>
          <w:tcPr>
            <w:tcW w:w="1584" w:type="dxa"/>
            <w:vAlign w:val="bottom"/>
          </w:tcPr>
          <w:p w14:paraId="3B8CE225" w14:textId="4087112C" w:rsidR="000E5F6A" w:rsidRPr="00CD4FB0" w:rsidRDefault="000E5F6A" w:rsidP="000E5F6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163,417,764</w:t>
            </w:r>
          </w:p>
        </w:tc>
      </w:tr>
      <w:tr w:rsidR="000E5F6A" w:rsidRPr="00CD4FB0" w14:paraId="015D477A" w14:textId="77777777" w:rsidTr="001743CE">
        <w:trPr>
          <w:cantSplit/>
          <w:trHeight w:val="278"/>
        </w:trPr>
        <w:tc>
          <w:tcPr>
            <w:tcW w:w="3118" w:type="dxa"/>
          </w:tcPr>
          <w:p w14:paraId="0B4D8096" w14:textId="77777777" w:rsidR="000E5F6A" w:rsidRPr="00CD4FB0" w:rsidRDefault="000E5F6A" w:rsidP="000E5F6A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98" w:type="dxa"/>
            <w:vAlign w:val="bottom"/>
          </w:tcPr>
          <w:p w14:paraId="1F829D2C" w14:textId="77777777" w:rsidR="000E5F6A" w:rsidRPr="00CD4FB0" w:rsidRDefault="000E5F6A" w:rsidP="000E5F6A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70D47414" w14:textId="77777777" w:rsidR="000E5F6A" w:rsidRPr="00CD4FB0" w:rsidRDefault="000E5F6A" w:rsidP="000E5F6A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21760DF7" w14:textId="77777777" w:rsidR="000E5F6A" w:rsidRPr="00CD4FB0" w:rsidRDefault="000E5F6A" w:rsidP="000E5F6A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7443" w:type="dxa"/>
            <w:gridSpan w:val="6"/>
            <w:vAlign w:val="bottom"/>
          </w:tcPr>
          <w:p w14:paraId="49028962" w14:textId="77777777" w:rsidR="000E5F6A" w:rsidRPr="00CD4FB0" w:rsidRDefault="000E5F6A" w:rsidP="000E5F6A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0E5F6A" w:rsidRPr="00CD4FB0" w14:paraId="58E6706C" w14:textId="77777777" w:rsidTr="001743CE">
        <w:trPr>
          <w:cantSplit/>
          <w:trHeight w:val="278"/>
        </w:trPr>
        <w:tc>
          <w:tcPr>
            <w:tcW w:w="3118" w:type="dxa"/>
          </w:tcPr>
          <w:p w14:paraId="728BC2BF" w14:textId="77777777" w:rsidR="000E5F6A" w:rsidRPr="00CD4FB0" w:rsidRDefault="000E5F6A" w:rsidP="000E5F6A">
            <w:pPr>
              <w:pStyle w:val="Heading6"/>
              <w:ind w:left="162" w:hanging="162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98" w:type="dxa"/>
            <w:vAlign w:val="bottom"/>
          </w:tcPr>
          <w:p w14:paraId="7FFD3ECA" w14:textId="77777777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315ED45B" w14:textId="77777777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1E05731D" w14:textId="77777777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267" w:type="dxa"/>
            <w:vAlign w:val="bottom"/>
          </w:tcPr>
          <w:p w14:paraId="521DE106" w14:textId="77777777" w:rsidR="000E5F6A" w:rsidRPr="00CD4FB0" w:rsidRDefault="000E5F6A" w:rsidP="000E5F6A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108" w:type="dxa"/>
            <w:vAlign w:val="bottom"/>
          </w:tcPr>
          <w:p w14:paraId="5F4E7393" w14:textId="77777777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108" w:type="dxa"/>
            <w:vAlign w:val="bottom"/>
          </w:tcPr>
          <w:p w14:paraId="5FB4CAC8" w14:textId="77777777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267" w:type="dxa"/>
            <w:vAlign w:val="bottom"/>
          </w:tcPr>
          <w:p w14:paraId="35D44894" w14:textId="77777777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109" w:type="dxa"/>
            <w:vAlign w:val="bottom"/>
          </w:tcPr>
          <w:p w14:paraId="2BF11B27" w14:textId="77777777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584" w:type="dxa"/>
            <w:vAlign w:val="bottom"/>
          </w:tcPr>
          <w:p w14:paraId="5BAB6249" w14:textId="77777777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</w:tr>
      <w:tr w:rsidR="000E5F6A" w:rsidRPr="00CD4FB0" w14:paraId="6158F0B0" w14:textId="77777777" w:rsidTr="001743CE">
        <w:trPr>
          <w:cantSplit/>
          <w:trHeight w:val="278"/>
        </w:trPr>
        <w:tc>
          <w:tcPr>
            <w:tcW w:w="3118" w:type="dxa"/>
          </w:tcPr>
          <w:p w14:paraId="1CB2C6E6" w14:textId="489C3D27" w:rsidR="000E5F6A" w:rsidRPr="00CD4FB0" w:rsidRDefault="000E5F6A" w:rsidP="000E5F6A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 xml:space="preserve">1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มกราคม 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1198" w:type="dxa"/>
            <w:vAlign w:val="bottom"/>
          </w:tcPr>
          <w:p w14:paraId="5C7F827A" w14:textId="7773624A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3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693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204</w:t>
            </w:r>
          </w:p>
        </w:tc>
        <w:tc>
          <w:tcPr>
            <w:tcW w:w="1221" w:type="dxa"/>
            <w:gridSpan w:val="2"/>
            <w:vAlign w:val="bottom"/>
          </w:tcPr>
          <w:p w14:paraId="22BD7736" w14:textId="208EB369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952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166</w:t>
            </w:r>
          </w:p>
        </w:tc>
        <w:tc>
          <w:tcPr>
            <w:tcW w:w="1347" w:type="dxa"/>
            <w:gridSpan w:val="2"/>
            <w:vAlign w:val="bottom"/>
          </w:tcPr>
          <w:p w14:paraId="599313E1" w14:textId="1D8586CF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50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868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477</w:t>
            </w:r>
          </w:p>
        </w:tc>
        <w:tc>
          <w:tcPr>
            <w:tcW w:w="1267" w:type="dxa"/>
            <w:vAlign w:val="bottom"/>
          </w:tcPr>
          <w:p w14:paraId="7A6E8097" w14:textId="26916780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524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596</w:t>
            </w:r>
          </w:p>
        </w:tc>
        <w:tc>
          <w:tcPr>
            <w:tcW w:w="1108" w:type="dxa"/>
            <w:vAlign w:val="bottom"/>
          </w:tcPr>
          <w:p w14:paraId="7C482999" w14:textId="333C6B19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759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714</w:t>
            </w:r>
          </w:p>
        </w:tc>
        <w:tc>
          <w:tcPr>
            <w:tcW w:w="1108" w:type="dxa"/>
            <w:vAlign w:val="bottom"/>
          </w:tcPr>
          <w:p w14:paraId="7770BF73" w14:textId="2FE57081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4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308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646</w:t>
            </w:r>
          </w:p>
        </w:tc>
        <w:tc>
          <w:tcPr>
            <w:tcW w:w="1267" w:type="dxa"/>
            <w:vAlign w:val="bottom"/>
          </w:tcPr>
          <w:p w14:paraId="3B6D9C22" w14:textId="1019D736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888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748</w:t>
            </w:r>
          </w:p>
        </w:tc>
        <w:tc>
          <w:tcPr>
            <w:tcW w:w="1109" w:type="dxa"/>
            <w:vAlign w:val="bottom"/>
          </w:tcPr>
          <w:p w14:paraId="770B99D7" w14:textId="4A61FDFF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252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089</w:t>
            </w:r>
          </w:p>
        </w:tc>
        <w:tc>
          <w:tcPr>
            <w:tcW w:w="1584" w:type="dxa"/>
            <w:vAlign w:val="bottom"/>
          </w:tcPr>
          <w:p w14:paraId="1319D6FA" w14:textId="2C59EF23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65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247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640</w:t>
            </w:r>
          </w:p>
        </w:tc>
      </w:tr>
      <w:tr w:rsidR="000E5F6A" w:rsidRPr="00CD4FB0" w14:paraId="019693CE" w14:textId="77777777" w:rsidTr="001743CE">
        <w:trPr>
          <w:cantSplit/>
          <w:trHeight w:val="278"/>
        </w:trPr>
        <w:tc>
          <w:tcPr>
            <w:tcW w:w="3118" w:type="dxa"/>
          </w:tcPr>
          <w:p w14:paraId="745B24DE" w14:textId="77777777" w:rsidR="000E5F6A" w:rsidRPr="00CD4FB0" w:rsidRDefault="000E5F6A" w:rsidP="000E5F6A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98" w:type="dxa"/>
            <w:vAlign w:val="bottom"/>
          </w:tcPr>
          <w:p w14:paraId="16D975B8" w14:textId="34F99818" w:rsidR="000E5F6A" w:rsidRPr="00CD4FB0" w:rsidRDefault="008B528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2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942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310</w:t>
            </w:r>
          </w:p>
        </w:tc>
        <w:tc>
          <w:tcPr>
            <w:tcW w:w="1221" w:type="dxa"/>
            <w:gridSpan w:val="2"/>
            <w:vAlign w:val="bottom"/>
          </w:tcPr>
          <w:p w14:paraId="2F85DBDA" w14:textId="462C2E30" w:rsidR="000E5F6A" w:rsidRPr="00CD4FB0" w:rsidRDefault="008B528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515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818</w:t>
            </w:r>
          </w:p>
        </w:tc>
        <w:tc>
          <w:tcPr>
            <w:tcW w:w="1347" w:type="dxa"/>
            <w:gridSpan w:val="2"/>
            <w:vAlign w:val="bottom"/>
          </w:tcPr>
          <w:p w14:paraId="3D500307" w14:textId="6F1B5208" w:rsidR="000E5F6A" w:rsidRPr="00CD4FB0" w:rsidRDefault="008B528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12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556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033</w:t>
            </w:r>
          </w:p>
        </w:tc>
        <w:tc>
          <w:tcPr>
            <w:tcW w:w="1267" w:type="dxa"/>
            <w:vAlign w:val="bottom"/>
          </w:tcPr>
          <w:p w14:paraId="4190EC4C" w14:textId="3120E3E5" w:rsidR="000E5F6A" w:rsidRPr="00CD4FB0" w:rsidRDefault="008B528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596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968</w:t>
            </w:r>
          </w:p>
        </w:tc>
        <w:tc>
          <w:tcPr>
            <w:tcW w:w="1108" w:type="dxa"/>
            <w:vAlign w:val="bottom"/>
          </w:tcPr>
          <w:p w14:paraId="6FC607C2" w14:textId="0E5B1C0E" w:rsidR="000E5F6A" w:rsidRPr="00CD4FB0" w:rsidRDefault="008B528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338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645</w:t>
            </w:r>
          </w:p>
        </w:tc>
        <w:tc>
          <w:tcPr>
            <w:tcW w:w="1108" w:type="dxa"/>
            <w:vAlign w:val="bottom"/>
          </w:tcPr>
          <w:p w14:paraId="1B2489C0" w14:textId="4893EF5C" w:rsidR="000E5F6A" w:rsidRPr="00CD4FB0" w:rsidRDefault="008B528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631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731</w:t>
            </w:r>
          </w:p>
        </w:tc>
        <w:tc>
          <w:tcPr>
            <w:tcW w:w="1267" w:type="dxa"/>
            <w:vAlign w:val="bottom"/>
          </w:tcPr>
          <w:p w14:paraId="63C5505B" w14:textId="6E9DC258" w:rsidR="000E5F6A" w:rsidRPr="00CD4FB0" w:rsidRDefault="008B528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576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235</w:t>
            </w:r>
          </w:p>
        </w:tc>
        <w:tc>
          <w:tcPr>
            <w:tcW w:w="1109" w:type="dxa"/>
            <w:vAlign w:val="bottom"/>
          </w:tcPr>
          <w:p w14:paraId="23A8A973" w14:textId="4CB9CFFB" w:rsidR="000E5F6A" w:rsidRPr="00CD4FB0" w:rsidRDefault="008B528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688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116</w:t>
            </w:r>
          </w:p>
        </w:tc>
        <w:tc>
          <w:tcPr>
            <w:tcW w:w="1584" w:type="dxa"/>
            <w:vAlign w:val="bottom"/>
          </w:tcPr>
          <w:p w14:paraId="187953F5" w14:textId="39C17A75" w:rsidR="000E5F6A" w:rsidRPr="00CD4FB0" w:rsidRDefault="008B528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20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845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856</w:t>
            </w:r>
          </w:p>
        </w:tc>
      </w:tr>
      <w:tr w:rsidR="00AB476D" w:rsidRPr="00CD4FB0" w14:paraId="6B345764" w14:textId="77777777" w:rsidTr="001743CE">
        <w:trPr>
          <w:cantSplit/>
          <w:trHeight w:val="278"/>
        </w:trPr>
        <w:tc>
          <w:tcPr>
            <w:tcW w:w="3118" w:type="dxa"/>
          </w:tcPr>
          <w:p w14:paraId="6C123C3B" w14:textId="0E8F77F8" w:rsidR="00AB476D" w:rsidRPr="00CD4FB0" w:rsidRDefault="00AB476D" w:rsidP="00AB476D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198" w:type="dxa"/>
            <w:vAlign w:val="bottom"/>
          </w:tcPr>
          <w:p w14:paraId="42C6A780" w14:textId="01FFE3F1" w:rsidR="00AB476D" w:rsidRPr="00CD4FB0" w:rsidRDefault="00AB476D" w:rsidP="00AB476D">
            <w:pPr>
              <w:pBdr>
                <w:bottom w:val="single" w:sz="4" w:space="1" w:color="auto"/>
              </w:pBdr>
              <w:tabs>
                <w:tab w:val="clear" w:pos="680"/>
                <w:tab w:val="left" w:pos="636"/>
              </w:tabs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="006B64D5"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  <w:gridSpan w:val="2"/>
            <w:vAlign w:val="bottom"/>
          </w:tcPr>
          <w:p w14:paraId="5A14A926" w14:textId="62F717F5" w:rsidR="00AB476D" w:rsidRPr="00CD4FB0" w:rsidRDefault="00AB476D" w:rsidP="00AB47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75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514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347" w:type="dxa"/>
            <w:gridSpan w:val="2"/>
            <w:vAlign w:val="bottom"/>
          </w:tcPr>
          <w:p w14:paraId="65A9F3DD" w14:textId="06ABBEEE" w:rsidR="00AB476D" w:rsidRPr="00CD4FB0" w:rsidRDefault="00AB476D" w:rsidP="00AB47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9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460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299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67" w:type="dxa"/>
            <w:vAlign w:val="bottom"/>
          </w:tcPr>
          <w:p w14:paraId="43FD560D" w14:textId="25C33302" w:rsidR="00AB476D" w:rsidRPr="00CD4FB0" w:rsidRDefault="00AB476D" w:rsidP="00AB47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147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132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08" w:type="dxa"/>
            <w:vAlign w:val="bottom"/>
          </w:tcPr>
          <w:p w14:paraId="68DB18B9" w14:textId="29F2F073" w:rsidR="00AB476D" w:rsidRPr="00CD4FB0" w:rsidRDefault="00AB476D" w:rsidP="00AB47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64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852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08" w:type="dxa"/>
            <w:vAlign w:val="bottom"/>
          </w:tcPr>
          <w:p w14:paraId="38504F8B" w14:textId="4480CE34" w:rsidR="00AB476D" w:rsidRPr="00CD4FB0" w:rsidRDefault="00AB476D" w:rsidP="00AB47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(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806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113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267" w:type="dxa"/>
            <w:vAlign w:val="bottom"/>
          </w:tcPr>
          <w:p w14:paraId="7C085545" w14:textId="7438B9A6" w:rsidR="00AB476D" w:rsidRPr="00CD4FB0" w:rsidRDefault="00AB476D" w:rsidP="00AB47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298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181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09" w:type="dxa"/>
            <w:vAlign w:val="bottom"/>
          </w:tcPr>
          <w:p w14:paraId="5B26DF13" w14:textId="74184248" w:rsidR="00AB476D" w:rsidRPr="00CD4FB0" w:rsidRDefault="00AB476D" w:rsidP="00AB47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842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761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7D48C180" w14:textId="3E49B919" w:rsidR="00AB476D" w:rsidRPr="00CD4FB0" w:rsidRDefault="00AB476D" w:rsidP="00AB47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11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694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852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)</w:t>
            </w:r>
          </w:p>
        </w:tc>
      </w:tr>
      <w:tr w:rsidR="000E5F6A" w:rsidRPr="00CD4FB0" w14:paraId="2DFDC0A4" w14:textId="77777777" w:rsidTr="001743CE">
        <w:trPr>
          <w:cantSplit/>
          <w:trHeight w:val="278"/>
        </w:trPr>
        <w:tc>
          <w:tcPr>
            <w:tcW w:w="3118" w:type="dxa"/>
          </w:tcPr>
          <w:p w14:paraId="520975F6" w14:textId="1B05DB9E" w:rsidR="000E5F6A" w:rsidRPr="00CD4FB0" w:rsidRDefault="000E5F6A" w:rsidP="000E5F6A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1198" w:type="dxa"/>
            <w:vAlign w:val="bottom"/>
          </w:tcPr>
          <w:p w14:paraId="5C91804E" w14:textId="2D6F7957" w:rsidR="000E5F6A" w:rsidRPr="00CD4FB0" w:rsidRDefault="008B528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6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635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51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4</w:t>
            </w:r>
          </w:p>
        </w:tc>
        <w:tc>
          <w:tcPr>
            <w:tcW w:w="1221" w:type="dxa"/>
            <w:gridSpan w:val="2"/>
            <w:vAlign w:val="bottom"/>
          </w:tcPr>
          <w:p w14:paraId="54F4279F" w14:textId="3FD7AF98" w:rsidR="000E5F6A" w:rsidRPr="00CD4FB0" w:rsidRDefault="008B528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392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470</w:t>
            </w:r>
          </w:p>
        </w:tc>
        <w:tc>
          <w:tcPr>
            <w:tcW w:w="1347" w:type="dxa"/>
            <w:gridSpan w:val="2"/>
            <w:vAlign w:val="bottom"/>
          </w:tcPr>
          <w:p w14:paraId="35A0DF32" w14:textId="2BC8B3C6" w:rsidR="000E5F6A" w:rsidRPr="00CD4FB0" w:rsidRDefault="008B528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53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964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21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bottom"/>
          </w:tcPr>
          <w:p w14:paraId="779F523C" w14:textId="5FE8B7D6" w:rsidR="000E5F6A" w:rsidRPr="00CD4FB0" w:rsidRDefault="008B528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974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432</w:t>
            </w:r>
          </w:p>
        </w:tc>
        <w:tc>
          <w:tcPr>
            <w:tcW w:w="1108" w:type="dxa"/>
            <w:vAlign w:val="bottom"/>
          </w:tcPr>
          <w:p w14:paraId="3622B62B" w14:textId="3F44026B" w:rsidR="000E5F6A" w:rsidRPr="00CD4FB0" w:rsidRDefault="008B528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033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50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7</w:t>
            </w:r>
          </w:p>
        </w:tc>
        <w:tc>
          <w:tcPr>
            <w:tcW w:w="1108" w:type="dxa"/>
            <w:vAlign w:val="bottom"/>
          </w:tcPr>
          <w:p w14:paraId="6CB35886" w14:textId="3706EB02" w:rsidR="000E5F6A" w:rsidRPr="00CD4FB0" w:rsidRDefault="008B528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5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134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264</w:t>
            </w:r>
          </w:p>
        </w:tc>
        <w:tc>
          <w:tcPr>
            <w:tcW w:w="1267" w:type="dxa"/>
            <w:vAlign w:val="bottom"/>
          </w:tcPr>
          <w:p w14:paraId="375802C4" w14:textId="37F04E0C" w:rsidR="000E5F6A" w:rsidRPr="00CD4FB0" w:rsidRDefault="008B528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2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166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802</w:t>
            </w:r>
          </w:p>
        </w:tc>
        <w:tc>
          <w:tcPr>
            <w:tcW w:w="1109" w:type="dxa"/>
            <w:vAlign w:val="bottom"/>
          </w:tcPr>
          <w:p w14:paraId="466EFD3B" w14:textId="4D653A10" w:rsidR="000E5F6A" w:rsidRPr="00CD4FB0" w:rsidRDefault="008B528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3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097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44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4</w:t>
            </w:r>
          </w:p>
        </w:tc>
        <w:tc>
          <w:tcPr>
            <w:tcW w:w="1584" w:type="dxa"/>
            <w:vAlign w:val="bottom"/>
          </w:tcPr>
          <w:p w14:paraId="2AF5AD15" w14:textId="7CDCDCBA" w:rsidR="000E5F6A" w:rsidRPr="00CD4FB0" w:rsidRDefault="008B528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74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398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644</w:t>
            </w:r>
          </w:p>
        </w:tc>
      </w:tr>
      <w:tr w:rsidR="000E5F6A" w:rsidRPr="00CD4FB0" w14:paraId="19DFB75F" w14:textId="77777777" w:rsidTr="001743CE">
        <w:trPr>
          <w:cantSplit/>
          <w:trHeight w:val="278"/>
        </w:trPr>
        <w:tc>
          <w:tcPr>
            <w:tcW w:w="3118" w:type="dxa"/>
          </w:tcPr>
          <w:p w14:paraId="77DEF1DA" w14:textId="77777777" w:rsidR="000E5F6A" w:rsidRPr="00CD4FB0" w:rsidRDefault="000E5F6A" w:rsidP="000E5F6A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98" w:type="dxa"/>
            <w:vAlign w:val="bottom"/>
          </w:tcPr>
          <w:p w14:paraId="4C57C00A" w14:textId="0318AE00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3,017,005</w:t>
            </w:r>
          </w:p>
        </w:tc>
        <w:tc>
          <w:tcPr>
            <w:tcW w:w="1221" w:type="dxa"/>
            <w:gridSpan w:val="2"/>
            <w:vAlign w:val="bottom"/>
          </w:tcPr>
          <w:p w14:paraId="5D6F1EB7" w14:textId="1D075E34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965,113</w:t>
            </w:r>
          </w:p>
        </w:tc>
        <w:tc>
          <w:tcPr>
            <w:tcW w:w="1347" w:type="dxa"/>
            <w:gridSpan w:val="2"/>
            <w:vAlign w:val="bottom"/>
          </w:tcPr>
          <w:p w14:paraId="0AFA3F94" w14:textId="5C4904E6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11,587,237</w:t>
            </w:r>
          </w:p>
        </w:tc>
        <w:tc>
          <w:tcPr>
            <w:tcW w:w="1267" w:type="dxa"/>
            <w:vAlign w:val="bottom"/>
          </w:tcPr>
          <w:p w14:paraId="3D65D63A" w14:textId="0BED087F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610,214</w:t>
            </w:r>
          </w:p>
        </w:tc>
        <w:tc>
          <w:tcPr>
            <w:tcW w:w="1108" w:type="dxa"/>
            <w:vAlign w:val="bottom"/>
          </w:tcPr>
          <w:p w14:paraId="06D83129" w14:textId="288AD95E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353,406</w:t>
            </w:r>
          </w:p>
        </w:tc>
        <w:tc>
          <w:tcPr>
            <w:tcW w:w="1108" w:type="dxa"/>
            <w:vAlign w:val="bottom"/>
          </w:tcPr>
          <w:p w14:paraId="2EE2AD50" w14:textId="3CEF9A6B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1,958,836</w:t>
            </w:r>
          </w:p>
        </w:tc>
        <w:tc>
          <w:tcPr>
            <w:tcW w:w="1267" w:type="dxa"/>
            <w:vAlign w:val="bottom"/>
          </w:tcPr>
          <w:p w14:paraId="491FB17A" w14:textId="28CA5E5A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591,772</w:t>
            </w:r>
          </w:p>
        </w:tc>
        <w:tc>
          <w:tcPr>
            <w:tcW w:w="1109" w:type="dxa"/>
            <w:vAlign w:val="bottom"/>
          </w:tcPr>
          <w:p w14:paraId="5FE85FDF" w14:textId="30ABF9DD" w:rsidR="000E5F6A" w:rsidRPr="00CD4FB0" w:rsidRDefault="008B528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8B528A">
              <w:rPr>
                <w:rFonts w:ascii="BrowalliaUPC" w:hAnsi="BrowalliaUPC" w:cs="BrowalliaUPC" w:hint="cs"/>
                <w:sz w:val="22"/>
                <w:szCs w:val="22"/>
              </w:rPr>
              <w:t>4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</w:rPr>
              <w:t>,104,326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B2E3F2" w14:textId="68820B84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23,187,909</w:t>
            </w:r>
          </w:p>
        </w:tc>
      </w:tr>
      <w:tr w:rsidR="00AB476D" w:rsidRPr="00CD4FB0" w14:paraId="4FB6C824" w14:textId="77777777" w:rsidTr="001743CE">
        <w:trPr>
          <w:cantSplit/>
          <w:trHeight w:val="278"/>
        </w:trPr>
        <w:tc>
          <w:tcPr>
            <w:tcW w:w="3118" w:type="dxa"/>
          </w:tcPr>
          <w:p w14:paraId="368A861D" w14:textId="77777777" w:rsidR="00AB476D" w:rsidRPr="00CD4FB0" w:rsidRDefault="00AB476D" w:rsidP="00AB476D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198" w:type="dxa"/>
            <w:vAlign w:val="bottom"/>
          </w:tcPr>
          <w:p w14:paraId="3EE76405" w14:textId="50D85045" w:rsidR="00AB476D" w:rsidRPr="00CD4FB0" w:rsidRDefault="00AB476D" w:rsidP="00AB476D">
            <w:pPr>
              <w:pBdr>
                <w:bottom w:val="single" w:sz="4" w:space="1" w:color="auto"/>
              </w:pBdr>
              <w:tabs>
                <w:tab w:val="clear" w:pos="680"/>
                <w:tab w:val="left" w:pos="636"/>
              </w:tabs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="006B64D5"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  <w:gridSpan w:val="2"/>
            <w:vAlign w:val="bottom"/>
          </w:tcPr>
          <w:p w14:paraId="4DF4DDB2" w14:textId="78162FD4" w:rsidR="00AB476D" w:rsidRPr="00CD4FB0" w:rsidRDefault="00AB476D" w:rsidP="00AB47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(1,047)</w:t>
            </w:r>
          </w:p>
        </w:tc>
        <w:tc>
          <w:tcPr>
            <w:tcW w:w="1347" w:type="dxa"/>
            <w:gridSpan w:val="2"/>
            <w:vAlign w:val="bottom"/>
          </w:tcPr>
          <w:p w14:paraId="45E9D340" w14:textId="55C74A85" w:rsidR="00AB476D" w:rsidRPr="00CD4FB0" w:rsidRDefault="00AB476D" w:rsidP="00AB47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(6,695,660)</w:t>
            </w:r>
          </w:p>
        </w:tc>
        <w:tc>
          <w:tcPr>
            <w:tcW w:w="1267" w:type="dxa"/>
            <w:vAlign w:val="bottom"/>
          </w:tcPr>
          <w:p w14:paraId="365A1312" w14:textId="2022222D" w:rsidR="00AB476D" w:rsidRPr="00CD4FB0" w:rsidRDefault="00AB476D" w:rsidP="00AB47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(15,698)</w:t>
            </w:r>
          </w:p>
        </w:tc>
        <w:tc>
          <w:tcPr>
            <w:tcW w:w="1108" w:type="dxa"/>
            <w:vAlign w:val="bottom"/>
          </w:tcPr>
          <w:p w14:paraId="389A64B1" w14:textId="5DBC6FB9" w:rsidR="00AB476D" w:rsidRPr="00CD4FB0" w:rsidRDefault="00AB476D" w:rsidP="00AB47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(20,799)</w:t>
            </w:r>
          </w:p>
        </w:tc>
        <w:tc>
          <w:tcPr>
            <w:tcW w:w="1108" w:type="dxa"/>
            <w:vAlign w:val="bottom"/>
          </w:tcPr>
          <w:p w14:paraId="1615BB43" w14:textId="6A89933C" w:rsidR="00AB476D" w:rsidRPr="00CD4FB0" w:rsidRDefault="00AB476D" w:rsidP="00AB47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(708,377)</w:t>
            </w:r>
          </w:p>
        </w:tc>
        <w:tc>
          <w:tcPr>
            <w:tcW w:w="1267" w:type="dxa"/>
            <w:vAlign w:val="bottom"/>
          </w:tcPr>
          <w:p w14:paraId="5ABDAE76" w14:textId="26276F49" w:rsidR="00AB476D" w:rsidRPr="00CD4FB0" w:rsidRDefault="00AB476D" w:rsidP="00AB47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(33,936)</w:t>
            </w:r>
          </w:p>
        </w:tc>
        <w:tc>
          <w:tcPr>
            <w:tcW w:w="1109" w:type="dxa"/>
            <w:vAlign w:val="bottom"/>
          </w:tcPr>
          <w:p w14:paraId="39DADCC1" w14:textId="3E979F1B" w:rsidR="00AB476D" w:rsidRPr="00CD4FB0" w:rsidRDefault="00AB476D" w:rsidP="00AB47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(2,058,787)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53A392" w14:textId="33BB14F5" w:rsidR="00AB476D" w:rsidRPr="00CD4FB0" w:rsidRDefault="00AB476D" w:rsidP="00AB47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(9,534,304)</w:t>
            </w:r>
          </w:p>
        </w:tc>
      </w:tr>
      <w:tr w:rsidR="000E5F6A" w:rsidRPr="00CD4FB0" w14:paraId="4C7B8FF9" w14:textId="77777777" w:rsidTr="001743CE">
        <w:trPr>
          <w:cantSplit/>
          <w:trHeight w:val="278"/>
        </w:trPr>
        <w:tc>
          <w:tcPr>
            <w:tcW w:w="3118" w:type="dxa"/>
          </w:tcPr>
          <w:p w14:paraId="3228FE72" w14:textId="55308072" w:rsidR="000E5F6A" w:rsidRPr="00CD4FB0" w:rsidRDefault="000E5F6A" w:rsidP="000E5F6A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2565</w:t>
            </w:r>
          </w:p>
        </w:tc>
        <w:tc>
          <w:tcPr>
            <w:tcW w:w="1198" w:type="dxa"/>
            <w:vAlign w:val="bottom"/>
          </w:tcPr>
          <w:p w14:paraId="28ACB5DC" w14:textId="476DAB9B" w:rsidR="000E5F6A" w:rsidRPr="00CD4FB0" w:rsidRDefault="008B528A" w:rsidP="000E5F6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8B528A">
              <w:rPr>
                <w:rFonts w:ascii="BrowalliaUPC" w:hAnsi="BrowalliaUPC" w:cs="BrowalliaUPC" w:hint="cs"/>
                <w:sz w:val="22"/>
                <w:szCs w:val="22"/>
              </w:rPr>
              <w:t>9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</w:rPr>
              <w:t>,652,519</w:t>
            </w:r>
          </w:p>
        </w:tc>
        <w:tc>
          <w:tcPr>
            <w:tcW w:w="1221" w:type="dxa"/>
            <w:gridSpan w:val="2"/>
            <w:vAlign w:val="bottom"/>
          </w:tcPr>
          <w:p w14:paraId="04C98B6C" w14:textId="40FFBB9A" w:rsidR="000E5F6A" w:rsidRPr="00CD4FB0" w:rsidRDefault="000E5F6A" w:rsidP="000E5F6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2,356,536</w:t>
            </w:r>
          </w:p>
        </w:tc>
        <w:tc>
          <w:tcPr>
            <w:tcW w:w="1347" w:type="dxa"/>
            <w:gridSpan w:val="2"/>
            <w:vAlign w:val="bottom"/>
          </w:tcPr>
          <w:p w14:paraId="42F66130" w14:textId="4C5C8627" w:rsidR="000E5F6A" w:rsidRPr="00CD4FB0" w:rsidRDefault="000E5F6A" w:rsidP="000E5F6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58,855,788</w:t>
            </w:r>
          </w:p>
        </w:tc>
        <w:tc>
          <w:tcPr>
            <w:tcW w:w="1267" w:type="dxa"/>
            <w:vAlign w:val="bottom"/>
          </w:tcPr>
          <w:p w14:paraId="00FB35B3" w14:textId="208FF858" w:rsidR="000E5F6A" w:rsidRPr="00CD4FB0" w:rsidRDefault="000E5F6A" w:rsidP="000E5F6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1,568,948</w:t>
            </w:r>
          </w:p>
        </w:tc>
        <w:tc>
          <w:tcPr>
            <w:tcW w:w="1108" w:type="dxa"/>
            <w:vAlign w:val="bottom"/>
          </w:tcPr>
          <w:p w14:paraId="4047BD8A" w14:textId="59C7839D" w:rsidR="000E5F6A" w:rsidRPr="00CD4FB0" w:rsidRDefault="000E5F6A" w:rsidP="000E5F6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1,366,114</w:t>
            </w:r>
          </w:p>
        </w:tc>
        <w:tc>
          <w:tcPr>
            <w:tcW w:w="1108" w:type="dxa"/>
            <w:vAlign w:val="bottom"/>
          </w:tcPr>
          <w:p w14:paraId="1B3F22BD" w14:textId="02DD2787" w:rsidR="000E5F6A" w:rsidRPr="00CD4FB0" w:rsidRDefault="000E5F6A" w:rsidP="000E5F6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6,384,723</w:t>
            </w:r>
          </w:p>
        </w:tc>
        <w:tc>
          <w:tcPr>
            <w:tcW w:w="1267" w:type="dxa"/>
            <w:vAlign w:val="bottom"/>
          </w:tcPr>
          <w:p w14:paraId="6024762A" w14:textId="7AC561AF" w:rsidR="000E5F6A" w:rsidRPr="00CD4FB0" w:rsidRDefault="000E5F6A" w:rsidP="000E5F6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2,724,638</w:t>
            </w:r>
          </w:p>
        </w:tc>
        <w:tc>
          <w:tcPr>
            <w:tcW w:w="1109" w:type="dxa"/>
            <w:vAlign w:val="bottom"/>
          </w:tcPr>
          <w:p w14:paraId="71D60A5D" w14:textId="65CEEA7E" w:rsidR="000E5F6A" w:rsidRPr="00CD4FB0" w:rsidRDefault="000E5F6A" w:rsidP="000E5F6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5,142,983</w:t>
            </w:r>
          </w:p>
        </w:tc>
        <w:tc>
          <w:tcPr>
            <w:tcW w:w="1584" w:type="dxa"/>
            <w:vAlign w:val="bottom"/>
          </w:tcPr>
          <w:p w14:paraId="3B587B36" w14:textId="6A123453" w:rsidR="000E5F6A" w:rsidRPr="00CD4FB0" w:rsidRDefault="000E5F6A" w:rsidP="000E5F6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88,052,249</w:t>
            </w:r>
          </w:p>
        </w:tc>
      </w:tr>
      <w:tr w:rsidR="000E5F6A" w:rsidRPr="00CD4FB0" w14:paraId="517F979B" w14:textId="77777777" w:rsidTr="001743CE">
        <w:trPr>
          <w:cantSplit/>
          <w:trHeight w:val="278"/>
        </w:trPr>
        <w:tc>
          <w:tcPr>
            <w:tcW w:w="3118" w:type="dxa"/>
          </w:tcPr>
          <w:p w14:paraId="60AEC5AA" w14:textId="77777777" w:rsidR="000E5F6A" w:rsidRPr="00CD4FB0" w:rsidRDefault="000E5F6A" w:rsidP="000E5F6A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98" w:type="dxa"/>
            <w:vAlign w:val="bottom"/>
          </w:tcPr>
          <w:p w14:paraId="06A2B816" w14:textId="75D3B8DF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2B7CCFC0" w14:textId="4C9E73F7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6E3AD595" w14:textId="2AC7C35C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67" w:type="dxa"/>
            <w:vAlign w:val="bottom"/>
          </w:tcPr>
          <w:p w14:paraId="6220B75A" w14:textId="3576D4A0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vAlign w:val="bottom"/>
          </w:tcPr>
          <w:p w14:paraId="1C26EC36" w14:textId="0D634C67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vAlign w:val="bottom"/>
          </w:tcPr>
          <w:p w14:paraId="1C409867" w14:textId="68AE9A53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75237783" w14:textId="77777777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vAlign w:val="bottom"/>
          </w:tcPr>
          <w:p w14:paraId="6CACE375" w14:textId="77777777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F9EFDE9" w14:textId="77777777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0E5F6A" w:rsidRPr="00CD4FB0" w14:paraId="3089AB59" w14:textId="77777777" w:rsidTr="001743CE">
        <w:trPr>
          <w:cantSplit/>
          <w:trHeight w:val="307"/>
        </w:trPr>
        <w:tc>
          <w:tcPr>
            <w:tcW w:w="3118" w:type="dxa"/>
          </w:tcPr>
          <w:p w14:paraId="36C1E09B" w14:textId="77777777" w:rsidR="000E5F6A" w:rsidRPr="00CD4FB0" w:rsidRDefault="000E5F6A" w:rsidP="000E5F6A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98" w:type="dxa"/>
            <w:vAlign w:val="bottom"/>
          </w:tcPr>
          <w:p w14:paraId="46D2653D" w14:textId="4CA9DBAD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1082A137" w14:textId="73EFAC17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7E6F7C77" w14:textId="771ECEC7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67" w:type="dxa"/>
            <w:vAlign w:val="bottom"/>
          </w:tcPr>
          <w:p w14:paraId="1606D7FF" w14:textId="76034945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vAlign w:val="bottom"/>
          </w:tcPr>
          <w:p w14:paraId="1F99015E" w14:textId="78F8A5F3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vAlign w:val="bottom"/>
          </w:tcPr>
          <w:p w14:paraId="4BD641AC" w14:textId="566843AA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75A24B1B" w14:textId="77777777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</w:tcPr>
          <w:p w14:paraId="6E285307" w14:textId="77777777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C061614" w14:textId="77777777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0E5F6A" w:rsidRPr="00CD4FB0" w14:paraId="2E16DD13" w14:textId="77777777" w:rsidTr="001743CE">
        <w:trPr>
          <w:cantSplit/>
          <w:trHeight w:val="283"/>
        </w:trPr>
        <w:tc>
          <w:tcPr>
            <w:tcW w:w="3118" w:type="dxa"/>
          </w:tcPr>
          <w:p w14:paraId="62E535FD" w14:textId="7D4DE8BE" w:rsidR="000E5F6A" w:rsidRPr="00CD4FB0" w:rsidRDefault="000E5F6A" w:rsidP="000E5F6A">
            <w:pPr>
              <w:pStyle w:val="Heading6"/>
              <w:ind w:left="162" w:hanging="162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198" w:type="dxa"/>
            <w:vAlign w:val="bottom"/>
          </w:tcPr>
          <w:p w14:paraId="37F180A1" w14:textId="77777777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46E06067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28DF26F0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67" w:type="dxa"/>
            <w:vAlign w:val="bottom"/>
          </w:tcPr>
          <w:p w14:paraId="13E57EA9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08" w:type="dxa"/>
            <w:vAlign w:val="bottom"/>
          </w:tcPr>
          <w:p w14:paraId="6638D915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08" w:type="dxa"/>
            <w:vAlign w:val="bottom"/>
          </w:tcPr>
          <w:p w14:paraId="2DECE39B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73E47724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09" w:type="dxa"/>
          </w:tcPr>
          <w:p w14:paraId="1EBB8502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AEA6AFB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0E5F6A" w:rsidRPr="00CD4FB0" w14:paraId="3B9D424A" w14:textId="77777777" w:rsidTr="001743CE">
        <w:trPr>
          <w:cantSplit/>
          <w:trHeight w:val="278"/>
        </w:trPr>
        <w:tc>
          <w:tcPr>
            <w:tcW w:w="3118" w:type="dxa"/>
          </w:tcPr>
          <w:p w14:paraId="4A9845E4" w14:textId="30E6C1AD" w:rsidR="000E5F6A" w:rsidRPr="00CD4FB0" w:rsidRDefault="000E5F6A" w:rsidP="000E5F6A">
            <w:pPr>
              <w:pStyle w:val="Heading6"/>
              <w:ind w:left="162" w:hanging="162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ค่าเผื่อการด้อยค่าของสินทรัพย์</w:t>
            </w:r>
          </w:p>
        </w:tc>
        <w:tc>
          <w:tcPr>
            <w:tcW w:w="1198" w:type="dxa"/>
            <w:vAlign w:val="bottom"/>
          </w:tcPr>
          <w:p w14:paraId="35F3AE92" w14:textId="77777777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607CF23A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34657715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67" w:type="dxa"/>
            <w:vAlign w:val="bottom"/>
          </w:tcPr>
          <w:p w14:paraId="33963C91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08" w:type="dxa"/>
            <w:vAlign w:val="bottom"/>
          </w:tcPr>
          <w:p w14:paraId="259E5BA5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08" w:type="dxa"/>
            <w:vAlign w:val="bottom"/>
          </w:tcPr>
          <w:p w14:paraId="472EA208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630AE59F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09" w:type="dxa"/>
          </w:tcPr>
          <w:p w14:paraId="3417E100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31F877B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0E5F6A" w:rsidRPr="00CD4FB0" w14:paraId="671C8FC7" w14:textId="77777777" w:rsidTr="001743CE">
        <w:trPr>
          <w:cantSplit/>
          <w:trHeight w:val="278"/>
        </w:trPr>
        <w:tc>
          <w:tcPr>
            <w:tcW w:w="3118" w:type="dxa"/>
          </w:tcPr>
          <w:p w14:paraId="3E2BFD17" w14:textId="41CAA5CF" w:rsidR="000E5F6A" w:rsidRPr="00CD4FB0" w:rsidRDefault="000E5F6A" w:rsidP="000E5F6A">
            <w:pPr>
              <w:pStyle w:val="Heading6"/>
              <w:ind w:left="162" w:hanging="162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val="en-GB"/>
              </w:rPr>
              <w:t xml:space="preserve">1 </w:t>
            </w:r>
            <w:r w:rsidRPr="00CD4FB0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val="en-GB"/>
              </w:rPr>
              <w:t xml:space="preserve">มกราคม </w:t>
            </w:r>
            <w:r w:rsidRPr="00CD4FB0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val="en-GB"/>
              </w:rPr>
              <w:t>25</w:t>
            </w:r>
            <w:r w:rsidRPr="00CD4FB0">
              <w:rPr>
                <w:rFonts w:ascii="BrowalliaUPC" w:hAnsi="BrowalliaUPC" w:cs="BrowalliaUPC"/>
                <w:b w:val="0"/>
                <w:bCs w:val="0"/>
                <w:sz w:val="22"/>
                <w:szCs w:val="22"/>
              </w:rPr>
              <w:t>64</w:t>
            </w:r>
          </w:p>
        </w:tc>
        <w:tc>
          <w:tcPr>
            <w:tcW w:w="1198" w:type="dxa"/>
            <w:vAlign w:val="bottom"/>
          </w:tcPr>
          <w:p w14:paraId="0AAD39F7" w14:textId="72A531E3" w:rsidR="000E5F6A" w:rsidRPr="00CD4FB0" w:rsidRDefault="000E5F6A" w:rsidP="000E5F6A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  <w:gridSpan w:val="2"/>
            <w:vAlign w:val="bottom"/>
          </w:tcPr>
          <w:p w14:paraId="32956B75" w14:textId="4677CA8D" w:rsidR="000E5F6A" w:rsidRPr="00CD4FB0" w:rsidRDefault="000E5F6A" w:rsidP="000E5F6A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5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47" w:type="dxa"/>
            <w:gridSpan w:val="2"/>
            <w:vAlign w:val="bottom"/>
          </w:tcPr>
          <w:p w14:paraId="29484039" w14:textId="7CA24B13" w:rsidR="000E5F6A" w:rsidRPr="00CD4FB0" w:rsidRDefault="000E5F6A" w:rsidP="000E5F6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281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830</w:t>
            </w:r>
          </w:p>
        </w:tc>
        <w:tc>
          <w:tcPr>
            <w:tcW w:w="1267" w:type="dxa"/>
            <w:vAlign w:val="bottom"/>
          </w:tcPr>
          <w:p w14:paraId="53D48094" w14:textId="79271F85" w:rsidR="000E5F6A" w:rsidRPr="00CD4FB0" w:rsidRDefault="000E5F6A" w:rsidP="000E5F6A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8" w:type="dxa"/>
            <w:vAlign w:val="bottom"/>
          </w:tcPr>
          <w:p w14:paraId="1A559E9C" w14:textId="6CF128D3" w:rsidR="000E5F6A" w:rsidRPr="00CD4FB0" w:rsidRDefault="000E5F6A" w:rsidP="000E5F6A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8" w:type="dxa"/>
            <w:vAlign w:val="bottom"/>
          </w:tcPr>
          <w:p w14:paraId="61B28F47" w14:textId="7AB81C10" w:rsidR="000E5F6A" w:rsidRPr="00CD4FB0" w:rsidRDefault="000E5F6A" w:rsidP="000E5F6A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7" w:type="dxa"/>
            <w:vAlign w:val="bottom"/>
          </w:tcPr>
          <w:p w14:paraId="1A2F7102" w14:textId="041983EF" w:rsidR="000E5F6A" w:rsidRPr="00CD4FB0" w:rsidRDefault="000E5F6A" w:rsidP="000E5F6A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9" w:type="dxa"/>
            <w:vAlign w:val="bottom"/>
          </w:tcPr>
          <w:p w14:paraId="290F27E1" w14:textId="61E70D83" w:rsidR="000E5F6A" w:rsidRPr="00CD4FB0" w:rsidRDefault="000E5F6A" w:rsidP="000E5F6A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4579A786" w14:textId="77FE4270" w:rsidR="000E5F6A" w:rsidRPr="00CD4FB0" w:rsidRDefault="000E5F6A" w:rsidP="000E5F6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281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830</w:t>
            </w:r>
          </w:p>
        </w:tc>
      </w:tr>
      <w:tr w:rsidR="000E5F6A" w:rsidRPr="00CD4FB0" w14:paraId="7D02A1CB" w14:textId="77777777" w:rsidTr="001743CE">
        <w:trPr>
          <w:cantSplit/>
          <w:trHeight w:val="278"/>
        </w:trPr>
        <w:tc>
          <w:tcPr>
            <w:tcW w:w="3118" w:type="dxa"/>
          </w:tcPr>
          <w:p w14:paraId="018A35BC" w14:textId="3A21E09C" w:rsidR="000E5F6A" w:rsidRPr="00CD4FB0" w:rsidRDefault="000E5F6A" w:rsidP="000E5F6A">
            <w:pPr>
              <w:pStyle w:val="Heading6"/>
              <w:ind w:left="162" w:hanging="162"/>
              <w:rPr>
                <w:rFonts w:ascii="BrowalliaUPC" w:hAnsi="BrowalliaUPC" w:cs="BrowalliaUPC"/>
                <w:b w:val="0"/>
                <w:bCs w:val="0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val="en-GB"/>
              </w:rPr>
              <w:t xml:space="preserve">31 </w:t>
            </w:r>
            <w:r w:rsidRPr="00CD4FB0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CD4FB0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98" w:type="dxa"/>
            <w:vAlign w:val="bottom"/>
          </w:tcPr>
          <w:p w14:paraId="0A1741D4" w14:textId="7047B972" w:rsidR="000E5F6A" w:rsidRPr="00CD4FB0" w:rsidRDefault="000E5F6A" w:rsidP="000E5F6A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  <w:gridSpan w:val="2"/>
            <w:vAlign w:val="bottom"/>
          </w:tcPr>
          <w:p w14:paraId="394506BB" w14:textId="0AA246E0" w:rsidR="000E5F6A" w:rsidRPr="00CD4FB0" w:rsidRDefault="000E5F6A" w:rsidP="000E5F6A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47" w:type="dxa"/>
            <w:gridSpan w:val="2"/>
            <w:vAlign w:val="bottom"/>
          </w:tcPr>
          <w:p w14:paraId="28200DED" w14:textId="40DABC59" w:rsidR="000E5F6A" w:rsidRPr="00CD4FB0" w:rsidRDefault="008B528A" w:rsidP="000E5F6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281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830</w:t>
            </w:r>
          </w:p>
        </w:tc>
        <w:tc>
          <w:tcPr>
            <w:tcW w:w="1267" w:type="dxa"/>
            <w:vAlign w:val="bottom"/>
          </w:tcPr>
          <w:p w14:paraId="70C2F657" w14:textId="387BFA44" w:rsidR="000E5F6A" w:rsidRPr="00CD4FB0" w:rsidRDefault="000E5F6A" w:rsidP="000E5F6A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8" w:type="dxa"/>
            <w:vAlign w:val="bottom"/>
          </w:tcPr>
          <w:p w14:paraId="02715F1F" w14:textId="073CE071" w:rsidR="000E5F6A" w:rsidRPr="00CD4FB0" w:rsidRDefault="000E5F6A" w:rsidP="000E5F6A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8" w:type="dxa"/>
            <w:vAlign w:val="bottom"/>
          </w:tcPr>
          <w:p w14:paraId="525AD0F2" w14:textId="457B0B71" w:rsidR="000E5F6A" w:rsidRPr="00CD4FB0" w:rsidRDefault="000E5F6A" w:rsidP="000E5F6A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7" w:type="dxa"/>
            <w:vAlign w:val="bottom"/>
          </w:tcPr>
          <w:p w14:paraId="010EC5F6" w14:textId="1C72D754" w:rsidR="000E5F6A" w:rsidRPr="00CD4FB0" w:rsidRDefault="000E5F6A" w:rsidP="000E5F6A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9" w:type="dxa"/>
            <w:vAlign w:val="bottom"/>
          </w:tcPr>
          <w:p w14:paraId="2ECD2404" w14:textId="7CBB6CDB" w:rsidR="000E5F6A" w:rsidRPr="00CD4FB0" w:rsidRDefault="000E5F6A" w:rsidP="000E5F6A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0EEB8965" w14:textId="7D87907E" w:rsidR="000E5F6A" w:rsidRPr="00CD4FB0" w:rsidRDefault="008B528A" w:rsidP="000E5F6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281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830</w:t>
            </w:r>
          </w:p>
        </w:tc>
      </w:tr>
      <w:tr w:rsidR="000E5F6A" w:rsidRPr="00CD4FB0" w14:paraId="232EBFC3" w14:textId="77777777" w:rsidTr="001743CE">
        <w:trPr>
          <w:cantSplit/>
          <w:trHeight w:val="278"/>
        </w:trPr>
        <w:tc>
          <w:tcPr>
            <w:tcW w:w="3118" w:type="dxa"/>
          </w:tcPr>
          <w:p w14:paraId="5C0AF91E" w14:textId="70CA8BC1" w:rsidR="000E5F6A" w:rsidRPr="00CD4FB0" w:rsidRDefault="000E5F6A" w:rsidP="000E5F6A">
            <w:pPr>
              <w:pStyle w:val="Heading6"/>
              <w:ind w:left="162" w:hanging="162"/>
              <w:rPr>
                <w:rFonts w:ascii="BrowalliaUPC" w:hAnsi="BrowalliaUPC" w:cs="BrowalliaUPC"/>
                <w:b w:val="0"/>
                <w:bCs w:val="0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b w:val="0"/>
                <w:bCs w:val="0"/>
                <w:sz w:val="22"/>
                <w:szCs w:val="22"/>
              </w:rPr>
              <w:t>31</w:t>
            </w:r>
            <w:r w:rsidRPr="00CD4FB0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b w:val="0"/>
                <w:bCs w:val="0"/>
                <w:sz w:val="22"/>
                <w:szCs w:val="22"/>
              </w:rPr>
              <w:t>2565</w:t>
            </w:r>
          </w:p>
        </w:tc>
        <w:tc>
          <w:tcPr>
            <w:tcW w:w="1198" w:type="dxa"/>
            <w:vAlign w:val="bottom"/>
          </w:tcPr>
          <w:p w14:paraId="5E2A2754" w14:textId="19471ADD" w:rsidR="000E5F6A" w:rsidRPr="00CD4FB0" w:rsidRDefault="000E5F6A" w:rsidP="000E5F6A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-</w:t>
            </w:r>
          </w:p>
        </w:tc>
        <w:tc>
          <w:tcPr>
            <w:tcW w:w="1221" w:type="dxa"/>
            <w:gridSpan w:val="2"/>
            <w:vAlign w:val="bottom"/>
          </w:tcPr>
          <w:p w14:paraId="12339EA8" w14:textId="137B4859" w:rsidR="000E5F6A" w:rsidRPr="00CD4FB0" w:rsidRDefault="000E5F6A" w:rsidP="000E5F6A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- </w:t>
            </w:r>
          </w:p>
        </w:tc>
        <w:tc>
          <w:tcPr>
            <w:tcW w:w="1347" w:type="dxa"/>
            <w:gridSpan w:val="2"/>
            <w:vAlign w:val="bottom"/>
          </w:tcPr>
          <w:p w14:paraId="615A3E0A" w14:textId="2A88B883" w:rsidR="000E5F6A" w:rsidRPr="00CD4FB0" w:rsidRDefault="000E5F6A" w:rsidP="000E5F6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281,830</w:t>
            </w:r>
          </w:p>
        </w:tc>
        <w:tc>
          <w:tcPr>
            <w:tcW w:w="1267" w:type="dxa"/>
            <w:vAlign w:val="bottom"/>
          </w:tcPr>
          <w:p w14:paraId="5E0AE983" w14:textId="254CA267" w:rsidR="000E5F6A" w:rsidRPr="00CD4FB0" w:rsidRDefault="000E5F6A" w:rsidP="000E5F6A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-</w:t>
            </w:r>
          </w:p>
        </w:tc>
        <w:tc>
          <w:tcPr>
            <w:tcW w:w="1108" w:type="dxa"/>
            <w:vAlign w:val="bottom"/>
          </w:tcPr>
          <w:p w14:paraId="63AD254C" w14:textId="63222201" w:rsidR="000E5F6A" w:rsidRPr="00CD4FB0" w:rsidRDefault="000E5F6A" w:rsidP="000E5F6A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-</w:t>
            </w:r>
          </w:p>
        </w:tc>
        <w:tc>
          <w:tcPr>
            <w:tcW w:w="1108" w:type="dxa"/>
            <w:vAlign w:val="bottom"/>
          </w:tcPr>
          <w:p w14:paraId="047CC53B" w14:textId="3EFC6256" w:rsidR="000E5F6A" w:rsidRPr="00CD4FB0" w:rsidRDefault="000E5F6A" w:rsidP="000E5F6A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-</w:t>
            </w:r>
          </w:p>
        </w:tc>
        <w:tc>
          <w:tcPr>
            <w:tcW w:w="1267" w:type="dxa"/>
            <w:vAlign w:val="bottom"/>
          </w:tcPr>
          <w:p w14:paraId="41A71C22" w14:textId="1CFEA8AB" w:rsidR="000E5F6A" w:rsidRPr="00CD4FB0" w:rsidRDefault="000E5F6A" w:rsidP="000E5F6A">
            <w:pPr>
              <w:pBdr>
                <w:bottom w:val="single" w:sz="4" w:space="1" w:color="auto"/>
              </w:pBdr>
              <w:tabs>
                <w:tab w:val="clear" w:pos="680"/>
                <w:tab w:val="left" w:pos="51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-</w:t>
            </w:r>
          </w:p>
        </w:tc>
        <w:tc>
          <w:tcPr>
            <w:tcW w:w="1109" w:type="dxa"/>
            <w:vAlign w:val="bottom"/>
          </w:tcPr>
          <w:p w14:paraId="42EF2AEE" w14:textId="7EEB16C7" w:rsidR="000E5F6A" w:rsidRPr="00CD4FB0" w:rsidRDefault="000E5F6A" w:rsidP="000E5F6A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-</w:t>
            </w:r>
          </w:p>
        </w:tc>
        <w:tc>
          <w:tcPr>
            <w:tcW w:w="1584" w:type="dxa"/>
            <w:vAlign w:val="bottom"/>
          </w:tcPr>
          <w:p w14:paraId="6C4EB97C" w14:textId="190166AA" w:rsidR="000E5F6A" w:rsidRPr="00CD4FB0" w:rsidRDefault="000E5F6A" w:rsidP="000E5F6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281,830</w:t>
            </w:r>
          </w:p>
        </w:tc>
      </w:tr>
      <w:tr w:rsidR="000E5F6A" w:rsidRPr="00CD4FB0" w14:paraId="5823E67C" w14:textId="77777777" w:rsidTr="001743CE">
        <w:trPr>
          <w:cantSplit/>
          <w:trHeight w:val="278"/>
        </w:trPr>
        <w:tc>
          <w:tcPr>
            <w:tcW w:w="3118" w:type="dxa"/>
          </w:tcPr>
          <w:p w14:paraId="537F5D1A" w14:textId="77777777" w:rsidR="000E5F6A" w:rsidRPr="00CD4FB0" w:rsidRDefault="000E5F6A" w:rsidP="000E5F6A">
            <w:pPr>
              <w:pStyle w:val="Heading6"/>
              <w:ind w:left="162" w:hanging="162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5823904D" w14:textId="77777777" w:rsidR="000E5F6A" w:rsidRPr="00CD4FB0" w:rsidRDefault="000E5F6A" w:rsidP="000E5F6A">
            <w:pPr>
              <w:pStyle w:val="Heading6"/>
              <w:ind w:left="162" w:hanging="162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98" w:type="dxa"/>
            <w:vAlign w:val="bottom"/>
          </w:tcPr>
          <w:p w14:paraId="726872B8" w14:textId="77777777" w:rsidR="000E5F6A" w:rsidRPr="00CD4FB0" w:rsidRDefault="000E5F6A" w:rsidP="000E5F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2C05F5DB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7BB59385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7FE941A9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08" w:type="dxa"/>
            <w:vAlign w:val="bottom"/>
          </w:tcPr>
          <w:p w14:paraId="3288E369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08" w:type="dxa"/>
            <w:vAlign w:val="bottom"/>
          </w:tcPr>
          <w:p w14:paraId="48890617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4BBB7D1E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09" w:type="dxa"/>
            <w:vAlign w:val="bottom"/>
          </w:tcPr>
          <w:p w14:paraId="72BBBCCA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74689DF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0E5F6A" w:rsidRPr="00CD4FB0" w14:paraId="4C2DE3B4" w14:textId="77777777" w:rsidTr="001743CE">
        <w:trPr>
          <w:cantSplit/>
          <w:trHeight w:val="278"/>
        </w:trPr>
        <w:tc>
          <w:tcPr>
            <w:tcW w:w="3118" w:type="dxa"/>
          </w:tcPr>
          <w:p w14:paraId="744DFEE8" w14:textId="4C9DC357" w:rsidR="000E5F6A" w:rsidRPr="00CD4FB0" w:rsidRDefault="000E5F6A" w:rsidP="000E5F6A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1198" w:type="dxa"/>
            <w:vAlign w:val="bottom"/>
          </w:tcPr>
          <w:p w14:paraId="756CD973" w14:textId="188EFBC2" w:rsidR="000E5F6A" w:rsidRPr="00CD4FB0" w:rsidRDefault="008B528A" w:rsidP="000E5F6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5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256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24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3</w:t>
            </w:r>
          </w:p>
        </w:tc>
        <w:tc>
          <w:tcPr>
            <w:tcW w:w="1221" w:type="dxa"/>
            <w:gridSpan w:val="2"/>
            <w:vAlign w:val="bottom"/>
          </w:tcPr>
          <w:p w14:paraId="6BDF19D2" w14:textId="5B64F169" w:rsidR="000E5F6A" w:rsidRPr="00CD4FB0" w:rsidRDefault="008B528A" w:rsidP="000E5F6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2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323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12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</w:p>
        </w:tc>
        <w:tc>
          <w:tcPr>
            <w:tcW w:w="1347" w:type="dxa"/>
            <w:gridSpan w:val="2"/>
            <w:vAlign w:val="bottom"/>
          </w:tcPr>
          <w:p w14:paraId="68EE6FAB" w14:textId="43B9535C" w:rsidR="000E5F6A" w:rsidRPr="00CD4FB0" w:rsidRDefault="000E5F6A" w:rsidP="000E5F6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49,987,339</w:t>
            </w:r>
          </w:p>
        </w:tc>
        <w:tc>
          <w:tcPr>
            <w:tcW w:w="1267" w:type="dxa"/>
            <w:vAlign w:val="bottom"/>
          </w:tcPr>
          <w:p w14:paraId="1E3EDFFF" w14:textId="7371AB1F" w:rsidR="000E5F6A" w:rsidRPr="00CD4FB0" w:rsidRDefault="008B528A" w:rsidP="000E5F6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2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159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642</w:t>
            </w:r>
          </w:p>
        </w:tc>
        <w:tc>
          <w:tcPr>
            <w:tcW w:w="1108" w:type="dxa"/>
            <w:vAlign w:val="bottom"/>
          </w:tcPr>
          <w:p w14:paraId="6D23EA30" w14:textId="78C0130F" w:rsidR="000E5F6A" w:rsidRPr="00CD4FB0" w:rsidRDefault="008B528A" w:rsidP="000E5F6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858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74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8</w:t>
            </w:r>
          </w:p>
        </w:tc>
        <w:tc>
          <w:tcPr>
            <w:tcW w:w="1108" w:type="dxa"/>
            <w:vAlign w:val="bottom"/>
          </w:tcPr>
          <w:p w14:paraId="15DC2841" w14:textId="30C95A54" w:rsidR="000E5F6A" w:rsidRPr="00CD4FB0" w:rsidRDefault="008B528A" w:rsidP="000E5F6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3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096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348</w:t>
            </w:r>
          </w:p>
        </w:tc>
        <w:tc>
          <w:tcPr>
            <w:tcW w:w="1267" w:type="dxa"/>
            <w:vAlign w:val="bottom"/>
          </w:tcPr>
          <w:p w14:paraId="3A00FFFC" w14:textId="558CB551" w:rsidR="000E5F6A" w:rsidRPr="00CD4FB0" w:rsidRDefault="008B528A" w:rsidP="000E5F6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665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64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</w:p>
        </w:tc>
        <w:tc>
          <w:tcPr>
            <w:tcW w:w="1109" w:type="dxa"/>
            <w:vAlign w:val="bottom"/>
          </w:tcPr>
          <w:p w14:paraId="53692D21" w14:textId="6AE9EF7A" w:rsidR="000E5F6A" w:rsidRPr="00CD4FB0" w:rsidRDefault="008B528A" w:rsidP="000E5F6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7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816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64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</w:rPr>
              <w:t>3</w:t>
            </w:r>
          </w:p>
        </w:tc>
        <w:tc>
          <w:tcPr>
            <w:tcW w:w="1584" w:type="dxa"/>
            <w:vAlign w:val="bottom"/>
          </w:tcPr>
          <w:p w14:paraId="04F528E1" w14:textId="14D62C01" w:rsidR="000E5F6A" w:rsidRPr="00CD4FB0" w:rsidRDefault="008B528A" w:rsidP="000E5F6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73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163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72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</w:rPr>
              <w:t>7</w:t>
            </w:r>
          </w:p>
        </w:tc>
      </w:tr>
      <w:tr w:rsidR="000E5F6A" w:rsidRPr="00CD4FB0" w14:paraId="7F7D310E" w14:textId="77777777" w:rsidTr="001743CE">
        <w:trPr>
          <w:cantSplit/>
          <w:trHeight w:val="278"/>
        </w:trPr>
        <w:tc>
          <w:tcPr>
            <w:tcW w:w="3118" w:type="dxa"/>
          </w:tcPr>
          <w:p w14:paraId="1785516D" w14:textId="694316A0" w:rsidR="000E5F6A" w:rsidRPr="00CD4FB0" w:rsidRDefault="000E5F6A" w:rsidP="000E5F6A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2565</w:t>
            </w:r>
          </w:p>
        </w:tc>
        <w:tc>
          <w:tcPr>
            <w:tcW w:w="1198" w:type="dxa"/>
            <w:vAlign w:val="bottom"/>
          </w:tcPr>
          <w:p w14:paraId="1D04DA4C" w14:textId="180F3EEB" w:rsidR="000E5F6A" w:rsidRPr="00CD4FB0" w:rsidRDefault="000E5F6A" w:rsidP="000E5F6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2,458,499</w:t>
            </w:r>
          </w:p>
        </w:tc>
        <w:tc>
          <w:tcPr>
            <w:tcW w:w="1221" w:type="dxa"/>
            <w:gridSpan w:val="2"/>
            <w:vAlign w:val="bottom"/>
          </w:tcPr>
          <w:p w14:paraId="5E374929" w14:textId="2D08CF62" w:rsidR="000E5F6A" w:rsidRPr="00CD4FB0" w:rsidRDefault="000E5F6A" w:rsidP="000E5F6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4,796,823</w:t>
            </w:r>
          </w:p>
        </w:tc>
        <w:tc>
          <w:tcPr>
            <w:tcW w:w="1347" w:type="dxa"/>
            <w:gridSpan w:val="2"/>
            <w:vAlign w:val="bottom"/>
          </w:tcPr>
          <w:p w14:paraId="09FE828A" w14:textId="7DDA7D2C" w:rsidR="000E5F6A" w:rsidRPr="00CD4FB0" w:rsidRDefault="000E5F6A" w:rsidP="000E5F6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50,390,072</w:t>
            </w:r>
          </w:p>
        </w:tc>
        <w:tc>
          <w:tcPr>
            <w:tcW w:w="1267" w:type="dxa"/>
            <w:vAlign w:val="bottom"/>
          </w:tcPr>
          <w:p w14:paraId="03E2970B" w14:textId="1A144AF9" w:rsidR="000E5F6A" w:rsidRPr="00CD4FB0" w:rsidRDefault="000E5F6A" w:rsidP="000E5F6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1,717,887</w:t>
            </w:r>
          </w:p>
        </w:tc>
        <w:tc>
          <w:tcPr>
            <w:tcW w:w="1108" w:type="dxa"/>
            <w:vAlign w:val="bottom"/>
          </w:tcPr>
          <w:p w14:paraId="26C9293C" w14:textId="3BD0DD99" w:rsidR="000E5F6A" w:rsidRPr="00CD4FB0" w:rsidRDefault="000E5F6A" w:rsidP="000E5F6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886,560</w:t>
            </w:r>
          </w:p>
        </w:tc>
        <w:tc>
          <w:tcPr>
            <w:tcW w:w="1108" w:type="dxa"/>
            <w:vAlign w:val="bottom"/>
          </w:tcPr>
          <w:p w14:paraId="0E3FAB08" w14:textId="7B7A9F73" w:rsidR="000E5F6A" w:rsidRPr="00CD4FB0" w:rsidRDefault="000E5F6A" w:rsidP="000E5F6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2,540,760</w:t>
            </w:r>
          </w:p>
        </w:tc>
        <w:tc>
          <w:tcPr>
            <w:tcW w:w="1267" w:type="dxa"/>
            <w:vAlign w:val="bottom"/>
          </w:tcPr>
          <w:p w14:paraId="3B910947" w14:textId="5CF7E22B" w:rsidR="000E5F6A" w:rsidRPr="00CD4FB0" w:rsidRDefault="000E5F6A" w:rsidP="000E5F6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1,218,255</w:t>
            </w:r>
          </w:p>
        </w:tc>
        <w:tc>
          <w:tcPr>
            <w:tcW w:w="1109" w:type="dxa"/>
            <w:vAlign w:val="bottom"/>
          </w:tcPr>
          <w:p w14:paraId="461DCB8C" w14:textId="42EBA160" w:rsidR="000E5F6A" w:rsidRPr="00CD4FB0" w:rsidRDefault="000E5F6A" w:rsidP="000E5F6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11,074,829</w:t>
            </w:r>
          </w:p>
        </w:tc>
        <w:tc>
          <w:tcPr>
            <w:tcW w:w="1584" w:type="dxa"/>
            <w:vAlign w:val="bottom"/>
          </w:tcPr>
          <w:p w14:paraId="0016A323" w14:textId="5881166B" w:rsidR="000E5F6A" w:rsidRPr="00CD4FB0" w:rsidRDefault="000E5F6A" w:rsidP="000E5F6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75,083,685</w:t>
            </w:r>
          </w:p>
        </w:tc>
      </w:tr>
      <w:tr w:rsidR="000E5F6A" w:rsidRPr="00CD4FB0" w14:paraId="3AFF9BFF" w14:textId="77777777" w:rsidTr="001743CE">
        <w:trPr>
          <w:cantSplit/>
          <w:trHeight w:val="278"/>
        </w:trPr>
        <w:tc>
          <w:tcPr>
            <w:tcW w:w="3118" w:type="dxa"/>
          </w:tcPr>
          <w:p w14:paraId="00CFE0E6" w14:textId="77777777" w:rsidR="000E5F6A" w:rsidRPr="00CD4FB0" w:rsidRDefault="000E5F6A" w:rsidP="000E5F6A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98" w:type="dxa"/>
          </w:tcPr>
          <w:p w14:paraId="7403B9E6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21" w:type="dxa"/>
            <w:gridSpan w:val="2"/>
          </w:tcPr>
          <w:p w14:paraId="4DFFA5DD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347" w:type="dxa"/>
            <w:gridSpan w:val="2"/>
          </w:tcPr>
          <w:p w14:paraId="638AEC1F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67" w:type="dxa"/>
          </w:tcPr>
          <w:p w14:paraId="63913D1F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55E2C2A0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77515155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67" w:type="dxa"/>
          </w:tcPr>
          <w:p w14:paraId="05AA2896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9" w:type="dxa"/>
          </w:tcPr>
          <w:p w14:paraId="6BE3BBF6" w14:textId="77777777" w:rsidR="000E5F6A" w:rsidRPr="00CD4FB0" w:rsidRDefault="000E5F6A" w:rsidP="000E5F6A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1AAEB26C" w14:textId="77777777" w:rsidR="000E5F6A" w:rsidRPr="00CD4FB0" w:rsidRDefault="000E5F6A" w:rsidP="000E5F6A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0E5F6A" w:rsidRPr="00CD4FB0" w14:paraId="500F5DA9" w14:textId="77777777" w:rsidTr="001743CE">
        <w:trPr>
          <w:cantSplit/>
          <w:trHeight w:val="278"/>
        </w:trPr>
        <w:tc>
          <w:tcPr>
            <w:tcW w:w="6884" w:type="dxa"/>
            <w:gridSpan w:val="6"/>
          </w:tcPr>
          <w:p w14:paraId="7B105967" w14:textId="7E3A0637" w:rsidR="000E5F6A" w:rsidRPr="00CD4FB0" w:rsidRDefault="000E5F6A" w:rsidP="000E5F6A">
            <w:pPr>
              <w:spacing w:line="240" w:lineRule="auto"/>
              <w:ind w:right="-36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CD4FB0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267" w:type="dxa"/>
          </w:tcPr>
          <w:p w14:paraId="6681E86D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20BE9C4E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4B7F15BB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67" w:type="dxa"/>
          </w:tcPr>
          <w:p w14:paraId="65718604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9" w:type="dxa"/>
          </w:tcPr>
          <w:p w14:paraId="4F2F348C" w14:textId="77777777" w:rsidR="000E5F6A" w:rsidRPr="00CD4FB0" w:rsidRDefault="000E5F6A" w:rsidP="000E5F6A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0FFCAAE" w14:textId="77777777" w:rsidR="000E5F6A" w:rsidRPr="00CD4FB0" w:rsidRDefault="000E5F6A" w:rsidP="000E5F6A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0E5F6A" w:rsidRPr="00CD4FB0" w14:paraId="1BBC1E9B" w14:textId="77777777" w:rsidTr="001743CE">
        <w:trPr>
          <w:cantSplit/>
          <w:trHeight w:val="278"/>
        </w:trPr>
        <w:tc>
          <w:tcPr>
            <w:tcW w:w="6884" w:type="dxa"/>
            <w:gridSpan w:val="6"/>
          </w:tcPr>
          <w:p w14:paraId="494BB9E0" w14:textId="2BFDB76E" w:rsidR="000E5F6A" w:rsidRPr="00CD4FB0" w:rsidRDefault="000E5F6A" w:rsidP="000E5F6A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267" w:type="dxa"/>
          </w:tcPr>
          <w:p w14:paraId="13930F25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0BB8CD1F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4BA1C719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67" w:type="dxa"/>
          </w:tcPr>
          <w:p w14:paraId="185FE3B3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9" w:type="dxa"/>
          </w:tcPr>
          <w:p w14:paraId="31AF06CC" w14:textId="77777777" w:rsidR="000E5F6A" w:rsidRPr="00CD4FB0" w:rsidRDefault="000E5F6A" w:rsidP="000E5F6A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2A47F80" w14:textId="5608E8A7" w:rsidR="000E5F6A" w:rsidRPr="00CD4FB0" w:rsidRDefault="000E5F6A" w:rsidP="000E5F6A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706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2"/>
                <w:szCs w:val="22"/>
              </w:rPr>
              <w:t>980</w:t>
            </w:r>
          </w:p>
        </w:tc>
      </w:tr>
      <w:tr w:rsidR="000E5F6A" w:rsidRPr="00CD4FB0" w14:paraId="444A8545" w14:textId="77777777" w:rsidTr="001743CE">
        <w:trPr>
          <w:cantSplit/>
          <w:trHeight w:val="278"/>
        </w:trPr>
        <w:tc>
          <w:tcPr>
            <w:tcW w:w="6884" w:type="dxa"/>
            <w:gridSpan w:val="6"/>
          </w:tcPr>
          <w:p w14:paraId="0B24118E" w14:textId="77507401" w:rsidR="000E5F6A" w:rsidRPr="00CD4FB0" w:rsidRDefault="000E5F6A" w:rsidP="000E5F6A">
            <w:pPr>
              <w:spacing w:line="240" w:lineRule="auto"/>
              <w:ind w:right="-36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267" w:type="dxa"/>
          </w:tcPr>
          <w:p w14:paraId="3CB7CDED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7263DC8E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7C111D28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67" w:type="dxa"/>
          </w:tcPr>
          <w:p w14:paraId="37988530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9" w:type="dxa"/>
          </w:tcPr>
          <w:p w14:paraId="713A4D70" w14:textId="77777777" w:rsidR="000E5F6A" w:rsidRPr="00CD4FB0" w:rsidRDefault="000E5F6A" w:rsidP="000E5F6A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4B9BB12" w14:textId="04D5DFDB" w:rsidR="000E5F6A" w:rsidRPr="00CD4FB0" w:rsidRDefault="008B528A" w:rsidP="000E5F6A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12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935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649</w:t>
            </w:r>
          </w:p>
        </w:tc>
      </w:tr>
      <w:tr w:rsidR="000E5F6A" w:rsidRPr="00CD4FB0" w14:paraId="3F0609D2" w14:textId="77777777" w:rsidTr="001743CE">
        <w:trPr>
          <w:cantSplit/>
          <w:trHeight w:val="278"/>
        </w:trPr>
        <w:tc>
          <w:tcPr>
            <w:tcW w:w="6884" w:type="dxa"/>
            <w:gridSpan w:val="6"/>
          </w:tcPr>
          <w:p w14:paraId="7639F4EC" w14:textId="647F2FBD" w:rsidR="000E5F6A" w:rsidRPr="00CD4FB0" w:rsidRDefault="000E5F6A" w:rsidP="000E5F6A">
            <w:pPr>
              <w:spacing w:line="240" w:lineRule="auto"/>
              <w:ind w:right="-36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67" w:type="dxa"/>
          </w:tcPr>
          <w:p w14:paraId="1D2ECE6E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27B21878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76618A82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67" w:type="dxa"/>
          </w:tcPr>
          <w:p w14:paraId="170B920B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9" w:type="dxa"/>
          </w:tcPr>
          <w:p w14:paraId="31EE6A5E" w14:textId="77777777" w:rsidR="000E5F6A" w:rsidRPr="00CD4FB0" w:rsidRDefault="000E5F6A" w:rsidP="000E5F6A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2735EBC" w14:textId="0B57F560" w:rsidR="000E5F6A" w:rsidRPr="00CD4FB0" w:rsidRDefault="008B528A" w:rsidP="000E5F6A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6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203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227</w:t>
            </w:r>
          </w:p>
        </w:tc>
      </w:tr>
      <w:tr w:rsidR="000E5F6A" w:rsidRPr="00CD4FB0" w14:paraId="621B1AB0" w14:textId="77777777" w:rsidTr="001743CE">
        <w:trPr>
          <w:cantSplit/>
          <w:trHeight w:val="278"/>
        </w:trPr>
        <w:tc>
          <w:tcPr>
            <w:tcW w:w="3118" w:type="dxa"/>
          </w:tcPr>
          <w:p w14:paraId="7888FE2C" w14:textId="788CF0BB" w:rsidR="000E5F6A" w:rsidRPr="00CD4FB0" w:rsidRDefault="000E5F6A" w:rsidP="000E5F6A">
            <w:pPr>
              <w:spacing w:line="240" w:lineRule="auto"/>
              <w:ind w:left="162" w:right="-108" w:hanging="162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11" w:type="dxa"/>
            <w:gridSpan w:val="2"/>
          </w:tcPr>
          <w:p w14:paraId="3A8BDFC3" w14:textId="77777777" w:rsidR="000E5F6A" w:rsidRPr="00CD4FB0" w:rsidRDefault="000E5F6A" w:rsidP="000E5F6A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43" w:type="dxa"/>
            <w:gridSpan w:val="2"/>
          </w:tcPr>
          <w:p w14:paraId="23140665" w14:textId="77777777" w:rsidR="000E5F6A" w:rsidRPr="00CD4FB0" w:rsidRDefault="000E5F6A" w:rsidP="000E5F6A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312" w:type="dxa"/>
          </w:tcPr>
          <w:p w14:paraId="52462044" w14:textId="77777777" w:rsidR="000E5F6A" w:rsidRPr="00CD4FB0" w:rsidRDefault="000E5F6A" w:rsidP="000E5F6A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67" w:type="dxa"/>
          </w:tcPr>
          <w:p w14:paraId="6D07647A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4FA67E2D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  <w:vAlign w:val="bottom"/>
          </w:tcPr>
          <w:p w14:paraId="414366E1" w14:textId="2D97962A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67" w:type="dxa"/>
          </w:tcPr>
          <w:p w14:paraId="51CE9A1B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9" w:type="dxa"/>
          </w:tcPr>
          <w:p w14:paraId="7DFAEBE0" w14:textId="77777777" w:rsidR="000E5F6A" w:rsidRPr="00CD4FB0" w:rsidRDefault="000E5F6A" w:rsidP="000E5F6A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E37EA10" w14:textId="38306701" w:rsidR="000E5F6A" w:rsidRPr="00CD4FB0" w:rsidRDefault="008B528A" w:rsidP="000E5F6A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20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845</w:t>
            </w:r>
            <w:r w:rsidR="000E5F6A"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856</w:t>
            </w:r>
          </w:p>
        </w:tc>
      </w:tr>
      <w:tr w:rsidR="000E5F6A" w:rsidRPr="00CD4FB0" w14:paraId="25B99655" w14:textId="77777777" w:rsidTr="001743CE">
        <w:trPr>
          <w:cantSplit/>
          <w:trHeight w:val="278"/>
        </w:trPr>
        <w:tc>
          <w:tcPr>
            <w:tcW w:w="3118" w:type="dxa"/>
          </w:tcPr>
          <w:p w14:paraId="44DBB897" w14:textId="77777777" w:rsidR="000E5F6A" w:rsidRPr="00CD4FB0" w:rsidRDefault="000E5F6A" w:rsidP="000E5F6A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11" w:type="dxa"/>
            <w:gridSpan w:val="2"/>
          </w:tcPr>
          <w:p w14:paraId="3C454CDA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43" w:type="dxa"/>
            <w:gridSpan w:val="2"/>
          </w:tcPr>
          <w:p w14:paraId="49A2126C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312" w:type="dxa"/>
          </w:tcPr>
          <w:p w14:paraId="69A9A128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67" w:type="dxa"/>
          </w:tcPr>
          <w:p w14:paraId="6A17D917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2FF02F95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2C5E3402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67" w:type="dxa"/>
          </w:tcPr>
          <w:p w14:paraId="34FDF224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9" w:type="dxa"/>
          </w:tcPr>
          <w:p w14:paraId="0D3F1883" w14:textId="77777777" w:rsidR="000E5F6A" w:rsidRPr="00CD4FB0" w:rsidRDefault="000E5F6A" w:rsidP="000E5F6A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584" w:type="dxa"/>
            <w:vAlign w:val="bottom"/>
          </w:tcPr>
          <w:p w14:paraId="489C0D5D" w14:textId="77777777" w:rsidR="000E5F6A" w:rsidRPr="00CD4FB0" w:rsidRDefault="000E5F6A" w:rsidP="000E5F6A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0E5F6A" w:rsidRPr="00CD4FB0" w14:paraId="21782F27" w14:textId="77777777" w:rsidTr="001743CE">
        <w:trPr>
          <w:cantSplit/>
          <w:trHeight w:val="278"/>
        </w:trPr>
        <w:tc>
          <w:tcPr>
            <w:tcW w:w="6884" w:type="dxa"/>
            <w:gridSpan w:val="6"/>
          </w:tcPr>
          <w:p w14:paraId="5BC903C8" w14:textId="05F06DC2" w:rsidR="000E5F6A" w:rsidRPr="00CD4FB0" w:rsidRDefault="000E5F6A" w:rsidP="000E5F6A">
            <w:pPr>
              <w:spacing w:line="240" w:lineRule="auto"/>
              <w:ind w:right="-36"/>
              <w:rPr>
                <w:rFonts w:ascii="BrowalliaUPC" w:hAnsi="BrowalliaUPC" w:cs="BrowalliaUPC"/>
                <w:b/>
                <w:bCs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CD4FB0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267" w:type="dxa"/>
          </w:tcPr>
          <w:p w14:paraId="0393955F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4FD61F86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6484327E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67" w:type="dxa"/>
          </w:tcPr>
          <w:p w14:paraId="3E91EB4F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9" w:type="dxa"/>
          </w:tcPr>
          <w:p w14:paraId="7EFCFFE0" w14:textId="77777777" w:rsidR="000E5F6A" w:rsidRPr="00CD4FB0" w:rsidRDefault="000E5F6A" w:rsidP="000E5F6A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AF12DD5" w14:textId="77777777" w:rsidR="000E5F6A" w:rsidRPr="00CD4FB0" w:rsidRDefault="000E5F6A" w:rsidP="000E5F6A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0E5F6A" w:rsidRPr="00CD4FB0" w14:paraId="0A1EBA65" w14:textId="77777777" w:rsidTr="001743CE">
        <w:trPr>
          <w:cantSplit/>
          <w:trHeight w:val="278"/>
        </w:trPr>
        <w:tc>
          <w:tcPr>
            <w:tcW w:w="6884" w:type="dxa"/>
            <w:gridSpan w:val="6"/>
          </w:tcPr>
          <w:p w14:paraId="06E9CE63" w14:textId="5047B7FB" w:rsidR="000E5F6A" w:rsidRPr="00CD4FB0" w:rsidRDefault="000E5F6A" w:rsidP="000E5F6A">
            <w:pPr>
              <w:spacing w:line="240" w:lineRule="auto"/>
              <w:ind w:right="-36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267" w:type="dxa"/>
          </w:tcPr>
          <w:p w14:paraId="54A1B668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5ADF97E2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4ED2ACB7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67" w:type="dxa"/>
          </w:tcPr>
          <w:p w14:paraId="0338CCBD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9" w:type="dxa"/>
          </w:tcPr>
          <w:p w14:paraId="3513237C" w14:textId="77777777" w:rsidR="000E5F6A" w:rsidRPr="00CD4FB0" w:rsidRDefault="000E5F6A" w:rsidP="000E5F6A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A452810" w14:textId="4F4DF2BA" w:rsidR="000E5F6A" w:rsidRPr="00CD4FB0" w:rsidRDefault="000E5F6A" w:rsidP="000E5F6A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4,123,190</w:t>
            </w:r>
          </w:p>
        </w:tc>
      </w:tr>
      <w:tr w:rsidR="000E5F6A" w:rsidRPr="00CD4FB0" w14:paraId="2BD5A6D9" w14:textId="77777777" w:rsidTr="001743CE">
        <w:trPr>
          <w:cantSplit/>
          <w:trHeight w:val="278"/>
        </w:trPr>
        <w:tc>
          <w:tcPr>
            <w:tcW w:w="6884" w:type="dxa"/>
            <w:gridSpan w:val="6"/>
          </w:tcPr>
          <w:p w14:paraId="4E610AE7" w14:textId="2BAF8077" w:rsidR="000E5F6A" w:rsidRPr="00CD4FB0" w:rsidRDefault="000E5F6A" w:rsidP="000E5F6A">
            <w:pPr>
              <w:spacing w:line="240" w:lineRule="auto"/>
              <w:ind w:right="-36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267" w:type="dxa"/>
          </w:tcPr>
          <w:p w14:paraId="67113388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19F2D50E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13E43C1A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67" w:type="dxa"/>
          </w:tcPr>
          <w:p w14:paraId="35E265E5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9" w:type="dxa"/>
          </w:tcPr>
          <w:p w14:paraId="496BE1BA" w14:textId="77777777" w:rsidR="000E5F6A" w:rsidRPr="00CD4FB0" w:rsidRDefault="000E5F6A" w:rsidP="000E5F6A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ABF66C0" w14:textId="0FC0A678" w:rsidR="000E5F6A" w:rsidRPr="00CD4FB0" w:rsidRDefault="000E5F6A" w:rsidP="000E5F6A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11,966,853</w:t>
            </w:r>
          </w:p>
        </w:tc>
      </w:tr>
      <w:tr w:rsidR="000E5F6A" w:rsidRPr="00CD4FB0" w14:paraId="00507DC6" w14:textId="77777777" w:rsidTr="001743CE">
        <w:trPr>
          <w:cantSplit/>
          <w:trHeight w:val="278"/>
        </w:trPr>
        <w:tc>
          <w:tcPr>
            <w:tcW w:w="6884" w:type="dxa"/>
            <w:gridSpan w:val="6"/>
          </w:tcPr>
          <w:p w14:paraId="5252FD1E" w14:textId="06E03238" w:rsidR="000E5F6A" w:rsidRPr="00CD4FB0" w:rsidRDefault="000E5F6A" w:rsidP="000E5F6A">
            <w:pPr>
              <w:spacing w:line="240" w:lineRule="auto"/>
              <w:ind w:right="-36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67" w:type="dxa"/>
          </w:tcPr>
          <w:p w14:paraId="7C7977EF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5AFB0FEC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6C9EB390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67" w:type="dxa"/>
          </w:tcPr>
          <w:p w14:paraId="1F5B8B8F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9" w:type="dxa"/>
          </w:tcPr>
          <w:p w14:paraId="1605A453" w14:textId="77777777" w:rsidR="000E5F6A" w:rsidRPr="00CD4FB0" w:rsidRDefault="000E5F6A" w:rsidP="000E5F6A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17DC08B" w14:textId="349972B2" w:rsidR="000E5F6A" w:rsidRPr="00CD4FB0" w:rsidRDefault="000E5F6A" w:rsidP="000E5F6A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7,097,866</w:t>
            </w:r>
          </w:p>
        </w:tc>
      </w:tr>
      <w:tr w:rsidR="000E5F6A" w:rsidRPr="00CD4FB0" w14:paraId="0323DEAB" w14:textId="77777777" w:rsidTr="001743CE">
        <w:trPr>
          <w:cantSplit/>
          <w:trHeight w:val="278"/>
        </w:trPr>
        <w:tc>
          <w:tcPr>
            <w:tcW w:w="3118" w:type="dxa"/>
          </w:tcPr>
          <w:p w14:paraId="1AB5BECA" w14:textId="4E952B6A" w:rsidR="000E5F6A" w:rsidRPr="00CD4FB0" w:rsidRDefault="000E5F6A" w:rsidP="000E5F6A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11" w:type="dxa"/>
            <w:gridSpan w:val="2"/>
          </w:tcPr>
          <w:p w14:paraId="49651A22" w14:textId="77777777" w:rsidR="000E5F6A" w:rsidRPr="00CD4FB0" w:rsidRDefault="000E5F6A" w:rsidP="000E5F6A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43" w:type="dxa"/>
            <w:gridSpan w:val="2"/>
          </w:tcPr>
          <w:p w14:paraId="46A86085" w14:textId="77777777" w:rsidR="000E5F6A" w:rsidRPr="00CD4FB0" w:rsidRDefault="000E5F6A" w:rsidP="000E5F6A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312" w:type="dxa"/>
          </w:tcPr>
          <w:p w14:paraId="448BA3CF" w14:textId="77777777" w:rsidR="000E5F6A" w:rsidRPr="00CD4FB0" w:rsidRDefault="000E5F6A" w:rsidP="000E5F6A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67" w:type="dxa"/>
          </w:tcPr>
          <w:p w14:paraId="01F498A0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1F8FE3F4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8" w:type="dxa"/>
          </w:tcPr>
          <w:p w14:paraId="6E28D976" w14:textId="39DD4AB4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67" w:type="dxa"/>
          </w:tcPr>
          <w:p w14:paraId="302B8233" w14:textId="77777777" w:rsidR="000E5F6A" w:rsidRPr="00CD4FB0" w:rsidRDefault="000E5F6A" w:rsidP="000E5F6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09" w:type="dxa"/>
          </w:tcPr>
          <w:p w14:paraId="102E9B99" w14:textId="77777777" w:rsidR="000E5F6A" w:rsidRPr="00CD4FB0" w:rsidRDefault="000E5F6A" w:rsidP="000E5F6A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713F17B" w14:textId="33AA9A22" w:rsidR="000E5F6A" w:rsidRPr="00CD4FB0" w:rsidRDefault="000E5F6A" w:rsidP="000E5F6A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23,187,909</w:t>
            </w:r>
          </w:p>
        </w:tc>
      </w:tr>
    </w:tbl>
    <w:p w14:paraId="698E0B05" w14:textId="45DC8BBD" w:rsidR="0014295F" w:rsidRPr="00CD4FB0" w:rsidRDefault="0014295F" w:rsidP="00360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589D9422" w14:textId="7A13CF03" w:rsidR="008943E3" w:rsidRPr="00CD4FB0" w:rsidRDefault="00813DD4" w:rsidP="007B2173">
      <w:pPr>
        <w:pStyle w:val="PlainText"/>
        <w:ind w:left="426" w:right="7"/>
        <w:jc w:val="thaiDistribute"/>
        <w:rPr>
          <w:rFonts w:ascii="BrowalliaUPC" w:eastAsia="MS Mincho" w:hAnsi="BrowalliaUPC" w:cs="BrowalliaUPC"/>
          <w:sz w:val="28"/>
          <w:szCs w:val="28"/>
          <w:cs/>
        </w:rPr>
        <w:sectPr w:rsidR="008943E3" w:rsidRPr="00CD4FB0" w:rsidSect="00325C46">
          <w:footerReference w:type="default" r:id="rId13"/>
          <w:footerReference w:type="first" r:id="rId14"/>
          <w:pgSz w:w="16834" w:h="11909" w:orient="landscape" w:code="9"/>
          <w:pgMar w:top="1080" w:right="1241" w:bottom="1136" w:left="1276" w:header="482" w:footer="134" w:gutter="0"/>
          <w:cols w:space="720"/>
          <w:titlePg/>
          <w:docGrid w:linePitch="245"/>
        </w:sectPr>
      </w:pPr>
      <w:bookmarkStart w:id="7" w:name="_Hlk513065309"/>
      <w:r w:rsidRPr="00CD4FB0">
        <w:rPr>
          <w:rFonts w:ascii="BrowalliaUPC" w:eastAsia="MS Mincho" w:hAnsi="BrowalliaUPC" w:cs="BrowalliaUPC" w:hint="cs"/>
          <w:sz w:val="28"/>
          <w:szCs w:val="28"/>
          <w:cs/>
        </w:rPr>
        <w:t xml:space="preserve">ณ วันที่ </w:t>
      </w:r>
      <w:r w:rsidRPr="00CD4FB0">
        <w:rPr>
          <w:rFonts w:ascii="BrowalliaUPC" w:eastAsia="MS Mincho" w:hAnsi="BrowalliaUPC" w:cs="BrowalliaUPC" w:hint="cs"/>
          <w:sz w:val="28"/>
          <w:szCs w:val="28"/>
        </w:rPr>
        <w:t>31</w:t>
      </w:r>
      <w:r w:rsidRPr="00CD4FB0">
        <w:rPr>
          <w:rFonts w:ascii="BrowalliaUPC" w:eastAsia="MS Mincho" w:hAnsi="BrowalliaUPC" w:cs="BrowalliaUPC" w:hint="cs"/>
          <w:sz w:val="28"/>
          <w:szCs w:val="28"/>
          <w:cs/>
        </w:rPr>
        <w:t xml:space="preserve"> ธันวาคม </w:t>
      </w:r>
      <w:r w:rsidRPr="00CD4FB0">
        <w:rPr>
          <w:rFonts w:ascii="BrowalliaUPC" w:eastAsia="MS Mincho" w:hAnsi="BrowalliaUPC" w:cs="BrowalliaUPC" w:hint="cs"/>
          <w:sz w:val="28"/>
          <w:szCs w:val="28"/>
        </w:rPr>
        <w:t>256</w:t>
      </w:r>
      <w:r w:rsidR="0028272A" w:rsidRPr="00CD4FB0">
        <w:rPr>
          <w:rFonts w:ascii="BrowalliaUPC" w:eastAsia="MS Mincho" w:hAnsi="BrowalliaUPC" w:cs="BrowalliaUPC" w:hint="cs"/>
          <w:sz w:val="28"/>
          <w:szCs w:val="28"/>
        </w:rPr>
        <w:t>5</w:t>
      </w:r>
      <w:r w:rsidRPr="00CD4FB0">
        <w:rPr>
          <w:rFonts w:ascii="BrowalliaUPC" w:eastAsia="MS Mincho" w:hAnsi="BrowalliaUPC" w:cs="BrowalliaUPC" w:hint="cs"/>
          <w:sz w:val="28"/>
          <w:szCs w:val="28"/>
          <w:cs/>
        </w:rPr>
        <w:t xml:space="preserve"> และ </w:t>
      </w:r>
      <w:r w:rsidRPr="00CD4FB0">
        <w:rPr>
          <w:rFonts w:ascii="BrowalliaUPC" w:eastAsia="MS Mincho" w:hAnsi="BrowalliaUPC" w:cs="BrowalliaUPC" w:hint="cs"/>
          <w:sz w:val="28"/>
          <w:szCs w:val="28"/>
        </w:rPr>
        <w:t>25</w:t>
      </w:r>
      <w:r w:rsidR="007F7663" w:rsidRPr="00CD4FB0">
        <w:rPr>
          <w:rFonts w:ascii="BrowalliaUPC" w:eastAsia="MS Mincho" w:hAnsi="BrowalliaUPC" w:cs="BrowalliaUPC" w:hint="cs"/>
          <w:sz w:val="28"/>
          <w:szCs w:val="28"/>
        </w:rPr>
        <w:t>6</w:t>
      </w:r>
      <w:r w:rsidR="0028272A" w:rsidRPr="00CD4FB0">
        <w:rPr>
          <w:rFonts w:ascii="BrowalliaUPC" w:eastAsia="MS Mincho" w:hAnsi="BrowalliaUPC" w:cs="BrowalliaUPC" w:hint="cs"/>
          <w:sz w:val="28"/>
          <w:szCs w:val="28"/>
        </w:rPr>
        <w:t>4</w:t>
      </w:r>
      <w:r w:rsidRPr="00CD4FB0">
        <w:rPr>
          <w:rFonts w:ascii="BrowalliaUPC" w:eastAsia="MS Mincho" w:hAnsi="BrowalliaUPC" w:cs="BrowalliaUPC" w:hint="cs"/>
          <w:sz w:val="28"/>
          <w:szCs w:val="28"/>
          <w:cs/>
        </w:rPr>
        <w:t xml:space="preserve"> บริษัทมีสินทรัพย์ซึ่งตัดค่าเสื่อมราคาหมดแล้วแต่ยังใช้งานอยู่ ราคาทุนก่อนหักค่าเสื่อมราคาสะสมของสินทรัพย์ดังกล่าวมีจำนวน </w:t>
      </w:r>
      <w:r w:rsidR="00FB0D16" w:rsidRPr="00CD4FB0">
        <w:rPr>
          <w:rFonts w:ascii="BrowalliaUPC" w:eastAsia="MS Mincho" w:hAnsi="BrowalliaUPC" w:cs="BrowalliaUPC"/>
          <w:sz w:val="28"/>
          <w:szCs w:val="28"/>
        </w:rPr>
        <w:t>46.66</w:t>
      </w:r>
      <w:r w:rsidR="0028272A" w:rsidRPr="00CD4FB0">
        <w:rPr>
          <w:rFonts w:ascii="BrowalliaUPC" w:eastAsia="MS Mincho" w:hAnsi="BrowalliaUPC" w:cs="BrowalliaUPC" w:hint="cs"/>
          <w:sz w:val="28"/>
          <w:szCs w:val="28"/>
        </w:rPr>
        <w:br/>
      </w:r>
      <w:r w:rsidRPr="00CD4FB0">
        <w:rPr>
          <w:rFonts w:ascii="BrowalliaUPC" w:eastAsia="MS Mincho" w:hAnsi="BrowalliaUPC" w:cs="BrowalliaUPC" w:hint="cs"/>
          <w:sz w:val="28"/>
          <w:szCs w:val="28"/>
          <w:cs/>
        </w:rPr>
        <w:t xml:space="preserve">ล้านบาท และ </w:t>
      </w:r>
      <w:r w:rsidR="0028272A" w:rsidRPr="00CD4FB0">
        <w:rPr>
          <w:rFonts w:ascii="BrowalliaUPC" w:eastAsia="MS Mincho" w:hAnsi="BrowalliaUPC" w:cs="BrowalliaUPC" w:hint="cs"/>
          <w:sz w:val="28"/>
          <w:szCs w:val="28"/>
        </w:rPr>
        <w:t xml:space="preserve">35.11 </w:t>
      </w:r>
      <w:r w:rsidRPr="00CD4FB0">
        <w:rPr>
          <w:rFonts w:ascii="BrowalliaUPC" w:eastAsia="MS Mincho" w:hAnsi="BrowalliaUPC" w:cs="BrowalliaUPC" w:hint="cs"/>
          <w:sz w:val="28"/>
          <w:szCs w:val="28"/>
          <w:cs/>
        </w:rPr>
        <w:t>ล้านบาท ตามลำดับ</w:t>
      </w:r>
    </w:p>
    <w:bookmarkEnd w:id="7"/>
    <w:p w14:paraId="363935B7" w14:textId="696008B8" w:rsidR="00A33B82" w:rsidRPr="00CD4FB0" w:rsidRDefault="00415C07" w:rsidP="00415C07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clear" w:pos="454"/>
          <w:tab w:val="left" w:pos="540"/>
          <w:tab w:val="num" w:pos="78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>
        <w:rPr>
          <w:rFonts w:ascii="BrowalliaUPC" w:hAnsi="BrowalliaUPC" w:cs="BrowalliaUPC"/>
          <w:b/>
          <w:bCs/>
          <w:sz w:val="28"/>
          <w:szCs w:val="28"/>
        </w:rPr>
        <w:lastRenderedPageBreak/>
        <w:t xml:space="preserve"> </w:t>
      </w:r>
      <w:r w:rsidR="00061736" w:rsidRPr="00CD4FB0">
        <w:rPr>
          <w:rFonts w:ascii="BrowalliaUPC" w:hAnsi="BrowalliaUPC" w:cs="BrowalliaUPC"/>
          <w:b/>
          <w:bCs/>
          <w:sz w:val="28"/>
          <w:szCs w:val="28"/>
          <w:cs/>
        </w:rPr>
        <w:t>สัญญาเช่า</w:t>
      </w:r>
    </w:p>
    <w:p w14:paraId="5527DDCD" w14:textId="77777777" w:rsidR="00675271" w:rsidRPr="00CD4FB0" w:rsidRDefault="00675271" w:rsidP="00675271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2E94CECE" w14:textId="243B61A6" w:rsidR="00061736" w:rsidRPr="00CD4FB0" w:rsidRDefault="00415C07" w:rsidP="00415C07">
      <w:pPr>
        <w:pStyle w:val="ListParagraph"/>
        <w:numPr>
          <w:ilvl w:val="0"/>
          <w:numId w:val="33"/>
        </w:numPr>
        <w:tabs>
          <w:tab w:val="clear" w:pos="454"/>
          <w:tab w:val="clear" w:pos="680"/>
          <w:tab w:val="clear" w:pos="907"/>
          <w:tab w:val="left" w:pos="426"/>
          <w:tab w:val="left" w:pos="851"/>
        </w:tabs>
        <w:ind w:left="709" w:right="-45" w:hanging="283"/>
        <w:jc w:val="both"/>
        <w:rPr>
          <w:rFonts w:ascii="BrowalliaUPC" w:hAnsi="BrowalliaUPC" w:cs="BrowalliaUPC"/>
          <w:sz w:val="28"/>
          <w:szCs w:val="28"/>
          <w:cs/>
        </w:rPr>
      </w:pPr>
      <w:r>
        <w:rPr>
          <w:rFonts w:ascii="BrowalliaUPC" w:hAnsi="BrowalliaUPC" w:cs="BrowalliaUPC"/>
          <w:sz w:val="28"/>
          <w:szCs w:val="28"/>
        </w:rPr>
        <w:t xml:space="preserve"> </w:t>
      </w:r>
      <w:r w:rsidR="00061736" w:rsidRPr="00CD4FB0">
        <w:rPr>
          <w:rFonts w:ascii="BrowalliaUPC" w:hAnsi="BrowalliaUPC" w:cs="BrowalliaUPC"/>
          <w:sz w:val="28"/>
          <w:szCs w:val="28"/>
          <w:cs/>
        </w:rPr>
        <w:t>สินทรัพย์สิทธิการใช้</w:t>
      </w:r>
    </w:p>
    <w:p w14:paraId="1DCE74AD" w14:textId="77777777" w:rsidR="00061736" w:rsidRPr="00CD4FB0" w:rsidRDefault="00061736" w:rsidP="0006173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82" w:right="-45"/>
        <w:jc w:val="thaiDistribute"/>
        <w:rPr>
          <w:rFonts w:ascii="BrowalliaUPC" w:hAnsi="BrowalliaUPC" w:cs="BrowalliaUPC"/>
          <w:sz w:val="28"/>
          <w:szCs w:val="28"/>
          <w:cs/>
        </w:rPr>
      </w:pPr>
    </w:p>
    <w:tbl>
      <w:tblPr>
        <w:tblW w:w="8675" w:type="dxa"/>
        <w:tblInd w:w="826" w:type="dxa"/>
        <w:tblLayout w:type="fixed"/>
        <w:tblLook w:val="04A0" w:firstRow="1" w:lastRow="0" w:firstColumn="1" w:lastColumn="0" w:noHBand="0" w:noVBand="1"/>
      </w:tblPr>
      <w:tblGrid>
        <w:gridCol w:w="3332"/>
        <w:gridCol w:w="1400"/>
        <w:gridCol w:w="1400"/>
        <w:gridCol w:w="1227"/>
        <w:gridCol w:w="1298"/>
        <w:gridCol w:w="18"/>
      </w:tblGrid>
      <w:tr w:rsidR="00AA6644" w:rsidRPr="00CD4FB0" w14:paraId="0FAC119F" w14:textId="77777777" w:rsidTr="00AA6644">
        <w:trPr>
          <w:cantSplit/>
          <w:tblHeader/>
        </w:trPr>
        <w:tc>
          <w:tcPr>
            <w:tcW w:w="3332" w:type="dxa"/>
            <w:vAlign w:val="bottom"/>
          </w:tcPr>
          <w:p w14:paraId="797A77E4" w14:textId="77777777" w:rsidR="00AA6644" w:rsidRPr="00CD4FB0" w:rsidRDefault="00AA6644">
            <w:pP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5343" w:type="dxa"/>
            <w:gridSpan w:val="5"/>
            <w:hideMark/>
          </w:tcPr>
          <w:p w14:paraId="6A5666A1" w14:textId="1FA42EC3" w:rsidR="00AA6644" w:rsidRPr="00CD4FB0" w:rsidRDefault="0028272A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AA6644" w:rsidRPr="00CD4FB0" w14:paraId="333945B1" w14:textId="77777777" w:rsidTr="00AA6644">
        <w:trPr>
          <w:gridAfter w:val="1"/>
          <w:wAfter w:w="18" w:type="dxa"/>
          <w:cantSplit/>
          <w:tblHeader/>
        </w:trPr>
        <w:tc>
          <w:tcPr>
            <w:tcW w:w="3332" w:type="dxa"/>
            <w:vAlign w:val="bottom"/>
          </w:tcPr>
          <w:p w14:paraId="217FD486" w14:textId="77777777" w:rsidR="00AA6644" w:rsidRPr="00CD4FB0" w:rsidRDefault="00AA6644" w:rsidP="00AA6644">
            <w:pP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</w:tcPr>
          <w:p w14:paraId="6F6A0787" w14:textId="77777777" w:rsidR="00AA6644" w:rsidRPr="00CD4FB0" w:rsidRDefault="00AA6644" w:rsidP="00AA4AA6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E85908A" w14:textId="310D89BE" w:rsidR="00AA6644" w:rsidRPr="00CD4FB0" w:rsidRDefault="00AA6644" w:rsidP="00AA4AA6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อาคาร</w:t>
            </w:r>
          </w:p>
        </w:tc>
        <w:tc>
          <w:tcPr>
            <w:tcW w:w="1400" w:type="dxa"/>
            <w:vAlign w:val="bottom"/>
          </w:tcPr>
          <w:p w14:paraId="31107837" w14:textId="52B5AB5A" w:rsidR="00AA6644" w:rsidRPr="00CD4FB0" w:rsidRDefault="00AA6644" w:rsidP="00AA4AA6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27" w:type="dxa"/>
            <w:vAlign w:val="bottom"/>
            <w:hideMark/>
          </w:tcPr>
          <w:p w14:paraId="5FE0A853" w14:textId="77777777" w:rsidR="00AA6644" w:rsidRPr="00CD4FB0" w:rsidRDefault="00AA6644" w:rsidP="00AA4AA6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8" w:type="dxa"/>
            <w:vAlign w:val="bottom"/>
            <w:hideMark/>
          </w:tcPr>
          <w:p w14:paraId="48A669E5" w14:textId="77777777" w:rsidR="00AA6644" w:rsidRPr="00CD4FB0" w:rsidRDefault="00AA6644" w:rsidP="00AA4AA6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AA6644" w:rsidRPr="00CD4FB0" w14:paraId="586AC3B6" w14:textId="77777777" w:rsidTr="00AA6644">
        <w:trPr>
          <w:gridAfter w:val="1"/>
          <w:wAfter w:w="18" w:type="dxa"/>
          <w:cantSplit/>
          <w:tblHeader/>
        </w:trPr>
        <w:tc>
          <w:tcPr>
            <w:tcW w:w="3332" w:type="dxa"/>
            <w:vAlign w:val="bottom"/>
          </w:tcPr>
          <w:p w14:paraId="3733666D" w14:textId="77777777" w:rsidR="00AA6644" w:rsidRPr="00CD4FB0" w:rsidRDefault="00AA6644" w:rsidP="00AA6644">
            <w:pP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</w:tcPr>
          <w:p w14:paraId="7EA8A742" w14:textId="77777777" w:rsidR="00AA6644" w:rsidRPr="00CD4FB0" w:rsidRDefault="00AA6644" w:rsidP="00AA6644">
            <w:pP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2C46CFC7" w14:textId="20D74CC3" w:rsidR="00AA6644" w:rsidRPr="00CD4FB0" w:rsidRDefault="00AA6644" w:rsidP="00AA6644">
            <w:pP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339DC44F" w14:textId="77777777" w:rsidR="00AA6644" w:rsidRPr="00CD4FB0" w:rsidRDefault="00AA6644" w:rsidP="00AA6644">
            <w:pP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4680DB52" w14:textId="77777777" w:rsidR="00AA6644" w:rsidRPr="00CD4FB0" w:rsidRDefault="00AA6644" w:rsidP="00AA6644">
            <w:pP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AA6644" w:rsidRPr="00CD4FB0" w14:paraId="37816D2F" w14:textId="77777777" w:rsidTr="00AA6644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12E2FEAD" w14:textId="77777777" w:rsidR="00AA6644" w:rsidRPr="00CD4FB0" w:rsidRDefault="00AA6644" w:rsidP="00AA6644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00" w:type="dxa"/>
          </w:tcPr>
          <w:p w14:paraId="41260D1D" w14:textId="77777777" w:rsidR="00AA6644" w:rsidRPr="00CD4FB0" w:rsidRDefault="00AA6644" w:rsidP="0028272A">
            <w:pPr>
              <w:spacing w:line="256" w:lineRule="auto"/>
              <w:ind w:left="-15" w:right="-36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227AEEFA" w14:textId="72DA70CB" w:rsidR="00AA6644" w:rsidRPr="00CD4FB0" w:rsidRDefault="00AA6644" w:rsidP="0028272A">
            <w:pPr>
              <w:spacing w:line="256" w:lineRule="auto"/>
              <w:ind w:left="-15" w:right="-36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612EBB45" w14:textId="77777777" w:rsidR="00AA6644" w:rsidRPr="00CD4FB0" w:rsidRDefault="00AA6644" w:rsidP="0028272A">
            <w:pPr>
              <w:spacing w:line="256" w:lineRule="auto"/>
              <w:ind w:left="-15" w:right="-36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58D326B9" w14:textId="77777777" w:rsidR="00AA6644" w:rsidRPr="00CD4FB0" w:rsidRDefault="00AA6644" w:rsidP="0028272A">
            <w:pPr>
              <w:spacing w:line="256" w:lineRule="auto"/>
              <w:ind w:left="-15" w:right="-36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28272A" w:rsidRPr="00CD4FB0" w14:paraId="0087C78B" w14:textId="77777777" w:rsidTr="00823EF8">
        <w:trPr>
          <w:gridAfter w:val="1"/>
          <w:wAfter w:w="18" w:type="dxa"/>
          <w:cantSplit/>
        </w:trPr>
        <w:tc>
          <w:tcPr>
            <w:tcW w:w="3332" w:type="dxa"/>
          </w:tcPr>
          <w:p w14:paraId="264B2125" w14:textId="29AC2F90" w:rsidR="0028272A" w:rsidRPr="00CD4FB0" w:rsidRDefault="0028272A" w:rsidP="0028272A">
            <w:pPr>
              <w:spacing w:line="256" w:lineRule="auto"/>
              <w:ind w:left="317" w:right="-36" w:hanging="317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มกราคม 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="005B6C4A" w:rsidRPr="00CD4FB0">
              <w:rPr>
                <w:rFonts w:ascii="BrowalliaUPC" w:hAnsi="BrowalliaUPC" w:cs="BrowalliaUPC"/>
                <w:sz w:val="24"/>
                <w:szCs w:val="24"/>
              </w:rPr>
              <w:t>4</w:t>
            </w:r>
          </w:p>
        </w:tc>
        <w:tc>
          <w:tcPr>
            <w:tcW w:w="1400" w:type="dxa"/>
            <w:vAlign w:val="bottom"/>
          </w:tcPr>
          <w:p w14:paraId="2B434ECD" w14:textId="46A4FEAA" w:rsidR="0028272A" w:rsidRPr="00CD4FB0" w:rsidRDefault="0028272A" w:rsidP="0028272A">
            <w:pP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57,812,126</w:t>
            </w:r>
          </w:p>
        </w:tc>
        <w:tc>
          <w:tcPr>
            <w:tcW w:w="1400" w:type="dxa"/>
            <w:vAlign w:val="bottom"/>
          </w:tcPr>
          <w:p w14:paraId="5032D774" w14:textId="42CAA5BC" w:rsidR="0028272A" w:rsidRPr="00CD4FB0" w:rsidRDefault="0028272A" w:rsidP="0028272A">
            <w:pP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lang w:val="th-TH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3,847,475</w:t>
            </w:r>
          </w:p>
        </w:tc>
        <w:tc>
          <w:tcPr>
            <w:tcW w:w="1227" w:type="dxa"/>
            <w:vAlign w:val="bottom"/>
          </w:tcPr>
          <w:p w14:paraId="498053D5" w14:textId="7344FF4D" w:rsidR="0028272A" w:rsidRPr="00CD4FB0" w:rsidRDefault="0028272A" w:rsidP="0028272A">
            <w:pP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6,322,243</w:t>
            </w:r>
          </w:p>
        </w:tc>
        <w:tc>
          <w:tcPr>
            <w:tcW w:w="1298" w:type="dxa"/>
            <w:vAlign w:val="bottom"/>
          </w:tcPr>
          <w:p w14:paraId="5B1CF249" w14:textId="39031D4A" w:rsidR="0028272A" w:rsidRPr="00CD4FB0" w:rsidRDefault="0028272A" w:rsidP="00E5155F">
            <w:pP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67,981,844</w:t>
            </w:r>
          </w:p>
        </w:tc>
      </w:tr>
      <w:tr w:rsidR="0028272A" w:rsidRPr="00CD4FB0" w14:paraId="307F64D0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313C2C7C" w14:textId="34F1A367" w:rsidR="0028272A" w:rsidRPr="00CD4FB0" w:rsidRDefault="0028272A" w:rsidP="0028272A">
            <w:pPr>
              <w:spacing w:line="256" w:lineRule="auto"/>
              <w:ind w:left="317" w:right="-36" w:hanging="317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00" w:type="dxa"/>
            <w:vAlign w:val="bottom"/>
          </w:tcPr>
          <w:p w14:paraId="6C835E4C" w14:textId="7130DBFB" w:rsidR="0028272A" w:rsidRPr="00CD4FB0" w:rsidRDefault="0028272A" w:rsidP="0028272A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56" w:lineRule="auto"/>
              <w:ind w:left="-15"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            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-</w:t>
            </w:r>
          </w:p>
        </w:tc>
        <w:tc>
          <w:tcPr>
            <w:tcW w:w="1400" w:type="dxa"/>
            <w:vAlign w:val="bottom"/>
          </w:tcPr>
          <w:p w14:paraId="06C56DDE" w14:textId="015997CC" w:rsidR="0028272A" w:rsidRPr="00CD4FB0" w:rsidRDefault="0028272A" w:rsidP="0028272A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56" w:lineRule="auto"/>
              <w:ind w:left="-15" w:right="-36"/>
              <w:jc w:val="center"/>
              <w:rPr>
                <w:rFonts w:ascii="BrowalliaUPC" w:hAnsi="BrowalliaUPC" w:cs="BrowalliaUPC"/>
                <w:sz w:val="24"/>
                <w:szCs w:val="24"/>
                <w:lang w:val="th-TH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            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-</w:t>
            </w:r>
          </w:p>
        </w:tc>
        <w:tc>
          <w:tcPr>
            <w:tcW w:w="1227" w:type="dxa"/>
            <w:vAlign w:val="bottom"/>
          </w:tcPr>
          <w:p w14:paraId="5F14929F" w14:textId="51A4D341" w:rsidR="0028272A" w:rsidRPr="00CD4FB0" w:rsidRDefault="008B528A" w:rsidP="0028272A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4</w:t>
            </w:r>
            <w:r w:rsidR="0028272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259</w:t>
            </w:r>
            <w:r w:rsidR="0028272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767</w:t>
            </w:r>
          </w:p>
        </w:tc>
        <w:tc>
          <w:tcPr>
            <w:tcW w:w="1298" w:type="dxa"/>
            <w:vAlign w:val="bottom"/>
          </w:tcPr>
          <w:p w14:paraId="3349C7B6" w14:textId="07C7AD75" w:rsidR="0028272A" w:rsidRPr="00CD4FB0" w:rsidRDefault="008B528A" w:rsidP="0028272A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4</w:t>
            </w:r>
            <w:r w:rsidR="0028272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259</w:t>
            </w:r>
            <w:r w:rsidR="0028272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767</w:t>
            </w:r>
          </w:p>
        </w:tc>
      </w:tr>
      <w:tr w:rsidR="0028272A" w:rsidRPr="00CD4FB0" w14:paraId="17F92BB8" w14:textId="77777777" w:rsidTr="00B111FB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7B468614" w14:textId="7F261076" w:rsidR="0028272A" w:rsidRPr="00CD4FB0" w:rsidRDefault="0028272A" w:rsidP="0028272A">
            <w:pPr>
              <w:spacing w:line="256" w:lineRule="auto"/>
              <w:ind w:left="317" w:right="-36" w:hanging="317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31 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ธันวาคม 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="005B6C4A" w:rsidRPr="00CD4FB0">
              <w:rPr>
                <w:rFonts w:ascii="BrowalliaUPC" w:hAnsi="BrowalliaUPC" w:cs="BrowalliaUPC"/>
                <w:sz w:val="24"/>
                <w:szCs w:val="24"/>
              </w:rPr>
              <w:t>4</w:t>
            </w:r>
          </w:p>
        </w:tc>
        <w:tc>
          <w:tcPr>
            <w:tcW w:w="1400" w:type="dxa"/>
            <w:vAlign w:val="bottom"/>
          </w:tcPr>
          <w:p w14:paraId="4875A24D" w14:textId="0C1F2681" w:rsidR="0028272A" w:rsidRPr="00CD4FB0" w:rsidRDefault="008B528A" w:rsidP="0028272A">
            <w:pP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57</w:t>
            </w:r>
            <w:r w:rsidR="0028272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812</w:t>
            </w:r>
            <w:r w:rsidR="0028272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126</w:t>
            </w:r>
          </w:p>
        </w:tc>
        <w:tc>
          <w:tcPr>
            <w:tcW w:w="1400" w:type="dxa"/>
            <w:vAlign w:val="bottom"/>
          </w:tcPr>
          <w:p w14:paraId="22B441C2" w14:textId="126FF04D" w:rsidR="0028272A" w:rsidRPr="00CD4FB0" w:rsidRDefault="008B528A" w:rsidP="0028272A">
            <w:pP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lang w:val="th-TH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3</w:t>
            </w:r>
            <w:r w:rsidR="0028272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847</w:t>
            </w:r>
            <w:r w:rsidR="0028272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475</w:t>
            </w:r>
          </w:p>
        </w:tc>
        <w:tc>
          <w:tcPr>
            <w:tcW w:w="1227" w:type="dxa"/>
            <w:vAlign w:val="bottom"/>
          </w:tcPr>
          <w:p w14:paraId="784B8724" w14:textId="3AAE9F35" w:rsidR="0028272A" w:rsidRPr="00CD4FB0" w:rsidRDefault="008B528A" w:rsidP="0028272A">
            <w:pP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10</w:t>
            </w:r>
            <w:r w:rsidR="0028272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582</w:t>
            </w:r>
            <w:r w:rsidR="0028272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010</w:t>
            </w:r>
          </w:p>
        </w:tc>
        <w:tc>
          <w:tcPr>
            <w:tcW w:w="1298" w:type="dxa"/>
            <w:vAlign w:val="bottom"/>
          </w:tcPr>
          <w:p w14:paraId="048C5DDA" w14:textId="69A064D8" w:rsidR="0028272A" w:rsidRPr="00CD4FB0" w:rsidRDefault="008B528A" w:rsidP="0028272A">
            <w:pP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72</w:t>
            </w:r>
            <w:r w:rsidR="0028272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241</w:t>
            </w:r>
            <w:r w:rsidR="0028272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611</w:t>
            </w:r>
          </w:p>
        </w:tc>
      </w:tr>
      <w:tr w:rsidR="009703A1" w:rsidRPr="00CD4FB0" w14:paraId="6BECFC6F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4D0EFC2C" w14:textId="4200C779" w:rsidR="009703A1" w:rsidRPr="00CD4FB0" w:rsidRDefault="009703A1" w:rsidP="009703A1">
            <w:pPr>
              <w:spacing w:line="256" w:lineRule="auto"/>
              <w:ind w:left="317" w:right="-36" w:hanging="317"/>
              <w:jc w:val="both"/>
              <w:rPr>
                <w:rFonts w:ascii="BrowalliaUPC" w:hAnsi="BrowalliaUPC" w:cs="BrowalliaUPC"/>
                <w:sz w:val="24"/>
                <w:szCs w:val="24"/>
                <w:lang w:val="th-TH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00" w:type="dxa"/>
            <w:vAlign w:val="bottom"/>
          </w:tcPr>
          <w:p w14:paraId="2CE92892" w14:textId="28F208FF" w:rsidR="009703A1" w:rsidRPr="00CD4FB0" w:rsidRDefault="009703A1" w:rsidP="00B111FB">
            <w:pPr>
              <w:tabs>
                <w:tab w:val="left" w:pos="780"/>
              </w:tabs>
              <w:spacing w:line="256" w:lineRule="auto"/>
              <w:ind w:left="-15"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            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400" w:type="dxa"/>
            <w:vAlign w:val="bottom"/>
          </w:tcPr>
          <w:p w14:paraId="4321540C" w14:textId="4CA13BE1" w:rsidR="009703A1" w:rsidRPr="00CD4FB0" w:rsidRDefault="009703A1" w:rsidP="00B111FB">
            <w:pPr>
              <w:tabs>
                <w:tab w:val="left" w:pos="780"/>
              </w:tabs>
              <w:spacing w:line="256" w:lineRule="auto"/>
              <w:ind w:right="-36" w:firstLine="10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                </w:t>
            </w:r>
            <w:r w:rsidR="0081366A" w:rsidRPr="00CD4FB0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-</w:t>
            </w:r>
          </w:p>
        </w:tc>
        <w:tc>
          <w:tcPr>
            <w:tcW w:w="1227" w:type="dxa"/>
            <w:vAlign w:val="bottom"/>
          </w:tcPr>
          <w:p w14:paraId="70A21C2F" w14:textId="023B1FB0" w:rsidR="009703A1" w:rsidRPr="00CD4FB0" w:rsidRDefault="008B528A" w:rsidP="00B111FB">
            <w:pP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 w:hint="cs"/>
                <w:sz w:val="24"/>
                <w:szCs w:val="24"/>
              </w:rPr>
              <w:t>3</w:t>
            </w:r>
            <w:r w:rsidR="009703A1" w:rsidRPr="00CD4FB0">
              <w:rPr>
                <w:rFonts w:ascii="BrowalliaUPC" w:hAnsi="BrowalliaUPC" w:cs="BrowalliaUPC"/>
                <w:sz w:val="24"/>
                <w:szCs w:val="24"/>
              </w:rPr>
              <w:t>,708,037</w:t>
            </w:r>
          </w:p>
        </w:tc>
        <w:tc>
          <w:tcPr>
            <w:tcW w:w="1298" w:type="dxa"/>
            <w:vAlign w:val="bottom"/>
          </w:tcPr>
          <w:p w14:paraId="16203063" w14:textId="45E13E65" w:rsidR="009703A1" w:rsidRPr="00CD4FB0" w:rsidRDefault="009703A1" w:rsidP="00B111FB">
            <w:pP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3,708,037</w:t>
            </w:r>
          </w:p>
        </w:tc>
      </w:tr>
      <w:tr w:rsidR="00B111FB" w:rsidRPr="00CD4FB0" w14:paraId="06B6C7E2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524E3994" w14:textId="7748C187" w:rsidR="00B111FB" w:rsidRPr="00CD4FB0" w:rsidRDefault="00B111FB" w:rsidP="009703A1">
            <w:pPr>
              <w:spacing w:line="256" w:lineRule="auto"/>
              <w:ind w:left="317" w:right="-36" w:hanging="317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400" w:type="dxa"/>
            <w:vAlign w:val="bottom"/>
          </w:tcPr>
          <w:p w14:paraId="1E03D243" w14:textId="504AE452" w:rsidR="00B111FB" w:rsidRPr="00CD4FB0" w:rsidRDefault="00B111FB" w:rsidP="00A37F75">
            <w:pPr>
              <w:pBdr>
                <w:bottom w:val="single" w:sz="2" w:space="1" w:color="auto"/>
              </w:pBd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(551,</w:t>
            </w:r>
            <w:r w:rsidR="00A37F75" w:rsidRPr="00CD4FB0">
              <w:rPr>
                <w:rFonts w:ascii="BrowalliaUPC" w:hAnsi="BrowalliaUPC" w:cs="BrowalliaUPC"/>
                <w:sz w:val="24"/>
                <w:szCs w:val="24"/>
              </w:rPr>
              <w:t>691)</w:t>
            </w:r>
          </w:p>
        </w:tc>
        <w:tc>
          <w:tcPr>
            <w:tcW w:w="1400" w:type="dxa"/>
            <w:vAlign w:val="bottom"/>
          </w:tcPr>
          <w:p w14:paraId="13A6129C" w14:textId="03553338" w:rsidR="00B111FB" w:rsidRPr="00CD4FB0" w:rsidRDefault="00A37F75" w:rsidP="009703A1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56" w:lineRule="auto"/>
              <w:ind w:right="-36" w:firstLine="10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                 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-</w:t>
            </w:r>
          </w:p>
        </w:tc>
        <w:tc>
          <w:tcPr>
            <w:tcW w:w="1227" w:type="dxa"/>
            <w:vAlign w:val="bottom"/>
          </w:tcPr>
          <w:p w14:paraId="65249BF9" w14:textId="436262C8" w:rsidR="00B111FB" w:rsidRPr="00CD4FB0" w:rsidRDefault="00A37F75" w:rsidP="00A37F75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56" w:lineRule="auto"/>
              <w:ind w:right="-36" w:firstLine="1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              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14:paraId="48808D3A" w14:textId="1B7A33ED" w:rsidR="00B111FB" w:rsidRPr="00CD4FB0" w:rsidRDefault="00A37F75" w:rsidP="009703A1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(551,691)</w:t>
            </w:r>
          </w:p>
        </w:tc>
      </w:tr>
      <w:tr w:rsidR="00FD49AA" w:rsidRPr="00CD4FB0" w14:paraId="3029F938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7D9D308C" w14:textId="7B53B711" w:rsidR="00FD49AA" w:rsidRPr="00CD4FB0" w:rsidRDefault="00FD49AA" w:rsidP="00FD49AA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 2565</w:t>
            </w:r>
          </w:p>
        </w:tc>
        <w:tc>
          <w:tcPr>
            <w:tcW w:w="1400" w:type="dxa"/>
            <w:vAlign w:val="bottom"/>
          </w:tcPr>
          <w:p w14:paraId="65CBC778" w14:textId="64C12F3E" w:rsidR="00FD49AA" w:rsidRPr="00CD4FB0" w:rsidRDefault="00FD49AA" w:rsidP="00FD49AA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57,</w:t>
            </w:r>
            <w:r w:rsidR="007C11D1" w:rsidRPr="00CD4FB0">
              <w:rPr>
                <w:rFonts w:ascii="BrowalliaUPC" w:hAnsi="BrowalliaUPC" w:cs="BrowalliaUPC"/>
                <w:sz w:val="24"/>
                <w:szCs w:val="24"/>
              </w:rPr>
              <w:t>260,435</w:t>
            </w:r>
          </w:p>
        </w:tc>
        <w:tc>
          <w:tcPr>
            <w:tcW w:w="1400" w:type="dxa"/>
            <w:vAlign w:val="bottom"/>
          </w:tcPr>
          <w:p w14:paraId="7CC3AABB" w14:textId="32285FE8" w:rsidR="00FD49AA" w:rsidRPr="00CD4FB0" w:rsidRDefault="00FD49AA" w:rsidP="00FD49AA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3,847,475</w:t>
            </w:r>
          </w:p>
        </w:tc>
        <w:tc>
          <w:tcPr>
            <w:tcW w:w="1227" w:type="dxa"/>
            <w:vAlign w:val="bottom"/>
          </w:tcPr>
          <w:p w14:paraId="7979C55C" w14:textId="4A55FFFD" w:rsidR="00FD49AA" w:rsidRPr="00CD4FB0" w:rsidRDefault="00FD49AA" w:rsidP="00FD49AA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14,290,047</w:t>
            </w:r>
          </w:p>
        </w:tc>
        <w:tc>
          <w:tcPr>
            <w:tcW w:w="1298" w:type="dxa"/>
            <w:vAlign w:val="bottom"/>
          </w:tcPr>
          <w:p w14:paraId="4F955D52" w14:textId="1BF36849" w:rsidR="00FD49AA" w:rsidRPr="00CD4FB0" w:rsidRDefault="00FD49AA" w:rsidP="00FD49AA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75,</w:t>
            </w:r>
            <w:r w:rsidR="00AB061E" w:rsidRPr="00CD4FB0">
              <w:rPr>
                <w:rFonts w:ascii="BrowalliaUPC" w:hAnsi="BrowalliaUPC" w:cs="BrowalliaUPC"/>
                <w:sz w:val="24"/>
                <w:szCs w:val="24"/>
              </w:rPr>
              <w:t>397,957</w:t>
            </w:r>
          </w:p>
        </w:tc>
      </w:tr>
      <w:tr w:rsidR="00FD49AA" w:rsidRPr="00CD4FB0" w14:paraId="66B666B4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6AEED3EC" w14:textId="77777777" w:rsidR="00FD49AA" w:rsidRPr="00CD4FB0" w:rsidRDefault="00FD49AA" w:rsidP="00FD49AA">
            <w:pPr>
              <w:pStyle w:val="Heading6"/>
              <w:spacing w:line="256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717641EF" w14:textId="77777777" w:rsidR="00FD49AA" w:rsidRPr="00CD4FB0" w:rsidRDefault="00FD49AA" w:rsidP="00FD49AA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5B4BDA6B" w14:textId="0E0F066D" w:rsidR="00FD49AA" w:rsidRPr="00CD4FB0" w:rsidRDefault="00FD49AA" w:rsidP="00FD49AA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08072E1D" w14:textId="77777777" w:rsidR="00FD49AA" w:rsidRPr="00CD4FB0" w:rsidRDefault="00FD49AA" w:rsidP="00FD49AA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1680CFF3" w14:textId="77777777" w:rsidR="00FD49AA" w:rsidRPr="00CD4FB0" w:rsidRDefault="00FD49AA" w:rsidP="00FD49AA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FD49AA" w:rsidRPr="00CD4FB0" w14:paraId="7ADB48D4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7E8F07E4" w14:textId="77777777" w:rsidR="00FD49AA" w:rsidRPr="00CD4FB0" w:rsidRDefault="00FD49AA" w:rsidP="00FD49AA">
            <w:pPr>
              <w:pStyle w:val="Heading6"/>
              <w:spacing w:line="256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00" w:type="dxa"/>
            <w:vAlign w:val="bottom"/>
          </w:tcPr>
          <w:p w14:paraId="3540509B" w14:textId="77777777" w:rsidR="00FD49AA" w:rsidRPr="00CD4FB0" w:rsidRDefault="00FD49AA" w:rsidP="00FD49AA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283E62EF" w14:textId="0F68743F" w:rsidR="00FD49AA" w:rsidRPr="00CD4FB0" w:rsidRDefault="00FD49AA" w:rsidP="00FD49AA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7C66221E" w14:textId="77777777" w:rsidR="00FD49AA" w:rsidRPr="00CD4FB0" w:rsidRDefault="00FD49AA" w:rsidP="00FD49AA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7537DB0C" w14:textId="77777777" w:rsidR="00FD49AA" w:rsidRPr="00CD4FB0" w:rsidRDefault="00FD49AA" w:rsidP="00FD49AA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FD49AA" w:rsidRPr="00CD4FB0" w14:paraId="3A6670F6" w14:textId="77777777" w:rsidTr="00823EF8">
        <w:trPr>
          <w:gridAfter w:val="1"/>
          <w:wAfter w:w="18" w:type="dxa"/>
          <w:cantSplit/>
        </w:trPr>
        <w:tc>
          <w:tcPr>
            <w:tcW w:w="3332" w:type="dxa"/>
          </w:tcPr>
          <w:p w14:paraId="17881AD3" w14:textId="27DD5C67" w:rsidR="00FD49AA" w:rsidRPr="00CD4FB0" w:rsidRDefault="00FD49AA" w:rsidP="00FD49AA">
            <w:pPr>
              <w:spacing w:line="256" w:lineRule="auto"/>
              <w:ind w:left="317" w:right="-36" w:hanging="317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มกราคม 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1400" w:type="dxa"/>
            <w:vAlign w:val="bottom"/>
          </w:tcPr>
          <w:p w14:paraId="5B79CEFE" w14:textId="54457977" w:rsidR="00FD49AA" w:rsidRPr="00CD4FB0" w:rsidRDefault="00FD49AA" w:rsidP="00FD49AA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3,670,344</w:t>
            </w:r>
          </w:p>
        </w:tc>
        <w:tc>
          <w:tcPr>
            <w:tcW w:w="1400" w:type="dxa"/>
            <w:vAlign w:val="bottom"/>
          </w:tcPr>
          <w:p w14:paraId="6B06C4E8" w14:textId="08519AEF" w:rsidR="00FD49AA" w:rsidRPr="00CD4FB0" w:rsidRDefault="00FD49AA" w:rsidP="00FD49AA">
            <w:pP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lang w:val="th-TH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40,818</w:t>
            </w:r>
          </w:p>
        </w:tc>
        <w:tc>
          <w:tcPr>
            <w:tcW w:w="1227" w:type="dxa"/>
            <w:vAlign w:val="bottom"/>
          </w:tcPr>
          <w:p w14:paraId="7DBCE1ED" w14:textId="3DB167FD" w:rsidR="00FD49AA" w:rsidRPr="00CD4FB0" w:rsidRDefault="00FD49AA" w:rsidP="00FD49AA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4,309,052</w:t>
            </w:r>
          </w:p>
        </w:tc>
        <w:tc>
          <w:tcPr>
            <w:tcW w:w="1298" w:type="dxa"/>
            <w:vAlign w:val="bottom"/>
          </w:tcPr>
          <w:p w14:paraId="523445CB" w14:textId="59EF3258" w:rsidR="00FD49AA" w:rsidRPr="00CD4FB0" w:rsidRDefault="00FD49AA" w:rsidP="00FD49AA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8,020,214</w:t>
            </w:r>
          </w:p>
        </w:tc>
      </w:tr>
      <w:tr w:rsidR="00FD49AA" w:rsidRPr="00CD4FB0" w14:paraId="44AE0B9C" w14:textId="77777777" w:rsidTr="00823EF8">
        <w:trPr>
          <w:gridAfter w:val="1"/>
          <w:wAfter w:w="18" w:type="dxa"/>
          <w:cantSplit/>
        </w:trPr>
        <w:tc>
          <w:tcPr>
            <w:tcW w:w="3332" w:type="dxa"/>
          </w:tcPr>
          <w:p w14:paraId="3EBEE0BA" w14:textId="619E2FC9" w:rsidR="00FD49AA" w:rsidRPr="00CD4FB0" w:rsidRDefault="00FD49AA" w:rsidP="00FD49AA">
            <w:pPr>
              <w:spacing w:line="256" w:lineRule="auto"/>
              <w:ind w:left="317" w:right="-36" w:hanging="317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ค่าตัดจำหน่าย 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/ 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00" w:type="dxa"/>
            <w:vAlign w:val="bottom"/>
          </w:tcPr>
          <w:p w14:paraId="3BC01D4E" w14:textId="2ACB687F" w:rsidR="00FD49AA" w:rsidRPr="00CD4FB0" w:rsidRDefault="008B528A" w:rsidP="00FD49AA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5</w:t>
            </w:r>
            <w:r w:rsidR="00FD49A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064</w:t>
            </w:r>
            <w:r w:rsidR="00FD49A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473</w:t>
            </w:r>
          </w:p>
        </w:tc>
        <w:tc>
          <w:tcPr>
            <w:tcW w:w="1400" w:type="dxa"/>
            <w:vAlign w:val="bottom"/>
          </w:tcPr>
          <w:p w14:paraId="54311C17" w14:textId="271B81F2" w:rsidR="00FD49AA" w:rsidRPr="00CD4FB0" w:rsidRDefault="008B528A" w:rsidP="00FD49AA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lang w:val="th-TH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480</w:t>
            </w:r>
            <w:r w:rsidR="00FD49A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606</w:t>
            </w:r>
          </w:p>
        </w:tc>
        <w:tc>
          <w:tcPr>
            <w:tcW w:w="1227" w:type="dxa"/>
            <w:vAlign w:val="bottom"/>
          </w:tcPr>
          <w:p w14:paraId="7B0F87A0" w14:textId="1721DFD4" w:rsidR="00FD49AA" w:rsidRPr="00CD4FB0" w:rsidRDefault="008B528A" w:rsidP="00FD49AA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="00FD49A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172</w:t>
            </w:r>
            <w:r w:rsidR="00FD49A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427</w:t>
            </w:r>
          </w:p>
        </w:tc>
        <w:tc>
          <w:tcPr>
            <w:tcW w:w="1298" w:type="dxa"/>
            <w:vAlign w:val="bottom"/>
          </w:tcPr>
          <w:p w14:paraId="1DD30D32" w14:textId="56828F5D" w:rsidR="00FD49AA" w:rsidRPr="00CD4FB0" w:rsidRDefault="008B528A" w:rsidP="00FD49AA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6</w:t>
            </w:r>
            <w:r w:rsidR="00FD49A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717</w:t>
            </w:r>
            <w:r w:rsidR="00FD49A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506</w:t>
            </w:r>
          </w:p>
        </w:tc>
      </w:tr>
      <w:tr w:rsidR="00FD49AA" w:rsidRPr="00CD4FB0" w14:paraId="54376CF8" w14:textId="77777777" w:rsidTr="00823EF8">
        <w:trPr>
          <w:gridAfter w:val="1"/>
          <w:wAfter w:w="18" w:type="dxa"/>
          <w:cantSplit/>
        </w:trPr>
        <w:tc>
          <w:tcPr>
            <w:tcW w:w="3332" w:type="dxa"/>
            <w:hideMark/>
          </w:tcPr>
          <w:p w14:paraId="4985D564" w14:textId="4FF20B54" w:rsidR="00FD49AA" w:rsidRPr="00CD4FB0" w:rsidRDefault="00FD49AA" w:rsidP="00FD49AA">
            <w:pPr>
              <w:spacing w:line="256" w:lineRule="auto"/>
              <w:ind w:left="317" w:right="-36" w:hanging="317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1400" w:type="dxa"/>
            <w:vAlign w:val="bottom"/>
          </w:tcPr>
          <w:p w14:paraId="422C3816" w14:textId="2983FE59" w:rsidR="00FD49AA" w:rsidRPr="00CD4FB0" w:rsidRDefault="008B528A" w:rsidP="00FD49AA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8</w:t>
            </w:r>
            <w:r w:rsidR="00FD49A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734</w:t>
            </w:r>
            <w:r w:rsidR="00FD49A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817</w:t>
            </w:r>
          </w:p>
        </w:tc>
        <w:tc>
          <w:tcPr>
            <w:tcW w:w="1400" w:type="dxa"/>
            <w:vAlign w:val="bottom"/>
          </w:tcPr>
          <w:p w14:paraId="09717C7C" w14:textId="0C66888D" w:rsidR="00FD49AA" w:rsidRPr="00CD4FB0" w:rsidRDefault="008B528A" w:rsidP="00FD49AA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521</w:t>
            </w:r>
            <w:r w:rsidR="00FD49A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424</w:t>
            </w:r>
          </w:p>
        </w:tc>
        <w:tc>
          <w:tcPr>
            <w:tcW w:w="1227" w:type="dxa"/>
            <w:vAlign w:val="bottom"/>
          </w:tcPr>
          <w:p w14:paraId="61C1671A" w14:textId="0C41896B" w:rsidR="00FD49AA" w:rsidRPr="00CD4FB0" w:rsidRDefault="008B528A" w:rsidP="00FD49AA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5</w:t>
            </w:r>
            <w:r w:rsidR="00FD49A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481</w:t>
            </w:r>
            <w:r w:rsidR="00FD49A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479</w:t>
            </w:r>
          </w:p>
        </w:tc>
        <w:tc>
          <w:tcPr>
            <w:tcW w:w="1298" w:type="dxa"/>
            <w:vAlign w:val="bottom"/>
          </w:tcPr>
          <w:p w14:paraId="539D4A47" w14:textId="72F9B083" w:rsidR="00FD49AA" w:rsidRPr="00CD4FB0" w:rsidRDefault="008B528A" w:rsidP="00FD49AA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14</w:t>
            </w:r>
            <w:r w:rsidR="00FD49A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737</w:t>
            </w:r>
            <w:r w:rsidR="00FD49A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720</w:t>
            </w:r>
          </w:p>
        </w:tc>
      </w:tr>
      <w:tr w:rsidR="00FD49AA" w:rsidRPr="00CD4FB0" w14:paraId="40516D5C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5B8D7187" w14:textId="7D158A86" w:rsidR="00FD49AA" w:rsidRPr="00CD4FB0" w:rsidRDefault="00FD49AA" w:rsidP="00FD49AA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lang w:val="th-TH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ค่าตัดจำหน่าย 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/ 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00" w:type="dxa"/>
            <w:vAlign w:val="bottom"/>
          </w:tcPr>
          <w:p w14:paraId="353F0B39" w14:textId="6A5757CF" w:rsidR="00FD49AA" w:rsidRPr="00CD4FB0" w:rsidRDefault="00FD49AA" w:rsidP="00FD49AA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5,</w:t>
            </w:r>
            <w:r w:rsidR="007C11D1" w:rsidRPr="00CD4FB0">
              <w:rPr>
                <w:rFonts w:ascii="BrowalliaUPC" w:hAnsi="BrowalliaUPC" w:cs="BrowalliaUPC"/>
                <w:sz w:val="24"/>
                <w:szCs w:val="24"/>
              </w:rPr>
              <w:t>055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7C11D1" w:rsidRPr="00CD4FB0">
              <w:rPr>
                <w:rFonts w:ascii="BrowalliaUPC" w:hAnsi="BrowalliaUPC" w:cs="BrowalliaUPC"/>
                <w:sz w:val="24"/>
                <w:szCs w:val="24"/>
              </w:rPr>
              <w:t>774</w:t>
            </w:r>
          </w:p>
        </w:tc>
        <w:tc>
          <w:tcPr>
            <w:tcW w:w="1400" w:type="dxa"/>
            <w:vAlign w:val="bottom"/>
          </w:tcPr>
          <w:p w14:paraId="7D8302D0" w14:textId="514443A3" w:rsidR="00FD49AA" w:rsidRPr="00CD4FB0" w:rsidRDefault="00FD49AA" w:rsidP="00FD49AA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480,606</w:t>
            </w:r>
          </w:p>
        </w:tc>
        <w:tc>
          <w:tcPr>
            <w:tcW w:w="1227" w:type="dxa"/>
            <w:vAlign w:val="bottom"/>
          </w:tcPr>
          <w:p w14:paraId="260FDAE7" w14:textId="1331FD60" w:rsidR="00FD49AA" w:rsidRPr="00CD4FB0" w:rsidRDefault="00FD49AA" w:rsidP="00FD49AA">
            <w:pPr>
              <w:pBdr>
                <w:bottom w:val="single" w:sz="4" w:space="1" w:color="auto"/>
              </w:pBdr>
              <w:tabs>
                <w:tab w:val="clear" w:pos="680"/>
                <w:tab w:val="left" w:pos="717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1,870,870</w:t>
            </w:r>
          </w:p>
        </w:tc>
        <w:tc>
          <w:tcPr>
            <w:tcW w:w="1298" w:type="dxa"/>
            <w:vAlign w:val="bottom"/>
          </w:tcPr>
          <w:p w14:paraId="494D94C7" w14:textId="734942CC" w:rsidR="00FD49AA" w:rsidRPr="00CD4FB0" w:rsidRDefault="00FD49AA" w:rsidP="00FD49AA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7,</w:t>
            </w:r>
            <w:r w:rsidR="00AB061E" w:rsidRPr="00CD4FB0">
              <w:rPr>
                <w:rFonts w:ascii="BrowalliaUPC" w:hAnsi="BrowalliaUPC" w:cs="BrowalliaUPC"/>
                <w:sz w:val="24"/>
                <w:szCs w:val="24"/>
              </w:rPr>
              <w:t>407,250</w:t>
            </w:r>
          </w:p>
        </w:tc>
      </w:tr>
      <w:tr w:rsidR="00FD49AA" w:rsidRPr="00CD4FB0" w14:paraId="2E8CD5DA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0EDD3ED0" w14:textId="287E29BC" w:rsidR="00FD49AA" w:rsidRPr="00CD4FB0" w:rsidRDefault="00FD49AA" w:rsidP="00FD49AA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lang w:val="th-TH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 2565</w:t>
            </w:r>
          </w:p>
        </w:tc>
        <w:tc>
          <w:tcPr>
            <w:tcW w:w="1400" w:type="dxa"/>
            <w:vAlign w:val="bottom"/>
          </w:tcPr>
          <w:p w14:paraId="7EDC5A41" w14:textId="66D559F5" w:rsidR="00FD49AA" w:rsidRPr="00CD4FB0" w:rsidRDefault="00FD49AA" w:rsidP="00FD49AA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="00AB061E" w:rsidRPr="00CD4FB0">
              <w:rPr>
                <w:rFonts w:ascii="BrowalliaUPC" w:hAnsi="BrowalliaUPC" w:cs="BrowalliaUPC"/>
                <w:sz w:val="24"/>
                <w:szCs w:val="24"/>
              </w:rPr>
              <w:t>3,790,</w:t>
            </w:r>
            <w:r w:rsidR="00F25FBF" w:rsidRPr="00CD4FB0">
              <w:rPr>
                <w:rFonts w:ascii="BrowalliaUPC" w:hAnsi="BrowalliaUPC" w:cs="BrowalliaUPC"/>
                <w:sz w:val="24"/>
                <w:szCs w:val="24"/>
              </w:rPr>
              <w:t>591</w:t>
            </w:r>
          </w:p>
        </w:tc>
        <w:tc>
          <w:tcPr>
            <w:tcW w:w="1400" w:type="dxa"/>
            <w:vAlign w:val="bottom"/>
          </w:tcPr>
          <w:p w14:paraId="415D64C3" w14:textId="0BECC2FF" w:rsidR="00FD49AA" w:rsidRPr="00CD4FB0" w:rsidRDefault="00FD49AA" w:rsidP="00FD49AA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1,002,030</w:t>
            </w:r>
          </w:p>
        </w:tc>
        <w:tc>
          <w:tcPr>
            <w:tcW w:w="1227" w:type="dxa"/>
            <w:vAlign w:val="bottom"/>
          </w:tcPr>
          <w:p w14:paraId="36EF67CE" w14:textId="3574BA6C" w:rsidR="00FD49AA" w:rsidRPr="00CD4FB0" w:rsidRDefault="00FD49AA" w:rsidP="00FD49AA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7,352,349</w:t>
            </w:r>
          </w:p>
        </w:tc>
        <w:tc>
          <w:tcPr>
            <w:tcW w:w="1298" w:type="dxa"/>
            <w:vAlign w:val="bottom"/>
          </w:tcPr>
          <w:p w14:paraId="196E10F2" w14:textId="74CAE4E0" w:rsidR="00FD49AA" w:rsidRPr="00CD4FB0" w:rsidRDefault="00FD49AA" w:rsidP="00FD49AA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22,</w:t>
            </w:r>
            <w:r w:rsidR="00AB061E" w:rsidRPr="00CD4FB0">
              <w:rPr>
                <w:rFonts w:ascii="BrowalliaUPC" w:hAnsi="BrowalliaUPC" w:cs="BrowalliaUPC"/>
                <w:sz w:val="24"/>
                <w:szCs w:val="24"/>
              </w:rPr>
              <w:t>144,970</w:t>
            </w:r>
          </w:p>
        </w:tc>
      </w:tr>
      <w:tr w:rsidR="00FD49AA" w:rsidRPr="00CD4FB0" w14:paraId="31C53F3A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6BF4E00A" w14:textId="77777777" w:rsidR="00FD49AA" w:rsidRPr="00CD4FB0" w:rsidRDefault="00FD49AA" w:rsidP="00FD49AA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400" w:type="dxa"/>
            <w:vAlign w:val="bottom"/>
          </w:tcPr>
          <w:p w14:paraId="17A16A4A" w14:textId="77777777" w:rsidR="00FD49AA" w:rsidRPr="00CD4FB0" w:rsidRDefault="00FD49AA" w:rsidP="00FD49AA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3EA7B7D6" w14:textId="132BEFF6" w:rsidR="00FD49AA" w:rsidRPr="00CD4FB0" w:rsidRDefault="00FD49AA" w:rsidP="00FD49AA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4344714C" w14:textId="77777777" w:rsidR="00FD49AA" w:rsidRPr="00CD4FB0" w:rsidRDefault="00FD49AA" w:rsidP="00FD49AA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33BB414F" w14:textId="77777777" w:rsidR="00FD49AA" w:rsidRPr="00CD4FB0" w:rsidRDefault="00FD49AA" w:rsidP="00FD49AA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FD49AA" w:rsidRPr="00CD4FB0" w14:paraId="49E6FDA0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77177181" w14:textId="77777777" w:rsidR="00FD49AA" w:rsidRPr="00CD4FB0" w:rsidRDefault="00FD49AA" w:rsidP="00FD49AA">
            <w:pPr>
              <w:pStyle w:val="Heading6"/>
              <w:spacing w:line="256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400" w:type="dxa"/>
            <w:vAlign w:val="bottom"/>
          </w:tcPr>
          <w:p w14:paraId="3B4B13C7" w14:textId="77777777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5E69B8B7" w14:textId="68FFE041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18E032A1" w14:textId="77777777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6C02FE69" w14:textId="77777777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FD49AA" w:rsidRPr="00CD4FB0" w14:paraId="76E0E6B2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0AFFBFA8" w14:textId="3AE363E8" w:rsidR="00FD49AA" w:rsidRPr="00CD4FB0" w:rsidRDefault="00FD49AA" w:rsidP="00FD49AA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1400" w:type="dxa"/>
            <w:vAlign w:val="bottom"/>
          </w:tcPr>
          <w:p w14:paraId="106846BB" w14:textId="3138C98C" w:rsidR="00FD49AA" w:rsidRPr="00CD4FB0" w:rsidRDefault="008B528A" w:rsidP="00FD49AA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49</w:t>
            </w:r>
            <w:r w:rsidR="00FD49A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077</w:t>
            </w:r>
            <w:r w:rsidR="00FD49A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309</w:t>
            </w:r>
          </w:p>
        </w:tc>
        <w:tc>
          <w:tcPr>
            <w:tcW w:w="1400" w:type="dxa"/>
            <w:vAlign w:val="bottom"/>
          </w:tcPr>
          <w:p w14:paraId="0B6E3E57" w14:textId="2EF173DA" w:rsidR="00FD49AA" w:rsidRPr="00CD4FB0" w:rsidRDefault="008B528A" w:rsidP="00FD49AA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3</w:t>
            </w:r>
            <w:r w:rsidR="00FD49A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326</w:t>
            </w:r>
            <w:r w:rsidR="00FD49A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051</w:t>
            </w:r>
          </w:p>
        </w:tc>
        <w:tc>
          <w:tcPr>
            <w:tcW w:w="1227" w:type="dxa"/>
            <w:vAlign w:val="bottom"/>
          </w:tcPr>
          <w:p w14:paraId="1F5A513F" w14:textId="72FB882B" w:rsidR="00FD49AA" w:rsidRPr="00CD4FB0" w:rsidRDefault="008B528A" w:rsidP="00FD49AA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5</w:t>
            </w:r>
            <w:r w:rsidR="00FD49A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100</w:t>
            </w:r>
            <w:r w:rsidR="00FD49A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531</w:t>
            </w:r>
          </w:p>
        </w:tc>
        <w:tc>
          <w:tcPr>
            <w:tcW w:w="1298" w:type="dxa"/>
            <w:vAlign w:val="bottom"/>
          </w:tcPr>
          <w:p w14:paraId="66EB95DB" w14:textId="0371AA63" w:rsidR="00FD49AA" w:rsidRPr="00CD4FB0" w:rsidRDefault="008B528A" w:rsidP="00FD49AA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57</w:t>
            </w:r>
            <w:r w:rsidR="00FD49A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503</w:t>
            </w:r>
            <w:r w:rsidR="00FD49A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891</w:t>
            </w:r>
          </w:p>
        </w:tc>
      </w:tr>
      <w:tr w:rsidR="00FD49AA" w:rsidRPr="00CD4FB0" w14:paraId="6F6C4934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3D9CCA27" w14:textId="6917389A" w:rsidR="00FD49AA" w:rsidRPr="00CD4FB0" w:rsidRDefault="00FD49AA" w:rsidP="00FD49AA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>2565</w:t>
            </w:r>
          </w:p>
        </w:tc>
        <w:tc>
          <w:tcPr>
            <w:tcW w:w="1400" w:type="dxa"/>
            <w:vAlign w:val="bottom"/>
          </w:tcPr>
          <w:p w14:paraId="04160209" w14:textId="13EC719F" w:rsidR="00FD49AA" w:rsidRPr="00CD4FB0" w:rsidRDefault="008B528A" w:rsidP="00FD49AA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 w:hint="cs"/>
                <w:sz w:val="24"/>
                <w:szCs w:val="24"/>
              </w:rPr>
              <w:t>43</w:t>
            </w:r>
            <w:r w:rsidR="00FD49AA" w:rsidRPr="00CD4FB0">
              <w:rPr>
                <w:rFonts w:ascii="BrowalliaUPC" w:hAnsi="BrowalliaUPC" w:cs="BrowalliaUPC"/>
                <w:sz w:val="24"/>
                <w:szCs w:val="24"/>
              </w:rPr>
              <w:t>,469,844</w:t>
            </w:r>
          </w:p>
        </w:tc>
        <w:tc>
          <w:tcPr>
            <w:tcW w:w="1400" w:type="dxa"/>
            <w:vAlign w:val="bottom"/>
          </w:tcPr>
          <w:p w14:paraId="0D191291" w14:textId="72D78DC8" w:rsidR="00FD49AA" w:rsidRPr="00CD4FB0" w:rsidRDefault="00FD49AA" w:rsidP="00FD49AA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2,845,445</w:t>
            </w:r>
          </w:p>
        </w:tc>
        <w:tc>
          <w:tcPr>
            <w:tcW w:w="1227" w:type="dxa"/>
            <w:vAlign w:val="bottom"/>
          </w:tcPr>
          <w:p w14:paraId="15EA081D" w14:textId="34AD9D2C" w:rsidR="00FD49AA" w:rsidRPr="00CD4FB0" w:rsidRDefault="00FD49AA" w:rsidP="00FD49AA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6,937,698</w:t>
            </w:r>
          </w:p>
        </w:tc>
        <w:tc>
          <w:tcPr>
            <w:tcW w:w="1298" w:type="dxa"/>
            <w:vAlign w:val="bottom"/>
          </w:tcPr>
          <w:p w14:paraId="4E46064B" w14:textId="72541D36" w:rsidR="00FD49AA" w:rsidRPr="00CD4FB0" w:rsidRDefault="00FD49AA" w:rsidP="00FD49AA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53,252,987</w:t>
            </w:r>
          </w:p>
        </w:tc>
      </w:tr>
      <w:tr w:rsidR="00FD49AA" w:rsidRPr="00CD4FB0" w14:paraId="0BA31329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7939641A" w14:textId="77777777" w:rsidR="00FD49AA" w:rsidRPr="00CD4FB0" w:rsidRDefault="00FD49AA" w:rsidP="00FD49AA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29C24111" w14:textId="77777777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1C46FA53" w14:textId="77777777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69FE1120" w14:textId="77777777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52E3E3B2" w14:textId="77777777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FD49AA" w:rsidRPr="00CD4FB0" w14:paraId="311A4B6E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52805376" w14:textId="55C36024" w:rsidR="00FD49AA" w:rsidRPr="00CD4FB0" w:rsidRDefault="00FD49AA" w:rsidP="00FD49AA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ค่าตัดจำหน่าย / ค่าเสื่อมราคาสำหรับปี </w:t>
            </w:r>
            <w:r w:rsidRPr="00CD4FB0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00" w:type="dxa"/>
            <w:vAlign w:val="bottom"/>
          </w:tcPr>
          <w:p w14:paraId="200EB1BB" w14:textId="77777777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6EC520EE" w14:textId="77777777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1B8D4E0A" w14:textId="77777777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16F7879D" w14:textId="77777777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FD49AA" w:rsidRPr="00CD4FB0" w14:paraId="4C548E3D" w14:textId="77777777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58CC9A0B" w14:textId="03E3FDF6" w:rsidR="00FD49AA" w:rsidRPr="00CD4FB0" w:rsidRDefault="00FD49AA" w:rsidP="00FD49AA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400" w:type="dxa"/>
            <w:vAlign w:val="bottom"/>
          </w:tcPr>
          <w:p w14:paraId="3C3E8518" w14:textId="77777777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4584AF2D" w14:textId="77777777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0E4139CD" w14:textId="77777777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8" w:type="dxa"/>
          </w:tcPr>
          <w:p w14:paraId="775328E3" w14:textId="2BA94CDC" w:rsidR="00FD49AA" w:rsidRPr="00CD4FB0" w:rsidRDefault="008B528A" w:rsidP="00FD49AA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848</w:t>
            </w:r>
            <w:r w:rsidR="00FD49A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501</w:t>
            </w:r>
          </w:p>
        </w:tc>
      </w:tr>
      <w:tr w:rsidR="00FD49AA" w:rsidRPr="00CD4FB0" w14:paraId="43EA7843" w14:textId="77777777">
        <w:trPr>
          <w:gridAfter w:val="1"/>
          <w:wAfter w:w="18" w:type="dxa"/>
          <w:cantSplit/>
        </w:trPr>
        <w:tc>
          <w:tcPr>
            <w:tcW w:w="3332" w:type="dxa"/>
          </w:tcPr>
          <w:p w14:paraId="62E1AB13" w14:textId="5C9279FE" w:rsidR="00FD49AA" w:rsidRPr="00CD4FB0" w:rsidRDefault="00FD49AA" w:rsidP="00FD49AA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00" w:type="dxa"/>
            <w:vAlign w:val="bottom"/>
          </w:tcPr>
          <w:p w14:paraId="066CEDD8" w14:textId="77777777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1BED2733" w14:textId="77777777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74059E0D" w14:textId="77777777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8" w:type="dxa"/>
          </w:tcPr>
          <w:p w14:paraId="168D405A" w14:textId="3BC49E3A" w:rsidR="00FD49AA" w:rsidRPr="00CD4FB0" w:rsidRDefault="002011B9" w:rsidP="00FD49AA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5</w:t>
            </w:r>
            <w:r w:rsidR="008B528A" w:rsidRPr="008B528A">
              <w:rPr>
                <w:rFonts w:ascii="BrowalliaUPC" w:hAnsi="BrowalliaUPC" w:cs="BrowalliaUPC"/>
                <w:sz w:val="24"/>
                <w:szCs w:val="24"/>
              </w:rPr>
              <w:t>28</w:t>
            </w:r>
            <w:r w:rsidR="00FD49AA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4"/>
                <w:szCs w:val="24"/>
              </w:rPr>
              <w:t>027</w:t>
            </w:r>
          </w:p>
        </w:tc>
      </w:tr>
      <w:tr w:rsidR="00FD49AA" w:rsidRPr="00CD4FB0" w14:paraId="61E4B39B" w14:textId="77777777" w:rsidTr="00823EF8">
        <w:trPr>
          <w:gridAfter w:val="1"/>
          <w:wAfter w:w="18" w:type="dxa"/>
          <w:cantSplit/>
        </w:trPr>
        <w:tc>
          <w:tcPr>
            <w:tcW w:w="3332" w:type="dxa"/>
          </w:tcPr>
          <w:p w14:paraId="1D6EF060" w14:textId="7A5EE4E1" w:rsidR="00FD49AA" w:rsidRPr="00CD4FB0" w:rsidRDefault="00FD49AA" w:rsidP="00FD49AA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00" w:type="dxa"/>
            <w:vAlign w:val="bottom"/>
          </w:tcPr>
          <w:p w14:paraId="44084EF8" w14:textId="77777777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0DCA4D80" w14:textId="77777777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250BCCF7" w14:textId="77777777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50C2F2AD" w14:textId="327B5038" w:rsidR="00FD49AA" w:rsidRPr="00CD4FB0" w:rsidRDefault="00FD49AA" w:rsidP="00FD49A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5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>340,978</w:t>
            </w:r>
          </w:p>
        </w:tc>
      </w:tr>
      <w:tr w:rsidR="00FD49AA" w:rsidRPr="00CD4FB0" w14:paraId="56508F88" w14:textId="77777777" w:rsidTr="00AA6644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1DCB3C91" w14:textId="257F8340" w:rsidR="00FD49AA" w:rsidRPr="00CD4FB0" w:rsidRDefault="00FD49AA" w:rsidP="00FD49AA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00" w:type="dxa"/>
          </w:tcPr>
          <w:p w14:paraId="18DF58CD" w14:textId="77777777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4B5E66F2" w14:textId="77777777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7FA02DC6" w14:textId="77777777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3F08F94B" w14:textId="3FC14B1C" w:rsidR="00FD49AA" w:rsidRPr="00CD4FB0" w:rsidRDefault="00FD49AA" w:rsidP="00FD49AA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6,717,506</w:t>
            </w:r>
          </w:p>
        </w:tc>
      </w:tr>
      <w:tr w:rsidR="00FD49AA" w:rsidRPr="00CD4FB0" w14:paraId="7BF76DB3" w14:textId="77777777" w:rsidTr="00AA6644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6B9F33B6" w14:textId="77777777" w:rsidR="00FD49AA" w:rsidRPr="00CD4FB0" w:rsidRDefault="00FD49AA" w:rsidP="00FD49AA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0" w:type="dxa"/>
          </w:tcPr>
          <w:p w14:paraId="558FCF1E" w14:textId="77777777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09099170" w14:textId="77777777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4F1D1981" w14:textId="77777777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2A683CF6" w14:textId="77777777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FD49AA" w:rsidRPr="00CD4FB0" w14:paraId="6A0BC742" w14:textId="77777777">
        <w:trPr>
          <w:gridAfter w:val="1"/>
          <w:wAfter w:w="18" w:type="dxa"/>
          <w:cantSplit/>
          <w:trHeight w:val="231"/>
        </w:trPr>
        <w:tc>
          <w:tcPr>
            <w:tcW w:w="4732" w:type="dxa"/>
            <w:gridSpan w:val="2"/>
            <w:vAlign w:val="bottom"/>
            <w:hideMark/>
          </w:tcPr>
          <w:p w14:paraId="22B2A082" w14:textId="3C4A69C8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9" w:right="-32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ค่าตัดจำหน่าย / ค่าเสื่อมราคาสำหรับปี </w:t>
            </w:r>
            <w:r w:rsidRPr="00CD4FB0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00" w:type="dxa"/>
            <w:vAlign w:val="bottom"/>
          </w:tcPr>
          <w:p w14:paraId="47CDE00D" w14:textId="7199572F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27" w:type="dxa"/>
            <w:vAlign w:val="bottom"/>
          </w:tcPr>
          <w:p w14:paraId="40193ED8" w14:textId="1D11D5BC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98" w:type="dxa"/>
            <w:vAlign w:val="bottom"/>
          </w:tcPr>
          <w:p w14:paraId="238CC26E" w14:textId="16BAF33B" w:rsidR="00FD49AA" w:rsidRPr="00CD4FB0" w:rsidRDefault="00FD49AA" w:rsidP="00FD49AA">
            <w:pP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FD49AA" w:rsidRPr="00CD4FB0" w14:paraId="24D1E17E" w14:textId="77777777" w:rsidTr="00AA6644">
        <w:trPr>
          <w:gridAfter w:val="1"/>
          <w:wAfter w:w="18" w:type="dxa"/>
          <w:cantSplit/>
          <w:trHeight w:val="231"/>
        </w:trPr>
        <w:tc>
          <w:tcPr>
            <w:tcW w:w="3332" w:type="dxa"/>
            <w:vAlign w:val="bottom"/>
          </w:tcPr>
          <w:p w14:paraId="16047C09" w14:textId="74381003" w:rsidR="00FD49AA" w:rsidRPr="00CD4FB0" w:rsidRDefault="00FD49AA" w:rsidP="00FD49AA">
            <w:pPr>
              <w:spacing w:line="256" w:lineRule="auto"/>
              <w:ind w:right="-36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400" w:type="dxa"/>
          </w:tcPr>
          <w:p w14:paraId="71AC78A7" w14:textId="194C7F36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2170B0D2" w14:textId="1775B279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50" w:right="-3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27" w:type="dxa"/>
            <w:vAlign w:val="bottom"/>
          </w:tcPr>
          <w:p w14:paraId="7B3C2C65" w14:textId="3B391209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50" w:right="-3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98" w:type="dxa"/>
          </w:tcPr>
          <w:p w14:paraId="4E80232A" w14:textId="2825068A" w:rsidR="00FD49AA" w:rsidRPr="00CD4FB0" w:rsidRDefault="00FD49AA" w:rsidP="00FD49AA">
            <w:pPr>
              <w:spacing w:line="256" w:lineRule="auto"/>
              <w:ind w:left="-21" w:right="-33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864,598</w:t>
            </w:r>
          </w:p>
        </w:tc>
      </w:tr>
      <w:tr w:rsidR="00FD49AA" w:rsidRPr="00CD4FB0" w14:paraId="189BD5BC" w14:textId="77777777" w:rsidTr="00AA6644">
        <w:trPr>
          <w:gridAfter w:val="1"/>
          <w:wAfter w:w="18" w:type="dxa"/>
          <w:cantSplit/>
          <w:trHeight w:val="231"/>
        </w:trPr>
        <w:tc>
          <w:tcPr>
            <w:tcW w:w="3332" w:type="dxa"/>
          </w:tcPr>
          <w:p w14:paraId="7E08CB54" w14:textId="47B2C127" w:rsidR="00FD49AA" w:rsidRPr="00CD4FB0" w:rsidRDefault="00FD49AA" w:rsidP="00FD49AA">
            <w:pPr>
              <w:spacing w:line="256" w:lineRule="auto"/>
              <w:ind w:right="-3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00" w:type="dxa"/>
          </w:tcPr>
          <w:p w14:paraId="14D4EFD9" w14:textId="4AD28029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24032DAF" w14:textId="20F7505B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50" w:right="-3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28FC581C" w14:textId="26B8F763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50" w:right="-3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8" w:type="dxa"/>
          </w:tcPr>
          <w:p w14:paraId="73CCF339" w14:textId="5CC6D468" w:rsidR="00FD49AA" w:rsidRPr="00CD4FB0" w:rsidRDefault="00FD49AA" w:rsidP="00FD49AA">
            <w:pPr>
              <w:spacing w:line="256" w:lineRule="auto"/>
              <w:ind w:left="-21" w:right="-33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528,027</w:t>
            </w:r>
          </w:p>
        </w:tc>
      </w:tr>
      <w:tr w:rsidR="00FD49AA" w:rsidRPr="00CD4FB0" w14:paraId="311CD719" w14:textId="77777777" w:rsidTr="00AA6644">
        <w:trPr>
          <w:gridAfter w:val="1"/>
          <w:wAfter w:w="18" w:type="dxa"/>
          <w:cantSplit/>
          <w:trHeight w:val="231"/>
        </w:trPr>
        <w:tc>
          <w:tcPr>
            <w:tcW w:w="3332" w:type="dxa"/>
          </w:tcPr>
          <w:p w14:paraId="19A0C1FE" w14:textId="2FA8D06F" w:rsidR="00FD49AA" w:rsidRPr="00CD4FB0" w:rsidRDefault="00FD49AA" w:rsidP="00FD49AA">
            <w:pPr>
              <w:spacing w:line="256" w:lineRule="auto"/>
              <w:ind w:right="-3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00" w:type="dxa"/>
          </w:tcPr>
          <w:p w14:paraId="7CB9A5B0" w14:textId="034269A0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539CC7C6" w14:textId="6A02AA0B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40A8D065" w14:textId="088B7B37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274F87E3" w14:textId="26DF7ED6" w:rsidR="00FD49AA" w:rsidRPr="00CD4FB0" w:rsidRDefault="00FD49AA" w:rsidP="00FD49AA">
            <w:pPr>
              <w:pBdr>
                <w:bottom w:val="single" w:sz="4" w:space="1" w:color="auto"/>
              </w:pBdr>
              <w:spacing w:line="256" w:lineRule="auto"/>
              <w:ind w:left="-21" w:right="-33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6,</w:t>
            </w:r>
            <w:r w:rsidR="00F25FBF" w:rsidRPr="00CD4FB0">
              <w:rPr>
                <w:rFonts w:ascii="BrowalliaUPC" w:hAnsi="BrowalliaUPC" w:cs="BrowalliaUPC"/>
                <w:sz w:val="24"/>
                <w:szCs w:val="24"/>
              </w:rPr>
              <w:t>014,625</w:t>
            </w:r>
          </w:p>
        </w:tc>
      </w:tr>
      <w:tr w:rsidR="00FD49AA" w:rsidRPr="00CD4FB0" w14:paraId="64B37411" w14:textId="77777777" w:rsidTr="00AA6644">
        <w:trPr>
          <w:gridAfter w:val="1"/>
          <w:wAfter w:w="18" w:type="dxa"/>
          <w:cantSplit/>
          <w:trHeight w:val="231"/>
        </w:trPr>
        <w:tc>
          <w:tcPr>
            <w:tcW w:w="3332" w:type="dxa"/>
            <w:vAlign w:val="bottom"/>
          </w:tcPr>
          <w:p w14:paraId="415CBE0B" w14:textId="063A834D" w:rsidR="00FD49AA" w:rsidRPr="00CD4FB0" w:rsidRDefault="00FD49AA" w:rsidP="00FD49AA">
            <w:pPr>
              <w:spacing w:line="256" w:lineRule="auto"/>
              <w:ind w:right="-36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00" w:type="dxa"/>
          </w:tcPr>
          <w:p w14:paraId="1218E1F6" w14:textId="4C942774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23F4A24F" w14:textId="582CDFD7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7B038896" w14:textId="25DADBBE" w:rsidR="00FD49AA" w:rsidRPr="00CD4FB0" w:rsidRDefault="00FD49AA" w:rsidP="00FD49AA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519BE52B" w14:textId="10766064" w:rsidR="00FD49AA" w:rsidRPr="00CD4FB0" w:rsidRDefault="00FD49AA" w:rsidP="00FD49AA">
            <w:pPr>
              <w:pBdr>
                <w:bottom w:val="single" w:sz="12" w:space="1" w:color="auto"/>
              </w:pBdr>
              <w:spacing w:line="256" w:lineRule="auto"/>
              <w:ind w:left="-21" w:right="-33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7,</w:t>
            </w:r>
            <w:r w:rsidR="00F25FBF" w:rsidRPr="00CD4FB0">
              <w:rPr>
                <w:rFonts w:ascii="BrowalliaUPC" w:hAnsi="BrowalliaUPC" w:cs="BrowalliaUPC"/>
                <w:sz w:val="24"/>
                <w:szCs w:val="24"/>
              </w:rPr>
              <w:t>407,250</w:t>
            </w:r>
          </w:p>
        </w:tc>
      </w:tr>
    </w:tbl>
    <w:p w14:paraId="18699206" w14:textId="0D37D535" w:rsidR="0028272A" w:rsidRPr="00CD4FB0" w:rsidRDefault="0028272A" w:rsidP="00C168D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82" w:right="-45"/>
        <w:jc w:val="thaiDistribute"/>
        <w:rPr>
          <w:rFonts w:ascii="BrowalliaUPC" w:hAnsi="BrowalliaUPC" w:cs="BrowalliaUPC"/>
          <w:sz w:val="28"/>
          <w:szCs w:val="28"/>
        </w:rPr>
      </w:pPr>
    </w:p>
    <w:p w14:paraId="31FB1517" w14:textId="0462A89B" w:rsidR="005B6C4A" w:rsidRPr="00CD4FB0" w:rsidRDefault="005B6C4A" w:rsidP="00C168D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82" w:right="-45"/>
        <w:jc w:val="thaiDistribute"/>
        <w:rPr>
          <w:rFonts w:ascii="BrowalliaUPC" w:hAnsi="BrowalliaUPC" w:cs="BrowalliaUPC"/>
          <w:sz w:val="28"/>
          <w:szCs w:val="28"/>
        </w:rPr>
      </w:pPr>
    </w:p>
    <w:p w14:paraId="57EAFAA7" w14:textId="77777777" w:rsidR="002B3B81" w:rsidRPr="00CD4FB0" w:rsidRDefault="002B3B81" w:rsidP="00C168D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82" w:right="-45"/>
        <w:jc w:val="thaiDistribute"/>
        <w:rPr>
          <w:rFonts w:ascii="BrowalliaUPC" w:hAnsi="BrowalliaUPC" w:cs="BrowalliaUPC"/>
          <w:sz w:val="28"/>
          <w:szCs w:val="28"/>
        </w:rPr>
      </w:pPr>
    </w:p>
    <w:p w14:paraId="7B947742" w14:textId="78D0293B" w:rsidR="00493D3C" w:rsidRPr="00CD4FB0" w:rsidRDefault="0003003F">
      <w:pPr>
        <w:pStyle w:val="ListParagraph"/>
        <w:numPr>
          <w:ilvl w:val="0"/>
          <w:numId w:val="33"/>
        </w:numPr>
        <w:tabs>
          <w:tab w:val="clear" w:pos="680"/>
          <w:tab w:val="clear" w:pos="907"/>
          <w:tab w:val="left" w:pos="851"/>
        </w:tabs>
        <w:ind w:left="709" w:right="-45" w:hanging="425"/>
        <w:jc w:val="both"/>
        <w:rPr>
          <w:rFonts w:ascii="BrowalliaUPC" w:hAnsi="BrowalliaUPC" w:cs="BrowalliaUPC"/>
          <w:sz w:val="28"/>
          <w:szCs w:val="28"/>
          <w:cs/>
        </w:rPr>
      </w:pPr>
      <w:r w:rsidRPr="00CD4FB0">
        <w:rPr>
          <w:rFonts w:ascii="BrowalliaUPC" w:hAnsi="BrowalliaUPC" w:cs="BrowalliaUPC"/>
          <w:sz w:val="28"/>
          <w:szCs w:val="28"/>
        </w:rPr>
        <w:lastRenderedPageBreak/>
        <w:t xml:space="preserve">  </w:t>
      </w:r>
      <w:r w:rsidR="00061736" w:rsidRPr="00CD4FB0">
        <w:rPr>
          <w:rFonts w:ascii="BrowalliaUPC" w:hAnsi="BrowalliaUPC" w:cs="BrowalliaUPC"/>
          <w:sz w:val="28"/>
          <w:szCs w:val="28"/>
          <w:cs/>
        </w:rPr>
        <w:t>หนี้สินตามสัญญาเช่า</w:t>
      </w:r>
    </w:p>
    <w:p w14:paraId="43B21675" w14:textId="77777777" w:rsidR="00061736" w:rsidRPr="00CD4FB0" w:rsidRDefault="00061736" w:rsidP="00E47C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10" w:right="-45"/>
        <w:jc w:val="thaiDistribute"/>
        <w:rPr>
          <w:rFonts w:ascii="BrowalliaUPC" w:hAnsi="BrowalliaUPC" w:cs="BrowalliaUPC"/>
          <w:sz w:val="24"/>
          <w:szCs w:val="24"/>
        </w:rPr>
      </w:pPr>
    </w:p>
    <w:tbl>
      <w:tblPr>
        <w:tblW w:w="8450" w:type="dxa"/>
        <w:tblInd w:w="8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0"/>
        <w:gridCol w:w="20"/>
        <w:gridCol w:w="1607"/>
        <w:gridCol w:w="287"/>
        <w:gridCol w:w="1616"/>
      </w:tblGrid>
      <w:tr w:rsidR="00062F3C" w:rsidRPr="00CD4FB0" w14:paraId="39E30F26" w14:textId="77777777" w:rsidTr="00C5293F">
        <w:trPr>
          <w:cantSplit/>
        </w:trPr>
        <w:tc>
          <w:tcPr>
            <w:tcW w:w="4920" w:type="dxa"/>
          </w:tcPr>
          <w:p w14:paraId="48365906" w14:textId="77777777" w:rsidR="00062F3C" w:rsidRPr="00CD4FB0" w:rsidRDefault="00062F3C">
            <w:pPr>
              <w:spacing w:line="256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35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BE62DB" w14:textId="5780307D" w:rsidR="00062F3C" w:rsidRPr="00CD4FB0" w:rsidRDefault="002B3B81" w:rsidP="00C024D7">
            <w:pPr>
              <w:spacing w:line="256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บาท</w:t>
            </w:r>
          </w:p>
        </w:tc>
      </w:tr>
      <w:tr w:rsidR="00062F3C" w:rsidRPr="00CD4FB0" w14:paraId="378F7F5C" w14:textId="77777777" w:rsidTr="00C5293F">
        <w:trPr>
          <w:cantSplit/>
        </w:trPr>
        <w:tc>
          <w:tcPr>
            <w:tcW w:w="4920" w:type="dxa"/>
          </w:tcPr>
          <w:p w14:paraId="56C9095B" w14:textId="77777777" w:rsidR="00062F3C" w:rsidRPr="00CD4FB0" w:rsidRDefault="00062F3C">
            <w:pPr>
              <w:spacing w:line="256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2BD8E42C" w14:textId="77777777" w:rsidR="00062F3C" w:rsidRPr="00CD4FB0" w:rsidRDefault="00062F3C">
            <w:pPr>
              <w:spacing w:line="256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B63F61" w14:textId="50F6498E" w:rsidR="00062F3C" w:rsidRPr="00CD4FB0" w:rsidRDefault="00FE5B49">
            <w:pPr>
              <w:spacing w:line="256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2B3B81" w:rsidRPr="00CD4FB0"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  <w:tc>
          <w:tcPr>
            <w:tcW w:w="287" w:type="dxa"/>
          </w:tcPr>
          <w:p w14:paraId="7CAA4C71" w14:textId="77777777" w:rsidR="00062F3C" w:rsidRPr="00CD4FB0" w:rsidRDefault="00062F3C" w:rsidP="00A876B5">
            <w:pPr>
              <w:tabs>
                <w:tab w:val="left" w:pos="540"/>
              </w:tabs>
              <w:spacing w:line="256" w:lineRule="auto"/>
              <w:ind w:left="-12" w:firstLine="12"/>
              <w:jc w:val="center"/>
              <w:rPr>
                <w:rFonts w:ascii="BrowalliaUPC" w:hAnsi="BrowalliaUPC" w:cs="BrowalliaUPC"/>
                <w:sz w:val="28"/>
                <w:szCs w:val="28"/>
                <w:lang w:val="th-TH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4393F2" w14:textId="629981AF" w:rsidR="00062F3C" w:rsidRPr="00CD4FB0" w:rsidRDefault="00FE5B49">
            <w:pPr>
              <w:spacing w:line="256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2B3B81" w:rsidRPr="00CD4FB0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</w:tr>
      <w:tr w:rsidR="006A76EA" w:rsidRPr="00CD4FB0" w14:paraId="71A4B12C" w14:textId="77777777" w:rsidTr="00C5293F">
        <w:trPr>
          <w:cantSplit/>
        </w:trPr>
        <w:tc>
          <w:tcPr>
            <w:tcW w:w="4920" w:type="dxa"/>
          </w:tcPr>
          <w:p w14:paraId="7884DC79" w14:textId="77777777" w:rsidR="006A76EA" w:rsidRPr="00CD4FB0" w:rsidRDefault="006A76EA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0" w:type="dxa"/>
            <w:vAlign w:val="bottom"/>
          </w:tcPr>
          <w:p w14:paraId="1C0AFAAE" w14:textId="77777777" w:rsidR="006A76EA" w:rsidRPr="00CD4FB0" w:rsidRDefault="006A76EA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07" w:type="dxa"/>
          </w:tcPr>
          <w:p w14:paraId="6C3FAE43" w14:textId="77777777" w:rsidR="006A76EA" w:rsidRPr="00CD4FB0" w:rsidRDefault="006A76EA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7" w:type="dxa"/>
          </w:tcPr>
          <w:p w14:paraId="620D445D" w14:textId="77777777" w:rsidR="006A76EA" w:rsidRPr="00CD4FB0" w:rsidRDefault="006A76EA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16" w:type="dxa"/>
          </w:tcPr>
          <w:p w14:paraId="32047FB9" w14:textId="77777777" w:rsidR="006A76EA" w:rsidRPr="00CD4FB0" w:rsidRDefault="006A76EA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062F3C" w:rsidRPr="00CD4FB0" w14:paraId="34D6DD17" w14:textId="77777777" w:rsidTr="00C5293F">
        <w:trPr>
          <w:cantSplit/>
          <w:trHeight w:val="162"/>
        </w:trPr>
        <w:tc>
          <w:tcPr>
            <w:tcW w:w="4920" w:type="dxa"/>
            <w:hideMark/>
          </w:tcPr>
          <w:p w14:paraId="1715BB19" w14:textId="0A28FDCF" w:rsidR="00062F3C" w:rsidRPr="00CD4FB0" w:rsidRDefault="00062F3C" w:rsidP="002651E3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หนี้สินตามสัญญาเช่า</w:t>
            </w:r>
            <w:r w:rsidR="00787824"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" w:type="dxa"/>
            <w:vAlign w:val="bottom"/>
          </w:tcPr>
          <w:p w14:paraId="1222C66B" w14:textId="77777777" w:rsidR="00062F3C" w:rsidRPr="00CD4FB0" w:rsidRDefault="00062F3C" w:rsidP="002651E3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07" w:type="dxa"/>
          </w:tcPr>
          <w:p w14:paraId="5B22C41F" w14:textId="77777777" w:rsidR="00062F3C" w:rsidRPr="00CD4FB0" w:rsidRDefault="00062F3C" w:rsidP="002651E3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7" w:type="dxa"/>
          </w:tcPr>
          <w:p w14:paraId="5FCABD84" w14:textId="77777777" w:rsidR="00062F3C" w:rsidRPr="00CD4FB0" w:rsidRDefault="00062F3C" w:rsidP="002651E3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16" w:type="dxa"/>
          </w:tcPr>
          <w:p w14:paraId="7FD54C23" w14:textId="77777777" w:rsidR="00062F3C" w:rsidRPr="00CD4FB0" w:rsidRDefault="00062F3C" w:rsidP="002651E3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2B3B81" w:rsidRPr="00CD4FB0" w14:paraId="0841EB36" w14:textId="77777777" w:rsidTr="00C5293F">
        <w:trPr>
          <w:cantSplit/>
        </w:trPr>
        <w:tc>
          <w:tcPr>
            <w:tcW w:w="4920" w:type="dxa"/>
            <w:hideMark/>
          </w:tcPr>
          <w:p w14:paraId="31EC974B" w14:textId="77777777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ไม่เกิน 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0" w:type="dxa"/>
          </w:tcPr>
          <w:p w14:paraId="3B58C8DA" w14:textId="77777777" w:rsidR="002B3B81" w:rsidRPr="00CD4FB0" w:rsidRDefault="002B3B81" w:rsidP="002651E3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607" w:type="dxa"/>
            <w:shd w:val="clear" w:color="auto" w:fill="auto"/>
          </w:tcPr>
          <w:p w14:paraId="581E1DAC" w14:textId="36D05712" w:rsidR="002B3B81" w:rsidRPr="00CD4FB0" w:rsidRDefault="008B528A" w:rsidP="002651E3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</w:pP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7</w:t>
            </w:r>
            <w:r w:rsidR="00450B9A" w:rsidRPr="00CD4FB0">
              <w:rPr>
                <w:rFonts w:ascii="BrowalliaUPC" w:hAnsi="BrowalliaUPC" w:cs="BrowalliaUPC"/>
                <w:sz w:val="28"/>
                <w:szCs w:val="28"/>
                <w:lang w:val="th-TH"/>
              </w:rPr>
              <w:t>,</w:t>
            </w:r>
            <w:r w:rsidR="002468EA" w:rsidRPr="00CD4FB0">
              <w:rPr>
                <w:rFonts w:ascii="BrowalliaUPC" w:hAnsi="BrowalliaUPC" w:cs="BrowalliaUPC"/>
                <w:sz w:val="28"/>
                <w:szCs w:val="28"/>
              </w:rPr>
              <w:t>971</w:t>
            </w:r>
            <w:r w:rsidR="00450B9A" w:rsidRPr="00CD4FB0">
              <w:rPr>
                <w:rFonts w:ascii="BrowalliaUPC" w:hAnsi="BrowalliaUPC" w:cs="BrowalliaUPC"/>
                <w:sz w:val="28"/>
                <w:szCs w:val="28"/>
                <w:lang w:val="th-TH"/>
              </w:rPr>
              <w:t>,</w:t>
            </w:r>
            <w:r w:rsidR="002468EA" w:rsidRPr="00CD4FB0">
              <w:rPr>
                <w:rFonts w:ascii="BrowalliaUPC" w:hAnsi="BrowalliaUPC" w:cs="BrowalliaUPC"/>
                <w:sz w:val="28"/>
                <w:szCs w:val="28"/>
              </w:rPr>
              <w:t>388</w:t>
            </w:r>
          </w:p>
        </w:tc>
        <w:tc>
          <w:tcPr>
            <w:tcW w:w="287" w:type="dxa"/>
          </w:tcPr>
          <w:p w14:paraId="16653E75" w14:textId="22EB7579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16" w:type="dxa"/>
          </w:tcPr>
          <w:p w14:paraId="4519C25B" w14:textId="7E51E9F0" w:rsidR="002B3B81" w:rsidRPr="00CD4FB0" w:rsidRDefault="008B528A" w:rsidP="002651E3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="002B3B81" w:rsidRPr="00CD4FB0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292</w:t>
            </w:r>
            <w:r w:rsidR="002B3B81" w:rsidRPr="00CD4FB0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814</w:t>
            </w:r>
          </w:p>
        </w:tc>
      </w:tr>
      <w:tr w:rsidR="002B3B81" w:rsidRPr="00CD4FB0" w14:paraId="055DD8E5" w14:textId="77777777" w:rsidTr="00C5293F">
        <w:trPr>
          <w:cantSplit/>
        </w:trPr>
        <w:tc>
          <w:tcPr>
            <w:tcW w:w="4920" w:type="dxa"/>
            <w:hideMark/>
          </w:tcPr>
          <w:p w14:paraId="63E93B66" w14:textId="77777777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เกินกว่า 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ปี แต่ไม่เกิน 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5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0" w:type="dxa"/>
          </w:tcPr>
          <w:p w14:paraId="0BC1AA88" w14:textId="77777777" w:rsidR="002B3B81" w:rsidRPr="00CD4FB0" w:rsidRDefault="002B3B81" w:rsidP="002651E3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B7EC9D" w14:textId="2A1FECA1" w:rsidR="002B3B81" w:rsidRPr="00CD4FB0" w:rsidRDefault="008B528A" w:rsidP="002651E3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="002468EA" w:rsidRPr="00CD4FB0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="002B5558" w:rsidRPr="00CD4FB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9D1B6B" w:rsidRPr="00CD4FB0">
              <w:rPr>
                <w:rFonts w:ascii="BrowalliaUPC" w:hAnsi="BrowalliaUPC" w:cs="BrowalliaUPC"/>
                <w:sz w:val="28"/>
                <w:szCs w:val="28"/>
              </w:rPr>
              <w:t>084</w:t>
            </w:r>
            <w:r w:rsidR="002B5558" w:rsidRPr="00CD4FB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9D1B6B" w:rsidRPr="00CD4FB0">
              <w:rPr>
                <w:rFonts w:ascii="BrowalliaUPC" w:hAnsi="BrowalliaUPC" w:cs="BrowalliaUPC"/>
                <w:sz w:val="28"/>
                <w:szCs w:val="28"/>
              </w:rPr>
              <w:t>52</w:t>
            </w:r>
          </w:p>
        </w:tc>
        <w:tc>
          <w:tcPr>
            <w:tcW w:w="287" w:type="dxa"/>
            <w:shd w:val="clear" w:color="auto" w:fill="auto"/>
          </w:tcPr>
          <w:p w14:paraId="6DFD0844" w14:textId="77777777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33129D" w14:textId="13FBF666" w:rsidR="002B3B81" w:rsidRPr="00CD4FB0" w:rsidRDefault="008B528A" w:rsidP="002651E3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35</w:t>
            </w:r>
            <w:r w:rsidR="002B3B81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741</w:t>
            </w:r>
            <w:r w:rsidR="002B3B81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254</w:t>
            </w:r>
          </w:p>
        </w:tc>
      </w:tr>
      <w:tr w:rsidR="002B3B81" w:rsidRPr="00CD4FB0" w14:paraId="673635D0" w14:textId="77777777" w:rsidTr="00C5293F">
        <w:trPr>
          <w:cantSplit/>
        </w:trPr>
        <w:tc>
          <w:tcPr>
            <w:tcW w:w="4920" w:type="dxa"/>
          </w:tcPr>
          <w:p w14:paraId="7D2C36A4" w14:textId="10EE853F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เกินกว่า 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5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0" w:type="dxa"/>
          </w:tcPr>
          <w:p w14:paraId="24393FB8" w14:textId="77777777" w:rsidR="002B3B81" w:rsidRPr="00CD4FB0" w:rsidRDefault="002B3B81" w:rsidP="002651E3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6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E3F59" w14:textId="5A682D9D" w:rsidR="002B3B81" w:rsidRPr="00CD4FB0" w:rsidRDefault="008B528A" w:rsidP="002651E3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20</w:t>
            </w:r>
            <w:r w:rsidR="002B5558" w:rsidRPr="00CD4FB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244</w:t>
            </w:r>
            <w:r w:rsidR="002B5558" w:rsidRPr="00CD4FB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371</w:t>
            </w:r>
          </w:p>
        </w:tc>
        <w:tc>
          <w:tcPr>
            <w:tcW w:w="287" w:type="dxa"/>
          </w:tcPr>
          <w:p w14:paraId="2BE11A71" w14:textId="77777777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16" w:type="dxa"/>
            <w:tcBorders>
              <w:left w:val="nil"/>
              <w:bottom w:val="single" w:sz="4" w:space="0" w:color="auto"/>
              <w:right w:val="nil"/>
            </w:tcBorders>
          </w:tcPr>
          <w:p w14:paraId="75C0241C" w14:textId="3BDF3CF0" w:rsidR="002B3B81" w:rsidRPr="00CD4FB0" w:rsidRDefault="008B528A" w:rsidP="002651E3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27</w:t>
            </w:r>
            <w:r w:rsidR="002B3B81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759</w:t>
            </w:r>
            <w:r w:rsidR="002B3B81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364</w:t>
            </w:r>
          </w:p>
        </w:tc>
      </w:tr>
      <w:tr w:rsidR="002B3B81" w:rsidRPr="00CD4FB0" w14:paraId="0D14121C" w14:textId="77777777" w:rsidTr="00C5293F">
        <w:trPr>
          <w:cantSplit/>
          <w:trHeight w:val="68"/>
        </w:trPr>
        <w:tc>
          <w:tcPr>
            <w:tcW w:w="4920" w:type="dxa"/>
            <w:hideMark/>
          </w:tcPr>
          <w:p w14:paraId="7C568415" w14:textId="603A1EE4" w:rsidR="002B3B81" w:rsidRPr="00CD4FB0" w:rsidRDefault="002B3B81" w:rsidP="002651E3">
            <w:pPr>
              <w:tabs>
                <w:tab w:val="left" w:pos="3090"/>
                <w:tab w:val="left" w:pos="4860"/>
              </w:tabs>
              <w:spacing w:line="256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0" w:type="dxa"/>
          </w:tcPr>
          <w:p w14:paraId="607296B9" w14:textId="77777777" w:rsidR="002B3B81" w:rsidRPr="00CD4FB0" w:rsidRDefault="002B3B81" w:rsidP="002651E3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0D2341" w14:textId="1064F9E2" w:rsidR="002B3B81" w:rsidRPr="00CD4FB0" w:rsidRDefault="00C95915" w:rsidP="002651E3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th-TH"/>
              </w:rPr>
              <w:fldChar w:fldCharType="begin"/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instrText xml:space="preserve"> =</w:instrTex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th-TH"/>
              </w:rPr>
              <w:instrText>SUM(ABOVE)</w:instrTex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instrText xml:space="preserve"> </w:instrTex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th-TH"/>
              </w:rPr>
              <w:fldChar w:fldCharType="separate"/>
            </w:r>
            <w:r w:rsidR="008B528A" w:rsidRPr="008B528A">
              <w:rPr>
                <w:rFonts w:ascii="BrowalliaUPC" w:hAnsi="BrowalliaUPC" w:cs="BrowalliaUPC"/>
                <w:noProof/>
                <w:sz w:val="28"/>
                <w:szCs w:val="28"/>
              </w:rPr>
              <w:t>65</w:t>
            </w:r>
            <w:r w:rsidRPr="00CD4FB0">
              <w:rPr>
                <w:rFonts w:ascii="BrowalliaUPC" w:hAnsi="BrowalliaUPC" w:cs="BrowalliaUPC"/>
                <w:noProof/>
                <w:sz w:val="28"/>
                <w:szCs w:val="28"/>
                <w:lang w:val="th-TH"/>
              </w:rPr>
              <w:t>,</w:t>
            </w:r>
            <w:r w:rsidR="008B528A" w:rsidRPr="008B528A">
              <w:rPr>
                <w:rFonts w:ascii="BrowalliaUPC" w:hAnsi="BrowalliaUPC" w:cs="BrowalliaUPC"/>
                <w:noProof/>
                <w:sz w:val="28"/>
                <w:szCs w:val="28"/>
              </w:rPr>
              <w:t>299</w:t>
            </w:r>
            <w:r w:rsidRPr="00CD4FB0">
              <w:rPr>
                <w:rFonts w:ascii="BrowalliaUPC" w:hAnsi="BrowalliaUPC" w:cs="BrowalliaUPC"/>
                <w:noProof/>
                <w:sz w:val="28"/>
                <w:szCs w:val="28"/>
                <w:lang w:val="th-TH"/>
              </w:rPr>
              <w:t>,</w:t>
            </w:r>
            <w:r w:rsidR="008B528A" w:rsidRPr="008B528A">
              <w:rPr>
                <w:rFonts w:ascii="BrowalliaUPC" w:hAnsi="BrowalliaUPC" w:cs="BrowalliaUPC"/>
                <w:noProof/>
                <w:sz w:val="28"/>
                <w:szCs w:val="28"/>
              </w:rPr>
              <w:t>911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th-TH"/>
              </w:rPr>
              <w:fldChar w:fldCharType="end"/>
            </w:r>
          </w:p>
        </w:tc>
        <w:tc>
          <w:tcPr>
            <w:tcW w:w="287" w:type="dxa"/>
          </w:tcPr>
          <w:p w14:paraId="3E0E4B9B" w14:textId="77777777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74EBA" w14:textId="196AAE04" w:rsidR="002B3B81" w:rsidRPr="00CD4FB0" w:rsidRDefault="008B528A" w:rsidP="002651E3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70</w:t>
            </w:r>
            <w:r w:rsidR="002B3B81" w:rsidRPr="00CD4FB0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793</w:t>
            </w:r>
            <w:r w:rsidR="002B3B81" w:rsidRPr="00CD4FB0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432</w:t>
            </w:r>
          </w:p>
        </w:tc>
      </w:tr>
      <w:tr w:rsidR="002B3B81" w:rsidRPr="00CD4FB0" w14:paraId="1E3BF410" w14:textId="77777777" w:rsidTr="00C5293F">
        <w:trPr>
          <w:cantSplit/>
          <w:trHeight w:val="306"/>
        </w:trPr>
        <w:tc>
          <w:tcPr>
            <w:tcW w:w="4920" w:type="dxa"/>
            <w:hideMark/>
          </w:tcPr>
          <w:p w14:paraId="56077C29" w14:textId="77777777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20" w:type="dxa"/>
          </w:tcPr>
          <w:p w14:paraId="04FEBDD9" w14:textId="77777777" w:rsidR="002B3B81" w:rsidRPr="00CD4FB0" w:rsidRDefault="002B3B81" w:rsidP="002651E3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5DF0F" w14:textId="7E76A32D" w:rsidR="002B3B81" w:rsidRPr="00CD4FB0" w:rsidRDefault="00621755" w:rsidP="002651E3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4C2F85" w:rsidRPr="00CD4FB0">
              <w:rPr>
                <w:rFonts w:ascii="BrowalliaUPC" w:hAnsi="BrowalliaUPC" w:cs="BrowalliaUPC"/>
                <w:sz w:val="28"/>
                <w:szCs w:val="28"/>
              </w:rPr>
              <w:t>12</w:t>
            </w:r>
            <w:r w:rsidR="00876A1C" w:rsidRPr="00CD4FB0">
              <w:rPr>
                <w:rFonts w:ascii="BrowalliaUPC" w:hAnsi="BrowalliaUPC" w:cs="BrowalliaUPC"/>
                <w:sz w:val="28"/>
                <w:szCs w:val="28"/>
              </w:rPr>
              <w:t>,1</w:t>
            </w:r>
            <w:r w:rsidR="004C2F85" w:rsidRPr="00CD4FB0">
              <w:rPr>
                <w:rFonts w:ascii="BrowalliaUPC" w:hAnsi="BrowalliaUPC" w:cs="BrowalliaUPC"/>
                <w:sz w:val="28"/>
                <w:szCs w:val="28"/>
              </w:rPr>
              <w:t>95</w:t>
            </w:r>
            <w:r w:rsidR="00876A1C" w:rsidRPr="00CD4FB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4C2F85" w:rsidRPr="00CD4FB0">
              <w:rPr>
                <w:rFonts w:ascii="BrowalliaUPC" w:hAnsi="BrowalliaUPC" w:cs="BrowalliaUPC"/>
                <w:sz w:val="28"/>
                <w:szCs w:val="28"/>
              </w:rPr>
              <w:t>767</w:t>
            </w:r>
            <w:r w:rsidR="00876A1C" w:rsidRPr="00CD4FB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87" w:type="dxa"/>
          </w:tcPr>
          <w:p w14:paraId="310B2941" w14:textId="77777777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3A5E2F" w14:textId="70DC1DC3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14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835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907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2B3B81" w:rsidRPr="00CD4FB0" w14:paraId="2099FBF0" w14:textId="77777777" w:rsidTr="00C5293F">
        <w:trPr>
          <w:cantSplit/>
          <w:trHeight w:val="278"/>
        </w:trPr>
        <w:tc>
          <w:tcPr>
            <w:tcW w:w="4920" w:type="dxa"/>
          </w:tcPr>
          <w:p w14:paraId="7D0ECC1F" w14:textId="77777777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062C312D" w14:textId="77777777" w:rsidR="002B3B81" w:rsidRPr="00CD4FB0" w:rsidRDefault="002B3B81" w:rsidP="002651E3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6749FC" w14:textId="4907073D" w:rsidR="002B3B81" w:rsidRPr="00CD4FB0" w:rsidRDefault="00065A29" w:rsidP="002651E3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53,104,144</w:t>
            </w:r>
          </w:p>
        </w:tc>
        <w:tc>
          <w:tcPr>
            <w:tcW w:w="287" w:type="dxa"/>
          </w:tcPr>
          <w:p w14:paraId="5D8E430E" w14:textId="77777777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F4940" w14:textId="7B373E6F" w:rsidR="002B3B81" w:rsidRPr="00CD4FB0" w:rsidRDefault="008B528A" w:rsidP="002651E3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55</w:t>
            </w:r>
            <w:r w:rsidR="002B3B81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957</w:t>
            </w:r>
            <w:r w:rsidR="002B3B81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525</w:t>
            </w:r>
          </w:p>
        </w:tc>
      </w:tr>
      <w:tr w:rsidR="002B3B81" w:rsidRPr="00CD4FB0" w14:paraId="339E72FD" w14:textId="77777777" w:rsidTr="00C5293F">
        <w:trPr>
          <w:cantSplit/>
          <w:trHeight w:val="287"/>
        </w:trPr>
        <w:tc>
          <w:tcPr>
            <w:tcW w:w="4920" w:type="dxa"/>
            <w:hideMark/>
          </w:tcPr>
          <w:p w14:paraId="4E62D7F0" w14:textId="77777777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0" w:type="dxa"/>
          </w:tcPr>
          <w:p w14:paraId="46680F00" w14:textId="77777777" w:rsidR="002B3B81" w:rsidRPr="00CD4FB0" w:rsidRDefault="002B3B81" w:rsidP="002651E3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07" w:type="dxa"/>
            <w:shd w:val="clear" w:color="auto" w:fill="auto"/>
          </w:tcPr>
          <w:p w14:paraId="21144C8B" w14:textId="6EE54813" w:rsidR="002B3B81" w:rsidRPr="00CD4FB0" w:rsidRDefault="00065A29" w:rsidP="002651E3">
            <w:pPr>
              <w:tabs>
                <w:tab w:val="left" w:pos="540"/>
              </w:tabs>
              <w:spacing w:line="256" w:lineRule="auto"/>
              <w:ind w:right="105" w:hanging="8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(5,521,785)</w:t>
            </w:r>
          </w:p>
        </w:tc>
        <w:tc>
          <w:tcPr>
            <w:tcW w:w="287" w:type="dxa"/>
          </w:tcPr>
          <w:p w14:paraId="22C9264C" w14:textId="77777777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16" w:type="dxa"/>
          </w:tcPr>
          <w:p w14:paraId="19CEF51F" w14:textId="6FB13A69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674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644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2B3B81" w:rsidRPr="00CD4FB0" w14:paraId="1860869C" w14:textId="77777777" w:rsidTr="00C5293F">
        <w:trPr>
          <w:cantSplit/>
          <w:trHeight w:val="280"/>
        </w:trPr>
        <w:tc>
          <w:tcPr>
            <w:tcW w:w="4920" w:type="dxa"/>
            <w:hideMark/>
          </w:tcPr>
          <w:p w14:paraId="60AE2DBF" w14:textId="77777777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20" w:type="dxa"/>
            <w:vAlign w:val="bottom"/>
          </w:tcPr>
          <w:p w14:paraId="3AEFE873" w14:textId="77777777" w:rsidR="002B3B81" w:rsidRPr="00CD4FB0" w:rsidRDefault="002B3B81" w:rsidP="002651E3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20B54FC2" w14:textId="20B55BCB" w:rsidR="002B3B81" w:rsidRPr="00CD4FB0" w:rsidRDefault="008B528A" w:rsidP="002651E3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  <w:lang w:eastAsia="en-US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  <w:lang w:eastAsia="en-US"/>
              </w:rPr>
              <w:t>47</w:t>
            </w:r>
            <w:r w:rsidR="00065A29" w:rsidRPr="00CD4FB0">
              <w:rPr>
                <w:rFonts w:ascii="BrowalliaUPC" w:hAnsi="BrowalliaUPC" w:cs="BrowalliaUPC"/>
                <w:sz w:val="28"/>
                <w:szCs w:val="28"/>
                <w:lang w:eastAsia="en-US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  <w:lang w:eastAsia="en-US"/>
              </w:rPr>
              <w:t>582</w:t>
            </w:r>
            <w:r w:rsidR="00065A29" w:rsidRPr="00CD4FB0">
              <w:rPr>
                <w:rFonts w:ascii="BrowalliaUPC" w:hAnsi="BrowalliaUPC" w:cs="BrowalliaUPC"/>
                <w:sz w:val="28"/>
                <w:szCs w:val="28"/>
                <w:lang w:eastAsia="en-US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  <w:lang w:eastAsia="en-US"/>
              </w:rPr>
              <w:t>359</w:t>
            </w:r>
          </w:p>
        </w:tc>
        <w:tc>
          <w:tcPr>
            <w:tcW w:w="287" w:type="dxa"/>
          </w:tcPr>
          <w:p w14:paraId="66C196FF" w14:textId="77777777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BCAA674" w14:textId="6340332B" w:rsidR="002B3B81" w:rsidRPr="00CD4FB0" w:rsidRDefault="008B528A" w:rsidP="002651E3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  <w:lang w:eastAsia="en-US"/>
              </w:rPr>
              <w:t>51</w:t>
            </w:r>
            <w:r w:rsidR="002B3B81" w:rsidRPr="00CD4FB0">
              <w:rPr>
                <w:rFonts w:ascii="BrowalliaUPC" w:hAnsi="BrowalliaUPC" w:cs="BrowalliaUPC"/>
                <w:sz w:val="28"/>
                <w:szCs w:val="28"/>
                <w:cs/>
                <w:lang w:val="th-TH" w:eastAsia="en-US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  <w:lang w:eastAsia="en-US"/>
              </w:rPr>
              <w:t>282</w:t>
            </w:r>
            <w:r w:rsidR="002B3B81" w:rsidRPr="00CD4FB0">
              <w:rPr>
                <w:rFonts w:ascii="BrowalliaUPC" w:hAnsi="BrowalliaUPC" w:cs="BrowalliaUPC"/>
                <w:sz w:val="28"/>
                <w:szCs w:val="28"/>
                <w:cs/>
                <w:lang w:val="th-TH" w:eastAsia="en-US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  <w:lang w:eastAsia="en-US"/>
              </w:rPr>
              <w:t>881</w:t>
            </w:r>
          </w:p>
        </w:tc>
      </w:tr>
    </w:tbl>
    <w:p w14:paraId="23E374E7" w14:textId="77777777" w:rsidR="000E2B8B" w:rsidRPr="00CD4FB0" w:rsidRDefault="000E2B8B" w:rsidP="002651E3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20"/>
        <w:jc w:val="thaiDistribute"/>
        <w:rPr>
          <w:rFonts w:ascii="BrowalliaUPC" w:hAnsi="BrowalliaUPC" w:cs="BrowalliaUPC"/>
          <w:sz w:val="28"/>
          <w:szCs w:val="28"/>
        </w:rPr>
      </w:pPr>
    </w:p>
    <w:p w14:paraId="4EB6F753" w14:textId="7BDC98F4" w:rsidR="00033F24" w:rsidRPr="00CD4FB0" w:rsidRDefault="00033F24" w:rsidP="00876639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394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รายการเปลี่ยนแปลงของหนี้สินตามสัญญาเช่าสำหรับปีสิ้นสุดวันที่ 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>31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 ธันวาคม 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>256</w:t>
      </w:r>
      <w:r w:rsidR="002B3B81" w:rsidRPr="00CD4FB0">
        <w:rPr>
          <w:rFonts w:ascii="BrowalliaUPC" w:hAnsi="BrowalliaUPC" w:cs="BrowalliaUPC"/>
          <w:sz w:val="28"/>
          <w:szCs w:val="28"/>
          <w:lang w:val="en-GB"/>
        </w:rPr>
        <w:t>5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 </w:t>
      </w:r>
      <w:r w:rsidR="00CA6E2B"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="00CA6E2B" w:rsidRPr="00CD4FB0">
        <w:rPr>
          <w:rFonts w:ascii="BrowalliaUPC" w:hAnsi="BrowalliaUPC" w:cs="BrowalliaUPC"/>
          <w:sz w:val="28"/>
          <w:szCs w:val="28"/>
        </w:rPr>
        <w:t>256</w:t>
      </w:r>
      <w:r w:rsidR="002B3B81" w:rsidRPr="00CD4FB0">
        <w:rPr>
          <w:rFonts w:ascii="BrowalliaUPC" w:hAnsi="BrowalliaUPC" w:cs="BrowalliaUPC"/>
          <w:sz w:val="28"/>
          <w:szCs w:val="28"/>
        </w:rPr>
        <w:t>4</w:t>
      </w:r>
      <w:r w:rsidR="00CA6E2B"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สรุปได้ดังนี้</w:t>
      </w:r>
    </w:p>
    <w:p w14:paraId="66CF092B" w14:textId="5DBACDFF" w:rsidR="00464478" w:rsidRPr="00CD4FB0" w:rsidRDefault="00464478" w:rsidP="002651E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10" w:right="-45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436" w:type="dxa"/>
        <w:tblInd w:w="8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4"/>
        <w:gridCol w:w="20"/>
        <w:gridCol w:w="1591"/>
        <w:gridCol w:w="284"/>
        <w:gridCol w:w="1597"/>
      </w:tblGrid>
      <w:tr w:rsidR="0056764A" w:rsidRPr="00CD4FB0" w14:paraId="1DF468AE" w14:textId="77777777" w:rsidTr="00876639">
        <w:trPr>
          <w:cantSplit/>
        </w:trPr>
        <w:tc>
          <w:tcPr>
            <w:tcW w:w="4944" w:type="dxa"/>
          </w:tcPr>
          <w:p w14:paraId="5E2B1D96" w14:textId="77777777" w:rsidR="0056764A" w:rsidRPr="00CD4FB0" w:rsidRDefault="0056764A" w:rsidP="002651E3">
            <w:pPr>
              <w:spacing w:line="256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34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1AE5F3" w14:textId="1144250B" w:rsidR="0056764A" w:rsidRPr="00CD4FB0" w:rsidRDefault="002B3B81" w:rsidP="002651E3">
            <w:pPr>
              <w:spacing w:line="256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บาท</w:t>
            </w:r>
          </w:p>
        </w:tc>
      </w:tr>
      <w:tr w:rsidR="002B3B81" w:rsidRPr="00CD4FB0" w14:paraId="28FC3E89" w14:textId="77777777" w:rsidTr="00876639">
        <w:trPr>
          <w:cantSplit/>
        </w:trPr>
        <w:tc>
          <w:tcPr>
            <w:tcW w:w="4944" w:type="dxa"/>
          </w:tcPr>
          <w:p w14:paraId="4460A70A" w14:textId="77777777" w:rsidR="002B3B81" w:rsidRPr="00CD4FB0" w:rsidRDefault="002B3B81" w:rsidP="002651E3">
            <w:pPr>
              <w:spacing w:line="256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4AF4FD94" w14:textId="77777777" w:rsidR="002B3B81" w:rsidRPr="00CD4FB0" w:rsidRDefault="002B3B81" w:rsidP="002651E3">
            <w:pPr>
              <w:spacing w:line="256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B0F387" w14:textId="23749B88" w:rsidR="002B3B81" w:rsidRPr="00CD4FB0" w:rsidRDefault="002B3B81" w:rsidP="002651E3">
            <w:pPr>
              <w:spacing w:line="256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84" w:type="dxa"/>
          </w:tcPr>
          <w:p w14:paraId="267B56F0" w14:textId="77777777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left="-12" w:firstLine="12"/>
              <w:jc w:val="center"/>
              <w:rPr>
                <w:rFonts w:ascii="BrowalliaUPC" w:hAnsi="BrowalliaUPC" w:cs="BrowalliaUPC"/>
                <w:sz w:val="28"/>
                <w:szCs w:val="28"/>
                <w:lang w:val="th-TH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C3074F" w14:textId="730D70EA" w:rsidR="002B3B81" w:rsidRPr="00CD4FB0" w:rsidRDefault="002B3B81" w:rsidP="002651E3">
            <w:pPr>
              <w:spacing w:line="256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</w:tr>
      <w:tr w:rsidR="0056764A" w:rsidRPr="00CD4FB0" w14:paraId="42114F1A" w14:textId="77777777" w:rsidTr="00876639">
        <w:trPr>
          <w:cantSplit/>
        </w:trPr>
        <w:tc>
          <w:tcPr>
            <w:tcW w:w="4944" w:type="dxa"/>
            <w:hideMark/>
          </w:tcPr>
          <w:p w14:paraId="6FF7E9A1" w14:textId="6328A805" w:rsidR="0056764A" w:rsidRPr="00CD4FB0" w:rsidRDefault="0056764A" w:rsidP="00876639">
            <w:pPr>
              <w:tabs>
                <w:tab w:val="left" w:pos="540"/>
              </w:tabs>
              <w:spacing w:line="256" w:lineRule="auto"/>
              <w:ind w:left="-69" w:firstLine="75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0" w:type="dxa"/>
            <w:vAlign w:val="bottom"/>
          </w:tcPr>
          <w:p w14:paraId="14CAB9DB" w14:textId="77777777" w:rsidR="0056764A" w:rsidRPr="00CD4FB0" w:rsidRDefault="0056764A" w:rsidP="002651E3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91" w:type="dxa"/>
          </w:tcPr>
          <w:p w14:paraId="4048BD7B" w14:textId="77777777" w:rsidR="0056764A" w:rsidRPr="00CD4FB0" w:rsidRDefault="0056764A" w:rsidP="002651E3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4199F6FE" w14:textId="77777777" w:rsidR="0056764A" w:rsidRPr="00CD4FB0" w:rsidRDefault="0056764A" w:rsidP="002651E3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97" w:type="dxa"/>
          </w:tcPr>
          <w:p w14:paraId="4AA549E9" w14:textId="77777777" w:rsidR="0056764A" w:rsidRPr="00CD4FB0" w:rsidRDefault="0056764A" w:rsidP="002651E3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2B3B81" w:rsidRPr="00CD4FB0" w14:paraId="37BE00AE" w14:textId="77777777" w:rsidTr="00876639">
        <w:trPr>
          <w:cantSplit/>
        </w:trPr>
        <w:tc>
          <w:tcPr>
            <w:tcW w:w="4944" w:type="dxa"/>
            <w:hideMark/>
          </w:tcPr>
          <w:p w14:paraId="2D148205" w14:textId="2E124888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0" w:type="dxa"/>
          </w:tcPr>
          <w:p w14:paraId="06CCD109" w14:textId="77777777" w:rsidR="002B3B81" w:rsidRPr="00CD4FB0" w:rsidRDefault="002B3B81" w:rsidP="002651E3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591" w:type="dxa"/>
          </w:tcPr>
          <w:p w14:paraId="7A7C0A3A" w14:textId="0D22121D" w:rsidR="002B3B81" w:rsidRPr="00CD4FB0" w:rsidRDefault="008B528A" w:rsidP="002651E3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55</w:t>
            </w:r>
            <w:r w:rsidR="00FC050A" w:rsidRPr="00CD4FB0">
              <w:rPr>
                <w:rFonts w:ascii="BrowalliaUPC" w:hAnsi="BrowalliaUPC" w:cs="BrowalliaUPC"/>
                <w:sz w:val="28"/>
                <w:szCs w:val="28"/>
              </w:rPr>
              <w:t>,957,525</w:t>
            </w:r>
          </w:p>
        </w:tc>
        <w:tc>
          <w:tcPr>
            <w:tcW w:w="284" w:type="dxa"/>
          </w:tcPr>
          <w:p w14:paraId="03A1499C" w14:textId="77777777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97" w:type="dxa"/>
          </w:tcPr>
          <w:p w14:paraId="5D91A6EF" w14:textId="26A395AF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56,979,100</w:t>
            </w:r>
          </w:p>
        </w:tc>
      </w:tr>
      <w:tr w:rsidR="002B3B81" w:rsidRPr="00CD4FB0" w14:paraId="1168C161" w14:textId="77777777" w:rsidTr="00876639">
        <w:trPr>
          <w:cantSplit/>
        </w:trPr>
        <w:tc>
          <w:tcPr>
            <w:tcW w:w="4944" w:type="dxa"/>
            <w:hideMark/>
          </w:tcPr>
          <w:p w14:paraId="0F2CF598" w14:textId="28793804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20" w:type="dxa"/>
          </w:tcPr>
          <w:p w14:paraId="4AD68EA7" w14:textId="77777777" w:rsidR="002B3B81" w:rsidRPr="00CD4FB0" w:rsidRDefault="002B3B81" w:rsidP="002651E3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5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2B6C9E" w14:textId="33CF6B4D" w:rsidR="002B3B81" w:rsidRPr="00CD4FB0" w:rsidRDefault="008B528A" w:rsidP="002651E3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2</w:t>
            </w:r>
            <w:r w:rsidR="008E2614" w:rsidRPr="00CD4FB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781</w:t>
            </w:r>
            <w:r w:rsidR="008E2614" w:rsidRPr="00CD4FB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776</w:t>
            </w:r>
          </w:p>
        </w:tc>
        <w:tc>
          <w:tcPr>
            <w:tcW w:w="284" w:type="dxa"/>
            <w:shd w:val="clear" w:color="auto" w:fill="auto"/>
          </w:tcPr>
          <w:p w14:paraId="30F2BBF8" w14:textId="77777777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21F960" w14:textId="5BDE04FC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195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327</w:t>
            </w:r>
          </w:p>
        </w:tc>
      </w:tr>
      <w:tr w:rsidR="002B3B81" w:rsidRPr="00CD4FB0" w14:paraId="0853FDB3" w14:textId="77777777" w:rsidTr="00876639">
        <w:trPr>
          <w:cantSplit/>
        </w:trPr>
        <w:tc>
          <w:tcPr>
            <w:tcW w:w="4944" w:type="dxa"/>
          </w:tcPr>
          <w:p w14:paraId="7ACF501F" w14:textId="58A9037B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เพิ่มขึ้นจากดอกเบี้ยรอตัดบัญชี</w:t>
            </w:r>
          </w:p>
        </w:tc>
        <w:tc>
          <w:tcPr>
            <w:tcW w:w="20" w:type="dxa"/>
          </w:tcPr>
          <w:p w14:paraId="7E41A3B4" w14:textId="77777777" w:rsidR="002B3B81" w:rsidRPr="00CD4FB0" w:rsidRDefault="002B3B81" w:rsidP="002651E3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591" w:type="dxa"/>
            <w:tcBorders>
              <w:left w:val="nil"/>
              <w:right w:val="nil"/>
            </w:tcBorders>
          </w:tcPr>
          <w:p w14:paraId="373226B4" w14:textId="2E2234CB" w:rsidR="002B3B81" w:rsidRPr="00CD4FB0" w:rsidRDefault="009433B3" w:rsidP="002651E3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2,</w:t>
            </w:r>
            <w:r w:rsidR="00B50436" w:rsidRPr="00CD4FB0">
              <w:rPr>
                <w:rFonts w:ascii="BrowalliaUPC" w:hAnsi="BrowalliaUPC" w:cs="BrowalliaUPC"/>
                <w:sz w:val="28"/>
                <w:szCs w:val="28"/>
              </w:rPr>
              <w:t>581,</w:t>
            </w:r>
            <w:r w:rsidR="00F82999" w:rsidRPr="00CD4FB0">
              <w:rPr>
                <w:rFonts w:ascii="BrowalliaUPC" w:hAnsi="BrowalliaUPC" w:cs="BrowalliaUPC"/>
                <w:sz w:val="28"/>
                <w:szCs w:val="28"/>
              </w:rPr>
              <w:t>811</w:t>
            </w:r>
          </w:p>
        </w:tc>
        <w:tc>
          <w:tcPr>
            <w:tcW w:w="284" w:type="dxa"/>
          </w:tcPr>
          <w:p w14:paraId="1A039A0A" w14:textId="77777777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left w:val="nil"/>
              <w:right w:val="nil"/>
            </w:tcBorders>
          </w:tcPr>
          <w:p w14:paraId="17393286" w14:textId="0B9757ED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2,744,548</w:t>
            </w:r>
          </w:p>
        </w:tc>
      </w:tr>
      <w:tr w:rsidR="002B3B81" w:rsidRPr="00CD4FB0" w14:paraId="6A09C5F0" w14:textId="77777777" w:rsidTr="00876639">
        <w:trPr>
          <w:cantSplit/>
          <w:trHeight w:val="68"/>
        </w:trPr>
        <w:tc>
          <w:tcPr>
            <w:tcW w:w="4944" w:type="dxa"/>
            <w:hideMark/>
          </w:tcPr>
          <w:p w14:paraId="1938664A" w14:textId="293F3755" w:rsidR="002B3B81" w:rsidRPr="00CD4FB0" w:rsidRDefault="00E447F3" w:rsidP="002651E3">
            <w:pPr>
              <w:tabs>
                <w:tab w:val="left" w:pos="3090"/>
                <w:tab w:val="left" w:pos="4860"/>
              </w:tabs>
              <w:spacing w:line="256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หนี้สิน</w:t>
            </w:r>
            <w:r w:rsidR="00B14E28"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ตามสัญญาเช่า</w:t>
            </w:r>
            <w:r w:rsidR="002B3B81" w:rsidRPr="00CD4FB0">
              <w:rPr>
                <w:rFonts w:ascii="BrowalliaUPC" w:hAnsi="BrowalliaUPC" w:cs="BrowalliaUPC"/>
                <w:sz w:val="28"/>
                <w:szCs w:val="28"/>
                <w:cs/>
              </w:rPr>
              <w:t>ลดลงจากการเปลี่ยนแปลงสัญญา</w:t>
            </w:r>
          </w:p>
        </w:tc>
        <w:tc>
          <w:tcPr>
            <w:tcW w:w="20" w:type="dxa"/>
          </w:tcPr>
          <w:p w14:paraId="23B8E972" w14:textId="77777777" w:rsidR="002B3B81" w:rsidRPr="00CD4FB0" w:rsidRDefault="002B3B81" w:rsidP="002651E3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591" w:type="dxa"/>
            <w:tcBorders>
              <w:left w:val="nil"/>
              <w:right w:val="nil"/>
            </w:tcBorders>
          </w:tcPr>
          <w:p w14:paraId="07E0759C" w14:textId="2B8A5AB8" w:rsidR="002B3B81" w:rsidRPr="00CD4FB0" w:rsidRDefault="00894D14" w:rsidP="009C18B7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         </w:t>
            </w:r>
            <w:r w:rsidR="006F446E" w:rsidRPr="00CD4FB0">
              <w:rPr>
                <w:rFonts w:ascii="BrowalliaUPC" w:hAnsi="BrowalliaUPC" w:cs="BrowalliaUPC"/>
                <w:sz w:val="28"/>
                <w:szCs w:val="28"/>
              </w:rPr>
              <w:t xml:space="preserve">  </w:t>
            </w:r>
            <w:r w:rsidR="00DF3242" w:rsidRPr="00CD4FB0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DF616D" w:rsidRPr="00CD4FB0">
              <w:rPr>
                <w:rFonts w:ascii="BrowalliaUPC" w:hAnsi="BrowalliaUPC" w:cs="BrowalliaUPC"/>
                <w:sz w:val="28"/>
                <w:szCs w:val="28"/>
              </w:rPr>
              <w:t>551</w:t>
            </w:r>
            <w:r w:rsidR="00121E9F" w:rsidRPr="00CD4FB0">
              <w:rPr>
                <w:rFonts w:ascii="BrowalliaUPC" w:hAnsi="BrowalliaUPC" w:cs="BrowalliaUPC"/>
                <w:sz w:val="28"/>
                <w:szCs w:val="28"/>
              </w:rPr>
              <w:t>,691</w:t>
            </w:r>
            <w:r w:rsidR="00DF3242" w:rsidRPr="00CD4FB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490CA82E" w14:textId="77777777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left w:val="nil"/>
              <w:right w:val="nil"/>
            </w:tcBorders>
          </w:tcPr>
          <w:p w14:paraId="059CC3A2" w14:textId="13CF7C9F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right="9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            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</w:tr>
      <w:tr w:rsidR="002B3B81" w:rsidRPr="00CD4FB0" w14:paraId="1D2EA1F9" w14:textId="77777777" w:rsidTr="00876639">
        <w:trPr>
          <w:cantSplit/>
          <w:trHeight w:val="306"/>
        </w:trPr>
        <w:tc>
          <w:tcPr>
            <w:tcW w:w="4944" w:type="dxa"/>
            <w:hideMark/>
          </w:tcPr>
          <w:p w14:paraId="13FB68D9" w14:textId="5777FA69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ชำระ</w:t>
            </w:r>
            <w:r w:rsidR="00BB69D2"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หนี้สิน</w:t>
            </w:r>
            <w:r w:rsidR="00CC6A6F"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ตามสัญญา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เช่าระหว่างปี</w:t>
            </w:r>
          </w:p>
        </w:tc>
        <w:tc>
          <w:tcPr>
            <w:tcW w:w="20" w:type="dxa"/>
          </w:tcPr>
          <w:p w14:paraId="2EF20C73" w14:textId="77777777" w:rsidR="002B3B81" w:rsidRPr="00CD4FB0" w:rsidRDefault="002B3B81" w:rsidP="002651E3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4536C" w14:textId="0DE17ADA" w:rsidR="002B3B81" w:rsidRPr="00CD4FB0" w:rsidRDefault="00F82999" w:rsidP="002651E3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121E9F" w:rsidRPr="00CD4FB0">
              <w:rPr>
                <w:rFonts w:ascii="BrowalliaUPC" w:hAnsi="BrowalliaUPC" w:cs="BrowalliaUPC"/>
                <w:sz w:val="28"/>
                <w:szCs w:val="28"/>
              </w:rPr>
              <w:t>7,66</w:t>
            </w:r>
            <w:r w:rsidR="004B4BC6" w:rsidRPr="00CD4FB0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121E9F" w:rsidRPr="00CD4FB0">
              <w:rPr>
                <w:rFonts w:ascii="BrowalliaUPC" w:hAnsi="BrowalliaUPC" w:cs="BrowalliaUPC"/>
                <w:sz w:val="28"/>
                <w:szCs w:val="28"/>
              </w:rPr>
              <w:t>,277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6A912030" w14:textId="77777777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CB5FD" w14:textId="6091B213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961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450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2B3B81" w:rsidRPr="00CD4FB0" w14:paraId="4A96BB3C" w14:textId="77777777" w:rsidTr="00876639">
        <w:trPr>
          <w:cantSplit/>
          <w:trHeight w:val="278"/>
        </w:trPr>
        <w:tc>
          <w:tcPr>
            <w:tcW w:w="4944" w:type="dxa"/>
          </w:tcPr>
          <w:p w14:paraId="210898FD" w14:textId="4FAE9B2E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0" w:type="dxa"/>
          </w:tcPr>
          <w:p w14:paraId="61E1D8FB" w14:textId="77777777" w:rsidR="002B3B81" w:rsidRPr="00CD4FB0" w:rsidRDefault="002B3B81" w:rsidP="002651E3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04E026E" w14:textId="1CCCC456" w:rsidR="002B3B81" w:rsidRPr="00CD4FB0" w:rsidRDefault="00121E9F" w:rsidP="002651E3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fldChar w:fldCharType="begin"/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instrText xml:space="preserve"> =SUM(ABOVE) </w:instrTex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fldChar w:fldCharType="separate"/>
            </w:r>
            <w:r w:rsidR="004B4BC6" w:rsidRPr="00CD4FB0">
              <w:rPr>
                <w:rFonts w:ascii="BrowalliaUPC" w:hAnsi="BrowalliaUPC" w:cs="BrowalliaUPC"/>
                <w:noProof/>
                <w:sz w:val="28"/>
                <w:szCs w:val="28"/>
              </w:rPr>
              <w:t>53,104,144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fldChar w:fldCharType="end"/>
            </w:r>
          </w:p>
        </w:tc>
        <w:tc>
          <w:tcPr>
            <w:tcW w:w="284" w:type="dxa"/>
          </w:tcPr>
          <w:p w14:paraId="3BC0095B" w14:textId="77777777" w:rsidR="002B3B81" w:rsidRPr="00CD4FB0" w:rsidRDefault="002B3B81" w:rsidP="002651E3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133C844" w14:textId="07B2A1E3" w:rsidR="002B3B81" w:rsidRPr="00CD4FB0" w:rsidRDefault="008B528A" w:rsidP="002651E3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55</w:t>
            </w:r>
            <w:r w:rsidR="002B3B81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957</w:t>
            </w:r>
            <w:r w:rsidR="002B3B81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525</w:t>
            </w:r>
          </w:p>
        </w:tc>
      </w:tr>
    </w:tbl>
    <w:p w14:paraId="7765212C" w14:textId="77777777" w:rsidR="002B3B81" w:rsidRPr="00CD4FB0" w:rsidRDefault="002B3B81" w:rsidP="002011B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5"/>
        <w:jc w:val="thaiDistribute"/>
        <w:rPr>
          <w:rFonts w:ascii="BrowalliaUPC" w:hAnsi="BrowalliaUPC" w:cs="BrowalliaUPC"/>
          <w:sz w:val="28"/>
          <w:szCs w:val="28"/>
        </w:rPr>
      </w:pPr>
    </w:p>
    <w:p w14:paraId="4A109E0D" w14:textId="22B840CA" w:rsidR="00033F24" w:rsidRPr="00CD4FB0" w:rsidRDefault="00441820" w:rsidP="0087663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 w:right="-45" w:hanging="39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  <w:r w:rsidRPr="00CD4FB0">
        <w:rPr>
          <w:rFonts w:ascii="BrowalliaUPC" w:hAnsi="BrowalliaUPC" w:cs="BrowalliaUPC"/>
          <w:sz w:val="28"/>
          <w:szCs w:val="28"/>
          <w:u w:val="single"/>
          <w:cs/>
          <w:lang w:val="en-GB"/>
        </w:rPr>
        <w:t>การชำระค่าเช่าที่ไม่ได้รับรู้เป็นหนี้สินตามสัญญาเช่า</w:t>
      </w:r>
    </w:p>
    <w:p w14:paraId="41624AC2" w14:textId="77777777" w:rsidR="00E5294F" w:rsidRPr="00CD4FB0" w:rsidRDefault="00E5294F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1D0D49B8" w14:textId="5264D135" w:rsidR="00E5294F" w:rsidRPr="00CD4FB0" w:rsidRDefault="00E5294F" w:rsidP="00876639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12" w:firstLine="14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บริษัทเลือกไม่รับรู้หนี้สินตามสัญญาเช่าสำหรับสัญญาเช่าระยะสั้น (สัญญาเช่าที่มีระยะเวลาสัญญาไม่เกิน </w:t>
      </w:r>
      <w:r w:rsidR="00BF73BC"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                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 xml:space="preserve">12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เดือน)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หรือสัญญาเช่าซึ่งสินทรัพย์มีมูลค่าต่ำ การจ่ายชำระภายใต้สัญญาเช่าดังกล่าวถือเป็นค่าใช้จ่ายแบบเส้นตรง นอกจากนี้ค่าเช่าผันแปรบางรายการไม่ได้รับอนุญาตให้รับรู้เป็นหนี้สินตามสัญญาเช่าและจะบันทึกเป็นค่าใช้จ่ายเมื่อเกิดขึ้น</w:t>
      </w:r>
    </w:p>
    <w:p w14:paraId="7F3CDCD4" w14:textId="77777777" w:rsidR="00CB2731" w:rsidRPr="00CD4FB0" w:rsidRDefault="00CB2731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4C7D004D" w14:textId="77777777" w:rsidR="00060818" w:rsidRPr="00CD4FB0" w:rsidRDefault="00060818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B93B511" w14:textId="77777777" w:rsidR="00060818" w:rsidRPr="00CD4FB0" w:rsidRDefault="00060818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3245EFDC" w14:textId="77777777" w:rsidR="003C1C12" w:rsidRPr="00CD4FB0" w:rsidRDefault="003C1C12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47F90F7A" w14:textId="465DFF6F" w:rsidR="00060818" w:rsidRPr="00CD4FB0" w:rsidRDefault="00060818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55A0498F" w14:textId="77777777" w:rsidR="0048158D" w:rsidRPr="00CD4FB0" w:rsidRDefault="0048158D" w:rsidP="000325E2">
      <w:pPr>
        <w:pStyle w:val="ListParagraph"/>
        <w:tabs>
          <w:tab w:val="clear" w:pos="227"/>
          <w:tab w:val="clear" w:pos="680"/>
          <w:tab w:val="clear" w:pos="907"/>
          <w:tab w:val="left" w:pos="851"/>
        </w:tabs>
        <w:spacing w:line="240" w:lineRule="auto"/>
        <w:ind w:left="854" w:hanging="7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lastRenderedPageBreak/>
        <w:t>ค่าใช้จ่ายที่เกี่ยวกับสัญญาเช่าดังกล่าวที่ไม่ได้รวมอยู่ในการวัดมูลค่าหนี้สินตามสัญญาเช่า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มีดังนี้</w:t>
      </w:r>
    </w:p>
    <w:p w14:paraId="229BFF5D" w14:textId="77777777" w:rsidR="0048158D" w:rsidRPr="00CD4FB0" w:rsidRDefault="0048158D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Style w:val="TableGrid"/>
        <w:tblW w:w="8590" w:type="dxa"/>
        <w:tblInd w:w="7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1611"/>
        <w:gridCol w:w="270"/>
        <w:gridCol w:w="1611"/>
      </w:tblGrid>
      <w:tr w:rsidR="00D37F84" w:rsidRPr="00CD4FB0" w14:paraId="3B4DB49D" w14:textId="77777777" w:rsidTr="000325E2">
        <w:trPr>
          <w:trHeight w:val="216"/>
        </w:trPr>
        <w:tc>
          <w:tcPr>
            <w:tcW w:w="5098" w:type="dxa"/>
          </w:tcPr>
          <w:p w14:paraId="20BCEF02" w14:textId="77777777" w:rsidR="00D37F84" w:rsidRPr="00CD4FB0" w:rsidRDefault="00D37F84" w:rsidP="008A33FD">
            <w:pPr>
              <w:pStyle w:val="m-1693923720144214152ydp9fcb67femsonormal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3492" w:type="dxa"/>
            <w:gridSpan w:val="3"/>
            <w:tcBorders>
              <w:bottom w:val="single" w:sz="4" w:space="0" w:color="auto"/>
            </w:tcBorders>
            <w:vAlign w:val="bottom"/>
          </w:tcPr>
          <w:p w14:paraId="226C999C" w14:textId="30AF8800" w:rsidR="00D37F84" w:rsidRPr="00CD4FB0" w:rsidRDefault="00A64758" w:rsidP="00D37F84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บาท</w:t>
            </w:r>
          </w:p>
        </w:tc>
      </w:tr>
      <w:tr w:rsidR="00A64758" w:rsidRPr="00CD4FB0" w14:paraId="2F6B71DF" w14:textId="77777777" w:rsidTr="000325E2">
        <w:trPr>
          <w:trHeight w:val="170"/>
        </w:trPr>
        <w:tc>
          <w:tcPr>
            <w:tcW w:w="5098" w:type="dxa"/>
          </w:tcPr>
          <w:p w14:paraId="2F16B4B1" w14:textId="77777777" w:rsidR="00A64758" w:rsidRPr="00CD4FB0" w:rsidRDefault="00A64758" w:rsidP="00A64758">
            <w:pPr>
              <w:pStyle w:val="m-1693923720144214152ydp9fcb67femsonormal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151EB2FC" w14:textId="03F74BE5" w:rsidR="00A64758" w:rsidRPr="00CD4FB0" w:rsidRDefault="00A64758" w:rsidP="00A64758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5C5285D" w14:textId="77777777" w:rsidR="00A64758" w:rsidRPr="00CD4FB0" w:rsidRDefault="00A64758" w:rsidP="00A64758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</w:tcPr>
          <w:p w14:paraId="07AA682E" w14:textId="19C64F85" w:rsidR="00A64758" w:rsidRPr="00CD4FB0" w:rsidRDefault="00A64758" w:rsidP="00A64758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</w:tr>
      <w:tr w:rsidR="007165A8" w:rsidRPr="00CD4FB0" w14:paraId="5AD9577A" w14:textId="77777777" w:rsidTr="000325E2">
        <w:trPr>
          <w:trHeight w:val="80"/>
        </w:trPr>
        <w:tc>
          <w:tcPr>
            <w:tcW w:w="5098" w:type="dxa"/>
          </w:tcPr>
          <w:p w14:paraId="535E1C37" w14:textId="77777777" w:rsidR="007165A8" w:rsidRPr="00CD4FB0" w:rsidRDefault="007165A8" w:rsidP="008A33FD">
            <w:pPr>
              <w:pStyle w:val="m-1693923720144214152ydp9fcb67femsonormal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5C6D58CC" w14:textId="77777777" w:rsidR="007165A8" w:rsidRPr="00CD4FB0" w:rsidRDefault="007165A8" w:rsidP="008A33FD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F47CBF" w14:textId="77777777" w:rsidR="007165A8" w:rsidRPr="00CD4FB0" w:rsidRDefault="007165A8" w:rsidP="008A33FD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6362A824" w14:textId="77777777" w:rsidR="007165A8" w:rsidRPr="00CD4FB0" w:rsidRDefault="007165A8" w:rsidP="008A33FD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A64758" w:rsidRPr="00CD4FB0" w14:paraId="6D4CEF5C" w14:textId="77777777" w:rsidTr="000325E2">
        <w:trPr>
          <w:trHeight w:val="90"/>
        </w:trPr>
        <w:tc>
          <w:tcPr>
            <w:tcW w:w="5098" w:type="dxa"/>
          </w:tcPr>
          <w:p w14:paraId="47FC4497" w14:textId="77777777" w:rsidR="00A64758" w:rsidRPr="00CD4FB0" w:rsidRDefault="00A64758" w:rsidP="00A64758">
            <w:pPr>
              <w:pStyle w:val="AAheadingwocontents"/>
              <w:spacing w:line="240" w:lineRule="auto"/>
              <w:ind w:left="-121"/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611" w:type="dxa"/>
          </w:tcPr>
          <w:p w14:paraId="33E020C2" w14:textId="62A07BB4" w:rsidR="00A64758" w:rsidRPr="00CD4FB0" w:rsidRDefault="0033216D" w:rsidP="00A64758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667,368</w:t>
            </w:r>
          </w:p>
        </w:tc>
        <w:tc>
          <w:tcPr>
            <w:tcW w:w="270" w:type="dxa"/>
          </w:tcPr>
          <w:p w14:paraId="38558C64" w14:textId="77777777" w:rsidR="00A64758" w:rsidRPr="00CD4FB0" w:rsidRDefault="00A64758" w:rsidP="00A64758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11" w:type="dxa"/>
          </w:tcPr>
          <w:p w14:paraId="44F7B0F8" w14:textId="7F646531" w:rsidR="00A64758" w:rsidRPr="00CD4FB0" w:rsidRDefault="00A64758" w:rsidP="00A64758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356,533</w:t>
            </w:r>
          </w:p>
        </w:tc>
      </w:tr>
    </w:tbl>
    <w:p w14:paraId="7B2973FA" w14:textId="77777777" w:rsidR="00464478" w:rsidRPr="00CD4FB0" w:rsidRDefault="00464478" w:rsidP="002011B9">
      <w:pPr>
        <w:pStyle w:val="ListParagraph"/>
        <w:tabs>
          <w:tab w:val="clear" w:pos="227"/>
          <w:tab w:val="clear" w:pos="454"/>
          <w:tab w:val="clear" w:pos="680"/>
          <w:tab w:val="left" w:pos="756"/>
        </w:tabs>
        <w:ind w:left="756" w:right="-45"/>
        <w:jc w:val="both"/>
        <w:rPr>
          <w:rFonts w:ascii="BrowalliaUPC" w:hAnsi="BrowalliaUPC" w:cs="BrowalliaUPC"/>
          <w:sz w:val="28"/>
          <w:szCs w:val="28"/>
          <w:cs/>
        </w:rPr>
      </w:pPr>
    </w:p>
    <w:p w14:paraId="778BC783" w14:textId="0039DF36" w:rsidR="00AE51FD" w:rsidRPr="00CD4FB0" w:rsidRDefault="000325E2">
      <w:pPr>
        <w:pStyle w:val="ListParagraph"/>
        <w:numPr>
          <w:ilvl w:val="0"/>
          <w:numId w:val="33"/>
        </w:numPr>
        <w:tabs>
          <w:tab w:val="clear" w:pos="680"/>
          <w:tab w:val="clear" w:pos="907"/>
          <w:tab w:val="left" w:pos="851"/>
        </w:tabs>
        <w:ind w:left="709" w:right="-45" w:hanging="425"/>
        <w:jc w:val="both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/>
          <w:sz w:val="28"/>
          <w:szCs w:val="28"/>
        </w:rPr>
        <w:t xml:space="preserve"> </w:t>
      </w:r>
      <w:r w:rsidR="002011B9" w:rsidRPr="00CD4FB0">
        <w:rPr>
          <w:rFonts w:ascii="BrowalliaUPC" w:hAnsi="BrowalliaUPC" w:cs="BrowalliaUPC"/>
          <w:sz w:val="28"/>
          <w:szCs w:val="28"/>
          <w:cs/>
        </w:rPr>
        <w:t>ลูกหนี้ตามสัญญาเช่า</w:t>
      </w:r>
    </w:p>
    <w:p w14:paraId="3673BF2C" w14:textId="77777777" w:rsidR="00796011" w:rsidRPr="00CD4FB0" w:rsidRDefault="00796011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590" w:type="dxa"/>
        <w:tblInd w:w="770" w:type="dxa"/>
        <w:tblLayout w:type="fixed"/>
        <w:tblLook w:val="01E0" w:firstRow="1" w:lastRow="1" w:firstColumn="1" w:lastColumn="1" w:noHBand="0" w:noVBand="0"/>
      </w:tblPr>
      <w:tblGrid>
        <w:gridCol w:w="3998"/>
        <w:gridCol w:w="1051"/>
        <w:gridCol w:w="1620"/>
        <w:gridCol w:w="291"/>
        <w:gridCol w:w="1630"/>
      </w:tblGrid>
      <w:tr w:rsidR="00AE51FD" w:rsidRPr="00CD4FB0" w14:paraId="4DBF63A0" w14:textId="77777777" w:rsidTr="000325E2">
        <w:trPr>
          <w:trHeight w:val="20"/>
        </w:trPr>
        <w:tc>
          <w:tcPr>
            <w:tcW w:w="3998" w:type="dxa"/>
            <w:vAlign w:val="bottom"/>
          </w:tcPr>
          <w:p w14:paraId="17AE68D0" w14:textId="77777777" w:rsidR="00AE51FD" w:rsidRPr="00CD4FB0" w:rsidRDefault="00AE51FD" w:rsidP="008A33FD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51" w:type="dxa"/>
            <w:vAlign w:val="bottom"/>
          </w:tcPr>
          <w:p w14:paraId="18F7BA4C" w14:textId="77777777" w:rsidR="00AE51FD" w:rsidRPr="00CD4FB0" w:rsidRDefault="00AE51FD" w:rsidP="008A33FD">
            <w:pPr>
              <w:tabs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5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B2BB11" w14:textId="7C540121" w:rsidR="00AE51FD" w:rsidRPr="00CD4FB0" w:rsidRDefault="00A64758" w:rsidP="008A33FD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บาท</w:t>
            </w:r>
          </w:p>
        </w:tc>
      </w:tr>
      <w:tr w:rsidR="00A64758" w:rsidRPr="00CD4FB0" w14:paraId="65447991" w14:textId="77777777" w:rsidTr="000325E2">
        <w:trPr>
          <w:trHeight w:val="20"/>
        </w:trPr>
        <w:tc>
          <w:tcPr>
            <w:tcW w:w="3998" w:type="dxa"/>
            <w:vAlign w:val="bottom"/>
          </w:tcPr>
          <w:p w14:paraId="425DD30E" w14:textId="77777777" w:rsidR="00A64758" w:rsidRPr="00CD4FB0" w:rsidRDefault="00A64758" w:rsidP="00A64758">
            <w:pPr>
              <w:tabs>
                <w:tab w:val="left" w:pos="0"/>
              </w:tabs>
              <w:spacing w:line="240" w:lineRule="auto"/>
              <w:ind w:firstLine="379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51" w:type="dxa"/>
            <w:vAlign w:val="bottom"/>
          </w:tcPr>
          <w:p w14:paraId="2476A970" w14:textId="77777777" w:rsidR="00A64758" w:rsidRPr="00CD4FB0" w:rsidRDefault="00A64758" w:rsidP="00A64758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4EEFFF" w14:textId="679169A4" w:rsidR="00A64758" w:rsidRPr="00CD4FB0" w:rsidRDefault="00A64758" w:rsidP="00A64758">
            <w:pPr>
              <w:spacing w:line="240" w:lineRule="auto"/>
              <w:ind w:left="-108" w:right="-108"/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  <w:lang w:eastAsia="th-TH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91" w:type="dxa"/>
          </w:tcPr>
          <w:p w14:paraId="2A5A0053" w14:textId="77777777" w:rsidR="00A64758" w:rsidRPr="00CD4FB0" w:rsidRDefault="00A64758" w:rsidP="00A64758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CB3F33" w14:textId="0B381E1B" w:rsidR="00A64758" w:rsidRPr="00CD4FB0" w:rsidRDefault="00A64758" w:rsidP="00A64758">
            <w:pPr>
              <w:spacing w:line="240" w:lineRule="auto"/>
              <w:ind w:left="-108" w:right="-108"/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  <w:lang w:eastAsia="th-TH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</w:tr>
      <w:tr w:rsidR="00AE51FD" w:rsidRPr="00CD4FB0" w14:paraId="55E7C634" w14:textId="77777777" w:rsidTr="000325E2">
        <w:trPr>
          <w:trHeight w:val="20"/>
        </w:trPr>
        <w:tc>
          <w:tcPr>
            <w:tcW w:w="3998" w:type="dxa"/>
            <w:vAlign w:val="bottom"/>
          </w:tcPr>
          <w:p w14:paraId="0EF89B0D" w14:textId="77777777" w:rsidR="00AE51FD" w:rsidRPr="00CD4FB0" w:rsidRDefault="00AE51FD" w:rsidP="008A33FD">
            <w:pPr>
              <w:pStyle w:val="11"/>
              <w:widowControl/>
              <w:ind w:right="0"/>
              <w:rPr>
                <w:rFonts w:ascii="BrowalliaUPC" w:hAnsi="BrowalliaUPC" w:cs="BrowalliaUPC"/>
                <w:b/>
                <w:bCs/>
                <w:color w:val="auto"/>
              </w:rPr>
            </w:pPr>
          </w:p>
        </w:tc>
        <w:tc>
          <w:tcPr>
            <w:tcW w:w="1051" w:type="dxa"/>
            <w:vAlign w:val="bottom"/>
          </w:tcPr>
          <w:p w14:paraId="7261005C" w14:textId="77777777" w:rsidR="00AE51FD" w:rsidRPr="00CD4FB0" w:rsidRDefault="00AE51FD" w:rsidP="008A33FD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57C3EF" w14:textId="77777777" w:rsidR="00AE51FD" w:rsidRPr="00CD4FB0" w:rsidRDefault="00AE51FD" w:rsidP="008A33FD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91" w:type="dxa"/>
            <w:vAlign w:val="bottom"/>
          </w:tcPr>
          <w:p w14:paraId="58045AB3" w14:textId="77777777" w:rsidR="00AE51FD" w:rsidRPr="00CD4FB0" w:rsidRDefault="00AE51FD" w:rsidP="008A33FD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186BAE" w14:textId="77777777" w:rsidR="00AE51FD" w:rsidRPr="00CD4FB0" w:rsidRDefault="00AE51FD" w:rsidP="008A33FD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952700" w:rsidRPr="00CD4FB0" w14:paraId="6969ED86" w14:textId="77777777" w:rsidTr="000325E2">
        <w:trPr>
          <w:trHeight w:val="20"/>
        </w:trPr>
        <w:tc>
          <w:tcPr>
            <w:tcW w:w="3998" w:type="dxa"/>
            <w:vAlign w:val="bottom"/>
          </w:tcPr>
          <w:p w14:paraId="072CEA18" w14:textId="1A6AA6DB" w:rsidR="00952700" w:rsidRPr="00CD4FB0" w:rsidRDefault="006C69BC" w:rsidP="002011B9">
            <w:pPr>
              <w:pStyle w:val="AAheadingwocontents"/>
              <w:spacing w:line="240" w:lineRule="auto"/>
              <w:ind w:left="-121"/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051" w:type="dxa"/>
            <w:vAlign w:val="bottom"/>
          </w:tcPr>
          <w:p w14:paraId="611D419B" w14:textId="77777777" w:rsidR="00952700" w:rsidRPr="00CD4FB0" w:rsidRDefault="00952700" w:rsidP="00CB2731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A6ABB90" w14:textId="77777777" w:rsidR="00952700" w:rsidRPr="00CD4FB0" w:rsidRDefault="00952700" w:rsidP="00CB2731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91" w:type="dxa"/>
            <w:vAlign w:val="bottom"/>
          </w:tcPr>
          <w:p w14:paraId="2BAA5E80" w14:textId="77777777" w:rsidR="00952700" w:rsidRPr="00CD4FB0" w:rsidRDefault="00952700" w:rsidP="00CB2731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41F83083" w14:textId="77777777" w:rsidR="00952700" w:rsidRPr="00CD4FB0" w:rsidRDefault="00952700" w:rsidP="00CB2731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A64758" w:rsidRPr="00CD4FB0" w14:paraId="43AEF978" w14:textId="77777777" w:rsidTr="000325E2">
        <w:trPr>
          <w:trHeight w:val="20"/>
        </w:trPr>
        <w:tc>
          <w:tcPr>
            <w:tcW w:w="3998" w:type="dxa"/>
            <w:vAlign w:val="bottom"/>
            <w:hideMark/>
          </w:tcPr>
          <w:p w14:paraId="37ABAA7C" w14:textId="77777777" w:rsidR="00A64758" w:rsidRPr="00CD4FB0" w:rsidRDefault="00A64758" w:rsidP="002011B9">
            <w:pPr>
              <w:pStyle w:val="AAheadingwocontents"/>
              <w:spacing w:line="240" w:lineRule="auto"/>
              <w:ind w:left="-121"/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 xml:space="preserve">ไม่เกิน </w:t>
            </w: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  <w:t xml:space="preserve">1 </w:t>
            </w: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051" w:type="dxa"/>
            <w:vAlign w:val="bottom"/>
          </w:tcPr>
          <w:p w14:paraId="4FB8189C" w14:textId="77777777" w:rsidR="00A64758" w:rsidRPr="00CD4FB0" w:rsidRDefault="00A64758" w:rsidP="00A64758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494F009" w14:textId="5114602F" w:rsidR="00A64758" w:rsidRPr="00CD4FB0" w:rsidRDefault="001429E0" w:rsidP="00A64758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9,953,209</w:t>
            </w:r>
          </w:p>
        </w:tc>
        <w:tc>
          <w:tcPr>
            <w:tcW w:w="291" w:type="dxa"/>
            <w:vAlign w:val="bottom"/>
          </w:tcPr>
          <w:p w14:paraId="40C98188" w14:textId="77777777" w:rsidR="00A64758" w:rsidRPr="00CD4FB0" w:rsidRDefault="00A64758" w:rsidP="00A64758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0D7B0657" w14:textId="0FD9030C" w:rsidR="00A64758" w:rsidRPr="00CD4FB0" w:rsidRDefault="00A64758" w:rsidP="00A64758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1,203,464</w:t>
            </w:r>
          </w:p>
        </w:tc>
      </w:tr>
      <w:tr w:rsidR="00A64758" w:rsidRPr="00CD4FB0" w14:paraId="14622AF5" w14:textId="77777777" w:rsidTr="000325E2">
        <w:trPr>
          <w:trHeight w:val="20"/>
        </w:trPr>
        <w:tc>
          <w:tcPr>
            <w:tcW w:w="3998" w:type="dxa"/>
            <w:vAlign w:val="bottom"/>
            <w:hideMark/>
          </w:tcPr>
          <w:p w14:paraId="2AA53D79" w14:textId="77777777" w:rsidR="00A64758" w:rsidRPr="00CD4FB0" w:rsidRDefault="00A64758" w:rsidP="002011B9">
            <w:pPr>
              <w:pStyle w:val="AAheadingwocontents"/>
              <w:spacing w:line="240" w:lineRule="auto"/>
              <w:ind w:left="-121"/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ที่เกิน</w:t>
            </w: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  <w:t xml:space="preserve"> 1</w:t>
            </w: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 xml:space="preserve"> ปี แต่ไม่เกิน </w:t>
            </w: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  <w:t>5</w:t>
            </w: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1" w:type="dxa"/>
            <w:vAlign w:val="bottom"/>
          </w:tcPr>
          <w:p w14:paraId="20340C5F" w14:textId="77777777" w:rsidR="00A64758" w:rsidRPr="00CD4FB0" w:rsidRDefault="00A64758" w:rsidP="00A64758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7CB61F2" w14:textId="682638D9" w:rsidR="00A64758" w:rsidRPr="00CD4FB0" w:rsidRDefault="00037D50" w:rsidP="0035772D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9,624,291</w:t>
            </w:r>
          </w:p>
        </w:tc>
        <w:tc>
          <w:tcPr>
            <w:tcW w:w="291" w:type="dxa"/>
            <w:vAlign w:val="bottom"/>
          </w:tcPr>
          <w:p w14:paraId="207934B1" w14:textId="77777777" w:rsidR="00A64758" w:rsidRPr="00CD4FB0" w:rsidRDefault="00A64758" w:rsidP="00A64758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64E7317B" w14:textId="7857CBD5" w:rsidR="00A64758" w:rsidRPr="00CD4FB0" w:rsidRDefault="00A64758" w:rsidP="00A64758">
            <w:pPr>
              <w:tabs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           -</w:t>
            </w:r>
          </w:p>
        </w:tc>
      </w:tr>
      <w:tr w:rsidR="00A64758" w:rsidRPr="00CD4FB0" w14:paraId="52B0AE81" w14:textId="77777777" w:rsidTr="000325E2">
        <w:trPr>
          <w:trHeight w:val="20"/>
        </w:trPr>
        <w:tc>
          <w:tcPr>
            <w:tcW w:w="3998" w:type="dxa"/>
            <w:vAlign w:val="bottom"/>
            <w:hideMark/>
          </w:tcPr>
          <w:p w14:paraId="1516A25E" w14:textId="77777777" w:rsidR="00A64758" w:rsidRPr="00CD4FB0" w:rsidRDefault="00A64758" w:rsidP="002011B9">
            <w:pPr>
              <w:pStyle w:val="AAheadingwocontents"/>
              <w:spacing w:line="240" w:lineRule="auto"/>
              <w:ind w:left="-121"/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051" w:type="dxa"/>
            <w:vAlign w:val="bottom"/>
          </w:tcPr>
          <w:p w14:paraId="205FADD1" w14:textId="77777777" w:rsidR="00A64758" w:rsidRPr="00CD4FB0" w:rsidRDefault="00A64758" w:rsidP="00A64758">
            <w:pPr>
              <w:tabs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9BF136" w14:textId="0941F213" w:rsidR="00A64758" w:rsidRPr="00CD4FB0" w:rsidRDefault="001429E0" w:rsidP="00A64758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037D50" w:rsidRPr="00CD4FB0">
              <w:rPr>
                <w:rFonts w:ascii="BrowalliaUPC" w:hAnsi="BrowalliaUPC" w:cs="BrowalliaUPC"/>
                <w:sz w:val="28"/>
                <w:szCs w:val="28"/>
              </w:rPr>
              <w:t>9,577,500</w:t>
            </w:r>
          </w:p>
        </w:tc>
        <w:tc>
          <w:tcPr>
            <w:tcW w:w="291" w:type="dxa"/>
            <w:vAlign w:val="bottom"/>
          </w:tcPr>
          <w:p w14:paraId="268166A2" w14:textId="77777777" w:rsidR="00A64758" w:rsidRPr="00CD4FB0" w:rsidRDefault="00A64758" w:rsidP="00A64758">
            <w:pPr>
              <w:tabs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4B094D" w14:textId="7E0788D7" w:rsidR="00A64758" w:rsidRPr="00CD4FB0" w:rsidRDefault="00A64758" w:rsidP="00A64758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1,203,464</w:t>
            </w:r>
          </w:p>
        </w:tc>
      </w:tr>
      <w:tr w:rsidR="00A64758" w:rsidRPr="00CD4FB0" w14:paraId="4675904C" w14:textId="77777777" w:rsidTr="000325E2">
        <w:trPr>
          <w:trHeight w:val="20"/>
        </w:trPr>
        <w:tc>
          <w:tcPr>
            <w:tcW w:w="3998" w:type="dxa"/>
            <w:vAlign w:val="bottom"/>
            <w:hideMark/>
          </w:tcPr>
          <w:p w14:paraId="5F237B67" w14:textId="77777777" w:rsidR="00A64758" w:rsidRPr="00CD4FB0" w:rsidRDefault="00A64758" w:rsidP="002011B9">
            <w:pPr>
              <w:pStyle w:val="AAheadingwocontents"/>
              <w:spacing w:line="240" w:lineRule="auto"/>
              <w:ind w:left="-121"/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  <w:t xml:space="preserve"> </w:t>
            </w: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ดอกเบี้ยรับรอตัดบัญชี</w:t>
            </w:r>
          </w:p>
        </w:tc>
        <w:tc>
          <w:tcPr>
            <w:tcW w:w="1051" w:type="dxa"/>
            <w:vAlign w:val="bottom"/>
          </w:tcPr>
          <w:p w14:paraId="6F4217E0" w14:textId="77777777" w:rsidR="00A64758" w:rsidRPr="00CD4FB0" w:rsidRDefault="00A64758" w:rsidP="00A64758">
            <w:pPr>
              <w:tabs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59AD712" w14:textId="6298797A" w:rsidR="00A64758" w:rsidRPr="00CD4FB0" w:rsidRDefault="00CB1596" w:rsidP="00A64758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(2,717,120)</w:t>
            </w:r>
          </w:p>
        </w:tc>
        <w:tc>
          <w:tcPr>
            <w:tcW w:w="291" w:type="dxa"/>
            <w:vAlign w:val="bottom"/>
          </w:tcPr>
          <w:p w14:paraId="3039C08E" w14:textId="77777777" w:rsidR="00A64758" w:rsidRPr="00CD4FB0" w:rsidRDefault="00A64758" w:rsidP="00A64758">
            <w:pPr>
              <w:tabs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329CDA75" w14:textId="02199021" w:rsidR="00A64758" w:rsidRPr="00CD4FB0" w:rsidRDefault="00A64758" w:rsidP="00A64758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(22,721)</w:t>
            </w:r>
          </w:p>
        </w:tc>
      </w:tr>
      <w:tr w:rsidR="00A64758" w:rsidRPr="00CD4FB0" w14:paraId="512D7C7F" w14:textId="77777777" w:rsidTr="000325E2">
        <w:trPr>
          <w:trHeight w:val="20"/>
        </w:trPr>
        <w:tc>
          <w:tcPr>
            <w:tcW w:w="3998" w:type="dxa"/>
            <w:vAlign w:val="bottom"/>
            <w:hideMark/>
          </w:tcPr>
          <w:p w14:paraId="272D8CA0" w14:textId="3CA4A540" w:rsidR="00A64758" w:rsidRPr="00CD4FB0" w:rsidRDefault="00A64758" w:rsidP="002011B9">
            <w:pPr>
              <w:pStyle w:val="AAheadingwocontents"/>
              <w:spacing w:line="240" w:lineRule="auto"/>
              <w:ind w:left="-121"/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1978A7E0" w14:textId="77777777" w:rsidR="00A64758" w:rsidRPr="00CD4FB0" w:rsidRDefault="00A64758" w:rsidP="00A64758">
            <w:pPr>
              <w:tabs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CCF65F" w14:textId="0C7D89CF" w:rsidR="00A64758" w:rsidRPr="00CD4FB0" w:rsidRDefault="002D5AEB" w:rsidP="00A64758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16,860,380</w:t>
            </w:r>
          </w:p>
        </w:tc>
        <w:tc>
          <w:tcPr>
            <w:tcW w:w="291" w:type="dxa"/>
            <w:vAlign w:val="bottom"/>
          </w:tcPr>
          <w:p w14:paraId="0614649F" w14:textId="77777777" w:rsidR="00A64758" w:rsidRPr="00CD4FB0" w:rsidRDefault="00A64758" w:rsidP="00A64758">
            <w:pPr>
              <w:tabs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64CD86" w14:textId="29BAE462" w:rsidR="00A64758" w:rsidRPr="00CD4FB0" w:rsidRDefault="00A64758" w:rsidP="00A64758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1,180,743</w:t>
            </w:r>
          </w:p>
        </w:tc>
      </w:tr>
      <w:tr w:rsidR="00A64758" w:rsidRPr="00CD4FB0" w14:paraId="60295F7B" w14:textId="77777777" w:rsidTr="000325E2">
        <w:trPr>
          <w:trHeight w:val="20"/>
        </w:trPr>
        <w:tc>
          <w:tcPr>
            <w:tcW w:w="3998" w:type="dxa"/>
            <w:vAlign w:val="bottom"/>
            <w:hideMark/>
          </w:tcPr>
          <w:p w14:paraId="590E06C7" w14:textId="77777777" w:rsidR="00A64758" w:rsidRPr="00CD4FB0" w:rsidRDefault="00A64758" w:rsidP="002011B9">
            <w:pPr>
              <w:pStyle w:val="AAheadingwocontents"/>
              <w:spacing w:line="240" w:lineRule="auto"/>
              <w:ind w:left="-121"/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  <w:t xml:space="preserve"> </w:t>
            </w: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51" w:type="dxa"/>
            <w:vAlign w:val="bottom"/>
          </w:tcPr>
          <w:p w14:paraId="0A26D6B0" w14:textId="77777777" w:rsidR="00A64758" w:rsidRPr="00CD4FB0" w:rsidRDefault="00A64758" w:rsidP="00A64758">
            <w:pPr>
              <w:tabs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F06E1FA" w14:textId="5752ED21" w:rsidR="00A64758" w:rsidRPr="00CD4FB0" w:rsidRDefault="001429E0" w:rsidP="00A64758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(8,484,451)</w:t>
            </w:r>
          </w:p>
        </w:tc>
        <w:tc>
          <w:tcPr>
            <w:tcW w:w="291" w:type="dxa"/>
            <w:vAlign w:val="bottom"/>
          </w:tcPr>
          <w:p w14:paraId="1617E49A" w14:textId="77777777" w:rsidR="00A64758" w:rsidRPr="00CD4FB0" w:rsidRDefault="00A64758" w:rsidP="00A64758">
            <w:pPr>
              <w:tabs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A9A4F0" w14:textId="3377BB0F" w:rsidR="00A64758" w:rsidRPr="00CD4FB0" w:rsidRDefault="00A64758" w:rsidP="00A64758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180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743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A64758" w:rsidRPr="00CD4FB0" w14:paraId="2E970A80" w14:textId="77777777" w:rsidTr="000325E2">
        <w:trPr>
          <w:trHeight w:val="20"/>
        </w:trPr>
        <w:tc>
          <w:tcPr>
            <w:tcW w:w="3998" w:type="dxa"/>
            <w:vAlign w:val="bottom"/>
            <w:hideMark/>
          </w:tcPr>
          <w:p w14:paraId="2E40D8C9" w14:textId="77777777" w:rsidR="00A64758" w:rsidRPr="00CD4FB0" w:rsidRDefault="00A64758" w:rsidP="002011B9">
            <w:pPr>
              <w:pStyle w:val="AAheadingwocontents"/>
              <w:spacing w:line="240" w:lineRule="auto"/>
              <w:ind w:left="-121"/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สุทธิ</w:t>
            </w:r>
          </w:p>
        </w:tc>
        <w:tc>
          <w:tcPr>
            <w:tcW w:w="1051" w:type="dxa"/>
            <w:vAlign w:val="bottom"/>
          </w:tcPr>
          <w:p w14:paraId="08C96E77" w14:textId="77777777" w:rsidR="00A64758" w:rsidRPr="00CD4FB0" w:rsidRDefault="00A64758" w:rsidP="00A64758">
            <w:pPr>
              <w:tabs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329F7DBC" w14:textId="2983AA68" w:rsidR="00A64758" w:rsidRPr="00CD4FB0" w:rsidRDefault="001429E0" w:rsidP="0035772D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8,375,929</w:t>
            </w:r>
          </w:p>
        </w:tc>
        <w:tc>
          <w:tcPr>
            <w:tcW w:w="291" w:type="dxa"/>
            <w:vAlign w:val="bottom"/>
          </w:tcPr>
          <w:p w14:paraId="2BA7591C" w14:textId="77777777" w:rsidR="00A64758" w:rsidRPr="00CD4FB0" w:rsidRDefault="00A64758" w:rsidP="00A64758">
            <w:pPr>
              <w:tabs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E124968" w14:textId="226B6EFF" w:rsidR="00A64758" w:rsidRPr="00CD4FB0" w:rsidRDefault="00A64758" w:rsidP="00A64758">
            <w:pPr>
              <w:tabs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           -</w:t>
            </w:r>
          </w:p>
        </w:tc>
      </w:tr>
    </w:tbl>
    <w:p w14:paraId="3AF2FBD6" w14:textId="77777777" w:rsidR="00885828" w:rsidRPr="00CD4FB0" w:rsidRDefault="00885828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</w:p>
    <w:p w14:paraId="6141D6D3" w14:textId="453333AB" w:rsidR="00ED1300" w:rsidRPr="00CD4FB0" w:rsidRDefault="00AE51FD" w:rsidP="000325E2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742" w:firstLine="14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สัญญาเช่าดังกล่าวเป็นการให้เช่าอุปกรณ์การแพทย์กับโรงพยาบาลแห่งหนึ่งซึ่งมีระยะเวลาการผ่อนชำระ 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>3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 ปี</w:t>
      </w:r>
    </w:p>
    <w:p w14:paraId="7796F9EE" w14:textId="77777777" w:rsidR="00E84A17" w:rsidRPr="00CD4FB0" w:rsidRDefault="00E84A17" w:rsidP="00E84A17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4B4D999" w14:textId="72B93390" w:rsidR="0075645F" w:rsidRPr="00CD4FB0" w:rsidRDefault="00990C3C" w:rsidP="003741E5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clear" w:pos="454"/>
          <w:tab w:val="left" w:pos="540"/>
          <w:tab w:val="num" w:pos="78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สินทรัพย์ไม่มีตัวตน</w:t>
      </w:r>
    </w:p>
    <w:p w14:paraId="64B4D99A" w14:textId="77777777" w:rsidR="0075645F" w:rsidRPr="00CD4FB0" w:rsidRDefault="0075645F" w:rsidP="00E51285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99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40"/>
        <w:gridCol w:w="236"/>
        <w:gridCol w:w="2120"/>
      </w:tblGrid>
      <w:tr w:rsidR="008656E0" w:rsidRPr="00CD4FB0" w14:paraId="64B4D9A2" w14:textId="77777777" w:rsidTr="00C327E9">
        <w:trPr>
          <w:cantSplit/>
        </w:trPr>
        <w:tc>
          <w:tcPr>
            <w:tcW w:w="6640" w:type="dxa"/>
          </w:tcPr>
          <w:p w14:paraId="64B4D99F" w14:textId="77777777" w:rsidR="008656E0" w:rsidRPr="00CD4FB0" w:rsidRDefault="008656E0" w:rsidP="00124879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4B4D9A0" w14:textId="7A24F5F8" w:rsidR="008656E0" w:rsidRPr="00CD4FB0" w:rsidRDefault="008656E0" w:rsidP="0072174B">
            <w:pP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64B4D9A1" w14:textId="7600EA57" w:rsidR="008656E0" w:rsidRPr="00CD4FB0" w:rsidRDefault="002D08B7" w:rsidP="007029F0">
            <w:pPr>
              <w:tabs>
                <w:tab w:val="left" w:pos="191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8656E0" w:rsidRPr="00CD4FB0" w14:paraId="64B4D9A6" w14:textId="77777777" w:rsidTr="00C327E9">
        <w:trPr>
          <w:cantSplit/>
        </w:trPr>
        <w:tc>
          <w:tcPr>
            <w:tcW w:w="6640" w:type="dxa"/>
          </w:tcPr>
          <w:p w14:paraId="64B4D9A3" w14:textId="1FCFDF4E" w:rsidR="008656E0" w:rsidRPr="00CD4FB0" w:rsidRDefault="008656E0" w:rsidP="00124879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4B4D9A4" w14:textId="76FD1EDB" w:rsidR="008656E0" w:rsidRPr="00CD4FB0" w:rsidRDefault="008656E0" w:rsidP="0072174B">
            <w:pP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bottom w:val="single" w:sz="4" w:space="0" w:color="auto"/>
            </w:tcBorders>
          </w:tcPr>
          <w:p w14:paraId="64B4D9A5" w14:textId="0D21FDC7" w:rsidR="008656E0" w:rsidRPr="00CD4FB0" w:rsidRDefault="00A55908" w:rsidP="00C327E9">
            <w:pP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โปรแกรมคอมพิวเตอร์</w:t>
            </w:r>
          </w:p>
        </w:tc>
      </w:tr>
      <w:tr w:rsidR="00D003E6" w:rsidRPr="00CD4FB0" w14:paraId="7707F59C" w14:textId="77777777" w:rsidTr="00C327E9">
        <w:trPr>
          <w:cantSplit/>
        </w:trPr>
        <w:tc>
          <w:tcPr>
            <w:tcW w:w="6640" w:type="dxa"/>
          </w:tcPr>
          <w:p w14:paraId="2E948292" w14:textId="77777777" w:rsidR="00D003E6" w:rsidRPr="00CD4FB0" w:rsidRDefault="00D003E6" w:rsidP="00124879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36" w:type="dxa"/>
          </w:tcPr>
          <w:p w14:paraId="1261D75C" w14:textId="77777777" w:rsidR="00D003E6" w:rsidRPr="00CD4FB0" w:rsidRDefault="00D003E6" w:rsidP="0072174B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</w:tcPr>
          <w:p w14:paraId="4E8FA05D" w14:textId="77777777" w:rsidR="00D003E6" w:rsidRPr="00CD4FB0" w:rsidRDefault="00D003E6" w:rsidP="0012487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CB2731" w:rsidRPr="00CD4FB0" w14:paraId="2BE8563E" w14:textId="77777777" w:rsidTr="00AC4867">
        <w:trPr>
          <w:cantSplit/>
        </w:trPr>
        <w:tc>
          <w:tcPr>
            <w:tcW w:w="6640" w:type="dxa"/>
          </w:tcPr>
          <w:p w14:paraId="770BE20E" w14:textId="04B67DAB" w:rsidR="00CB2731" w:rsidRPr="00CD4FB0" w:rsidRDefault="00CB2731" w:rsidP="00124879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1DEC1E76" w14:textId="77777777" w:rsidR="00CB2731" w:rsidRPr="00CD4FB0" w:rsidRDefault="00CB2731" w:rsidP="0072174B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120" w:type="dxa"/>
          </w:tcPr>
          <w:p w14:paraId="06595396" w14:textId="77777777" w:rsidR="00CB2731" w:rsidRPr="00CD4FB0" w:rsidRDefault="00CB2731" w:rsidP="0012487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2D08B7" w:rsidRPr="00CD4FB0" w14:paraId="64B4D9AA" w14:textId="77777777" w:rsidTr="00AC4867">
        <w:trPr>
          <w:cantSplit/>
        </w:trPr>
        <w:tc>
          <w:tcPr>
            <w:tcW w:w="6640" w:type="dxa"/>
          </w:tcPr>
          <w:p w14:paraId="64B4D9A7" w14:textId="12875CCF" w:rsidR="002D08B7" w:rsidRPr="00CD4FB0" w:rsidRDefault="002D08B7" w:rsidP="002D08B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10"/>
              </w:tabs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มกราคม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64</w:t>
            </w:r>
          </w:p>
        </w:tc>
        <w:tc>
          <w:tcPr>
            <w:tcW w:w="236" w:type="dxa"/>
            <w:vAlign w:val="bottom"/>
          </w:tcPr>
          <w:p w14:paraId="64B4D9A8" w14:textId="6795A9D2" w:rsidR="002D08B7" w:rsidRPr="00CD4FB0" w:rsidRDefault="002D08B7" w:rsidP="002D08B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120" w:type="dxa"/>
          </w:tcPr>
          <w:p w14:paraId="64B4D9A9" w14:textId="2B11976A" w:rsidR="002D08B7" w:rsidRPr="00CD4FB0" w:rsidRDefault="002D08B7" w:rsidP="002D08B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3,397,268</w:t>
            </w:r>
          </w:p>
        </w:tc>
      </w:tr>
      <w:tr w:rsidR="002D08B7" w:rsidRPr="00CD4FB0" w14:paraId="3F07270D" w14:textId="77777777" w:rsidTr="00AC4867">
        <w:trPr>
          <w:cantSplit/>
        </w:trPr>
        <w:tc>
          <w:tcPr>
            <w:tcW w:w="6640" w:type="dxa"/>
          </w:tcPr>
          <w:p w14:paraId="6530AB03" w14:textId="73A467F7" w:rsidR="002D08B7" w:rsidRPr="00CD4FB0" w:rsidRDefault="002D08B7" w:rsidP="002D08B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10"/>
              </w:tabs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36" w:type="dxa"/>
            <w:vAlign w:val="bottom"/>
          </w:tcPr>
          <w:p w14:paraId="171D8721" w14:textId="77777777" w:rsidR="002D08B7" w:rsidRPr="00CD4FB0" w:rsidRDefault="002D08B7" w:rsidP="002D08B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120" w:type="dxa"/>
          </w:tcPr>
          <w:p w14:paraId="62D5CC30" w14:textId="25DFD9AD" w:rsidR="002D08B7" w:rsidRPr="00CD4FB0" w:rsidRDefault="008B528A" w:rsidP="002D08B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420</w:t>
            </w:r>
            <w:r w:rsidR="002D08B7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565</w:t>
            </w:r>
          </w:p>
        </w:tc>
      </w:tr>
      <w:tr w:rsidR="002D08B7" w:rsidRPr="00CD4FB0" w14:paraId="64B4D9AE" w14:textId="77777777" w:rsidTr="00C327E9">
        <w:trPr>
          <w:cantSplit/>
        </w:trPr>
        <w:tc>
          <w:tcPr>
            <w:tcW w:w="6640" w:type="dxa"/>
          </w:tcPr>
          <w:p w14:paraId="64B4D9AB" w14:textId="6BF68F20" w:rsidR="002D08B7" w:rsidRPr="00CD4FB0" w:rsidRDefault="002D08B7" w:rsidP="002D08B7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36" w:type="dxa"/>
          </w:tcPr>
          <w:p w14:paraId="64B4D9AC" w14:textId="73A0DDA3" w:rsidR="002D08B7" w:rsidRPr="00CD4FB0" w:rsidRDefault="002D08B7" w:rsidP="002D08B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64B4D9AD" w14:textId="1531FD03" w:rsidR="002D08B7" w:rsidRPr="00CD4FB0" w:rsidRDefault="002D08B7" w:rsidP="00C327E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35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000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2D08B7" w:rsidRPr="00CD4FB0" w14:paraId="64B4D9B6" w14:textId="77777777" w:rsidTr="00C327E9">
        <w:trPr>
          <w:cantSplit/>
        </w:trPr>
        <w:tc>
          <w:tcPr>
            <w:tcW w:w="6640" w:type="dxa"/>
          </w:tcPr>
          <w:p w14:paraId="64B4D9B3" w14:textId="12CE61B7" w:rsidR="002D08B7" w:rsidRPr="00CD4FB0" w:rsidRDefault="002D08B7" w:rsidP="002D08B7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64B4D9B4" w14:textId="7D63BC2F" w:rsidR="002D08B7" w:rsidRPr="00CD4FB0" w:rsidRDefault="002D08B7" w:rsidP="002D08B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</w:tcPr>
          <w:p w14:paraId="64B4D9B5" w14:textId="5A282AA2" w:rsidR="002D08B7" w:rsidRPr="00CD4FB0" w:rsidRDefault="008B528A" w:rsidP="002D08B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="002D08B7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782</w:t>
            </w:r>
            <w:r w:rsidR="002D08B7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833</w:t>
            </w:r>
          </w:p>
        </w:tc>
      </w:tr>
      <w:tr w:rsidR="002D08B7" w:rsidRPr="00CD4FB0" w14:paraId="5E9C9843" w14:textId="77777777" w:rsidTr="00AC4867">
        <w:trPr>
          <w:cantSplit/>
        </w:trPr>
        <w:tc>
          <w:tcPr>
            <w:tcW w:w="6640" w:type="dxa"/>
          </w:tcPr>
          <w:p w14:paraId="7CF7C878" w14:textId="7EECE87D" w:rsidR="002D08B7" w:rsidRPr="00CD4FB0" w:rsidRDefault="002D08B7" w:rsidP="002D08B7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36" w:type="dxa"/>
          </w:tcPr>
          <w:p w14:paraId="48D2A90A" w14:textId="76374E95" w:rsidR="002D08B7" w:rsidRPr="00CD4FB0" w:rsidRDefault="002D08B7" w:rsidP="002D08B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20" w:type="dxa"/>
          </w:tcPr>
          <w:p w14:paraId="54ABD1CD" w14:textId="41428093" w:rsidR="002D08B7" w:rsidRPr="00CD4FB0" w:rsidRDefault="00F920A5" w:rsidP="002D08B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240,21</w:t>
            </w:r>
            <w:r w:rsidR="00907194" w:rsidRPr="00CD4FB0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</w:tr>
      <w:tr w:rsidR="002D08B7" w:rsidRPr="00CD4FB0" w14:paraId="64B4D9BA" w14:textId="77777777" w:rsidTr="00C327E9">
        <w:trPr>
          <w:cantSplit/>
        </w:trPr>
        <w:tc>
          <w:tcPr>
            <w:tcW w:w="6640" w:type="dxa"/>
          </w:tcPr>
          <w:p w14:paraId="64B4D9B7" w14:textId="2EDFB9D9" w:rsidR="002D08B7" w:rsidRPr="00CD4FB0" w:rsidRDefault="002D08B7" w:rsidP="002D08B7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36" w:type="dxa"/>
          </w:tcPr>
          <w:p w14:paraId="64B4D9B8" w14:textId="42CE9F8B" w:rsidR="002D08B7" w:rsidRPr="00CD4FB0" w:rsidRDefault="002D08B7" w:rsidP="002D08B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64B4D9B9" w14:textId="1FB4C2D0" w:rsidR="002D08B7" w:rsidRPr="00CD4FB0" w:rsidRDefault="00E84A17" w:rsidP="00C327E9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                    </w:t>
            </w:r>
            <w:r w:rsidR="00F920A5" w:rsidRPr="00CD4FB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2D08B7" w:rsidRPr="00CD4FB0" w14:paraId="64B4D9BE" w14:textId="77777777" w:rsidTr="00C327E9">
        <w:trPr>
          <w:cantSplit/>
        </w:trPr>
        <w:tc>
          <w:tcPr>
            <w:tcW w:w="6640" w:type="dxa"/>
          </w:tcPr>
          <w:p w14:paraId="64B4D9BB" w14:textId="18FB9675" w:rsidR="002D08B7" w:rsidRPr="00CD4FB0" w:rsidRDefault="002D08B7" w:rsidP="002D08B7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64B4D9BC" w14:textId="0BCB6341" w:rsidR="002D08B7" w:rsidRPr="00CD4FB0" w:rsidRDefault="002D08B7" w:rsidP="002D08B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bottom w:val="single" w:sz="4" w:space="0" w:color="auto"/>
            </w:tcBorders>
          </w:tcPr>
          <w:p w14:paraId="64B4D9BD" w14:textId="31282F0B" w:rsidR="002D08B7" w:rsidRPr="00CD4FB0" w:rsidRDefault="00F920A5" w:rsidP="00C327E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4,023,</w:t>
            </w:r>
            <w:r w:rsidR="00743805" w:rsidRPr="00CD4FB0">
              <w:rPr>
                <w:rFonts w:ascii="BrowalliaUPC" w:hAnsi="BrowalliaUPC" w:cs="BrowalliaUPC"/>
                <w:sz w:val="28"/>
                <w:szCs w:val="28"/>
              </w:rPr>
              <w:t>049</w:t>
            </w:r>
          </w:p>
        </w:tc>
      </w:tr>
      <w:tr w:rsidR="002D08B7" w:rsidRPr="00CD4FB0" w14:paraId="64B4D9C2" w14:textId="77777777" w:rsidTr="00C327E9">
        <w:trPr>
          <w:cantSplit/>
          <w:trHeight w:hRule="exact" w:val="315"/>
        </w:trPr>
        <w:tc>
          <w:tcPr>
            <w:tcW w:w="6640" w:type="dxa"/>
          </w:tcPr>
          <w:p w14:paraId="326D274F" w14:textId="77777777" w:rsidR="002D08B7" w:rsidRPr="00CD4FB0" w:rsidRDefault="002D08B7" w:rsidP="002D08B7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5FA77D9E" w14:textId="77777777" w:rsidR="003C1C12" w:rsidRPr="00CD4FB0" w:rsidRDefault="003C1C12" w:rsidP="002D08B7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6D36EBE4" w14:textId="77777777" w:rsidR="003C1C12" w:rsidRPr="00CD4FB0" w:rsidRDefault="003C1C12" w:rsidP="002D08B7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64B4D9BF" w14:textId="378B11CE" w:rsidR="003C1C12" w:rsidRPr="00CD4FB0" w:rsidRDefault="003C1C12" w:rsidP="002D08B7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4B4D9C0" w14:textId="77777777" w:rsidR="002D08B7" w:rsidRPr="00CD4FB0" w:rsidRDefault="002D08B7" w:rsidP="002D08B7">
            <w:pP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</w:tcPr>
          <w:p w14:paraId="64B4D9C1" w14:textId="77777777" w:rsidR="002D08B7" w:rsidRPr="00CD4FB0" w:rsidRDefault="002D08B7" w:rsidP="002D08B7">
            <w:pPr>
              <w:tabs>
                <w:tab w:val="left" w:pos="2160"/>
              </w:tabs>
              <w:spacing w:line="240" w:lineRule="auto"/>
              <w:ind w:left="34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7E61E3" w:rsidRPr="00CD4FB0" w14:paraId="408465AD" w14:textId="77777777" w:rsidTr="00AC4867">
        <w:trPr>
          <w:cantSplit/>
        </w:trPr>
        <w:tc>
          <w:tcPr>
            <w:tcW w:w="6640" w:type="dxa"/>
          </w:tcPr>
          <w:p w14:paraId="503085B3" w14:textId="77777777" w:rsidR="007E61E3" w:rsidRPr="00CD4FB0" w:rsidRDefault="007E61E3" w:rsidP="007E61E3">
            <w:pPr>
              <w:pStyle w:val="Heading6"/>
              <w:ind w:left="162" w:hanging="162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236" w:type="dxa"/>
          </w:tcPr>
          <w:p w14:paraId="7085FCE4" w14:textId="77777777" w:rsidR="007E61E3" w:rsidRPr="00CD4FB0" w:rsidRDefault="007E61E3" w:rsidP="007E61E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5F43A100" w14:textId="14C8E05B" w:rsidR="007E61E3" w:rsidRPr="00CD4FB0" w:rsidRDefault="007E61E3" w:rsidP="007E61E3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E61E3" w:rsidRPr="00CD4FB0" w14:paraId="60359D33" w14:textId="77777777" w:rsidTr="00AC4867">
        <w:trPr>
          <w:cantSplit/>
        </w:trPr>
        <w:tc>
          <w:tcPr>
            <w:tcW w:w="6640" w:type="dxa"/>
          </w:tcPr>
          <w:p w14:paraId="5BA78832" w14:textId="77777777" w:rsidR="007E61E3" w:rsidRPr="00CD4FB0" w:rsidRDefault="007E61E3" w:rsidP="007E61E3">
            <w:pPr>
              <w:pStyle w:val="Heading6"/>
              <w:ind w:left="162" w:hanging="162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236" w:type="dxa"/>
          </w:tcPr>
          <w:p w14:paraId="4520D6EE" w14:textId="77777777" w:rsidR="007E61E3" w:rsidRPr="00CD4FB0" w:rsidRDefault="007E61E3" w:rsidP="007E61E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2120" w:type="dxa"/>
            <w:tcBorders>
              <w:top w:val="single" w:sz="4" w:space="0" w:color="auto"/>
              <w:bottom w:val="single" w:sz="4" w:space="0" w:color="auto"/>
            </w:tcBorders>
          </w:tcPr>
          <w:p w14:paraId="17E25077" w14:textId="7953AD3D" w:rsidR="007E61E3" w:rsidRPr="00CD4FB0" w:rsidRDefault="007E61E3" w:rsidP="008A2D9E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7E61E3" w:rsidRPr="00CD4FB0" w14:paraId="64B4D9C6" w14:textId="77777777" w:rsidTr="00AC4867">
        <w:trPr>
          <w:cantSplit/>
          <w:trHeight w:val="389"/>
        </w:trPr>
        <w:tc>
          <w:tcPr>
            <w:tcW w:w="6640" w:type="dxa"/>
          </w:tcPr>
          <w:p w14:paraId="2F4A3EAC" w14:textId="77777777" w:rsidR="001114C9" w:rsidRPr="00CD4FB0" w:rsidRDefault="001114C9" w:rsidP="007E61E3">
            <w:pPr>
              <w:pStyle w:val="Heading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  <w:p w14:paraId="64B4D9C3" w14:textId="72B545F8" w:rsidR="007E61E3" w:rsidRPr="00CD4FB0" w:rsidRDefault="007E61E3" w:rsidP="007E61E3">
            <w:pPr>
              <w:pStyle w:val="Heading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236" w:type="dxa"/>
          </w:tcPr>
          <w:p w14:paraId="64B4D9C4" w14:textId="77777777" w:rsidR="007E61E3" w:rsidRPr="00CD4FB0" w:rsidRDefault="007E61E3" w:rsidP="007E61E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</w:tcPr>
          <w:p w14:paraId="64B4D9C5" w14:textId="77777777" w:rsidR="007E61E3" w:rsidRPr="00CD4FB0" w:rsidRDefault="007E61E3" w:rsidP="007E61E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</w:tr>
      <w:tr w:rsidR="007E61E3" w:rsidRPr="00CD4FB0" w14:paraId="64B4D9CA" w14:textId="77777777" w:rsidTr="00AC4867">
        <w:trPr>
          <w:cantSplit/>
        </w:trPr>
        <w:tc>
          <w:tcPr>
            <w:tcW w:w="6640" w:type="dxa"/>
          </w:tcPr>
          <w:p w14:paraId="64B4D9C7" w14:textId="3B1EF6DA" w:rsidR="007E61E3" w:rsidRPr="00CD4FB0" w:rsidRDefault="007E61E3" w:rsidP="007E61E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มกราคม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64B4D9C8" w14:textId="14AB5A3B" w:rsidR="007E61E3" w:rsidRPr="00CD4FB0" w:rsidRDefault="007E61E3" w:rsidP="007E61E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120" w:type="dxa"/>
          </w:tcPr>
          <w:p w14:paraId="64B4D9C9" w14:textId="67DC56DD" w:rsidR="007E61E3" w:rsidRPr="00CD4FB0" w:rsidRDefault="007E61E3" w:rsidP="007E61E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2,269,606</w:t>
            </w:r>
          </w:p>
        </w:tc>
      </w:tr>
      <w:tr w:rsidR="007E61E3" w:rsidRPr="00CD4FB0" w14:paraId="7AC31D0B" w14:textId="77777777" w:rsidTr="00AC4867">
        <w:trPr>
          <w:cantSplit/>
        </w:trPr>
        <w:tc>
          <w:tcPr>
            <w:tcW w:w="6640" w:type="dxa"/>
          </w:tcPr>
          <w:p w14:paraId="54026269" w14:textId="5162A284" w:rsidR="007E61E3" w:rsidRPr="00CD4FB0" w:rsidRDefault="007E61E3" w:rsidP="007E61E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36" w:type="dxa"/>
            <w:vAlign w:val="bottom"/>
          </w:tcPr>
          <w:p w14:paraId="7A863A18" w14:textId="77777777" w:rsidR="007E61E3" w:rsidRPr="00CD4FB0" w:rsidRDefault="007E61E3" w:rsidP="007E61E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120" w:type="dxa"/>
          </w:tcPr>
          <w:p w14:paraId="0A6FB6C3" w14:textId="410E908D" w:rsidR="007E61E3" w:rsidRPr="00CD4FB0" w:rsidRDefault="008B528A" w:rsidP="007E61E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687</w:t>
            </w:r>
            <w:r w:rsidR="007E61E3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761</w:t>
            </w:r>
          </w:p>
        </w:tc>
      </w:tr>
      <w:tr w:rsidR="007E61E3" w:rsidRPr="00CD4FB0" w14:paraId="64B4D9CE" w14:textId="77777777" w:rsidTr="00C327E9">
        <w:trPr>
          <w:cantSplit/>
        </w:trPr>
        <w:tc>
          <w:tcPr>
            <w:tcW w:w="6640" w:type="dxa"/>
          </w:tcPr>
          <w:p w14:paraId="64B4D9CB" w14:textId="62B4FAE7" w:rsidR="007E61E3" w:rsidRPr="00CD4FB0" w:rsidRDefault="007E61E3" w:rsidP="007E61E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ค่าตัดจำหน่ายสะสมสำหรับส่วนที่จำหน่าย</w:t>
            </w:r>
          </w:p>
        </w:tc>
        <w:tc>
          <w:tcPr>
            <w:tcW w:w="236" w:type="dxa"/>
          </w:tcPr>
          <w:p w14:paraId="64B4D9CC" w14:textId="0CB143F5" w:rsidR="007E61E3" w:rsidRPr="00CD4FB0" w:rsidRDefault="007E61E3" w:rsidP="007E61E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64B4D9CD" w14:textId="454BE34A" w:rsidR="007E61E3" w:rsidRPr="00CD4FB0" w:rsidRDefault="007E61E3" w:rsidP="00C327E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386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7E61E3" w:rsidRPr="00CD4FB0" w14:paraId="64B4D9D6" w14:textId="77777777" w:rsidTr="00C327E9">
        <w:trPr>
          <w:cantSplit/>
          <w:trHeight w:val="310"/>
        </w:trPr>
        <w:tc>
          <w:tcPr>
            <w:tcW w:w="6640" w:type="dxa"/>
          </w:tcPr>
          <w:p w14:paraId="64B4D9D3" w14:textId="0AFDFC12" w:rsidR="007E61E3" w:rsidRPr="00CD4FB0" w:rsidRDefault="007E61E3" w:rsidP="007E61E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64B4D9D4" w14:textId="0788BC2A" w:rsidR="007E61E3" w:rsidRPr="00CD4FB0" w:rsidRDefault="007E61E3" w:rsidP="007E61E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</w:tcPr>
          <w:p w14:paraId="64B4D9D5" w14:textId="4842B71C" w:rsidR="007E61E3" w:rsidRPr="00CD4FB0" w:rsidRDefault="008B528A" w:rsidP="007E61E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="007E61E3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951</w:t>
            </w:r>
            <w:r w:rsidR="007E61E3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98</w:t>
            </w:r>
            <w:r w:rsidR="007E61E3" w:rsidRPr="00CD4FB0">
              <w:rPr>
                <w:rFonts w:ascii="BrowalliaUPC" w:hAnsi="BrowalliaUPC" w:cs="BrowalliaUPC"/>
                <w:sz w:val="28"/>
                <w:szCs w:val="28"/>
              </w:rPr>
              <w:t>1</w:t>
            </w:r>
          </w:p>
        </w:tc>
      </w:tr>
      <w:tr w:rsidR="007E61E3" w:rsidRPr="00CD4FB0" w14:paraId="1A9A054C" w14:textId="77777777" w:rsidTr="00AC4867">
        <w:trPr>
          <w:cantSplit/>
          <w:trHeight w:val="310"/>
        </w:trPr>
        <w:tc>
          <w:tcPr>
            <w:tcW w:w="6640" w:type="dxa"/>
          </w:tcPr>
          <w:p w14:paraId="6F2530ED" w14:textId="165D3786" w:rsidR="007E61E3" w:rsidRPr="00CD4FB0" w:rsidRDefault="007E61E3" w:rsidP="007E61E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36" w:type="dxa"/>
          </w:tcPr>
          <w:p w14:paraId="00D2D80E" w14:textId="23A7468A" w:rsidR="007E61E3" w:rsidRPr="00CD4FB0" w:rsidRDefault="007E61E3" w:rsidP="007E61E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20" w:type="dxa"/>
          </w:tcPr>
          <w:p w14:paraId="33B7508D" w14:textId="2D5480D7" w:rsidR="007E61E3" w:rsidRPr="00CD4FB0" w:rsidRDefault="007E61E3" w:rsidP="007E61E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298,609</w:t>
            </w:r>
          </w:p>
        </w:tc>
      </w:tr>
      <w:tr w:rsidR="007E61E3" w:rsidRPr="00CD4FB0" w14:paraId="64B4D9DA" w14:textId="77777777" w:rsidTr="00C327E9">
        <w:trPr>
          <w:cantSplit/>
        </w:trPr>
        <w:tc>
          <w:tcPr>
            <w:tcW w:w="6640" w:type="dxa"/>
          </w:tcPr>
          <w:p w14:paraId="64B4D9D7" w14:textId="0E909923" w:rsidR="007E61E3" w:rsidRPr="00CD4FB0" w:rsidRDefault="007E61E3" w:rsidP="007E61E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ค่าตัดจำหน่ายสะสมสำหรับส่วนที่จำหน่าย</w:t>
            </w:r>
          </w:p>
        </w:tc>
        <w:tc>
          <w:tcPr>
            <w:tcW w:w="236" w:type="dxa"/>
          </w:tcPr>
          <w:p w14:paraId="64B4D9D8" w14:textId="6349E736" w:rsidR="007E61E3" w:rsidRPr="00CD4FB0" w:rsidRDefault="007E61E3" w:rsidP="007E61E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64B4D9D9" w14:textId="0B026BC7" w:rsidR="007E61E3" w:rsidRPr="00CD4FB0" w:rsidRDefault="007E61E3" w:rsidP="00C327E9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         </w:t>
            </w:r>
            <w:r w:rsidR="00945CA6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           -</w:t>
            </w:r>
          </w:p>
        </w:tc>
      </w:tr>
      <w:tr w:rsidR="007E61E3" w:rsidRPr="00CD4FB0" w14:paraId="64B4D9DE" w14:textId="77777777" w:rsidTr="00C327E9">
        <w:trPr>
          <w:cantSplit/>
          <w:trHeight w:val="310"/>
        </w:trPr>
        <w:tc>
          <w:tcPr>
            <w:tcW w:w="6640" w:type="dxa"/>
          </w:tcPr>
          <w:p w14:paraId="64B4D9DB" w14:textId="5F7469D1" w:rsidR="007E61E3" w:rsidRPr="00CD4FB0" w:rsidRDefault="007E61E3" w:rsidP="007E61E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64B4D9DC" w14:textId="2537DC9C" w:rsidR="007E61E3" w:rsidRPr="00CD4FB0" w:rsidRDefault="007E61E3" w:rsidP="007E61E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120" w:type="dxa"/>
            <w:tcBorders>
              <w:top w:val="single" w:sz="4" w:space="0" w:color="auto"/>
              <w:bottom w:val="single" w:sz="4" w:space="0" w:color="auto"/>
            </w:tcBorders>
          </w:tcPr>
          <w:p w14:paraId="64B4D9DD" w14:textId="3983C25B" w:rsidR="007E61E3" w:rsidRPr="00CD4FB0" w:rsidRDefault="007E61E3" w:rsidP="00C327E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3,250,590</w:t>
            </w:r>
          </w:p>
        </w:tc>
      </w:tr>
      <w:tr w:rsidR="007E61E3" w:rsidRPr="00CD4FB0" w14:paraId="64B4D9E3" w14:textId="77777777" w:rsidTr="00C327E9">
        <w:trPr>
          <w:cantSplit/>
        </w:trPr>
        <w:tc>
          <w:tcPr>
            <w:tcW w:w="6640" w:type="dxa"/>
          </w:tcPr>
          <w:p w14:paraId="64B4D9DF" w14:textId="77777777" w:rsidR="007E61E3" w:rsidRPr="00CD4FB0" w:rsidRDefault="007E61E3" w:rsidP="007E61E3">
            <w:pPr>
              <w:pStyle w:val="Heading6"/>
              <w:ind w:left="162" w:hanging="162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64B4D9E0" w14:textId="77777777" w:rsidR="007E61E3" w:rsidRPr="00CD4FB0" w:rsidRDefault="007E61E3" w:rsidP="007E61E3">
            <w:pPr>
              <w:pStyle w:val="Heading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36" w:type="dxa"/>
          </w:tcPr>
          <w:p w14:paraId="64B4D9E1" w14:textId="77777777" w:rsidR="007E61E3" w:rsidRPr="00CD4FB0" w:rsidRDefault="007E61E3" w:rsidP="007E61E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</w:tcPr>
          <w:p w14:paraId="64B4D9E2" w14:textId="77777777" w:rsidR="007E61E3" w:rsidRPr="00CD4FB0" w:rsidRDefault="007E61E3" w:rsidP="007E61E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7E61E3" w:rsidRPr="00CD4FB0" w14:paraId="64B4D9E7" w14:textId="77777777" w:rsidTr="00C327E9">
        <w:trPr>
          <w:cantSplit/>
        </w:trPr>
        <w:tc>
          <w:tcPr>
            <w:tcW w:w="6640" w:type="dxa"/>
          </w:tcPr>
          <w:p w14:paraId="64B4D9E4" w14:textId="793B9E8C" w:rsidR="007E61E3" w:rsidRPr="00CD4FB0" w:rsidRDefault="007E61E3" w:rsidP="007E61E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64B4D9E5" w14:textId="6B1705EA" w:rsidR="007E61E3" w:rsidRPr="00CD4FB0" w:rsidRDefault="007E61E3" w:rsidP="007E61E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120" w:type="dxa"/>
            <w:tcBorders>
              <w:bottom w:val="single" w:sz="12" w:space="0" w:color="auto"/>
            </w:tcBorders>
            <w:vAlign w:val="bottom"/>
          </w:tcPr>
          <w:p w14:paraId="64B4D9E6" w14:textId="64CC6654" w:rsidR="007E61E3" w:rsidRPr="00CD4FB0" w:rsidRDefault="008B528A" w:rsidP="00C327E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830</w:t>
            </w:r>
            <w:r w:rsidR="007E61E3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85</w:t>
            </w:r>
            <w:r w:rsidR="007E61E3"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</w:t>
            </w:r>
          </w:p>
        </w:tc>
      </w:tr>
      <w:tr w:rsidR="007E61E3" w:rsidRPr="00CD4FB0" w14:paraId="64B4D9EB" w14:textId="77777777" w:rsidTr="00C327E9">
        <w:trPr>
          <w:cantSplit/>
        </w:trPr>
        <w:tc>
          <w:tcPr>
            <w:tcW w:w="6640" w:type="dxa"/>
          </w:tcPr>
          <w:p w14:paraId="64B4D9E8" w14:textId="1826E8AA" w:rsidR="007E61E3" w:rsidRPr="00CD4FB0" w:rsidRDefault="007E61E3" w:rsidP="007E61E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64B4D9E9" w14:textId="6D4AD984" w:rsidR="007E61E3" w:rsidRPr="00CD4FB0" w:rsidRDefault="007E61E3" w:rsidP="007E61E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12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4B4D9EA" w14:textId="6F007B82" w:rsidR="007E61E3" w:rsidRPr="00CD4FB0" w:rsidRDefault="007E61E3" w:rsidP="00C327E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772,459</w:t>
            </w:r>
          </w:p>
        </w:tc>
      </w:tr>
      <w:tr w:rsidR="007E61E3" w:rsidRPr="00CD4FB0" w14:paraId="64B4D9EF" w14:textId="77777777" w:rsidTr="00C327E9">
        <w:trPr>
          <w:cantSplit/>
          <w:trHeight w:hRule="exact" w:val="345"/>
        </w:trPr>
        <w:tc>
          <w:tcPr>
            <w:tcW w:w="6640" w:type="dxa"/>
          </w:tcPr>
          <w:p w14:paraId="64B4D9EC" w14:textId="77777777" w:rsidR="007E61E3" w:rsidRPr="00CD4FB0" w:rsidRDefault="007E61E3" w:rsidP="007E61E3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4B4D9ED" w14:textId="77777777" w:rsidR="007E61E3" w:rsidRPr="00CD4FB0" w:rsidRDefault="007E61E3" w:rsidP="007E61E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  <w:cs/>
              </w:rPr>
            </w:pPr>
          </w:p>
        </w:tc>
        <w:tc>
          <w:tcPr>
            <w:tcW w:w="2120" w:type="dxa"/>
            <w:tcBorders>
              <w:top w:val="single" w:sz="12" w:space="0" w:color="auto"/>
            </w:tcBorders>
          </w:tcPr>
          <w:p w14:paraId="64B4D9EE" w14:textId="77777777" w:rsidR="007E61E3" w:rsidRPr="00CD4FB0" w:rsidRDefault="007E61E3" w:rsidP="007E61E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  <w:cs/>
              </w:rPr>
            </w:pPr>
          </w:p>
        </w:tc>
      </w:tr>
      <w:tr w:rsidR="007E61E3" w:rsidRPr="00CD4FB0" w14:paraId="64B4D9F3" w14:textId="77777777" w:rsidTr="00AC4867">
        <w:trPr>
          <w:cantSplit/>
        </w:trPr>
        <w:tc>
          <w:tcPr>
            <w:tcW w:w="6640" w:type="dxa"/>
          </w:tcPr>
          <w:p w14:paraId="64B4D9F0" w14:textId="6C1FBD53" w:rsidR="007E61E3" w:rsidRPr="00CD4FB0" w:rsidRDefault="007E61E3" w:rsidP="007E61E3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ค่าตัดจำหน่ายสำหรับปี </w:t>
            </w: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64B4D9F1" w14:textId="37C55C01" w:rsidR="007E61E3" w:rsidRPr="00CD4FB0" w:rsidRDefault="007E61E3" w:rsidP="007E61E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120" w:type="dxa"/>
            <w:vAlign w:val="bottom"/>
          </w:tcPr>
          <w:p w14:paraId="64B4D9F2" w14:textId="0BF10123" w:rsidR="007E61E3" w:rsidRPr="00CD4FB0" w:rsidRDefault="007E61E3" w:rsidP="007E61E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7E61E3" w:rsidRPr="00CD4FB0" w14:paraId="64B4D9F7" w14:textId="77777777" w:rsidTr="00C327E9">
        <w:trPr>
          <w:cantSplit/>
        </w:trPr>
        <w:tc>
          <w:tcPr>
            <w:tcW w:w="6640" w:type="dxa"/>
          </w:tcPr>
          <w:p w14:paraId="64B4D9F4" w14:textId="77777777" w:rsidR="007E61E3" w:rsidRPr="00CD4FB0" w:rsidRDefault="007E61E3" w:rsidP="007E61E3">
            <w:pPr>
              <w:spacing w:line="240" w:lineRule="auto"/>
              <w:ind w:left="162" w:right="-108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36" w:type="dxa"/>
            <w:vAlign w:val="bottom"/>
          </w:tcPr>
          <w:p w14:paraId="64B4D9F5" w14:textId="6B87925D" w:rsidR="007E61E3" w:rsidRPr="00CD4FB0" w:rsidRDefault="007E61E3" w:rsidP="007E61E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120" w:type="dxa"/>
            <w:tcBorders>
              <w:bottom w:val="single" w:sz="12" w:space="0" w:color="auto"/>
            </w:tcBorders>
            <w:vAlign w:val="bottom"/>
          </w:tcPr>
          <w:p w14:paraId="64B4D9F6" w14:textId="6420686C" w:rsidR="007E61E3" w:rsidRPr="00CD4FB0" w:rsidRDefault="008B528A" w:rsidP="00C327E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687</w:t>
            </w:r>
            <w:r w:rsidR="007E61E3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761</w:t>
            </w:r>
          </w:p>
        </w:tc>
      </w:tr>
      <w:tr w:rsidR="007E61E3" w:rsidRPr="00CD4FB0" w14:paraId="64B4D9FB" w14:textId="77777777" w:rsidTr="00C327E9">
        <w:trPr>
          <w:cantSplit/>
          <w:trHeight w:hRule="exact" w:val="331"/>
        </w:trPr>
        <w:tc>
          <w:tcPr>
            <w:tcW w:w="6640" w:type="dxa"/>
          </w:tcPr>
          <w:p w14:paraId="64B4D9F8" w14:textId="77777777" w:rsidR="007E61E3" w:rsidRPr="00CD4FB0" w:rsidRDefault="007E61E3" w:rsidP="007E61E3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4B4D9F9" w14:textId="77777777" w:rsidR="007E61E3" w:rsidRPr="00CD4FB0" w:rsidRDefault="007E61E3" w:rsidP="007E61E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  <w:cs/>
              </w:rPr>
            </w:pPr>
          </w:p>
        </w:tc>
        <w:tc>
          <w:tcPr>
            <w:tcW w:w="2120" w:type="dxa"/>
            <w:tcBorders>
              <w:top w:val="single" w:sz="12" w:space="0" w:color="auto"/>
            </w:tcBorders>
          </w:tcPr>
          <w:p w14:paraId="64B4D9FA" w14:textId="77777777" w:rsidR="007E61E3" w:rsidRPr="00CD4FB0" w:rsidRDefault="007E61E3" w:rsidP="007E61E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  <w:cs/>
              </w:rPr>
            </w:pPr>
          </w:p>
        </w:tc>
      </w:tr>
      <w:tr w:rsidR="007E61E3" w:rsidRPr="00CD4FB0" w14:paraId="64B4D9FF" w14:textId="77777777" w:rsidTr="00AC4867">
        <w:trPr>
          <w:cantSplit/>
        </w:trPr>
        <w:tc>
          <w:tcPr>
            <w:tcW w:w="6640" w:type="dxa"/>
          </w:tcPr>
          <w:p w14:paraId="64B4D9FC" w14:textId="10F0C3DC" w:rsidR="007E61E3" w:rsidRPr="00CD4FB0" w:rsidRDefault="007E61E3" w:rsidP="007E61E3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ค่าตัดจำหน่ายสำหรับปี </w:t>
            </w: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64B4D9FD" w14:textId="77777777" w:rsidR="007E61E3" w:rsidRPr="00CD4FB0" w:rsidRDefault="007E61E3" w:rsidP="007E61E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120" w:type="dxa"/>
          </w:tcPr>
          <w:p w14:paraId="64B4D9FE" w14:textId="77777777" w:rsidR="007E61E3" w:rsidRPr="00CD4FB0" w:rsidRDefault="007E61E3" w:rsidP="007E61E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7E61E3" w:rsidRPr="00CD4FB0" w14:paraId="64B4DA03" w14:textId="77777777" w:rsidTr="00C327E9">
        <w:trPr>
          <w:cantSplit/>
        </w:trPr>
        <w:tc>
          <w:tcPr>
            <w:tcW w:w="6640" w:type="dxa"/>
          </w:tcPr>
          <w:p w14:paraId="64B4DA00" w14:textId="77777777" w:rsidR="007E61E3" w:rsidRPr="00CD4FB0" w:rsidRDefault="007E61E3" w:rsidP="007E61E3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36" w:type="dxa"/>
            <w:vAlign w:val="bottom"/>
          </w:tcPr>
          <w:p w14:paraId="64B4DA01" w14:textId="4B06EBE7" w:rsidR="007E61E3" w:rsidRPr="00CD4FB0" w:rsidRDefault="007E61E3" w:rsidP="007E61E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120" w:type="dxa"/>
            <w:tcBorders>
              <w:bottom w:val="single" w:sz="12" w:space="0" w:color="auto"/>
            </w:tcBorders>
            <w:vAlign w:val="bottom"/>
          </w:tcPr>
          <w:p w14:paraId="64B4DA02" w14:textId="1FFDEE86" w:rsidR="007E61E3" w:rsidRPr="00CD4FB0" w:rsidRDefault="007E61E3" w:rsidP="00C327E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298,6</w:t>
            </w:r>
            <w:r w:rsidR="00B62A48" w:rsidRPr="00CD4FB0">
              <w:rPr>
                <w:rFonts w:ascii="BrowalliaUPC" w:hAnsi="BrowalliaUPC" w:cs="BrowalliaUPC"/>
                <w:sz w:val="28"/>
                <w:szCs w:val="28"/>
              </w:rPr>
              <w:t>09</w:t>
            </w:r>
          </w:p>
        </w:tc>
      </w:tr>
    </w:tbl>
    <w:p w14:paraId="4EEDD2BF" w14:textId="77777777" w:rsidR="00511D86" w:rsidRPr="00CD4FB0" w:rsidRDefault="00511D86" w:rsidP="00511D86">
      <w:pPr>
        <w:tabs>
          <w:tab w:val="clear" w:pos="227"/>
          <w:tab w:val="left" w:pos="540"/>
          <w:tab w:val="num" w:pos="78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4B4DA0C" w14:textId="77777777" w:rsidR="000808A7" w:rsidRPr="00CD4FB0" w:rsidRDefault="000808A7" w:rsidP="00610B44">
      <w:pPr>
        <w:pStyle w:val="ListParagraph"/>
        <w:numPr>
          <w:ilvl w:val="0"/>
          <w:numId w:val="16"/>
        </w:numPr>
        <w:tabs>
          <w:tab w:val="clear" w:pos="227"/>
          <w:tab w:val="left" w:pos="540"/>
          <w:tab w:val="num" w:pos="786"/>
        </w:tabs>
        <w:jc w:val="thaiDistribute"/>
        <w:rPr>
          <w:rFonts w:ascii="BrowalliaUPC" w:hAnsi="BrowalliaUPC" w:cs="BrowalliaUPC"/>
          <w:b/>
          <w:bCs/>
          <w:sz w:val="28"/>
          <w:szCs w:val="28"/>
          <w:cs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p w14:paraId="64B4DA0D" w14:textId="77777777" w:rsidR="000808A7" w:rsidRPr="00C5293F" w:rsidRDefault="000808A7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</w:p>
    <w:tbl>
      <w:tblPr>
        <w:tblW w:w="9104" w:type="dxa"/>
        <w:tblInd w:w="252" w:type="dxa"/>
        <w:tblLayout w:type="fixed"/>
        <w:tblLook w:val="0000" w:firstRow="0" w:lastRow="0" w:firstColumn="0" w:lastColumn="0" w:noHBand="0" w:noVBand="0"/>
      </w:tblPr>
      <w:tblGrid>
        <w:gridCol w:w="2457"/>
        <w:gridCol w:w="1276"/>
        <w:gridCol w:w="270"/>
        <w:gridCol w:w="1390"/>
        <w:gridCol w:w="265"/>
        <w:gridCol w:w="1569"/>
        <w:gridCol w:w="240"/>
        <w:gridCol w:w="1637"/>
      </w:tblGrid>
      <w:tr w:rsidR="005E09AD" w:rsidRPr="00CD4FB0" w14:paraId="64B4DA18" w14:textId="77777777" w:rsidTr="00ED210B">
        <w:trPr>
          <w:cantSplit/>
        </w:trPr>
        <w:tc>
          <w:tcPr>
            <w:tcW w:w="2457" w:type="dxa"/>
            <w:vAlign w:val="bottom"/>
          </w:tcPr>
          <w:p w14:paraId="64B4DA13" w14:textId="77777777" w:rsidR="005E09AD" w:rsidRPr="00CD4FB0" w:rsidRDefault="005E09AD" w:rsidP="00124879">
            <w:pPr>
              <w:tabs>
                <w:tab w:val="clear" w:pos="454"/>
                <w:tab w:val="left" w:pos="459"/>
              </w:tabs>
              <w:rPr>
                <w:rFonts w:ascii="BrowalliaUPC" w:hAnsi="BrowalliaUPC" w:cs="BrowalliaUPC"/>
                <w:sz w:val="28"/>
                <w:szCs w:val="28"/>
              </w:rPr>
            </w:pPr>
            <w:bookmarkStart w:id="8" w:name="_Hlk30965501"/>
          </w:p>
        </w:tc>
        <w:tc>
          <w:tcPr>
            <w:tcW w:w="2936" w:type="dxa"/>
            <w:gridSpan w:val="3"/>
            <w:tcBorders>
              <w:bottom w:val="single" w:sz="4" w:space="0" w:color="auto"/>
            </w:tcBorders>
            <w:vAlign w:val="bottom"/>
          </w:tcPr>
          <w:p w14:paraId="64B4DA14" w14:textId="77777777" w:rsidR="005E09AD" w:rsidRPr="00CD4FB0" w:rsidRDefault="005E09AD" w:rsidP="00124879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อัตราดอกเบี้ยร้อยละต่อปี</w:t>
            </w:r>
          </w:p>
        </w:tc>
        <w:tc>
          <w:tcPr>
            <w:tcW w:w="265" w:type="dxa"/>
            <w:vAlign w:val="bottom"/>
          </w:tcPr>
          <w:p w14:paraId="64B4DA15" w14:textId="77777777" w:rsidR="005E09AD" w:rsidRPr="00CD4FB0" w:rsidRDefault="005E09AD" w:rsidP="00124879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3446" w:type="dxa"/>
            <w:gridSpan w:val="3"/>
            <w:tcBorders>
              <w:bottom w:val="single" w:sz="4" w:space="0" w:color="auto"/>
            </w:tcBorders>
            <w:vAlign w:val="bottom"/>
          </w:tcPr>
          <w:p w14:paraId="64B4DA17" w14:textId="465E8BF8" w:rsidR="005E09AD" w:rsidRPr="00CD4FB0" w:rsidRDefault="002D08B7" w:rsidP="00124879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2D08B7" w:rsidRPr="00CD4FB0" w14:paraId="64B4DA21" w14:textId="77777777" w:rsidTr="00ED210B">
        <w:tc>
          <w:tcPr>
            <w:tcW w:w="2457" w:type="dxa"/>
            <w:vAlign w:val="bottom"/>
          </w:tcPr>
          <w:p w14:paraId="64B4DA19" w14:textId="77777777" w:rsidR="002D08B7" w:rsidRPr="00CD4FB0" w:rsidRDefault="002D08B7" w:rsidP="002D08B7">
            <w:pPr>
              <w:tabs>
                <w:tab w:val="clear" w:pos="454"/>
                <w:tab w:val="left" w:pos="459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4B4DA1A" w14:textId="5365EC0A" w:rsidR="002D08B7" w:rsidRPr="00CD4FB0" w:rsidRDefault="002D08B7" w:rsidP="002D08B7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4B4DA1B" w14:textId="77777777" w:rsidR="002D08B7" w:rsidRPr="00CD4FB0" w:rsidRDefault="002D08B7" w:rsidP="002D08B7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64B4DA1C" w14:textId="6231AD92" w:rsidR="002D08B7" w:rsidRPr="00CD4FB0" w:rsidRDefault="002D08B7" w:rsidP="002D08B7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65" w:type="dxa"/>
          </w:tcPr>
          <w:p w14:paraId="64B4DA1D" w14:textId="77777777" w:rsidR="002D08B7" w:rsidRPr="00CD4FB0" w:rsidRDefault="002D08B7" w:rsidP="002D08B7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14:paraId="64B4DA1E" w14:textId="5989FCB4" w:rsidR="002D08B7" w:rsidRPr="00CD4FB0" w:rsidRDefault="002D08B7" w:rsidP="002D08B7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4B4DA1F" w14:textId="77777777" w:rsidR="002D08B7" w:rsidRPr="00CD4FB0" w:rsidRDefault="002D08B7" w:rsidP="002D08B7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4B4DA20" w14:textId="166F7C00" w:rsidR="002D08B7" w:rsidRPr="00CD4FB0" w:rsidRDefault="002D08B7" w:rsidP="002D08B7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</w:tr>
      <w:tr w:rsidR="00855123" w:rsidRPr="00CD4FB0" w14:paraId="64B4DA2A" w14:textId="77777777" w:rsidTr="00ED210B">
        <w:tc>
          <w:tcPr>
            <w:tcW w:w="2457" w:type="dxa"/>
            <w:vAlign w:val="bottom"/>
          </w:tcPr>
          <w:p w14:paraId="64B4DA22" w14:textId="77777777" w:rsidR="00855123" w:rsidRPr="00CD4FB0" w:rsidRDefault="00855123" w:rsidP="00124879">
            <w:pPr>
              <w:tabs>
                <w:tab w:val="clear" w:pos="454"/>
                <w:tab w:val="left" w:pos="459"/>
              </w:tabs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4B4DA23" w14:textId="77777777" w:rsidR="00855123" w:rsidRPr="00CD4FB0" w:rsidRDefault="00855123" w:rsidP="00124879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4B4DA24" w14:textId="77777777" w:rsidR="00855123" w:rsidRPr="00CD4FB0" w:rsidRDefault="00855123" w:rsidP="00124879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64B4DA25" w14:textId="77777777" w:rsidR="00855123" w:rsidRPr="00CD4FB0" w:rsidRDefault="00855123" w:rsidP="00124879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65" w:type="dxa"/>
            <w:vAlign w:val="bottom"/>
          </w:tcPr>
          <w:p w14:paraId="64B4DA26" w14:textId="77777777" w:rsidR="00855123" w:rsidRPr="00CD4FB0" w:rsidRDefault="00855123" w:rsidP="00124879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569" w:type="dxa"/>
          </w:tcPr>
          <w:p w14:paraId="64B4DA27" w14:textId="77777777" w:rsidR="00855123" w:rsidRPr="00CD4FB0" w:rsidRDefault="00855123" w:rsidP="00124879">
            <w:pPr>
              <w:tabs>
                <w:tab w:val="left" w:pos="988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  <w:vAlign w:val="bottom"/>
          </w:tcPr>
          <w:p w14:paraId="64B4DA28" w14:textId="77777777" w:rsidR="00855123" w:rsidRPr="00CD4FB0" w:rsidRDefault="00855123" w:rsidP="00124879">
            <w:pPr>
              <w:tabs>
                <w:tab w:val="left" w:pos="988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37" w:type="dxa"/>
          </w:tcPr>
          <w:p w14:paraId="64B4DA29" w14:textId="77777777" w:rsidR="00855123" w:rsidRPr="00CD4FB0" w:rsidRDefault="00855123" w:rsidP="00124879">
            <w:pPr>
              <w:tabs>
                <w:tab w:val="left" w:pos="988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2D08B7" w:rsidRPr="00CD4FB0" w14:paraId="64B4DA33" w14:textId="77777777" w:rsidTr="00ED210B">
        <w:tc>
          <w:tcPr>
            <w:tcW w:w="2457" w:type="dxa"/>
            <w:vAlign w:val="bottom"/>
          </w:tcPr>
          <w:p w14:paraId="64B4DA2B" w14:textId="77777777" w:rsidR="002D08B7" w:rsidRPr="00CD4FB0" w:rsidRDefault="002D08B7" w:rsidP="002D08B7">
            <w:pPr>
              <w:tabs>
                <w:tab w:val="clear" w:pos="454"/>
                <w:tab w:val="left" w:pos="459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ทรัสต์รีซีทส์</w:t>
            </w:r>
          </w:p>
        </w:tc>
        <w:tc>
          <w:tcPr>
            <w:tcW w:w="1276" w:type="dxa"/>
            <w:vAlign w:val="bottom"/>
          </w:tcPr>
          <w:p w14:paraId="64B4DA2C" w14:textId="173AC853" w:rsidR="002D08B7" w:rsidRPr="00CD4FB0" w:rsidRDefault="00655B86" w:rsidP="00655B86">
            <w:pPr>
              <w:tabs>
                <w:tab w:val="clear" w:pos="227"/>
                <w:tab w:val="clear" w:pos="454"/>
                <w:tab w:val="clear" w:pos="907"/>
                <w:tab w:val="left" w:pos="0"/>
                <w:tab w:val="left" w:pos="459"/>
                <w:tab w:val="left" w:pos="884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      -</w:t>
            </w:r>
          </w:p>
        </w:tc>
        <w:tc>
          <w:tcPr>
            <w:tcW w:w="270" w:type="dxa"/>
            <w:vAlign w:val="bottom"/>
          </w:tcPr>
          <w:p w14:paraId="64B4DA2D" w14:textId="77777777" w:rsidR="002D08B7" w:rsidRPr="00CD4FB0" w:rsidRDefault="002D08B7" w:rsidP="002D08B7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90" w:type="dxa"/>
            <w:vAlign w:val="bottom"/>
          </w:tcPr>
          <w:p w14:paraId="64B4DA2E" w14:textId="7F4F6693" w:rsidR="002D08B7" w:rsidRPr="00CD4FB0" w:rsidRDefault="008B528A" w:rsidP="002D08B7">
            <w:pPr>
              <w:tabs>
                <w:tab w:val="clear" w:pos="454"/>
                <w:tab w:val="clear" w:pos="680"/>
                <w:tab w:val="clear" w:pos="907"/>
                <w:tab w:val="left" w:pos="459"/>
              </w:tabs>
              <w:spacing w:line="240" w:lineRule="auto"/>
              <w:ind w:left="-235" w:right="-62" w:firstLine="205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="002D08B7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.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95</w:t>
            </w:r>
            <w:r w:rsidR="002D08B7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="002D08B7"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  <w:r w:rsidR="002D08B7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="002D08B7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.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25</w:t>
            </w:r>
          </w:p>
        </w:tc>
        <w:tc>
          <w:tcPr>
            <w:tcW w:w="265" w:type="dxa"/>
            <w:vAlign w:val="bottom"/>
          </w:tcPr>
          <w:p w14:paraId="64B4DA2F" w14:textId="10FCB106" w:rsidR="002D08B7" w:rsidRPr="00CD4FB0" w:rsidRDefault="000B10EB" w:rsidP="002D08B7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              </w:t>
            </w:r>
          </w:p>
        </w:tc>
        <w:tc>
          <w:tcPr>
            <w:tcW w:w="1569" w:type="dxa"/>
            <w:tcBorders>
              <w:bottom w:val="single" w:sz="12" w:space="0" w:color="auto"/>
            </w:tcBorders>
            <w:vAlign w:val="bottom"/>
          </w:tcPr>
          <w:p w14:paraId="64B4DA30" w14:textId="491FE216" w:rsidR="002D08B7" w:rsidRPr="00CD4FB0" w:rsidRDefault="000B10EB" w:rsidP="0029397F">
            <w:pPr>
              <w:spacing w:line="240" w:lineRule="auto"/>
              <w:ind w:left="-92" w:firstLine="590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40" w:type="dxa"/>
            <w:vAlign w:val="bottom"/>
          </w:tcPr>
          <w:p w14:paraId="64B4DA31" w14:textId="77777777" w:rsidR="002D08B7" w:rsidRPr="00CD4FB0" w:rsidRDefault="002D08B7" w:rsidP="002D08B7">
            <w:pPr>
              <w:tabs>
                <w:tab w:val="left" w:pos="988"/>
              </w:tabs>
              <w:spacing w:line="240" w:lineRule="auto"/>
              <w:ind w:left="-92" w:right="-4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vAlign w:val="bottom"/>
          </w:tcPr>
          <w:p w14:paraId="64B4DA32" w14:textId="59A0750E" w:rsidR="002D08B7" w:rsidRPr="00CD4FB0" w:rsidRDefault="008B528A" w:rsidP="002D08B7">
            <w:pPr>
              <w:spacing w:line="240" w:lineRule="auto"/>
              <w:ind w:left="-9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206</w:t>
            </w:r>
            <w:r w:rsidR="002D08B7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192</w:t>
            </w:r>
            <w:r w:rsidR="002D08B7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173</w:t>
            </w:r>
          </w:p>
        </w:tc>
      </w:tr>
      <w:bookmarkEnd w:id="8"/>
    </w:tbl>
    <w:p w14:paraId="64B4DA34" w14:textId="77777777" w:rsidR="00CA1586" w:rsidRPr="00CD4FB0" w:rsidRDefault="00CA1586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40CDBA41" w14:textId="6253FF4E" w:rsidR="00531CCF" w:rsidRPr="00CD4FB0" w:rsidRDefault="000B7612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UPC" w:hAnsi="BrowalliaUPC" w:cs="BrowalliaUPC" w:hint="cs"/>
          <w:sz w:val="28"/>
          <w:szCs w:val="28"/>
          <w:cs/>
          <w:lang w:val="en-GB"/>
        </w:rPr>
        <w:t>วงเงินสินเชื่อ</w:t>
      </w:r>
      <w:r w:rsidR="004D48B3" w:rsidRPr="00CD4FB0">
        <w:rPr>
          <w:rFonts w:ascii="BrowalliaUPC" w:hAnsi="BrowalliaUPC" w:cs="BrowalliaUPC" w:hint="cs"/>
          <w:sz w:val="28"/>
          <w:szCs w:val="28"/>
          <w:cs/>
          <w:lang w:val="en-GB"/>
        </w:rPr>
        <w:t>กับสถาบัน</w:t>
      </w:r>
      <w:r w:rsidR="00142C2B" w:rsidRPr="00CD4FB0">
        <w:rPr>
          <w:rFonts w:ascii="BrowalliaUPC" w:hAnsi="BrowalliaUPC" w:cs="BrowalliaUPC" w:hint="cs"/>
          <w:sz w:val="28"/>
          <w:szCs w:val="28"/>
          <w:cs/>
          <w:lang w:val="en-GB"/>
        </w:rPr>
        <w:t>การเงิน</w:t>
      </w:r>
      <w:r w:rsidR="00AA00E2" w:rsidRPr="00CD4FB0">
        <w:rPr>
          <w:rFonts w:ascii="BrowalliaUPC" w:hAnsi="BrowalliaUPC" w:cs="BrowalliaUPC" w:hint="cs"/>
          <w:sz w:val="28"/>
          <w:szCs w:val="28"/>
          <w:cs/>
          <w:lang w:val="en-GB"/>
        </w:rPr>
        <w:t>ค้ำประกันโดยเงินฝาก</w:t>
      </w:r>
      <w:r w:rsidR="005D1E45" w:rsidRPr="00CD4FB0">
        <w:rPr>
          <w:rFonts w:ascii="BrowalliaUPC" w:hAnsi="BrowalliaUPC" w:cs="BrowalliaUPC" w:hint="cs"/>
          <w:sz w:val="28"/>
          <w:szCs w:val="28"/>
          <w:cs/>
          <w:lang w:val="en-GB"/>
        </w:rPr>
        <w:t>ธนาคาร</w:t>
      </w:r>
      <w:r w:rsidR="005961BF" w:rsidRPr="00CD4FB0">
        <w:rPr>
          <w:rFonts w:ascii="BrowalliaUPC" w:hAnsi="BrowalliaUPC" w:cs="BrowalliaUPC" w:hint="cs"/>
          <w:sz w:val="28"/>
          <w:szCs w:val="28"/>
          <w:cs/>
          <w:lang w:val="en-GB"/>
        </w:rPr>
        <w:t>ที่มีข้อ</w:t>
      </w:r>
      <w:r w:rsidR="00120D1D" w:rsidRPr="00CD4FB0">
        <w:rPr>
          <w:rFonts w:ascii="BrowalliaUPC" w:hAnsi="BrowalliaUPC" w:cs="BrowalliaUPC" w:hint="cs"/>
          <w:sz w:val="28"/>
          <w:szCs w:val="28"/>
          <w:cs/>
          <w:lang w:val="en-GB"/>
        </w:rPr>
        <w:t>จำกัดในการ</w:t>
      </w:r>
      <w:r w:rsidR="00896225" w:rsidRPr="00CD4FB0">
        <w:rPr>
          <w:rFonts w:ascii="BrowalliaUPC" w:hAnsi="BrowalliaUPC" w:cs="BrowalliaUPC" w:hint="cs"/>
          <w:sz w:val="28"/>
          <w:szCs w:val="28"/>
          <w:cs/>
          <w:lang w:val="en-GB"/>
        </w:rPr>
        <w:t>ใช้</w:t>
      </w:r>
      <w:r w:rsidR="00D87F03" w:rsidRPr="00CD4FB0">
        <w:rPr>
          <w:rFonts w:ascii="BrowalliaUPC" w:hAnsi="BrowalliaUPC" w:cs="BrowalliaUPC" w:hint="cs"/>
          <w:sz w:val="28"/>
          <w:szCs w:val="28"/>
          <w:cs/>
          <w:lang w:val="en-GB"/>
        </w:rPr>
        <w:t>และอสังหาริมทรัพย์</w:t>
      </w:r>
      <w:r w:rsidR="00812BD1" w:rsidRPr="00CD4FB0">
        <w:rPr>
          <w:rFonts w:ascii="BrowalliaUPC" w:hAnsi="BrowalliaUPC" w:cs="BrowalliaUPC" w:hint="cs"/>
          <w:sz w:val="28"/>
          <w:szCs w:val="28"/>
          <w:cs/>
          <w:lang w:val="en-GB"/>
        </w:rPr>
        <w:t>เพื่อการลงทุน</w:t>
      </w:r>
      <w:r w:rsidR="002C5612" w:rsidRPr="00CD4FB0">
        <w:rPr>
          <w:rFonts w:ascii="BrowalliaUPC" w:hAnsi="BrowalliaUPC" w:cs="BrowalliaUPC" w:hint="cs"/>
          <w:sz w:val="28"/>
          <w:szCs w:val="28"/>
          <w:cs/>
          <w:lang w:val="en-GB"/>
        </w:rPr>
        <w:t>ของบริษัท</w:t>
      </w:r>
      <w:r w:rsidR="007E3042" w:rsidRPr="00CD4FB0">
        <w:rPr>
          <w:rFonts w:ascii="BrowalliaUPC" w:hAnsi="BrowalliaUPC" w:cs="BrowalliaUPC" w:hint="cs"/>
          <w:sz w:val="28"/>
          <w:szCs w:val="28"/>
          <w:cs/>
          <w:lang w:val="en-GB"/>
        </w:rPr>
        <w:t>ตามที่</w:t>
      </w:r>
      <w:r w:rsidR="001A6B89" w:rsidRPr="00CD4FB0">
        <w:rPr>
          <w:rFonts w:ascii="BrowalliaUPC" w:hAnsi="BrowalliaUPC" w:cs="BrowalliaUPC" w:hint="cs"/>
          <w:sz w:val="28"/>
          <w:szCs w:val="28"/>
          <w:cs/>
          <w:lang w:val="en-GB"/>
        </w:rPr>
        <w:t>กล่าวไว้ใน</w:t>
      </w:r>
      <w:r w:rsidR="0011140D" w:rsidRPr="00CD4FB0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หมายเหตุ </w:t>
      </w:r>
      <w:r w:rsidR="00647449" w:rsidRPr="00CD4FB0">
        <w:rPr>
          <w:rFonts w:ascii="BrowalliaUPC" w:hAnsi="BrowalliaUPC" w:cs="BrowalliaUPC"/>
          <w:sz w:val="28"/>
          <w:szCs w:val="28"/>
          <w:lang w:val="en-GB"/>
        </w:rPr>
        <w:t>10</w:t>
      </w:r>
      <w:r w:rsidR="0011140D" w:rsidRPr="00CD4FB0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 และ </w:t>
      </w:r>
      <w:r w:rsidR="00647449" w:rsidRPr="00CD4FB0">
        <w:rPr>
          <w:rFonts w:ascii="BrowalliaUPC" w:hAnsi="BrowalliaUPC" w:cs="BrowalliaUPC"/>
          <w:sz w:val="28"/>
          <w:szCs w:val="28"/>
          <w:lang w:val="en-GB"/>
        </w:rPr>
        <w:t>1</w:t>
      </w:r>
      <w:r w:rsidR="009C1830">
        <w:rPr>
          <w:rFonts w:ascii="BrowalliaUPC" w:hAnsi="BrowalliaUPC" w:cs="BrowalliaUPC"/>
          <w:sz w:val="28"/>
          <w:szCs w:val="28"/>
          <w:lang w:val="en-GB"/>
        </w:rPr>
        <w:t>2</w:t>
      </w:r>
    </w:p>
    <w:p w14:paraId="0200777B" w14:textId="77777777" w:rsidR="0011140D" w:rsidRPr="00CD4FB0" w:rsidRDefault="0011140D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</w:p>
    <w:p w14:paraId="331EF4A4" w14:textId="77777777" w:rsidR="00856950" w:rsidRPr="00CD4FB0" w:rsidRDefault="00856950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0F608707" w14:textId="77777777" w:rsidR="00856950" w:rsidRPr="00CD4FB0" w:rsidRDefault="00856950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0C376B81" w14:textId="77777777" w:rsidR="00856950" w:rsidRPr="00CD4FB0" w:rsidRDefault="00856950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0EF5B4B1" w14:textId="77777777" w:rsidR="00856950" w:rsidRPr="00CD4FB0" w:rsidRDefault="00856950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3DDC53E0" w14:textId="77777777" w:rsidR="00856950" w:rsidRPr="00CD4FB0" w:rsidRDefault="00856950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07F2A6D5" w14:textId="77777777" w:rsidR="00856950" w:rsidRPr="00CD4FB0" w:rsidRDefault="00856950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A888BA9" w14:textId="77777777" w:rsidR="009C065E" w:rsidRPr="00CD4FB0" w:rsidRDefault="009C065E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F2FB93D" w14:textId="77777777" w:rsidR="003A3823" w:rsidRPr="00CD4FB0" w:rsidRDefault="003A3823" w:rsidP="00610B44">
      <w:pPr>
        <w:pStyle w:val="ListParagraph"/>
        <w:numPr>
          <w:ilvl w:val="0"/>
          <w:numId w:val="16"/>
        </w:numPr>
        <w:tabs>
          <w:tab w:val="clear" w:pos="227"/>
          <w:tab w:val="left" w:pos="540"/>
          <w:tab w:val="num" w:pos="78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เจ้าหนี้การค้าและเจ้าหนี้อื่น</w:t>
      </w:r>
    </w:p>
    <w:p w14:paraId="54E2219D" w14:textId="77777777" w:rsidR="003A3823" w:rsidRPr="00C5293F" w:rsidRDefault="003A3823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988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5568"/>
        <w:gridCol w:w="1575"/>
        <w:gridCol w:w="236"/>
        <w:gridCol w:w="1609"/>
      </w:tblGrid>
      <w:tr w:rsidR="007C2FA6" w:rsidRPr="00CD4FB0" w14:paraId="4506DCAF" w14:textId="77777777" w:rsidTr="007C2FA6">
        <w:trPr>
          <w:cantSplit/>
          <w:trHeight w:val="68"/>
        </w:trPr>
        <w:tc>
          <w:tcPr>
            <w:tcW w:w="5568" w:type="dxa"/>
          </w:tcPr>
          <w:p w14:paraId="4DC1DB18" w14:textId="77777777" w:rsidR="007C2FA6" w:rsidRPr="00CD4FB0" w:rsidRDefault="007C2FA6" w:rsidP="00AE1054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0C8AD480" w14:textId="2CCA6234" w:rsidR="007C2FA6" w:rsidRPr="00CD4FB0" w:rsidRDefault="007C2FA6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C2FA6" w:rsidRPr="00CD4FB0" w14:paraId="23D004CC" w14:textId="77777777" w:rsidTr="007C2FA6">
        <w:trPr>
          <w:cantSplit/>
        </w:trPr>
        <w:tc>
          <w:tcPr>
            <w:tcW w:w="5568" w:type="dxa"/>
          </w:tcPr>
          <w:p w14:paraId="334D0988" w14:textId="77777777" w:rsidR="007C2FA6" w:rsidRPr="00CD4FB0" w:rsidRDefault="007C2FA6" w:rsidP="007C2FA6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192F8A82" w14:textId="0162A791" w:rsidR="007C2FA6" w:rsidRPr="00CD4FB0" w:rsidRDefault="007C2FA6" w:rsidP="007C2FA6">
            <w:pPr>
              <w:tabs>
                <w:tab w:val="clear" w:pos="907"/>
              </w:tabs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FE16E73" w14:textId="77777777" w:rsidR="007C2FA6" w:rsidRPr="00CD4FB0" w:rsidRDefault="007C2FA6" w:rsidP="007C2FA6">
            <w:pPr>
              <w:tabs>
                <w:tab w:val="clear" w:pos="907"/>
              </w:tabs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14:paraId="165707B9" w14:textId="185AF6D3" w:rsidR="007C2FA6" w:rsidRPr="00CD4FB0" w:rsidRDefault="007C2FA6" w:rsidP="007C2FA6">
            <w:pPr>
              <w:tabs>
                <w:tab w:val="clear" w:pos="907"/>
              </w:tabs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</w:tr>
      <w:tr w:rsidR="007C2FA6" w:rsidRPr="00CD4FB0" w14:paraId="07BFF453" w14:textId="77777777" w:rsidTr="007C2FA6">
        <w:trPr>
          <w:cantSplit/>
        </w:trPr>
        <w:tc>
          <w:tcPr>
            <w:tcW w:w="5568" w:type="dxa"/>
          </w:tcPr>
          <w:p w14:paraId="7E54CF9C" w14:textId="77777777" w:rsidR="007C2FA6" w:rsidRPr="00CD4FB0" w:rsidRDefault="007C2FA6" w:rsidP="00AE1054">
            <w:pPr>
              <w:tabs>
                <w:tab w:val="left" w:pos="3090"/>
                <w:tab w:val="left" w:pos="4860"/>
              </w:tabs>
              <w:ind w:left="-58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75" w:type="dxa"/>
          </w:tcPr>
          <w:p w14:paraId="697AC35D" w14:textId="77777777" w:rsidR="007C2FA6" w:rsidRPr="00CD4FB0" w:rsidRDefault="007C2FA6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A5B54E" w14:textId="77777777" w:rsidR="007C2FA6" w:rsidRPr="00CD4FB0" w:rsidRDefault="007C2FA6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9" w:type="dxa"/>
          </w:tcPr>
          <w:p w14:paraId="6129481A" w14:textId="77777777" w:rsidR="007C2FA6" w:rsidRPr="00CD4FB0" w:rsidRDefault="007C2FA6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7C2FA6" w:rsidRPr="00CD4FB0" w14:paraId="6F6D960A" w14:textId="77777777" w:rsidTr="007C2FA6">
        <w:trPr>
          <w:cantSplit/>
        </w:trPr>
        <w:tc>
          <w:tcPr>
            <w:tcW w:w="5568" w:type="dxa"/>
          </w:tcPr>
          <w:p w14:paraId="6A0CD6B0" w14:textId="2CEC5A5D" w:rsidR="007C2FA6" w:rsidRPr="00CD4FB0" w:rsidRDefault="007C2FA6" w:rsidP="007C2FA6">
            <w:pPr>
              <w:tabs>
                <w:tab w:val="left" w:pos="3090"/>
                <w:tab w:val="left" w:pos="4860"/>
              </w:tabs>
              <w:ind w:left="-58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CD4FB0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เจ้าหนี้การค้า</w:t>
            </w:r>
          </w:p>
        </w:tc>
        <w:tc>
          <w:tcPr>
            <w:tcW w:w="1575" w:type="dxa"/>
          </w:tcPr>
          <w:p w14:paraId="56838940" w14:textId="0E38CA7F" w:rsidR="007C2FA6" w:rsidRPr="00CD4FB0" w:rsidRDefault="006E6DF6" w:rsidP="007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29,096,52</w:t>
            </w:r>
            <w:r w:rsidR="0048008F" w:rsidRPr="00CD4FB0">
              <w:rPr>
                <w:rFonts w:ascii="BrowalliaUPC" w:hAnsi="BrowalliaUPC" w:cs="BrowalliaUPC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0F353604" w14:textId="77777777" w:rsidR="007C2FA6" w:rsidRPr="00CD4FB0" w:rsidRDefault="007C2FA6" w:rsidP="007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09" w:type="dxa"/>
          </w:tcPr>
          <w:p w14:paraId="07660229" w14:textId="0B8C5A1C" w:rsidR="007C2FA6" w:rsidRPr="00CD4FB0" w:rsidRDefault="008B528A" w:rsidP="007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37</w:t>
            </w:r>
            <w:r w:rsidR="007C2FA6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898</w:t>
            </w:r>
            <w:r w:rsidR="007C2FA6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567</w:t>
            </w:r>
          </w:p>
        </w:tc>
      </w:tr>
      <w:tr w:rsidR="007C2FA6" w:rsidRPr="00CD4FB0" w14:paraId="0EC5D6BE" w14:textId="77777777" w:rsidTr="007C2FA6">
        <w:trPr>
          <w:cantSplit/>
        </w:trPr>
        <w:tc>
          <w:tcPr>
            <w:tcW w:w="5568" w:type="dxa"/>
          </w:tcPr>
          <w:p w14:paraId="0069C02F" w14:textId="3EFCAE6F" w:rsidR="007C2FA6" w:rsidRPr="00CD4FB0" w:rsidRDefault="007C2FA6" w:rsidP="007C2FA6">
            <w:pPr>
              <w:tabs>
                <w:tab w:val="left" w:pos="3090"/>
                <w:tab w:val="left" w:pos="4860"/>
              </w:tabs>
              <w:ind w:left="-58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CD4FB0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575" w:type="dxa"/>
          </w:tcPr>
          <w:p w14:paraId="78E84585" w14:textId="19E81E2D" w:rsidR="007C2FA6" w:rsidRPr="00CD4FB0" w:rsidRDefault="006E6DF6" w:rsidP="007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6,507,519</w:t>
            </w:r>
          </w:p>
        </w:tc>
        <w:tc>
          <w:tcPr>
            <w:tcW w:w="236" w:type="dxa"/>
          </w:tcPr>
          <w:p w14:paraId="01C0096A" w14:textId="77777777" w:rsidR="007C2FA6" w:rsidRPr="00CD4FB0" w:rsidRDefault="007C2FA6" w:rsidP="007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09" w:type="dxa"/>
          </w:tcPr>
          <w:p w14:paraId="3F35D1FE" w14:textId="6527E51B" w:rsidR="007C2FA6" w:rsidRPr="00CD4FB0" w:rsidRDefault="008B528A" w:rsidP="007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="007C2FA6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665</w:t>
            </w:r>
            <w:r w:rsidR="007C2FA6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120</w:t>
            </w:r>
          </w:p>
        </w:tc>
      </w:tr>
      <w:tr w:rsidR="007C2FA6" w:rsidRPr="00CD4FB0" w14:paraId="57D3956F" w14:textId="77777777" w:rsidTr="007C2FA6">
        <w:trPr>
          <w:cantSplit/>
        </w:trPr>
        <w:tc>
          <w:tcPr>
            <w:tcW w:w="5568" w:type="dxa"/>
          </w:tcPr>
          <w:p w14:paraId="56CBFCDB" w14:textId="77777777" w:rsidR="007C2FA6" w:rsidRPr="00CD4FB0" w:rsidRDefault="007C2FA6" w:rsidP="007C2FA6">
            <w:pPr>
              <w:tabs>
                <w:tab w:val="left" w:pos="3090"/>
                <w:tab w:val="left" w:pos="4860"/>
              </w:tabs>
              <w:ind w:left="-58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CD4FB0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25381596" w14:textId="1619C92B" w:rsidR="007C2FA6" w:rsidRPr="00CD4FB0" w:rsidRDefault="006E6DF6" w:rsidP="007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13,</w:t>
            </w:r>
            <w:r w:rsidR="00C41661" w:rsidRPr="00CD4FB0">
              <w:rPr>
                <w:rFonts w:ascii="BrowalliaUPC" w:hAnsi="BrowalliaUPC" w:cs="BrowalliaUPC"/>
                <w:sz w:val="28"/>
                <w:szCs w:val="28"/>
              </w:rPr>
              <w:t>810</w:t>
            </w:r>
            <w:r w:rsidR="009E1814" w:rsidRPr="00CD4FB0">
              <w:rPr>
                <w:rFonts w:ascii="BrowalliaUPC" w:hAnsi="BrowalliaUPC" w:cs="BrowalliaUPC"/>
                <w:sz w:val="28"/>
                <w:szCs w:val="28"/>
              </w:rPr>
              <w:t>,183</w:t>
            </w:r>
          </w:p>
        </w:tc>
        <w:tc>
          <w:tcPr>
            <w:tcW w:w="236" w:type="dxa"/>
          </w:tcPr>
          <w:p w14:paraId="73A0D4A9" w14:textId="77777777" w:rsidR="007C2FA6" w:rsidRPr="00CD4FB0" w:rsidRDefault="007C2FA6" w:rsidP="007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7C0B47EF" w14:textId="0CA062F6" w:rsidR="007C2FA6" w:rsidRPr="00CD4FB0" w:rsidRDefault="008B528A" w:rsidP="007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32</w:t>
            </w:r>
            <w:r w:rsidR="007C2FA6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678</w:t>
            </w:r>
            <w:r w:rsidR="007C2FA6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611</w:t>
            </w:r>
          </w:p>
        </w:tc>
      </w:tr>
      <w:tr w:rsidR="007C2FA6" w:rsidRPr="00CD4FB0" w14:paraId="389AC85D" w14:textId="77777777" w:rsidTr="007C2FA6">
        <w:trPr>
          <w:cantSplit/>
          <w:trHeight w:val="131"/>
        </w:trPr>
        <w:tc>
          <w:tcPr>
            <w:tcW w:w="5568" w:type="dxa"/>
            <w:vAlign w:val="center"/>
          </w:tcPr>
          <w:p w14:paraId="6B1895AB" w14:textId="77777777" w:rsidR="007C2FA6" w:rsidRPr="00CD4FB0" w:rsidRDefault="007C2FA6" w:rsidP="007C2FA6">
            <w:pPr>
              <w:tabs>
                <w:tab w:val="left" w:pos="3090"/>
                <w:tab w:val="left" w:pos="4860"/>
              </w:tabs>
              <w:ind w:left="-58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CD4FB0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12" w:space="0" w:color="auto"/>
            </w:tcBorders>
          </w:tcPr>
          <w:p w14:paraId="51C2CAA6" w14:textId="0F71B685" w:rsidR="007C2FA6" w:rsidRPr="00CD4FB0" w:rsidRDefault="006E6DF6" w:rsidP="007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49,</w:t>
            </w:r>
            <w:r w:rsidR="00506A9A" w:rsidRPr="00CD4FB0">
              <w:rPr>
                <w:rFonts w:ascii="BrowalliaUPC" w:hAnsi="BrowalliaUPC" w:cs="BrowalliaUPC"/>
                <w:sz w:val="28"/>
                <w:szCs w:val="28"/>
              </w:rPr>
              <w:t>414</w:t>
            </w:r>
            <w:r w:rsidR="008D796D" w:rsidRPr="00CD4FB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572BC1" w:rsidRPr="00CD4FB0">
              <w:rPr>
                <w:rFonts w:ascii="BrowalliaUPC" w:hAnsi="BrowalliaUPC" w:cs="BrowalliaUPC"/>
                <w:sz w:val="28"/>
                <w:szCs w:val="28"/>
              </w:rPr>
              <w:t>23</w:t>
            </w:r>
            <w:r w:rsidR="0048008F" w:rsidRPr="00CD4FB0">
              <w:rPr>
                <w:rFonts w:ascii="BrowalliaUPC" w:hAnsi="BrowalliaUPC" w:cs="BrowalliaUPC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38E520A4" w14:textId="77777777" w:rsidR="007C2FA6" w:rsidRPr="00CD4FB0" w:rsidRDefault="007C2FA6" w:rsidP="007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12" w:space="0" w:color="auto"/>
            </w:tcBorders>
          </w:tcPr>
          <w:p w14:paraId="4922015A" w14:textId="4ACE4BBD" w:rsidR="007C2FA6" w:rsidRPr="00CD4FB0" w:rsidRDefault="008B528A" w:rsidP="007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77</w:t>
            </w:r>
            <w:r w:rsidR="007C2FA6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242</w:t>
            </w:r>
            <w:r w:rsidR="007C2FA6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298</w:t>
            </w:r>
          </w:p>
        </w:tc>
      </w:tr>
    </w:tbl>
    <w:p w14:paraId="77669CE8" w14:textId="77777777" w:rsidR="00EE2366" w:rsidRPr="00CD4FB0" w:rsidRDefault="00EE2366" w:rsidP="00FE5208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</w:p>
    <w:p w14:paraId="64B4DAE4" w14:textId="77777777" w:rsidR="001F47B6" w:rsidRPr="00CD4FB0" w:rsidRDefault="001F47B6" w:rsidP="004E21C0">
      <w:pPr>
        <w:pStyle w:val="ListParagraph"/>
        <w:numPr>
          <w:ilvl w:val="0"/>
          <w:numId w:val="16"/>
        </w:numPr>
        <w:tabs>
          <w:tab w:val="clear" w:pos="227"/>
          <w:tab w:val="left" w:pos="540"/>
          <w:tab w:val="num" w:pos="78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เงินกู้ยืมระยะยาว</w:t>
      </w:r>
      <w:r w:rsidR="00C3460B" w:rsidRPr="00CD4FB0">
        <w:rPr>
          <w:rFonts w:ascii="BrowalliaUPC" w:hAnsi="BrowalliaUPC" w:cs="BrowalliaUPC"/>
          <w:b/>
          <w:bCs/>
          <w:sz w:val="28"/>
          <w:szCs w:val="28"/>
          <w:cs/>
        </w:rPr>
        <w:t>จาก</w:t>
      </w:r>
      <w:r w:rsidR="00F854CA" w:rsidRPr="00CD4FB0">
        <w:rPr>
          <w:rFonts w:ascii="BrowalliaUPC" w:hAnsi="BrowalliaUPC" w:cs="BrowalliaUPC"/>
          <w:b/>
          <w:bCs/>
          <w:sz w:val="28"/>
          <w:szCs w:val="28"/>
          <w:cs/>
        </w:rPr>
        <w:t>สถาบันการเงิน</w:t>
      </w:r>
    </w:p>
    <w:p w14:paraId="64B4DAE5" w14:textId="77777777" w:rsidR="0060036D" w:rsidRPr="00C5293F" w:rsidRDefault="0060036D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9081" w:type="dxa"/>
        <w:tblInd w:w="252" w:type="dxa"/>
        <w:tblLayout w:type="fixed"/>
        <w:tblLook w:val="0000" w:firstRow="0" w:lastRow="0" w:firstColumn="0" w:lastColumn="0" w:noHBand="0" w:noVBand="0"/>
      </w:tblPr>
      <w:tblGrid>
        <w:gridCol w:w="5625"/>
        <w:gridCol w:w="1611"/>
        <w:gridCol w:w="236"/>
        <w:gridCol w:w="1609"/>
      </w:tblGrid>
      <w:tr w:rsidR="007C2FA6" w:rsidRPr="00CD4FB0" w14:paraId="64B4DAED" w14:textId="77777777" w:rsidTr="007C2FA6">
        <w:trPr>
          <w:cantSplit/>
        </w:trPr>
        <w:tc>
          <w:tcPr>
            <w:tcW w:w="5625" w:type="dxa"/>
          </w:tcPr>
          <w:p w14:paraId="64B4DAE9" w14:textId="77777777" w:rsidR="007C2FA6" w:rsidRPr="00CD4FB0" w:rsidRDefault="007C2FA6" w:rsidP="00124879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  <w:bookmarkStart w:id="9" w:name="_Hlk30965937"/>
          </w:p>
        </w:tc>
        <w:tc>
          <w:tcPr>
            <w:tcW w:w="3456" w:type="dxa"/>
            <w:gridSpan w:val="3"/>
            <w:tcBorders>
              <w:bottom w:val="single" w:sz="4" w:space="0" w:color="auto"/>
            </w:tcBorders>
            <w:vAlign w:val="bottom"/>
          </w:tcPr>
          <w:p w14:paraId="64B4DAEC" w14:textId="292CAEF1" w:rsidR="007C2FA6" w:rsidRPr="00CD4FB0" w:rsidRDefault="007C2FA6" w:rsidP="00124879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C2FA6" w:rsidRPr="00CD4FB0" w14:paraId="64B4DAF6" w14:textId="77777777" w:rsidTr="007C2FA6">
        <w:trPr>
          <w:cantSplit/>
        </w:trPr>
        <w:tc>
          <w:tcPr>
            <w:tcW w:w="5625" w:type="dxa"/>
          </w:tcPr>
          <w:p w14:paraId="64B4DAEE" w14:textId="77777777" w:rsidR="007C2FA6" w:rsidRPr="00CD4FB0" w:rsidRDefault="007C2FA6" w:rsidP="007C2FA6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</w:tcPr>
          <w:p w14:paraId="64B4DAF3" w14:textId="7B1585D9" w:rsidR="007C2FA6" w:rsidRPr="00CD4FB0" w:rsidRDefault="007C2FA6" w:rsidP="007C2FA6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B4DAF4" w14:textId="77777777" w:rsidR="007C2FA6" w:rsidRPr="00CD4FB0" w:rsidRDefault="007C2FA6" w:rsidP="007C2FA6">
            <w:pPr>
              <w:ind w:left="-105" w:right="-108"/>
              <w:jc w:val="right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14:paraId="64B4DAF5" w14:textId="7E82E7FA" w:rsidR="007C2FA6" w:rsidRPr="00CD4FB0" w:rsidRDefault="007C2FA6" w:rsidP="007C2FA6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</w:tr>
      <w:tr w:rsidR="007C2FA6" w:rsidRPr="00CD4FB0" w14:paraId="64B4DAFF" w14:textId="77777777" w:rsidTr="007C2FA6">
        <w:trPr>
          <w:cantSplit/>
        </w:trPr>
        <w:tc>
          <w:tcPr>
            <w:tcW w:w="5625" w:type="dxa"/>
          </w:tcPr>
          <w:p w14:paraId="64B4DAF7" w14:textId="77777777" w:rsidR="007C2FA6" w:rsidRPr="00CD4FB0" w:rsidRDefault="007C2FA6" w:rsidP="00124879">
            <w:pPr>
              <w:jc w:val="thaiDistribute"/>
              <w:rPr>
                <w:rFonts w:ascii="BrowalliaUPC" w:hAnsi="BrowalliaUPC" w:cs="BrowalliaUPC"/>
                <w:sz w:val="24"/>
                <w:szCs w:val="16"/>
                <w:cs/>
              </w:rPr>
            </w:pPr>
          </w:p>
        </w:tc>
        <w:tc>
          <w:tcPr>
            <w:tcW w:w="1611" w:type="dxa"/>
          </w:tcPr>
          <w:p w14:paraId="64B4DAFC" w14:textId="77777777" w:rsidR="007C2FA6" w:rsidRPr="00CD4FB0" w:rsidRDefault="007C2FA6" w:rsidP="00124879">
            <w:pPr>
              <w:ind w:right="-43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4B4DAFD" w14:textId="77777777" w:rsidR="007C2FA6" w:rsidRPr="00CD4FB0" w:rsidRDefault="007C2FA6" w:rsidP="00124879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609" w:type="dxa"/>
          </w:tcPr>
          <w:p w14:paraId="64B4DAFE" w14:textId="77777777" w:rsidR="007C2FA6" w:rsidRPr="00CD4FB0" w:rsidRDefault="007C2FA6" w:rsidP="00124879">
            <w:pPr>
              <w:ind w:right="-43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C5293F" w:rsidRPr="00CD4FB0" w14:paraId="64B4DB08" w14:textId="77777777" w:rsidTr="007C2FA6">
        <w:trPr>
          <w:cantSplit/>
        </w:trPr>
        <w:tc>
          <w:tcPr>
            <w:tcW w:w="5625" w:type="dxa"/>
            <w:vAlign w:val="bottom"/>
          </w:tcPr>
          <w:p w14:paraId="64B4DB00" w14:textId="77777777" w:rsidR="00C5293F" w:rsidRPr="00CD4FB0" w:rsidRDefault="00C5293F" w:rsidP="00C5293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611" w:type="dxa"/>
          </w:tcPr>
          <w:p w14:paraId="64B4DB05" w14:textId="57DA3465" w:rsidR="00C5293F" w:rsidRPr="00CD4FB0" w:rsidRDefault="00C5293F" w:rsidP="00C5293F">
            <w:pPr>
              <w:tabs>
                <w:tab w:val="clear" w:pos="680"/>
                <w:tab w:val="clear" w:pos="907"/>
                <w:tab w:val="left" w:pos="90"/>
                <w:tab w:val="left" w:pos="660"/>
                <w:tab w:val="left" w:pos="913"/>
              </w:tabs>
              <w:spacing w:line="240" w:lineRule="auto"/>
              <w:ind w:left="-105" w:right="-36" w:firstLine="215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-</w:t>
            </w:r>
          </w:p>
        </w:tc>
        <w:tc>
          <w:tcPr>
            <w:tcW w:w="236" w:type="dxa"/>
          </w:tcPr>
          <w:p w14:paraId="64B4DB06" w14:textId="77777777" w:rsidR="00C5293F" w:rsidRPr="00CD4FB0" w:rsidRDefault="00C5293F" w:rsidP="00C5293F">
            <w:pPr>
              <w:pStyle w:val="BodyTextIndent3"/>
              <w:tabs>
                <w:tab w:val="left" w:pos="696"/>
                <w:tab w:val="left" w:pos="5018"/>
              </w:tabs>
              <w:ind w:left="-87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09" w:type="dxa"/>
          </w:tcPr>
          <w:p w14:paraId="64B4DB07" w14:textId="337EAD8A" w:rsidR="00C5293F" w:rsidRPr="00CD4FB0" w:rsidRDefault="00C5293F" w:rsidP="00C5293F">
            <w:pPr>
              <w:tabs>
                <w:tab w:val="clear" w:pos="680"/>
                <w:tab w:val="clear" w:pos="907"/>
                <w:tab w:val="left" w:pos="90"/>
                <w:tab w:val="left" w:pos="696"/>
              </w:tabs>
              <w:spacing w:line="240" w:lineRule="auto"/>
              <w:ind w:left="-87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20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000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000</w:t>
            </w:r>
          </w:p>
        </w:tc>
      </w:tr>
      <w:tr w:rsidR="00C5293F" w:rsidRPr="00CD4FB0" w14:paraId="64B4DB11" w14:textId="77777777" w:rsidTr="007C2FA6">
        <w:trPr>
          <w:cantSplit/>
        </w:trPr>
        <w:tc>
          <w:tcPr>
            <w:tcW w:w="5625" w:type="dxa"/>
            <w:vAlign w:val="bottom"/>
          </w:tcPr>
          <w:p w14:paraId="64B4DB09" w14:textId="77777777" w:rsidR="00C5293F" w:rsidRPr="00CD4FB0" w:rsidRDefault="00C5293F" w:rsidP="00C5293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14:paraId="64B4DB0E" w14:textId="7931412C" w:rsidR="00C5293F" w:rsidRPr="00C5293F" w:rsidRDefault="00C5293F" w:rsidP="00C5293F">
            <w:pPr>
              <w:tabs>
                <w:tab w:val="clear" w:pos="680"/>
                <w:tab w:val="clear" w:pos="907"/>
                <w:tab w:val="left" w:pos="90"/>
                <w:tab w:val="left" w:pos="660"/>
                <w:tab w:val="left" w:pos="913"/>
              </w:tabs>
              <w:spacing w:line="240" w:lineRule="auto"/>
              <w:ind w:left="-105" w:right="-36" w:firstLine="215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-</w:t>
            </w:r>
          </w:p>
        </w:tc>
        <w:tc>
          <w:tcPr>
            <w:tcW w:w="236" w:type="dxa"/>
          </w:tcPr>
          <w:p w14:paraId="64B4DB0F" w14:textId="77777777" w:rsidR="00C5293F" w:rsidRPr="00CD4FB0" w:rsidRDefault="00C5293F" w:rsidP="00C5293F">
            <w:pPr>
              <w:pStyle w:val="BodyTextIndent3"/>
              <w:tabs>
                <w:tab w:val="left" w:pos="696"/>
                <w:tab w:val="left" w:pos="5018"/>
              </w:tabs>
              <w:ind w:left="-87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64B4DB10" w14:textId="7856B997" w:rsidR="00C5293F" w:rsidRPr="00CD4FB0" w:rsidRDefault="00C5293F" w:rsidP="00C5293F">
            <w:pPr>
              <w:tabs>
                <w:tab w:val="clear" w:pos="680"/>
                <w:tab w:val="clear" w:pos="907"/>
                <w:tab w:val="left" w:pos="90"/>
                <w:tab w:val="left" w:pos="696"/>
              </w:tabs>
              <w:spacing w:line="240" w:lineRule="auto"/>
              <w:ind w:left="-87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20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000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000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C5293F" w:rsidRPr="00CD4FB0" w14:paraId="64B4DB1A" w14:textId="77777777" w:rsidTr="007C2FA6">
        <w:trPr>
          <w:cantSplit/>
        </w:trPr>
        <w:tc>
          <w:tcPr>
            <w:tcW w:w="5625" w:type="dxa"/>
            <w:vAlign w:val="bottom"/>
          </w:tcPr>
          <w:p w14:paraId="64B4DB12" w14:textId="77777777" w:rsidR="00C5293F" w:rsidRPr="00CD4FB0" w:rsidRDefault="00C5293F" w:rsidP="00C5293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12" w:space="0" w:color="auto"/>
            </w:tcBorders>
          </w:tcPr>
          <w:p w14:paraId="64B4DB17" w14:textId="5BADB827" w:rsidR="00C5293F" w:rsidRPr="00CD4FB0" w:rsidRDefault="00C5293F" w:rsidP="00C5293F">
            <w:pPr>
              <w:tabs>
                <w:tab w:val="clear" w:pos="680"/>
                <w:tab w:val="clear" w:pos="907"/>
                <w:tab w:val="left" w:pos="90"/>
                <w:tab w:val="left" w:pos="660"/>
                <w:tab w:val="left" w:pos="913"/>
              </w:tabs>
              <w:spacing w:line="240" w:lineRule="auto"/>
              <w:ind w:left="-105" w:right="-36" w:firstLine="215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-</w:t>
            </w:r>
          </w:p>
        </w:tc>
        <w:tc>
          <w:tcPr>
            <w:tcW w:w="236" w:type="dxa"/>
          </w:tcPr>
          <w:p w14:paraId="64B4DB18" w14:textId="77777777" w:rsidR="00C5293F" w:rsidRPr="00CD4FB0" w:rsidRDefault="00C5293F" w:rsidP="00C5293F">
            <w:pPr>
              <w:pStyle w:val="BodyTextIndent3"/>
              <w:tabs>
                <w:tab w:val="left" w:pos="696"/>
                <w:tab w:val="left" w:pos="5018"/>
              </w:tabs>
              <w:ind w:left="-87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12" w:space="0" w:color="auto"/>
            </w:tcBorders>
          </w:tcPr>
          <w:p w14:paraId="64B4DB19" w14:textId="0399F43A" w:rsidR="00C5293F" w:rsidRPr="00CD4FB0" w:rsidRDefault="00C5293F" w:rsidP="00C5293F">
            <w:pPr>
              <w:tabs>
                <w:tab w:val="clear" w:pos="680"/>
                <w:tab w:val="clear" w:pos="907"/>
                <w:tab w:val="left" w:pos="90"/>
                <w:tab w:val="left" w:pos="696"/>
              </w:tabs>
              <w:spacing w:line="240" w:lineRule="auto"/>
              <w:ind w:left="-87" w:right="-36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   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-</w:t>
            </w:r>
          </w:p>
        </w:tc>
      </w:tr>
    </w:tbl>
    <w:p w14:paraId="6422D8BE" w14:textId="77777777" w:rsidR="002B22F0" w:rsidRPr="00C5293F" w:rsidRDefault="002B22F0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bookmarkStart w:id="10" w:name="_Hlk30965975"/>
      <w:bookmarkEnd w:id="9"/>
    </w:p>
    <w:p w14:paraId="64B4DB1C" w14:textId="6C1A6173" w:rsidR="00253542" w:rsidRPr="00CD4FB0" w:rsidRDefault="00891063" w:rsidP="00DA10C7">
      <w:pPr>
        <w:tabs>
          <w:tab w:val="clear" w:pos="227"/>
          <w:tab w:val="clear" w:pos="454"/>
        </w:tabs>
        <w:spacing w:line="240" w:lineRule="auto"/>
        <w:ind w:left="360"/>
        <w:rPr>
          <w:rFonts w:ascii="BrowalliaUPC" w:hAnsi="BrowalliaUPC" w:cs="BrowalliaUPC"/>
          <w:sz w:val="28"/>
          <w:szCs w:val="28"/>
          <w:cs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รายการเคลื่อนไห</w:t>
      </w:r>
      <w:r w:rsidR="00431B5E" w:rsidRPr="00CD4FB0">
        <w:rPr>
          <w:rFonts w:ascii="BrowalliaUPC" w:hAnsi="BrowalliaUPC" w:cs="BrowalliaUPC"/>
          <w:sz w:val="28"/>
          <w:szCs w:val="28"/>
          <w:cs/>
        </w:rPr>
        <w:t>ว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ของเงินกู้ยืมระยะยาวจากสถาบันการเงิน </w:t>
      </w:r>
      <w:r w:rsidR="00C93A68" w:rsidRPr="00CD4FB0">
        <w:rPr>
          <w:rFonts w:ascii="BrowalliaUPC" w:hAnsi="BrowalliaUPC" w:cs="BrowalliaUPC" w:hint="cs"/>
          <w:sz w:val="28"/>
          <w:szCs w:val="28"/>
          <w:cs/>
        </w:rPr>
        <w:t>สำหรับ</w:t>
      </w:r>
      <w:r w:rsidR="00AC5308" w:rsidRPr="00CD4FB0">
        <w:rPr>
          <w:rFonts w:ascii="BrowalliaUPC" w:hAnsi="BrowalliaUPC" w:cs="BrowalliaUPC" w:hint="cs"/>
          <w:sz w:val="28"/>
          <w:szCs w:val="28"/>
          <w:cs/>
        </w:rPr>
        <w:t>ปีสิ</w:t>
      </w:r>
      <w:r w:rsidR="003A508D" w:rsidRPr="00CD4FB0">
        <w:rPr>
          <w:rFonts w:ascii="BrowalliaUPC" w:hAnsi="BrowalliaUPC" w:cs="BrowalliaUPC" w:hint="cs"/>
          <w:sz w:val="28"/>
          <w:szCs w:val="28"/>
          <w:cs/>
        </w:rPr>
        <w:t>้นสุด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วันที่ 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ธันวาคม 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>25</w:t>
      </w:r>
      <w:r w:rsidR="00155B74" w:rsidRPr="00CD4FB0">
        <w:rPr>
          <w:rFonts w:ascii="BrowalliaUPC" w:hAnsi="BrowalliaUPC" w:cs="BrowalliaUPC"/>
          <w:sz w:val="28"/>
          <w:szCs w:val="28"/>
          <w:lang w:val="en-GB"/>
        </w:rPr>
        <w:t>6</w:t>
      </w:r>
      <w:r w:rsidR="007C2FA6" w:rsidRPr="00CD4FB0">
        <w:rPr>
          <w:rFonts w:ascii="BrowalliaUPC" w:hAnsi="BrowalliaUPC" w:cs="BrowalliaUPC"/>
          <w:sz w:val="28"/>
          <w:szCs w:val="28"/>
          <w:lang w:val="en-GB"/>
        </w:rPr>
        <w:t>5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>25</w:t>
      </w:r>
      <w:r w:rsidR="007F7663" w:rsidRPr="00CD4FB0">
        <w:rPr>
          <w:rFonts w:ascii="BrowalliaUPC" w:hAnsi="BrowalliaUPC" w:cs="BrowalliaUPC"/>
          <w:sz w:val="28"/>
          <w:szCs w:val="28"/>
          <w:lang w:val="en-GB"/>
        </w:rPr>
        <w:t>6</w:t>
      </w:r>
      <w:r w:rsidR="007C2FA6" w:rsidRPr="00CD4FB0">
        <w:rPr>
          <w:rFonts w:ascii="BrowalliaUPC" w:hAnsi="BrowalliaUPC" w:cs="BrowalliaUPC"/>
          <w:sz w:val="28"/>
          <w:szCs w:val="28"/>
          <w:lang w:val="en-GB"/>
        </w:rPr>
        <w:t>4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ม</w:t>
      </w:r>
      <w:r w:rsidR="00DA10C7" w:rsidRPr="00CD4FB0">
        <w:rPr>
          <w:rFonts w:ascii="BrowalliaUPC" w:hAnsi="BrowalliaUPC" w:cs="BrowalliaUPC" w:hint="cs"/>
          <w:sz w:val="28"/>
          <w:szCs w:val="28"/>
          <w:cs/>
          <w:lang w:val="en-GB"/>
        </w:rPr>
        <w:t>ี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ดังนี้</w:t>
      </w:r>
    </w:p>
    <w:p w14:paraId="64B4DB1D" w14:textId="77777777" w:rsidR="001F47B6" w:rsidRPr="00C5293F" w:rsidRDefault="001F47B6" w:rsidP="00124879">
      <w:pPr>
        <w:pStyle w:val="ListParagraph"/>
        <w:spacing w:line="240" w:lineRule="auto"/>
        <w:ind w:left="360"/>
        <w:rPr>
          <w:rFonts w:ascii="BrowalliaUPC" w:hAnsi="BrowalliaUPC" w:cs="BrowalliaUPC"/>
          <w:sz w:val="28"/>
          <w:szCs w:val="28"/>
        </w:rPr>
      </w:pPr>
    </w:p>
    <w:tbl>
      <w:tblPr>
        <w:tblW w:w="9072" w:type="dxa"/>
        <w:tblInd w:w="252" w:type="dxa"/>
        <w:tblLayout w:type="fixed"/>
        <w:tblLook w:val="0000" w:firstRow="0" w:lastRow="0" w:firstColumn="0" w:lastColumn="0" w:noHBand="0" w:noVBand="0"/>
      </w:tblPr>
      <w:tblGrid>
        <w:gridCol w:w="5625"/>
        <w:gridCol w:w="1620"/>
        <w:gridCol w:w="236"/>
        <w:gridCol w:w="1591"/>
      </w:tblGrid>
      <w:tr w:rsidR="007C2FA6" w:rsidRPr="00CD4FB0" w14:paraId="64B4DB25" w14:textId="77777777" w:rsidTr="007C2FA6">
        <w:trPr>
          <w:cantSplit/>
        </w:trPr>
        <w:tc>
          <w:tcPr>
            <w:tcW w:w="5625" w:type="dxa"/>
          </w:tcPr>
          <w:p w14:paraId="64B4DB21" w14:textId="77777777" w:rsidR="007C2FA6" w:rsidRPr="00CD4FB0" w:rsidRDefault="007C2FA6" w:rsidP="00124879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447" w:type="dxa"/>
            <w:gridSpan w:val="3"/>
            <w:tcBorders>
              <w:bottom w:val="single" w:sz="4" w:space="0" w:color="auto"/>
            </w:tcBorders>
            <w:vAlign w:val="bottom"/>
          </w:tcPr>
          <w:p w14:paraId="64B4DB24" w14:textId="74316143" w:rsidR="007C2FA6" w:rsidRPr="00CD4FB0" w:rsidRDefault="00435A81" w:rsidP="00124879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บาท</w:t>
            </w:r>
          </w:p>
        </w:tc>
      </w:tr>
      <w:tr w:rsidR="007C2FA6" w:rsidRPr="00CD4FB0" w14:paraId="64B4DB2E" w14:textId="77777777" w:rsidTr="007C2FA6">
        <w:trPr>
          <w:cantSplit/>
        </w:trPr>
        <w:tc>
          <w:tcPr>
            <w:tcW w:w="5625" w:type="dxa"/>
          </w:tcPr>
          <w:p w14:paraId="64B4DB26" w14:textId="77777777" w:rsidR="007C2FA6" w:rsidRPr="00CD4FB0" w:rsidRDefault="007C2FA6" w:rsidP="007C2FA6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4B4DB2B" w14:textId="4C16CC62" w:rsidR="007C2FA6" w:rsidRPr="00CD4FB0" w:rsidRDefault="007C2FA6" w:rsidP="007C2FA6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B4DB2C" w14:textId="77777777" w:rsidR="007C2FA6" w:rsidRPr="00CD4FB0" w:rsidRDefault="007C2FA6" w:rsidP="007C2FA6">
            <w:pPr>
              <w:ind w:left="-105" w:right="-108"/>
              <w:jc w:val="right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64B4DB2D" w14:textId="5152AD95" w:rsidR="007C2FA6" w:rsidRPr="00CD4FB0" w:rsidRDefault="007C2FA6" w:rsidP="007C2FA6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</w:tr>
      <w:tr w:rsidR="007C2FA6" w:rsidRPr="00CD4FB0" w14:paraId="64B4DB37" w14:textId="77777777" w:rsidTr="007C2FA6">
        <w:trPr>
          <w:cantSplit/>
        </w:trPr>
        <w:tc>
          <w:tcPr>
            <w:tcW w:w="5625" w:type="dxa"/>
          </w:tcPr>
          <w:p w14:paraId="64B4DB2F" w14:textId="77777777" w:rsidR="007C2FA6" w:rsidRPr="00CD4FB0" w:rsidRDefault="007C2FA6" w:rsidP="00124879">
            <w:pPr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4B4DB34" w14:textId="77777777" w:rsidR="007C2FA6" w:rsidRPr="00CD4FB0" w:rsidRDefault="007C2FA6" w:rsidP="00124879">
            <w:pPr>
              <w:ind w:right="-43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4B4DB35" w14:textId="77777777" w:rsidR="007C2FA6" w:rsidRPr="00CD4FB0" w:rsidRDefault="007C2FA6" w:rsidP="00124879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91" w:type="dxa"/>
          </w:tcPr>
          <w:p w14:paraId="64B4DB36" w14:textId="77777777" w:rsidR="007C2FA6" w:rsidRPr="00CD4FB0" w:rsidRDefault="007C2FA6" w:rsidP="00124879">
            <w:pPr>
              <w:ind w:right="-43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7C2FA6" w:rsidRPr="00CD4FB0" w14:paraId="64B4DB40" w14:textId="77777777" w:rsidTr="007C2FA6">
        <w:trPr>
          <w:cantSplit/>
        </w:trPr>
        <w:tc>
          <w:tcPr>
            <w:tcW w:w="5625" w:type="dxa"/>
            <w:vAlign w:val="bottom"/>
          </w:tcPr>
          <w:p w14:paraId="64B4DB38" w14:textId="77777777" w:rsidR="007C2FA6" w:rsidRPr="00CD4FB0" w:rsidRDefault="007C2FA6" w:rsidP="007C2FA6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ยอดคงเหลือ ณ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วันที่ 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620" w:type="dxa"/>
          </w:tcPr>
          <w:p w14:paraId="64B4DB3D" w14:textId="49FD55EC" w:rsidR="007C2FA6" w:rsidRPr="00CD4FB0" w:rsidRDefault="008B528A" w:rsidP="007C2FA6">
            <w:pPr>
              <w:tabs>
                <w:tab w:val="clear" w:pos="680"/>
                <w:tab w:val="clear" w:pos="907"/>
                <w:tab w:val="left" w:pos="90"/>
                <w:tab w:val="left" w:pos="660"/>
              </w:tabs>
              <w:spacing w:line="240" w:lineRule="auto"/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20</w:t>
            </w:r>
            <w:r w:rsidR="006E6DF6" w:rsidRPr="00CD4FB0">
              <w:rPr>
                <w:rFonts w:ascii="BrowalliaUPC" w:hAnsi="BrowalliaUPC" w:cs="BrowalliaUPC"/>
                <w:sz w:val="28"/>
                <w:szCs w:val="28"/>
              </w:rPr>
              <w:t>,000,000</w:t>
            </w:r>
          </w:p>
        </w:tc>
        <w:tc>
          <w:tcPr>
            <w:tcW w:w="236" w:type="dxa"/>
          </w:tcPr>
          <w:p w14:paraId="64B4DB3E" w14:textId="77777777" w:rsidR="007C2FA6" w:rsidRPr="00CD4FB0" w:rsidRDefault="007C2FA6" w:rsidP="007C2FA6">
            <w:pPr>
              <w:pStyle w:val="BodyTextIndent3"/>
              <w:tabs>
                <w:tab w:val="left" w:pos="660"/>
                <w:tab w:val="left" w:pos="5018"/>
              </w:tabs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91" w:type="dxa"/>
          </w:tcPr>
          <w:p w14:paraId="64B4DB3F" w14:textId="173205C9" w:rsidR="007C2FA6" w:rsidRPr="00CD4FB0" w:rsidRDefault="008B528A" w:rsidP="007C2FA6">
            <w:pPr>
              <w:tabs>
                <w:tab w:val="clear" w:pos="680"/>
                <w:tab w:val="clear" w:pos="907"/>
                <w:tab w:val="left" w:pos="90"/>
                <w:tab w:val="left" w:pos="660"/>
              </w:tabs>
              <w:spacing w:line="240" w:lineRule="auto"/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80</w:t>
            </w:r>
            <w:r w:rsidR="007C2FA6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514</w:t>
            </w:r>
            <w:r w:rsidR="007C2FA6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453</w:t>
            </w:r>
          </w:p>
        </w:tc>
      </w:tr>
      <w:tr w:rsidR="007C2FA6" w:rsidRPr="00CD4FB0" w14:paraId="64B4DB52" w14:textId="77777777" w:rsidTr="007C2FA6">
        <w:trPr>
          <w:cantSplit/>
        </w:trPr>
        <w:tc>
          <w:tcPr>
            <w:tcW w:w="5625" w:type="dxa"/>
            <w:vAlign w:val="bottom"/>
          </w:tcPr>
          <w:p w14:paraId="64B4DB4A" w14:textId="277F003D" w:rsidR="007C2FA6" w:rsidRPr="00CD4FB0" w:rsidRDefault="007C2FA6" w:rsidP="007C2FA6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="009F759E"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จ่ายชำระระหว่างปี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B4DB4F" w14:textId="4E57ABAD" w:rsidR="007C2FA6" w:rsidRPr="00CD4FB0" w:rsidRDefault="006E6DF6" w:rsidP="007C2FA6">
            <w:pPr>
              <w:tabs>
                <w:tab w:val="clear" w:pos="680"/>
                <w:tab w:val="clear" w:pos="907"/>
                <w:tab w:val="left" w:pos="660"/>
              </w:tabs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(20,000,000)</w:t>
            </w:r>
          </w:p>
        </w:tc>
        <w:tc>
          <w:tcPr>
            <w:tcW w:w="236" w:type="dxa"/>
          </w:tcPr>
          <w:p w14:paraId="64B4DB50" w14:textId="77777777" w:rsidR="007C2FA6" w:rsidRPr="00CD4FB0" w:rsidRDefault="007C2FA6" w:rsidP="007C2FA6">
            <w:pPr>
              <w:pStyle w:val="BodyTextIndent3"/>
              <w:tabs>
                <w:tab w:val="left" w:pos="660"/>
                <w:tab w:val="left" w:pos="5018"/>
              </w:tabs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14:paraId="64B4DB51" w14:textId="75AC7F85" w:rsidR="007C2FA6" w:rsidRPr="00CD4FB0" w:rsidRDefault="007C2FA6" w:rsidP="007C2FA6">
            <w:pPr>
              <w:tabs>
                <w:tab w:val="clear" w:pos="680"/>
                <w:tab w:val="clear" w:pos="907"/>
                <w:tab w:val="left" w:pos="90"/>
                <w:tab w:val="left" w:pos="660"/>
              </w:tabs>
              <w:spacing w:line="240" w:lineRule="auto"/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60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514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453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)</w:t>
            </w:r>
          </w:p>
        </w:tc>
      </w:tr>
      <w:tr w:rsidR="007C2FA6" w:rsidRPr="00CD4FB0" w14:paraId="64B4DB5B" w14:textId="77777777" w:rsidTr="007C2FA6">
        <w:trPr>
          <w:cantSplit/>
        </w:trPr>
        <w:tc>
          <w:tcPr>
            <w:tcW w:w="5625" w:type="dxa"/>
            <w:vAlign w:val="bottom"/>
          </w:tcPr>
          <w:p w14:paraId="64B4DB53" w14:textId="77777777" w:rsidR="007C2FA6" w:rsidRPr="00CD4FB0" w:rsidRDefault="007C2FA6" w:rsidP="007C2FA6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</w:tcPr>
          <w:p w14:paraId="64B4DB58" w14:textId="7B2E6FFD" w:rsidR="007C2FA6" w:rsidRPr="00CD4FB0" w:rsidRDefault="00C5293F" w:rsidP="009F759E">
            <w:pPr>
              <w:tabs>
                <w:tab w:val="clear" w:pos="680"/>
                <w:tab w:val="clear" w:pos="907"/>
                <w:tab w:val="left" w:pos="90"/>
                <w:tab w:val="left" w:pos="660"/>
                <w:tab w:val="left" w:pos="913"/>
              </w:tabs>
              <w:spacing w:line="240" w:lineRule="auto"/>
              <w:ind w:left="-105" w:right="-36" w:firstLine="215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   </w:t>
            </w:r>
            <w:r w:rsidR="006E6DF6"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-</w:t>
            </w:r>
          </w:p>
        </w:tc>
        <w:tc>
          <w:tcPr>
            <w:tcW w:w="236" w:type="dxa"/>
          </w:tcPr>
          <w:p w14:paraId="64B4DB59" w14:textId="77777777" w:rsidR="007C2FA6" w:rsidRPr="00CD4FB0" w:rsidRDefault="007C2FA6" w:rsidP="007C2FA6">
            <w:pPr>
              <w:pStyle w:val="BodyTextIndent3"/>
              <w:tabs>
                <w:tab w:val="left" w:pos="660"/>
                <w:tab w:val="left" w:pos="5018"/>
              </w:tabs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12" w:space="0" w:color="auto"/>
            </w:tcBorders>
          </w:tcPr>
          <w:p w14:paraId="64B4DB5A" w14:textId="2D12413E" w:rsidR="007C2FA6" w:rsidRPr="00CD4FB0" w:rsidRDefault="008B528A" w:rsidP="007C2FA6">
            <w:pPr>
              <w:tabs>
                <w:tab w:val="clear" w:pos="680"/>
                <w:tab w:val="clear" w:pos="907"/>
                <w:tab w:val="left" w:pos="90"/>
                <w:tab w:val="left" w:pos="660"/>
              </w:tabs>
              <w:spacing w:line="240" w:lineRule="auto"/>
              <w:ind w:left="-105"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20</w:t>
            </w:r>
            <w:r w:rsidR="007C2FA6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000</w:t>
            </w:r>
            <w:r w:rsidR="007C2FA6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000</w:t>
            </w:r>
          </w:p>
        </w:tc>
      </w:tr>
      <w:bookmarkEnd w:id="10"/>
    </w:tbl>
    <w:p w14:paraId="7EA82ED2" w14:textId="77777777" w:rsidR="00F756FA" w:rsidRPr="00C5293F" w:rsidRDefault="00F756FA" w:rsidP="00F74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64B4DB8D" w14:textId="2780D872" w:rsidR="009C2C2E" w:rsidRPr="00C5293F" w:rsidRDefault="009C2C2E" w:rsidP="008800C9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1644"/>
          <w:tab w:val="left" w:pos="540"/>
          <w:tab w:val="num" w:pos="786"/>
          <w:tab w:val="num" w:pos="1620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5293F">
        <w:rPr>
          <w:rFonts w:ascii="BrowalliaUPC" w:hAnsi="BrowalliaUPC" w:cs="BrowalliaUPC"/>
          <w:b/>
          <w:bCs/>
          <w:sz w:val="28"/>
          <w:szCs w:val="28"/>
          <w:cs/>
        </w:rPr>
        <w:t>ภาระผูกพันผลประโยชน์พนักงาน</w:t>
      </w:r>
    </w:p>
    <w:p w14:paraId="514F7473" w14:textId="77777777" w:rsidR="00733FD4" w:rsidRPr="00C5293F" w:rsidRDefault="00733FD4" w:rsidP="00733FD4">
      <w:pPr>
        <w:tabs>
          <w:tab w:val="clear" w:pos="227"/>
          <w:tab w:val="clear" w:pos="454"/>
          <w:tab w:val="clear" w:pos="1644"/>
          <w:tab w:val="left" w:pos="540"/>
          <w:tab w:val="num" w:pos="1620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tbl>
      <w:tblPr>
        <w:tblStyle w:val="TableGrid"/>
        <w:tblW w:w="9054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7"/>
        <w:gridCol w:w="1602"/>
        <w:gridCol w:w="283"/>
        <w:gridCol w:w="1562"/>
      </w:tblGrid>
      <w:tr w:rsidR="00C82BCD" w:rsidRPr="00CD4FB0" w14:paraId="64B4DB94" w14:textId="77777777" w:rsidTr="00A93FDF">
        <w:tc>
          <w:tcPr>
            <w:tcW w:w="5607" w:type="dxa"/>
            <w:shd w:val="clear" w:color="auto" w:fill="auto"/>
            <w:hideMark/>
          </w:tcPr>
          <w:p w14:paraId="64B4DB91" w14:textId="77777777" w:rsidR="00C82BCD" w:rsidRPr="00CD4FB0" w:rsidRDefault="00C82BCD" w:rsidP="00434D0B">
            <w:pPr>
              <w:tabs>
                <w:tab w:val="clear" w:pos="5387"/>
                <w:tab w:val="left" w:pos="5208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bookmarkStart w:id="11" w:name="_Hlk33432885"/>
            <w:r w:rsidRPr="00CD4FB0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ab/>
            </w:r>
          </w:p>
        </w:tc>
        <w:tc>
          <w:tcPr>
            <w:tcW w:w="3447" w:type="dxa"/>
            <w:gridSpan w:val="3"/>
            <w:tcBorders>
              <w:bottom w:val="single" w:sz="4" w:space="0" w:color="auto"/>
            </w:tcBorders>
          </w:tcPr>
          <w:p w14:paraId="64B4DB93" w14:textId="51FEB556" w:rsidR="00C82BCD" w:rsidRPr="00CD4FB0" w:rsidRDefault="00C04891" w:rsidP="00C82BCD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C04891" w:rsidRPr="00CD4FB0" w14:paraId="64B4DB98" w14:textId="77777777" w:rsidTr="00A93FDF">
        <w:tc>
          <w:tcPr>
            <w:tcW w:w="5607" w:type="dxa"/>
            <w:shd w:val="clear" w:color="auto" w:fill="auto"/>
          </w:tcPr>
          <w:p w14:paraId="64B4DB95" w14:textId="77777777" w:rsidR="00C04891" w:rsidRPr="00CD4FB0" w:rsidRDefault="00C04891" w:rsidP="00C04891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4DB96" w14:textId="41C27718" w:rsidR="00C04891" w:rsidRPr="00CD4FB0" w:rsidRDefault="00C04891" w:rsidP="00C04891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40F6CB3" w14:textId="77777777" w:rsidR="00C04891" w:rsidRPr="00CD4FB0" w:rsidRDefault="00C04891" w:rsidP="00C04891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4B4DB97" w14:textId="5FC59646" w:rsidR="00C04891" w:rsidRPr="00CD4FB0" w:rsidRDefault="00C04891" w:rsidP="00C04891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</w:tr>
      <w:bookmarkEnd w:id="11"/>
      <w:tr w:rsidR="00C82BCD" w:rsidRPr="00CD4FB0" w14:paraId="64B4DB9C" w14:textId="77777777" w:rsidTr="00A93FDF">
        <w:tc>
          <w:tcPr>
            <w:tcW w:w="5607" w:type="dxa"/>
            <w:shd w:val="clear" w:color="auto" w:fill="auto"/>
          </w:tcPr>
          <w:p w14:paraId="64B4DB99" w14:textId="77777777" w:rsidR="00C82BCD" w:rsidRPr="00CD4FB0" w:rsidRDefault="00C82BCD" w:rsidP="00124879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4DB9A" w14:textId="77777777" w:rsidR="00C82BCD" w:rsidRPr="00CD4FB0" w:rsidRDefault="00C82BCD" w:rsidP="0012487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0528DED6" w14:textId="77777777" w:rsidR="00C82BCD" w:rsidRPr="00CD4FB0" w:rsidRDefault="00C82BCD" w:rsidP="0012487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14:paraId="64B4DB9B" w14:textId="1C445977" w:rsidR="00C82BCD" w:rsidRPr="00CD4FB0" w:rsidRDefault="00C82BCD" w:rsidP="00C82BCD">
            <w:pPr>
              <w:tabs>
                <w:tab w:val="clear" w:pos="1644"/>
                <w:tab w:val="left" w:pos="162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C04891" w:rsidRPr="00CD4FB0" w14:paraId="64B4DBA0" w14:textId="77777777" w:rsidTr="00A93FDF">
        <w:tc>
          <w:tcPr>
            <w:tcW w:w="5607" w:type="dxa"/>
            <w:shd w:val="clear" w:color="auto" w:fill="auto"/>
            <w:hideMark/>
          </w:tcPr>
          <w:p w14:paraId="64B4DB9D" w14:textId="77777777" w:rsidR="00C04891" w:rsidRPr="00CD4FB0" w:rsidRDefault="00C04891" w:rsidP="00C04891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602" w:type="dxa"/>
            <w:shd w:val="clear" w:color="auto" w:fill="auto"/>
          </w:tcPr>
          <w:p w14:paraId="64B4DB9E" w14:textId="2E8A87C6" w:rsidR="00C04891" w:rsidRPr="00CD4FB0" w:rsidRDefault="00C44D6F" w:rsidP="00C04891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27,317,445</w:t>
            </w:r>
          </w:p>
        </w:tc>
        <w:tc>
          <w:tcPr>
            <w:tcW w:w="283" w:type="dxa"/>
          </w:tcPr>
          <w:p w14:paraId="3471C114" w14:textId="77777777" w:rsidR="00C04891" w:rsidRPr="00CD4FB0" w:rsidRDefault="00C04891" w:rsidP="00C04891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62" w:type="dxa"/>
            <w:shd w:val="clear" w:color="auto" w:fill="auto"/>
          </w:tcPr>
          <w:p w14:paraId="64B4DB9F" w14:textId="7115E6A3" w:rsidR="00C04891" w:rsidRPr="00CD4FB0" w:rsidRDefault="008B528A" w:rsidP="00C04891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23</w:t>
            </w:r>
            <w:r w:rsidR="00C04891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241</w:t>
            </w:r>
            <w:r w:rsidR="00C04891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810</w:t>
            </w:r>
          </w:p>
        </w:tc>
      </w:tr>
      <w:tr w:rsidR="00C04891" w:rsidRPr="00CD4FB0" w14:paraId="64B4DBA4" w14:textId="77777777" w:rsidTr="00A93FDF">
        <w:tc>
          <w:tcPr>
            <w:tcW w:w="5607" w:type="dxa"/>
            <w:shd w:val="clear" w:color="auto" w:fill="auto"/>
            <w:hideMark/>
          </w:tcPr>
          <w:p w14:paraId="64B4DBA1" w14:textId="77777777" w:rsidR="00C04891" w:rsidRPr="00CD4FB0" w:rsidRDefault="00C04891" w:rsidP="00C04891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64B4DBA2" w14:textId="612688C1" w:rsidR="00C04891" w:rsidRPr="00CD4FB0" w:rsidRDefault="00C44D6F" w:rsidP="00C04891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4,705,87</w:t>
            </w:r>
            <w:r w:rsidR="00014053" w:rsidRPr="00CD4FB0">
              <w:rPr>
                <w:rFonts w:ascii="BrowalliaUPC" w:hAnsi="BrowalliaUPC" w:cs="BrowalliaUPC"/>
                <w:sz w:val="28"/>
                <w:szCs w:val="28"/>
              </w:rPr>
              <w:t>8</w:t>
            </w:r>
          </w:p>
        </w:tc>
        <w:tc>
          <w:tcPr>
            <w:tcW w:w="283" w:type="dxa"/>
          </w:tcPr>
          <w:p w14:paraId="1ACE3998" w14:textId="77777777" w:rsidR="00C04891" w:rsidRPr="00CD4FB0" w:rsidRDefault="00C04891" w:rsidP="00C04891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14:paraId="64B4DBA3" w14:textId="79EFA43F" w:rsidR="00C04891" w:rsidRPr="00CD4FB0" w:rsidRDefault="008B528A" w:rsidP="00C04891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="00C04891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416</w:t>
            </w:r>
            <w:r w:rsidR="00C04891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373</w:t>
            </w:r>
          </w:p>
        </w:tc>
      </w:tr>
      <w:tr w:rsidR="00C04891" w:rsidRPr="00CD4FB0" w14:paraId="64B4DBA8" w14:textId="77777777" w:rsidTr="00A93FDF">
        <w:tc>
          <w:tcPr>
            <w:tcW w:w="5607" w:type="dxa"/>
            <w:shd w:val="clear" w:color="auto" w:fill="auto"/>
            <w:hideMark/>
          </w:tcPr>
          <w:p w14:paraId="64B4DBA5" w14:textId="11A1B896" w:rsidR="00C04891" w:rsidRPr="00CD4FB0" w:rsidRDefault="00C04891" w:rsidP="00C04891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64B4DBA6" w14:textId="2E7E0C24" w:rsidR="00C04891" w:rsidRPr="00CD4FB0" w:rsidRDefault="008B528A" w:rsidP="00C04891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32</w:t>
            </w:r>
            <w:r w:rsidR="00113039" w:rsidRPr="00CD4FB0">
              <w:rPr>
                <w:rFonts w:ascii="BrowalliaUPC" w:hAnsi="BrowalliaUPC" w:cs="BrowalliaUPC"/>
                <w:sz w:val="28"/>
                <w:szCs w:val="28"/>
              </w:rPr>
              <w:t>,023,32</w:t>
            </w:r>
            <w:r w:rsidR="00014053" w:rsidRPr="00CD4FB0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283" w:type="dxa"/>
          </w:tcPr>
          <w:p w14:paraId="6BB8D6CB" w14:textId="77777777" w:rsidR="00C04891" w:rsidRPr="00CD4FB0" w:rsidRDefault="00C04891" w:rsidP="00C04891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auto"/>
          </w:tcPr>
          <w:p w14:paraId="64B4DBA7" w14:textId="177460F4" w:rsidR="00C04891" w:rsidRPr="00CD4FB0" w:rsidRDefault="008B528A" w:rsidP="00C04891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27</w:t>
            </w:r>
            <w:r w:rsidR="00C04891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658</w:t>
            </w:r>
            <w:r w:rsidR="00C04891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183</w:t>
            </w:r>
          </w:p>
        </w:tc>
      </w:tr>
      <w:tr w:rsidR="00C04891" w:rsidRPr="00CD4FB0" w14:paraId="64B4DBAC" w14:textId="77777777" w:rsidTr="00A93FDF">
        <w:tc>
          <w:tcPr>
            <w:tcW w:w="5607" w:type="dxa"/>
            <w:shd w:val="clear" w:color="auto" w:fill="auto"/>
            <w:hideMark/>
          </w:tcPr>
          <w:p w14:paraId="64B4DBA9" w14:textId="77777777" w:rsidR="00C04891" w:rsidRPr="00CD4FB0" w:rsidRDefault="00C04891" w:rsidP="00C04891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4DBAA" w14:textId="623FBD6D" w:rsidR="00C04891" w:rsidRPr="00CD4FB0" w:rsidRDefault="00113039" w:rsidP="00C04891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(2,108,73</w:t>
            </w:r>
            <w:r w:rsidR="00014053" w:rsidRPr="00CD4FB0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6561B3A9" w14:textId="77777777" w:rsidR="00C04891" w:rsidRPr="00CD4FB0" w:rsidRDefault="00C04891" w:rsidP="00C04891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4DBAB" w14:textId="2ECB484F" w:rsidR="00C04891" w:rsidRPr="00CD4FB0" w:rsidRDefault="00C04891" w:rsidP="00C04891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741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670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C04891" w:rsidRPr="00CD4FB0" w14:paraId="64B4DBB0" w14:textId="77777777" w:rsidTr="00A93FDF">
        <w:tc>
          <w:tcPr>
            <w:tcW w:w="5607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64B4DBAD" w14:textId="77777777" w:rsidR="00C04891" w:rsidRPr="00CD4FB0" w:rsidRDefault="00C04891" w:rsidP="00C04891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4B4DBAE" w14:textId="4F4E11BB" w:rsidR="00C04891" w:rsidRPr="00CD4FB0" w:rsidRDefault="00113039" w:rsidP="00C04891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29,914,58</w:t>
            </w:r>
            <w:r w:rsidR="00014053" w:rsidRPr="00CD4FB0">
              <w:rPr>
                <w:rFonts w:ascii="BrowalliaUPC" w:hAnsi="BrowalliaUPC" w:cs="BrowalliaUPC"/>
                <w:sz w:val="28"/>
                <w:szCs w:val="28"/>
              </w:rPr>
              <w:t>8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3E25DE7" w14:textId="77777777" w:rsidR="00C04891" w:rsidRPr="00CD4FB0" w:rsidRDefault="00C04891" w:rsidP="00C04891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4B4DBAF" w14:textId="162565F5" w:rsidR="00C04891" w:rsidRPr="00CD4FB0" w:rsidRDefault="008B528A" w:rsidP="00C04891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="00C04891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916</w:t>
            </w:r>
            <w:r w:rsidR="00C04891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513</w:t>
            </w:r>
          </w:p>
        </w:tc>
      </w:tr>
    </w:tbl>
    <w:p w14:paraId="000A5122" w14:textId="77777777" w:rsidR="007C3761" w:rsidRPr="00CD4FB0" w:rsidRDefault="007C3761" w:rsidP="006D4FB2">
      <w:pPr>
        <w:jc w:val="thaiDistribute"/>
        <w:rPr>
          <w:rFonts w:ascii="BrowalliaUPC" w:hAnsi="BrowalliaUPC" w:cs="BrowalliaUPC"/>
          <w:sz w:val="20"/>
          <w:szCs w:val="20"/>
        </w:rPr>
      </w:pPr>
    </w:p>
    <w:p w14:paraId="0939099B" w14:textId="77777777" w:rsidR="00F40437" w:rsidRPr="00CD4FB0" w:rsidRDefault="00F40437" w:rsidP="006D4FB2">
      <w:pPr>
        <w:jc w:val="thaiDistribute"/>
        <w:rPr>
          <w:rFonts w:ascii="BrowalliaUPC" w:hAnsi="BrowalliaUPC" w:cs="BrowalliaUPC"/>
          <w:sz w:val="20"/>
          <w:szCs w:val="20"/>
        </w:rPr>
      </w:pPr>
    </w:p>
    <w:p w14:paraId="07F0CF6E" w14:textId="5B4063BF" w:rsidR="0060436E" w:rsidRPr="00CD4FB0" w:rsidRDefault="00923F93" w:rsidP="00DC6448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65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09" w:hanging="268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lastRenderedPageBreak/>
        <w:t>รายการเคลื่อนไหว</w:t>
      </w:r>
      <w:r w:rsidR="00A81D1F" w:rsidRPr="00CD4FB0">
        <w:rPr>
          <w:rFonts w:ascii="BrowalliaUPC" w:hAnsi="BrowalliaUPC" w:cs="BrowalliaUPC"/>
          <w:sz w:val="28"/>
          <w:szCs w:val="28"/>
          <w:cs/>
          <w:lang w:val="en-GB"/>
        </w:rPr>
        <w:t>ของ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ภาระผูกพันผลประโยชน์พนักงาน สำหรับปีสิ้นสุดวันที่</w:t>
      </w:r>
      <w:r w:rsidR="00F15151" w:rsidRPr="00CD4FB0">
        <w:rPr>
          <w:rFonts w:ascii="BrowalliaUPC" w:hAnsi="BrowalliaUPC" w:cs="BrowalliaUPC"/>
          <w:sz w:val="28"/>
          <w:szCs w:val="28"/>
          <w:lang w:val="en-GB"/>
        </w:rPr>
        <w:t xml:space="preserve"> 31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 ธันวาคม </w:t>
      </w:r>
      <w:r w:rsidR="00F15151" w:rsidRPr="00CD4FB0">
        <w:rPr>
          <w:rFonts w:ascii="BrowalliaUPC" w:hAnsi="BrowalliaUPC" w:cs="BrowalliaUPC"/>
          <w:sz w:val="28"/>
          <w:szCs w:val="28"/>
          <w:lang w:val="en-GB"/>
        </w:rPr>
        <w:t>2565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 และ </w:t>
      </w:r>
      <w:r w:rsidR="00F15151" w:rsidRPr="00CD4FB0">
        <w:rPr>
          <w:rFonts w:ascii="BrowalliaUPC" w:hAnsi="BrowalliaUPC" w:cs="BrowalliaUPC"/>
          <w:sz w:val="28"/>
          <w:szCs w:val="28"/>
          <w:lang w:val="en-GB"/>
        </w:rPr>
        <w:t xml:space="preserve">2564 </w:t>
      </w:r>
      <w:r w:rsidR="00DC6448" w:rsidRPr="00CD4FB0">
        <w:rPr>
          <w:rFonts w:ascii="BrowalliaUPC" w:hAnsi="BrowalliaUPC" w:cs="BrowalliaUPC"/>
          <w:sz w:val="28"/>
          <w:szCs w:val="28"/>
          <w:lang w:val="en-GB"/>
        </w:rPr>
        <w:t xml:space="preserve">     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ม</w:t>
      </w:r>
      <w:r w:rsidR="00F15151" w:rsidRPr="00CD4FB0">
        <w:rPr>
          <w:rFonts w:ascii="BrowalliaUPC" w:hAnsi="BrowalliaUPC" w:cs="BrowalliaUPC" w:hint="cs"/>
          <w:sz w:val="28"/>
          <w:szCs w:val="28"/>
          <w:cs/>
          <w:lang w:val="en-GB"/>
        </w:rPr>
        <w:t>ี</w:t>
      </w:r>
      <w:r w:rsidRPr="00CD4FB0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64B4DBB3" w14:textId="77777777" w:rsidR="00923F93" w:rsidRPr="00CD4FB0" w:rsidRDefault="00923F93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UPC" w:hAnsi="BrowalliaUPC" w:cs="BrowalliaUPC"/>
          <w:sz w:val="2"/>
          <w:szCs w:val="2"/>
          <w:lang w:val="en-GB"/>
        </w:rPr>
      </w:pPr>
    </w:p>
    <w:p w14:paraId="64B4DBDC" w14:textId="4B327BA4" w:rsidR="0047739C" w:rsidRPr="00CD4FB0" w:rsidRDefault="0047739C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16"/>
          <w:szCs w:val="16"/>
          <w:lang w:val="en-GB"/>
        </w:rPr>
      </w:pPr>
    </w:p>
    <w:tbl>
      <w:tblPr>
        <w:tblStyle w:val="TableGrid"/>
        <w:tblW w:w="8668" w:type="dxa"/>
        <w:tblInd w:w="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2"/>
        <w:gridCol w:w="1899"/>
        <w:gridCol w:w="283"/>
        <w:gridCol w:w="1934"/>
      </w:tblGrid>
      <w:tr w:rsidR="00375B7F" w:rsidRPr="00CD4FB0" w14:paraId="069754C8" w14:textId="77777777" w:rsidTr="007459FF">
        <w:tc>
          <w:tcPr>
            <w:tcW w:w="4552" w:type="dxa"/>
            <w:shd w:val="clear" w:color="auto" w:fill="auto"/>
            <w:hideMark/>
          </w:tcPr>
          <w:p w14:paraId="155CD8BC" w14:textId="77777777" w:rsidR="00375B7F" w:rsidRPr="00CD4FB0" w:rsidRDefault="00375B7F" w:rsidP="00375B7F">
            <w:pPr>
              <w:tabs>
                <w:tab w:val="clear" w:pos="5387"/>
                <w:tab w:val="left" w:pos="5208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ab/>
            </w:r>
          </w:p>
        </w:tc>
        <w:tc>
          <w:tcPr>
            <w:tcW w:w="4116" w:type="dxa"/>
            <w:gridSpan w:val="3"/>
            <w:tcBorders>
              <w:bottom w:val="single" w:sz="4" w:space="0" w:color="auto"/>
            </w:tcBorders>
          </w:tcPr>
          <w:p w14:paraId="25F36C88" w14:textId="6B406BD6" w:rsidR="00375B7F" w:rsidRPr="00CD4FB0" w:rsidRDefault="00375B7F" w:rsidP="00375B7F">
            <w:pPr>
              <w:spacing w:line="240" w:lineRule="auto"/>
              <w:ind w:left="-60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75B7F" w:rsidRPr="00CD4FB0" w14:paraId="157FCF42" w14:textId="77777777" w:rsidTr="00CD4C53">
        <w:tc>
          <w:tcPr>
            <w:tcW w:w="4552" w:type="dxa"/>
            <w:shd w:val="clear" w:color="auto" w:fill="auto"/>
          </w:tcPr>
          <w:p w14:paraId="769C390C" w14:textId="77777777" w:rsidR="00375B7F" w:rsidRPr="00CD4FB0" w:rsidRDefault="00375B7F" w:rsidP="00375B7F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56AA2" w14:textId="1600C42E" w:rsidR="00375B7F" w:rsidRPr="00CD4FB0" w:rsidRDefault="00375B7F" w:rsidP="00375B7F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C18AAA3" w14:textId="77777777" w:rsidR="00375B7F" w:rsidRPr="00CD4FB0" w:rsidRDefault="00375B7F" w:rsidP="00375B7F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956E443" w14:textId="710111B7" w:rsidR="00375B7F" w:rsidRPr="00CD4FB0" w:rsidRDefault="00375B7F" w:rsidP="00375B7F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</w:tr>
      <w:tr w:rsidR="00194F76" w:rsidRPr="00CD4FB0" w14:paraId="5EBD08A8" w14:textId="77777777" w:rsidTr="00CD4C53">
        <w:tc>
          <w:tcPr>
            <w:tcW w:w="4552" w:type="dxa"/>
            <w:shd w:val="clear" w:color="auto" w:fill="auto"/>
          </w:tcPr>
          <w:p w14:paraId="16D29C87" w14:textId="77777777" w:rsidR="00194F76" w:rsidRPr="00CD4FB0" w:rsidRDefault="00194F76" w:rsidP="00A60ED3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899" w:type="dxa"/>
            <w:shd w:val="clear" w:color="auto" w:fill="auto"/>
            <w:vAlign w:val="bottom"/>
          </w:tcPr>
          <w:p w14:paraId="28CBAC6E" w14:textId="77777777" w:rsidR="00194F76" w:rsidRPr="00CD4FB0" w:rsidRDefault="00194F76" w:rsidP="00A60ED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28A2B315" w14:textId="77777777" w:rsidR="00194F76" w:rsidRPr="00CD4FB0" w:rsidRDefault="00194F76" w:rsidP="00A60ED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14:paraId="04BCEC2C" w14:textId="77777777" w:rsidR="00194F76" w:rsidRPr="00CD4FB0" w:rsidRDefault="00194F76" w:rsidP="00A60ED3">
            <w:pPr>
              <w:tabs>
                <w:tab w:val="clear" w:pos="1644"/>
                <w:tab w:val="left" w:pos="162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375B7F" w:rsidRPr="00CD4FB0" w14:paraId="726EB3BF" w14:textId="77777777" w:rsidTr="00CD4C53">
        <w:tc>
          <w:tcPr>
            <w:tcW w:w="4552" w:type="dxa"/>
            <w:shd w:val="clear" w:color="auto" w:fill="auto"/>
            <w:hideMark/>
          </w:tcPr>
          <w:p w14:paraId="15020979" w14:textId="1E71DA1A" w:rsidR="00375B7F" w:rsidRPr="00CD4FB0" w:rsidRDefault="00375B7F" w:rsidP="00375B7F">
            <w:pPr>
              <w:tabs>
                <w:tab w:val="clear" w:pos="227"/>
                <w:tab w:val="left" w:pos="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มกราคม</w:t>
            </w:r>
          </w:p>
        </w:tc>
        <w:tc>
          <w:tcPr>
            <w:tcW w:w="1899" w:type="dxa"/>
            <w:shd w:val="clear" w:color="auto" w:fill="auto"/>
          </w:tcPr>
          <w:p w14:paraId="0A3224C7" w14:textId="388D8273" w:rsidR="00375B7F" w:rsidRPr="00CD4FB0" w:rsidRDefault="00E16A10" w:rsidP="00375B7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27,658,183</w:t>
            </w:r>
          </w:p>
        </w:tc>
        <w:tc>
          <w:tcPr>
            <w:tcW w:w="283" w:type="dxa"/>
          </w:tcPr>
          <w:p w14:paraId="40B99426" w14:textId="77777777" w:rsidR="00375B7F" w:rsidRPr="00CD4FB0" w:rsidRDefault="00375B7F" w:rsidP="00375B7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34" w:type="dxa"/>
            <w:shd w:val="clear" w:color="auto" w:fill="auto"/>
          </w:tcPr>
          <w:p w14:paraId="2A7555F0" w14:textId="2BF86CA4" w:rsidR="00375B7F" w:rsidRPr="00CD4FB0" w:rsidRDefault="008B528A" w:rsidP="00375B7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="00375B7F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930</w:t>
            </w:r>
            <w:r w:rsidR="00375B7F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700</w:t>
            </w:r>
          </w:p>
        </w:tc>
      </w:tr>
      <w:tr w:rsidR="00375B7F" w:rsidRPr="00CD4FB0" w14:paraId="74AFC2AE" w14:textId="77777777" w:rsidTr="00CD4C53">
        <w:tc>
          <w:tcPr>
            <w:tcW w:w="4552" w:type="dxa"/>
            <w:shd w:val="clear" w:color="auto" w:fill="auto"/>
          </w:tcPr>
          <w:p w14:paraId="3659352F" w14:textId="1638A4EC" w:rsidR="00375B7F" w:rsidRPr="00CD4FB0" w:rsidRDefault="00375B7F" w:rsidP="00375B7F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99" w:type="dxa"/>
            <w:shd w:val="clear" w:color="auto" w:fill="auto"/>
          </w:tcPr>
          <w:p w14:paraId="175A0BD7" w14:textId="1E084B60" w:rsidR="00375B7F" w:rsidRPr="00CD4FB0" w:rsidRDefault="008B528A" w:rsidP="00375B7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3</w:t>
            </w:r>
            <w:r w:rsidR="00B9546B" w:rsidRPr="00CD4FB0">
              <w:rPr>
                <w:rFonts w:ascii="BrowalliaUPC" w:hAnsi="BrowalliaUPC" w:cs="BrowalliaUPC"/>
                <w:sz w:val="28"/>
                <w:szCs w:val="28"/>
              </w:rPr>
              <w:t>,427,666</w:t>
            </w:r>
          </w:p>
        </w:tc>
        <w:tc>
          <w:tcPr>
            <w:tcW w:w="283" w:type="dxa"/>
          </w:tcPr>
          <w:p w14:paraId="748500AF" w14:textId="77777777" w:rsidR="00375B7F" w:rsidRPr="00CD4FB0" w:rsidRDefault="00375B7F" w:rsidP="00375B7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34" w:type="dxa"/>
            <w:shd w:val="clear" w:color="auto" w:fill="auto"/>
          </w:tcPr>
          <w:p w14:paraId="2D7821A7" w14:textId="06227144" w:rsidR="00375B7F" w:rsidRPr="00CD4FB0" w:rsidRDefault="008B528A" w:rsidP="00375B7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="00375B7F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534</w:t>
            </w:r>
            <w:r w:rsidR="00375B7F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897</w:t>
            </w:r>
          </w:p>
        </w:tc>
      </w:tr>
      <w:tr w:rsidR="00375B7F" w:rsidRPr="00CD4FB0" w14:paraId="64D23C89" w14:textId="77777777" w:rsidTr="00CD4C53">
        <w:tc>
          <w:tcPr>
            <w:tcW w:w="4552" w:type="dxa"/>
            <w:shd w:val="clear" w:color="auto" w:fill="auto"/>
            <w:hideMark/>
          </w:tcPr>
          <w:p w14:paraId="1BF2A53E" w14:textId="401BFD94" w:rsidR="00375B7F" w:rsidRPr="00CD4FB0" w:rsidRDefault="00375B7F" w:rsidP="00375B7F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899" w:type="dxa"/>
            <w:shd w:val="clear" w:color="auto" w:fill="auto"/>
          </w:tcPr>
          <w:p w14:paraId="46BA02EE" w14:textId="78A7E589" w:rsidR="00375B7F" w:rsidRPr="00CD4FB0" w:rsidRDefault="00B9546B" w:rsidP="00375B7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563,21</w:t>
            </w:r>
            <w:r w:rsidR="00014053" w:rsidRPr="00CD4FB0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283" w:type="dxa"/>
          </w:tcPr>
          <w:p w14:paraId="690F4245" w14:textId="77777777" w:rsidR="00375B7F" w:rsidRPr="00CD4FB0" w:rsidRDefault="00375B7F" w:rsidP="00375B7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34" w:type="dxa"/>
            <w:shd w:val="clear" w:color="auto" w:fill="auto"/>
          </w:tcPr>
          <w:p w14:paraId="096E3ACB" w14:textId="3DAF3F27" w:rsidR="00375B7F" w:rsidRPr="00CD4FB0" w:rsidRDefault="008B528A" w:rsidP="00375B7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352</w:t>
            </w:r>
            <w:r w:rsidR="00375B7F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144</w:t>
            </w:r>
          </w:p>
        </w:tc>
      </w:tr>
      <w:tr w:rsidR="00375B7F" w:rsidRPr="00CD4FB0" w14:paraId="3228D9A6" w14:textId="77777777" w:rsidTr="00CD4C53">
        <w:tc>
          <w:tcPr>
            <w:tcW w:w="4552" w:type="dxa"/>
            <w:shd w:val="clear" w:color="auto" w:fill="auto"/>
            <w:hideMark/>
          </w:tcPr>
          <w:p w14:paraId="706935D9" w14:textId="700732B8" w:rsidR="00375B7F" w:rsidRPr="00CD4FB0" w:rsidRDefault="001C1515" w:rsidP="00375B7F">
            <w:pPr>
              <w:tabs>
                <w:tab w:val="clear" w:pos="227"/>
                <w:tab w:val="clear" w:pos="4451"/>
                <w:tab w:val="left" w:pos="4027"/>
              </w:tabs>
              <w:spacing w:line="240" w:lineRule="auto"/>
              <w:ind w:right="-177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ขาดทุน</w:t>
            </w:r>
            <w:r w:rsidR="00C039EC"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(</w:t>
            </w: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กำไร</w:t>
            </w:r>
            <w:r w:rsidR="00C039EC"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) </w:t>
            </w:r>
            <w:r w:rsidR="00375B7F" w:rsidRPr="00CD4FB0">
              <w:rPr>
                <w:rFonts w:ascii="BrowalliaUPC" w:hAnsi="BrowalliaUPC" w:cs="BrowalliaUPC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1899" w:type="dxa"/>
            <w:shd w:val="clear" w:color="auto" w:fill="auto"/>
            <w:vAlign w:val="bottom"/>
          </w:tcPr>
          <w:p w14:paraId="0F43BD1F" w14:textId="3798AF3F" w:rsidR="00375B7F" w:rsidRPr="00CD4FB0" w:rsidRDefault="00B9546B" w:rsidP="00375B7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1,603,595</w:t>
            </w:r>
          </w:p>
        </w:tc>
        <w:tc>
          <w:tcPr>
            <w:tcW w:w="283" w:type="dxa"/>
          </w:tcPr>
          <w:p w14:paraId="34BB0855" w14:textId="77777777" w:rsidR="00375B7F" w:rsidRPr="00CD4FB0" w:rsidRDefault="00375B7F" w:rsidP="00375B7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14:paraId="063B75F5" w14:textId="640516C8" w:rsidR="00375B7F" w:rsidRPr="00CD4FB0" w:rsidRDefault="00375B7F" w:rsidP="00375B7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719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558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375B7F" w:rsidRPr="00CD4FB0" w14:paraId="53B42482" w14:textId="77777777" w:rsidTr="00CD4C53">
        <w:tc>
          <w:tcPr>
            <w:tcW w:w="4552" w:type="dxa"/>
            <w:shd w:val="clear" w:color="auto" w:fill="auto"/>
            <w:hideMark/>
          </w:tcPr>
          <w:p w14:paraId="64327E22" w14:textId="6BA9954D" w:rsidR="00375B7F" w:rsidRPr="00CD4FB0" w:rsidRDefault="00375B7F" w:rsidP="00375B7F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ผลประโยชน์จ่าย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DCD79" w14:textId="2CDF4682" w:rsidR="00375B7F" w:rsidRPr="00CD4FB0" w:rsidRDefault="00E16A10" w:rsidP="00375B7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(1,229,333)</w:t>
            </w:r>
          </w:p>
        </w:tc>
        <w:tc>
          <w:tcPr>
            <w:tcW w:w="283" w:type="dxa"/>
          </w:tcPr>
          <w:p w14:paraId="12605CBF" w14:textId="77777777" w:rsidR="00375B7F" w:rsidRPr="00CD4FB0" w:rsidRDefault="00375B7F" w:rsidP="00375B7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2D14D" w14:textId="2F25F714" w:rsidR="00375B7F" w:rsidRPr="00CD4FB0" w:rsidRDefault="00375B7F" w:rsidP="00375B7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440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000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375B7F" w:rsidRPr="00CD4FB0" w14:paraId="2EA89356" w14:textId="77777777" w:rsidTr="00CD4C53">
        <w:tc>
          <w:tcPr>
            <w:tcW w:w="4552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0E981B3" w14:textId="790EC3A7" w:rsidR="00375B7F" w:rsidRPr="00CD4FB0" w:rsidRDefault="00375B7F" w:rsidP="00375B7F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59218059" w14:textId="0A498D9F" w:rsidR="00375B7F" w:rsidRPr="00CD4FB0" w:rsidRDefault="00E16A10" w:rsidP="00375B7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32,023,32</w:t>
            </w:r>
            <w:r w:rsidR="00014053" w:rsidRPr="00CD4FB0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545CBBE" w14:textId="77777777" w:rsidR="00375B7F" w:rsidRPr="00CD4FB0" w:rsidRDefault="00375B7F" w:rsidP="00375B7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11A62A11" w14:textId="6DA39D41" w:rsidR="00375B7F" w:rsidRPr="00CD4FB0" w:rsidRDefault="008B528A" w:rsidP="00375B7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27</w:t>
            </w:r>
            <w:r w:rsidR="00375B7F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658</w:t>
            </w:r>
            <w:r w:rsidR="00375B7F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183</w:t>
            </w:r>
          </w:p>
        </w:tc>
      </w:tr>
    </w:tbl>
    <w:p w14:paraId="0EB55D1D" w14:textId="77777777" w:rsidR="00E92449" w:rsidRPr="00CD4FB0" w:rsidRDefault="00E92449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6"/>
          <w:szCs w:val="6"/>
          <w:cs/>
          <w:lang w:val="en-GB"/>
        </w:rPr>
      </w:pPr>
    </w:p>
    <w:p w14:paraId="53674A68" w14:textId="77777777" w:rsidR="00513AD4" w:rsidRPr="00CD4FB0" w:rsidRDefault="00513AD4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4"/>
          <w:szCs w:val="24"/>
          <w:cs/>
          <w:lang w:val="en-GB"/>
        </w:rPr>
      </w:pPr>
    </w:p>
    <w:p w14:paraId="64B4DBDD" w14:textId="312B1E19" w:rsidR="00923F93" w:rsidRPr="00CD4FB0" w:rsidRDefault="00923F93" w:rsidP="00FF6FC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65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09" w:hanging="268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ข้อสมมติ</w:t>
      </w:r>
      <w:r w:rsidR="00242911" w:rsidRPr="00CD4FB0">
        <w:rPr>
          <w:rFonts w:ascii="BrowalliaUPC" w:hAnsi="BrowalliaUPC" w:cs="BrowalliaUPC" w:hint="cs"/>
          <w:sz w:val="28"/>
          <w:szCs w:val="28"/>
          <w:cs/>
          <w:lang w:val="en-GB"/>
        </w:rPr>
        <w:t>ฐาน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หลักที่สำคัญในการประมาณการตามหลักคณิตศาสตร์ประกันภัย ณ วันที่รายงาน สำหรับปีสิ้นสุดวันที่</w:t>
      </w:r>
      <w:r w:rsidR="00434D0B"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 </w:t>
      </w:r>
      <w:r w:rsidR="001A5FFB" w:rsidRPr="00CD4FB0">
        <w:rPr>
          <w:rFonts w:ascii="BrowalliaUPC" w:hAnsi="BrowalliaUPC" w:cs="BrowalliaUPC"/>
          <w:sz w:val="28"/>
          <w:szCs w:val="28"/>
        </w:rPr>
        <w:t>31</w:t>
      </w:r>
      <w:r w:rsidR="00434D0B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ธันวาคม </w:t>
      </w:r>
      <w:r w:rsidR="001A5FFB" w:rsidRPr="00CD4FB0">
        <w:rPr>
          <w:rFonts w:ascii="BrowalliaUPC" w:hAnsi="BrowalliaUPC" w:cs="BrowalliaUPC"/>
          <w:sz w:val="28"/>
          <w:szCs w:val="28"/>
          <w:lang w:val="en-GB"/>
        </w:rPr>
        <w:t>2565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 และ </w:t>
      </w:r>
      <w:r w:rsidR="001A5FFB" w:rsidRPr="00CD4FB0">
        <w:rPr>
          <w:rFonts w:ascii="BrowalliaUPC" w:hAnsi="BrowalliaUPC" w:cs="BrowalliaUPC"/>
          <w:sz w:val="28"/>
          <w:szCs w:val="28"/>
        </w:rPr>
        <w:t>2564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มีดังนี้</w:t>
      </w:r>
    </w:p>
    <w:p w14:paraId="16E914C8" w14:textId="77777777" w:rsidR="00194F76" w:rsidRPr="00CD4FB0" w:rsidRDefault="00194F76" w:rsidP="00194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UPC" w:hAnsi="BrowalliaUPC" w:cs="BrowalliaUPC"/>
          <w:sz w:val="24"/>
          <w:szCs w:val="24"/>
          <w:lang w:eastAsia="th-TH"/>
        </w:rPr>
      </w:pPr>
    </w:p>
    <w:tbl>
      <w:tblPr>
        <w:tblStyle w:val="TableGrid"/>
        <w:tblW w:w="8671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4"/>
        <w:gridCol w:w="1901"/>
        <w:gridCol w:w="283"/>
        <w:gridCol w:w="1933"/>
      </w:tblGrid>
      <w:tr w:rsidR="00194F76" w:rsidRPr="00CD4FB0" w14:paraId="63A8DA6E" w14:textId="77777777" w:rsidTr="00CD4C53">
        <w:tc>
          <w:tcPr>
            <w:tcW w:w="4554" w:type="dxa"/>
            <w:shd w:val="clear" w:color="auto" w:fill="auto"/>
            <w:hideMark/>
          </w:tcPr>
          <w:p w14:paraId="4DEDA8CB" w14:textId="77777777" w:rsidR="00194F76" w:rsidRPr="00CD4FB0" w:rsidRDefault="00194F76" w:rsidP="001F2D91">
            <w:pPr>
              <w:tabs>
                <w:tab w:val="clear" w:pos="4678"/>
                <w:tab w:val="clear" w:pos="5387"/>
                <w:tab w:val="left" w:pos="4395"/>
                <w:tab w:val="left" w:pos="5208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ab/>
            </w:r>
          </w:p>
        </w:tc>
        <w:tc>
          <w:tcPr>
            <w:tcW w:w="4117" w:type="dxa"/>
            <w:gridSpan w:val="3"/>
            <w:tcBorders>
              <w:bottom w:val="single" w:sz="4" w:space="0" w:color="auto"/>
            </w:tcBorders>
          </w:tcPr>
          <w:p w14:paraId="317153CE" w14:textId="2BE1874C" w:rsidR="00194F76" w:rsidRPr="00CD4FB0" w:rsidRDefault="005837B7" w:rsidP="00A60ED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E92449" w:rsidRPr="00CD4FB0" w14:paraId="4D95C8B7" w14:textId="77777777" w:rsidTr="00CD4C53">
        <w:tc>
          <w:tcPr>
            <w:tcW w:w="4554" w:type="dxa"/>
            <w:shd w:val="clear" w:color="auto" w:fill="auto"/>
          </w:tcPr>
          <w:p w14:paraId="5FD08A92" w14:textId="77777777" w:rsidR="00E92449" w:rsidRPr="00CD4FB0" w:rsidRDefault="00E92449" w:rsidP="00E92449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0F05C" w14:textId="0EC4ECD9" w:rsidR="00E92449" w:rsidRPr="00CD4FB0" w:rsidRDefault="00E92449" w:rsidP="00E92449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7F1D3C9" w14:textId="77777777" w:rsidR="00E92449" w:rsidRPr="00CD4FB0" w:rsidRDefault="00E92449" w:rsidP="00E92449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356A21C" w14:textId="421670B2" w:rsidR="00E92449" w:rsidRPr="00CD4FB0" w:rsidRDefault="00E92449" w:rsidP="00E92449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</w:tr>
      <w:tr w:rsidR="00194F76" w:rsidRPr="00CD4FB0" w14:paraId="4AE5E95D" w14:textId="77777777" w:rsidTr="00CD4C53">
        <w:tc>
          <w:tcPr>
            <w:tcW w:w="4554" w:type="dxa"/>
            <w:shd w:val="clear" w:color="auto" w:fill="auto"/>
          </w:tcPr>
          <w:p w14:paraId="0641E555" w14:textId="77777777" w:rsidR="00194F76" w:rsidRPr="00CD4FB0" w:rsidRDefault="00194F76" w:rsidP="00A60ED3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7A0FB" w14:textId="77777777" w:rsidR="00194F76" w:rsidRPr="00CD4FB0" w:rsidRDefault="00194F76" w:rsidP="00A60ED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24B79261" w14:textId="77777777" w:rsidR="00194F76" w:rsidRPr="00CD4FB0" w:rsidRDefault="00194F76" w:rsidP="00A60ED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33" w:type="dxa"/>
            <w:shd w:val="clear" w:color="auto" w:fill="auto"/>
            <w:vAlign w:val="bottom"/>
          </w:tcPr>
          <w:p w14:paraId="31775ADF" w14:textId="77777777" w:rsidR="00194F76" w:rsidRPr="00CD4FB0" w:rsidRDefault="00194F76" w:rsidP="00A60ED3">
            <w:pPr>
              <w:tabs>
                <w:tab w:val="clear" w:pos="1644"/>
                <w:tab w:val="left" w:pos="162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92449" w:rsidRPr="00CD4FB0" w14:paraId="3E14F38F" w14:textId="77777777" w:rsidTr="00CD4C53">
        <w:tc>
          <w:tcPr>
            <w:tcW w:w="4554" w:type="dxa"/>
            <w:shd w:val="clear" w:color="auto" w:fill="auto"/>
            <w:hideMark/>
          </w:tcPr>
          <w:p w14:paraId="71367225" w14:textId="09DB65B0" w:rsidR="00E92449" w:rsidRPr="00CD4FB0" w:rsidRDefault="00E92449" w:rsidP="00E92449">
            <w:pPr>
              <w:tabs>
                <w:tab w:val="left" w:pos="84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อัตราคิดลด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(ต่อปี)</w:t>
            </w:r>
          </w:p>
        </w:tc>
        <w:tc>
          <w:tcPr>
            <w:tcW w:w="1901" w:type="dxa"/>
            <w:shd w:val="clear" w:color="auto" w:fill="auto"/>
          </w:tcPr>
          <w:p w14:paraId="50C5DBB8" w14:textId="1F07836C" w:rsidR="00E92449" w:rsidRPr="00CD4FB0" w:rsidRDefault="008B528A" w:rsidP="00E9244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3</w:t>
            </w:r>
            <w:r w:rsidR="00AC359B"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.</w:t>
            </w: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04</w:t>
            </w:r>
          </w:p>
        </w:tc>
        <w:tc>
          <w:tcPr>
            <w:tcW w:w="283" w:type="dxa"/>
          </w:tcPr>
          <w:p w14:paraId="518AF96F" w14:textId="77777777" w:rsidR="00E92449" w:rsidRPr="00CD4FB0" w:rsidRDefault="00E92449" w:rsidP="00E9244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33" w:type="dxa"/>
            <w:shd w:val="clear" w:color="auto" w:fill="auto"/>
          </w:tcPr>
          <w:p w14:paraId="5B8FFE20" w14:textId="3A66254C" w:rsidR="00E92449" w:rsidRPr="00CD4FB0" w:rsidRDefault="008B528A" w:rsidP="00E9244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="00E92449" w:rsidRPr="00CD4FB0">
              <w:rPr>
                <w:rFonts w:ascii="BrowalliaUPC" w:hAnsi="BrowalliaUPC" w:cs="BrowalliaUPC"/>
                <w:sz w:val="28"/>
                <w:szCs w:val="28"/>
                <w:cs/>
              </w:rPr>
              <w:t>.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22</w:t>
            </w:r>
          </w:p>
        </w:tc>
      </w:tr>
      <w:tr w:rsidR="00E92449" w:rsidRPr="00CD4FB0" w14:paraId="00AB9026" w14:textId="77777777" w:rsidTr="00CD4C53">
        <w:tc>
          <w:tcPr>
            <w:tcW w:w="4554" w:type="dxa"/>
            <w:shd w:val="clear" w:color="auto" w:fill="auto"/>
          </w:tcPr>
          <w:p w14:paraId="44D077EF" w14:textId="5863D7A0" w:rsidR="00E92449" w:rsidRPr="00CD4FB0" w:rsidRDefault="00E92449" w:rsidP="00E92449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อัตราการเพิ่มขึ้นของเงินเดือน (ต่อปี)</w:t>
            </w:r>
          </w:p>
        </w:tc>
        <w:tc>
          <w:tcPr>
            <w:tcW w:w="1901" w:type="dxa"/>
            <w:shd w:val="clear" w:color="auto" w:fill="auto"/>
          </w:tcPr>
          <w:p w14:paraId="0C95F481" w14:textId="03F3A4AC" w:rsidR="00E92449" w:rsidRPr="00CD4FB0" w:rsidRDefault="008B528A" w:rsidP="00E9244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6</w:t>
            </w:r>
            <w:r w:rsidR="006D692F"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.</w:t>
            </w: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00</w:t>
            </w:r>
          </w:p>
        </w:tc>
        <w:tc>
          <w:tcPr>
            <w:tcW w:w="283" w:type="dxa"/>
          </w:tcPr>
          <w:p w14:paraId="6FD1A2D2" w14:textId="77777777" w:rsidR="00E92449" w:rsidRPr="00CD4FB0" w:rsidRDefault="00E92449" w:rsidP="00E9244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33" w:type="dxa"/>
            <w:shd w:val="clear" w:color="auto" w:fill="auto"/>
          </w:tcPr>
          <w:p w14:paraId="586047B3" w14:textId="629405D7" w:rsidR="00E92449" w:rsidRPr="00CD4FB0" w:rsidRDefault="008B528A" w:rsidP="00E9244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E92449" w:rsidRPr="00CD4FB0">
              <w:rPr>
                <w:rFonts w:ascii="BrowalliaUPC" w:hAnsi="BrowalliaUPC" w:cs="BrowalliaUPC"/>
                <w:sz w:val="28"/>
                <w:szCs w:val="28"/>
                <w:cs/>
              </w:rPr>
              <w:t>.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00</w:t>
            </w:r>
          </w:p>
        </w:tc>
      </w:tr>
      <w:tr w:rsidR="00E92449" w:rsidRPr="00CD4FB0" w14:paraId="4886EC7C" w14:textId="77777777" w:rsidTr="00CD4C53">
        <w:tc>
          <w:tcPr>
            <w:tcW w:w="4554" w:type="dxa"/>
            <w:shd w:val="clear" w:color="auto" w:fill="auto"/>
          </w:tcPr>
          <w:p w14:paraId="50C5A76B" w14:textId="7561FB9F" w:rsidR="00E92449" w:rsidRPr="00CD4FB0" w:rsidRDefault="00E92449" w:rsidP="00E92449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เกษียณอายุ (ปี)</w:t>
            </w:r>
          </w:p>
        </w:tc>
        <w:tc>
          <w:tcPr>
            <w:tcW w:w="1901" w:type="dxa"/>
            <w:shd w:val="clear" w:color="auto" w:fill="auto"/>
          </w:tcPr>
          <w:p w14:paraId="49B494C1" w14:textId="6A5EE216" w:rsidR="00E92449" w:rsidRPr="00CD4FB0" w:rsidRDefault="008B528A" w:rsidP="00E9244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55</w:t>
            </w:r>
          </w:p>
        </w:tc>
        <w:tc>
          <w:tcPr>
            <w:tcW w:w="283" w:type="dxa"/>
          </w:tcPr>
          <w:p w14:paraId="2FBB9019" w14:textId="77777777" w:rsidR="00E92449" w:rsidRPr="00CD4FB0" w:rsidRDefault="00E92449" w:rsidP="00E9244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33" w:type="dxa"/>
            <w:shd w:val="clear" w:color="auto" w:fill="auto"/>
          </w:tcPr>
          <w:p w14:paraId="4993DCB5" w14:textId="7A523B1C" w:rsidR="00E92449" w:rsidRPr="00CD4FB0" w:rsidRDefault="008B528A" w:rsidP="00E9244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55</w:t>
            </w:r>
          </w:p>
        </w:tc>
      </w:tr>
      <w:tr w:rsidR="006D692F" w:rsidRPr="00CD4FB0" w14:paraId="2B309802" w14:textId="77777777" w:rsidTr="00CD4C53">
        <w:tc>
          <w:tcPr>
            <w:tcW w:w="4554" w:type="dxa"/>
            <w:shd w:val="clear" w:color="auto" w:fill="auto"/>
            <w:hideMark/>
          </w:tcPr>
          <w:p w14:paraId="7B2B3DFD" w14:textId="3375173D" w:rsidR="006D692F" w:rsidRPr="00CD4FB0" w:rsidRDefault="006D692F" w:rsidP="006D692F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อัตราการเสียชีวิต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(ปี)</w:t>
            </w:r>
          </w:p>
        </w:tc>
        <w:tc>
          <w:tcPr>
            <w:tcW w:w="1901" w:type="dxa"/>
            <w:shd w:val="clear" w:color="auto" w:fill="auto"/>
          </w:tcPr>
          <w:p w14:paraId="44F61729" w14:textId="26420FA2" w:rsidR="006D692F" w:rsidRPr="00CD4FB0" w:rsidRDefault="006D692F" w:rsidP="006D692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อัตรามรณะปี 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83" w:type="dxa"/>
          </w:tcPr>
          <w:p w14:paraId="2FE34A4D" w14:textId="77777777" w:rsidR="006D692F" w:rsidRPr="00CD4FB0" w:rsidRDefault="006D692F" w:rsidP="006D692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33" w:type="dxa"/>
            <w:shd w:val="clear" w:color="auto" w:fill="auto"/>
          </w:tcPr>
          <w:p w14:paraId="3DA62D9C" w14:textId="72234C61" w:rsidR="006D692F" w:rsidRPr="00CD4FB0" w:rsidRDefault="006D692F" w:rsidP="006D692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อัตรามรณะปี 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2560</w:t>
            </w:r>
          </w:p>
        </w:tc>
      </w:tr>
    </w:tbl>
    <w:p w14:paraId="589F3BD6" w14:textId="77777777" w:rsidR="00194F76" w:rsidRPr="00CD4FB0" w:rsidRDefault="00194F76" w:rsidP="00194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UPC" w:hAnsi="BrowalliaUPC" w:cs="BrowalliaUPC"/>
          <w:sz w:val="24"/>
          <w:szCs w:val="24"/>
          <w:lang w:eastAsia="th-TH"/>
        </w:rPr>
      </w:pPr>
    </w:p>
    <w:p w14:paraId="64B4DC01" w14:textId="6F5C4D47" w:rsidR="00923F93" w:rsidRPr="00CD4FB0" w:rsidRDefault="00923F93" w:rsidP="00FF6FC0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มูลค่าปัจจุบันของโครงการผลประโยชน์พนักงาน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ถูกวัดโดยใช้วิธีคิดลดแต่ละหน่วยที่ประมาณการ ผลกำไรหรือขาดทุนที่เกี่ยวข้องกับผลประโยชน์ของพนักงาน</w:t>
      </w:r>
      <w:r w:rsidR="00C87CB2" w:rsidRPr="00CD4FB0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มีดังนี้</w:t>
      </w:r>
    </w:p>
    <w:p w14:paraId="733E450E" w14:textId="1CA69850" w:rsidR="00135347" w:rsidRPr="00CD4FB0" w:rsidRDefault="00135347" w:rsidP="00135347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tbl>
      <w:tblPr>
        <w:tblStyle w:val="TableGrid"/>
        <w:tblW w:w="8662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5"/>
        <w:gridCol w:w="1901"/>
        <w:gridCol w:w="283"/>
        <w:gridCol w:w="1933"/>
      </w:tblGrid>
      <w:tr w:rsidR="00135347" w:rsidRPr="00CD4FB0" w14:paraId="1239562D" w14:textId="77777777" w:rsidTr="00E92449">
        <w:tc>
          <w:tcPr>
            <w:tcW w:w="4545" w:type="dxa"/>
            <w:shd w:val="clear" w:color="auto" w:fill="auto"/>
            <w:hideMark/>
          </w:tcPr>
          <w:p w14:paraId="3F5E7635" w14:textId="77777777" w:rsidR="00135347" w:rsidRPr="00CD4FB0" w:rsidRDefault="00135347">
            <w:pPr>
              <w:tabs>
                <w:tab w:val="clear" w:pos="4678"/>
                <w:tab w:val="clear" w:pos="5387"/>
                <w:tab w:val="left" w:pos="4395"/>
                <w:tab w:val="left" w:pos="5208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ab/>
            </w:r>
          </w:p>
        </w:tc>
        <w:tc>
          <w:tcPr>
            <w:tcW w:w="4117" w:type="dxa"/>
            <w:gridSpan w:val="3"/>
            <w:tcBorders>
              <w:bottom w:val="single" w:sz="4" w:space="0" w:color="auto"/>
            </w:tcBorders>
          </w:tcPr>
          <w:p w14:paraId="25E9B7B5" w14:textId="46DC21E0" w:rsidR="00135347" w:rsidRPr="00CD4FB0" w:rsidRDefault="00E92449" w:rsidP="00E92449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E92449" w:rsidRPr="00CD4FB0" w14:paraId="734E69B5" w14:textId="77777777" w:rsidTr="00E92449">
        <w:tc>
          <w:tcPr>
            <w:tcW w:w="4545" w:type="dxa"/>
            <w:shd w:val="clear" w:color="auto" w:fill="auto"/>
          </w:tcPr>
          <w:p w14:paraId="3CABB166" w14:textId="77777777" w:rsidR="00E92449" w:rsidRPr="00CD4FB0" w:rsidRDefault="00E92449" w:rsidP="00E92449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1609C" w14:textId="5337A264" w:rsidR="00E92449" w:rsidRPr="00CD4FB0" w:rsidRDefault="00E92449" w:rsidP="00E92449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2A41040" w14:textId="77777777" w:rsidR="00E92449" w:rsidRPr="00CD4FB0" w:rsidRDefault="00E92449" w:rsidP="00E92449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B1016FB" w14:textId="5F3EBC24" w:rsidR="00E92449" w:rsidRPr="00CD4FB0" w:rsidRDefault="00E92449" w:rsidP="00E92449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</w:tr>
      <w:tr w:rsidR="00135347" w:rsidRPr="00CD4FB0" w14:paraId="19FD8CE4" w14:textId="77777777" w:rsidTr="00E92449">
        <w:tc>
          <w:tcPr>
            <w:tcW w:w="4545" w:type="dxa"/>
            <w:shd w:val="clear" w:color="auto" w:fill="auto"/>
          </w:tcPr>
          <w:p w14:paraId="223A2C62" w14:textId="77777777" w:rsidR="00135347" w:rsidRPr="00CD4FB0" w:rsidRDefault="00135347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5672C" w14:textId="77777777" w:rsidR="00135347" w:rsidRPr="00CD4FB0" w:rsidRDefault="0013534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2C13C5F9" w14:textId="77777777" w:rsidR="00135347" w:rsidRPr="00CD4FB0" w:rsidRDefault="0013534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33" w:type="dxa"/>
            <w:shd w:val="clear" w:color="auto" w:fill="auto"/>
            <w:vAlign w:val="bottom"/>
          </w:tcPr>
          <w:p w14:paraId="0D9EA3C6" w14:textId="77777777" w:rsidR="00135347" w:rsidRPr="00CD4FB0" w:rsidRDefault="00135347">
            <w:pPr>
              <w:tabs>
                <w:tab w:val="clear" w:pos="1644"/>
                <w:tab w:val="left" w:pos="162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92449" w:rsidRPr="00CD4FB0" w14:paraId="5B53159C" w14:textId="77777777" w:rsidTr="00E92449">
        <w:tc>
          <w:tcPr>
            <w:tcW w:w="4545" w:type="dxa"/>
            <w:shd w:val="clear" w:color="auto" w:fill="auto"/>
          </w:tcPr>
          <w:p w14:paraId="364120F9" w14:textId="56F493C1" w:rsidR="00E92449" w:rsidRPr="00CD4FB0" w:rsidRDefault="00E92449" w:rsidP="00E92449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ต้นทุนการบริการปีปัจจุบัน</w:t>
            </w:r>
          </w:p>
        </w:tc>
        <w:tc>
          <w:tcPr>
            <w:tcW w:w="1901" w:type="dxa"/>
            <w:shd w:val="clear" w:color="auto" w:fill="auto"/>
          </w:tcPr>
          <w:p w14:paraId="7B9AC0DA" w14:textId="0EB92C72" w:rsidR="00E92449" w:rsidRPr="00CD4FB0" w:rsidRDefault="004A2DCE" w:rsidP="00E9244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3,427,666</w:t>
            </w:r>
          </w:p>
        </w:tc>
        <w:tc>
          <w:tcPr>
            <w:tcW w:w="283" w:type="dxa"/>
          </w:tcPr>
          <w:p w14:paraId="7AE56793" w14:textId="77777777" w:rsidR="00E92449" w:rsidRPr="00CD4FB0" w:rsidRDefault="00E92449" w:rsidP="00E9244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33" w:type="dxa"/>
            <w:shd w:val="clear" w:color="auto" w:fill="auto"/>
          </w:tcPr>
          <w:p w14:paraId="4DC36052" w14:textId="08ABE316" w:rsidR="00E92449" w:rsidRPr="00CD4FB0" w:rsidRDefault="008B528A" w:rsidP="00E9244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="00E92449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534</w:t>
            </w:r>
            <w:r w:rsidR="00E92449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897</w:t>
            </w:r>
          </w:p>
        </w:tc>
      </w:tr>
      <w:tr w:rsidR="00E92449" w:rsidRPr="00CD4FB0" w14:paraId="182D469B" w14:textId="77777777" w:rsidTr="00E92449">
        <w:tc>
          <w:tcPr>
            <w:tcW w:w="4545" w:type="dxa"/>
            <w:shd w:val="clear" w:color="auto" w:fill="auto"/>
          </w:tcPr>
          <w:p w14:paraId="1D70EA20" w14:textId="5E75B25C" w:rsidR="00E92449" w:rsidRPr="00CD4FB0" w:rsidRDefault="00E92449" w:rsidP="00E92449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</w:tcPr>
          <w:p w14:paraId="0FD2890C" w14:textId="47E17428" w:rsidR="00E92449" w:rsidRPr="00CD4FB0" w:rsidRDefault="00BC78A8" w:rsidP="00E9244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563,21</w:t>
            </w:r>
            <w:r w:rsidR="00E87449" w:rsidRPr="00CD4FB0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283" w:type="dxa"/>
          </w:tcPr>
          <w:p w14:paraId="1AE04669" w14:textId="77777777" w:rsidR="00E92449" w:rsidRPr="00CD4FB0" w:rsidRDefault="00E92449" w:rsidP="00E9244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  <w:shd w:val="clear" w:color="auto" w:fill="auto"/>
          </w:tcPr>
          <w:p w14:paraId="28F9F4B3" w14:textId="5188645B" w:rsidR="00E92449" w:rsidRPr="00CD4FB0" w:rsidRDefault="008B528A" w:rsidP="00E9244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352</w:t>
            </w:r>
            <w:r w:rsidR="00E92449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144</w:t>
            </w:r>
          </w:p>
        </w:tc>
      </w:tr>
      <w:tr w:rsidR="00E92449" w:rsidRPr="00CD4FB0" w14:paraId="1CDFEC38" w14:textId="77777777" w:rsidTr="00E92449">
        <w:tc>
          <w:tcPr>
            <w:tcW w:w="4545" w:type="dxa"/>
            <w:shd w:val="clear" w:color="auto" w:fill="auto"/>
            <w:hideMark/>
          </w:tcPr>
          <w:p w14:paraId="1BFA580A" w14:textId="5852BB6C" w:rsidR="00E92449" w:rsidRPr="00CD4FB0" w:rsidRDefault="00E92449" w:rsidP="00E92449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รวมค่าใช้จ่ายที่รับรู้ในกําไรหรือขาดทุน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E104628" w14:textId="5BC5E256" w:rsidR="00E92449" w:rsidRPr="00CD4FB0" w:rsidRDefault="004A2DCE" w:rsidP="00E9244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3,990,87</w:t>
            </w:r>
            <w:r w:rsidR="00E87449" w:rsidRPr="00CD4FB0">
              <w:rPr>
                <w:rFonts w:ascii="BrowalliaUPC" w:hAnsi="BrowalliaUPC" w:cs="BrowalliaUPC"/>
                <w:sz w:val="28"/>
                <w:szCs w:val="28"/>
              </w:rPr>
              <w:t>8</w:t>
            </w:r>
          </w:p>
        </w:tc>
        <w:tc>
          <w:tcPr>
            <w:tcW w:w="283" w:type="dxa"/>
          </w:tcPr>
          <w:p w14:paraId="01605429" w14:textId="77777777" w:rsidR="00E92449" w:rsidRPr="00CD4FB0" w:rsidRDefault="00E92449" w:rsidP="00E9244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3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7896476" w14:textId="73D4B01A" w:rsidR="00E92449" w:rsidRPr="00CD4FB0" w:rsidRDefault="008B528A" w:rsidP="00E9244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="00E92449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887</w:t>
            </w:r>
            <w:r w:rsidR="00E92449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041</w:t>
            </w:r>
          </w:p>
        </w:tc>
      </w:tr>
    </w:tbl>
    <w:p w14:paraId="202EAD54" w14:textId="77777777" w:rsidR="00135347" w:rsidRPr="00CD4FB0" w:rsidRDefault="00135347" w:rsidP="0010725A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p w14:paraId="64B4DC2B" w14:textId="5F1245AA" w:rsidR="00923F93" w:rsidRPr="00CD4FB0" w:rsidRDefault="00923F93" w:rsidP="0010725A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ต้นทุนการให้บริการในปัจจุบันจะรวมอยู่ในค่าใช้จ่ายผลประโยชน์ของพนักงาน และดอกเบี้ยจ่ายจะรวมอยู่ในต้นทุนทางการเงิน</w:t>
      </w:r>
    </w:p>
    <w:p w14:paraId="7B0B41BC" w14:textId="77777777" w:rsidR="009F6787" w:rsidRPr="00CD4FB0" w:rsidRDefault="009F6787" w:rsidP="0010725A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46FCD244" w14:textId="77777777" w:rsidR="00D538A9" w:rsidRPr="00CD4FB0" w:rsidRDefault="00D538A9" w:rsidP="0010725A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0DBAAD2F" w14:textId="77777777" w:rsidR="00EE57E2" w:rsidRPr="00CD4FB0" w:rsidRDefault="00EE57E2" w:rsidP="0010725A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7B60F5AD" w14:textId="77777777" w:rsidR="00D538A9" w:rsidRPr="00CD4FB0" w:rsidRDefault="00D538A9" w:rsidP="00D1773E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084B8DAC" w14:textId="77777777" w:rsidR="00D1773E" w:rsidRPr="00CD4FB0" w:rsidRDefault="00D1773E" w:rsidP="00D1773E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4B4DC2E" w14:textId="58952212" w:rsidR="00923F93" w:rsidRPr="00CD4FB0" w:rsidRDefault="00923F93" w:rsidP="00176D1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65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709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lastRenderedPageBreak/>
        <w:t>ผลประโยชน์ในกำไรขาดทุนเบ็ดเสร็จอื่นที่เกี่ยวข้องกับผลประโยชน์ของพนักงาน</w:t>
      </w:r>
      <w:r w:rsidR="00C87CB2" w:rsidRPr="00CD4FB0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มีดังนี้</w:t>
      </w:r>
    </w:p>
    <w:p w14:paraId="64B4DC2F" w14:textId="77777777" w:rsidR="00923F93" w:rsidRPr="00CD4FB0" w:rsidRDefault="00923F93" w:rsidP="0010725A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tbl>
      <w:tblPr>
        <w:tblW w:w="8697" w:type="dxa"/>
        <w:tblInd w:w="600" w:type="dxa"/>
        <w:tblLayout w:type="fixed"/>
        <w:tblLook w:val="0000" w:firstRow="0" w:lastRow="0" w:firstColumn="0" w:lastColumn="0" w:noHBand="0" w:noVBand="0"/>
      </w:tblPr>
      <w:tblGrid>
        <w:gridCol w:w="4336"/>
        <w:gridCol w:w="239"/>
        <w:gridCol w:w="1900"/>
        <w:gridCol w:w="296"/>
        <w:gridCol w:w="1926"/>
      </w:tblGrid>
      <w:tr w:rsidR="00034100" w:rsidRPr="00CD4FB0" w14:paraId="64B4DC38" w14:textId="77777777" w:rsidTr="00E92449">
        <w:tc>
          <w:tcPr>
            <w:tcW w:w="4336" w:type="dxa"/>
          </w:tcPr>
          <w:p w14:paraId="64B4DC34" w14:textId="77777777" w:rsidR="00034100" w:rsidRPr="00CD4FB0" w:rsidRDefault="00034100" w:rsidP="00E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9" w:type="dxa"/>
          </w:tcPr>
          <w:p w14:paraId="64B4DC35" w14:textId="77777777" w:rsidR="00034100" w:rsidRPr="00CD4FB0" w:rsidRDefault="00034100" w:rsidP="00E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122" w:type="dxa"/>
            <w:gridSpan w:val="3"/>
            <w:tcBorders>
              <w:bottom w:val="single" w:sz="4" w:space="0" w:color="auto"/>
            </w:tcBorders>
          </w:tcPr>
          <w:p w14:paraId="64B4DC37" w14:textId="015463EA" w:rsidR="00034100" w:rsidRPr="00CD4FB0" w:rsidRDefault="00E92449" w:rsidP="00E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E92449" w:rsidRPr="00CD4FB0" w14:paraId="64B4DC3E" w14:textId="77777777" w:rsidTr="00E92449">
        <w:tc>
          <w:tcPr>
            <w:tcW w:w="4336" w:type="dxa"/>
          </w:tcPr>
          <w:p w14:paraId="64B4DC39" w14:textId="77777777" w:rsidR="00E92449" w:rsidRPr="00CD4FB0" w:rsidRDefault="00E92449" w:rsidP="00E92449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252" w:hanging="252"/>
              <w:rPr>
                <w:cs/>
              </w:rPr>
            </w:pPr>
          </w:p>
        </w:tc>
        <w:tc>
          <w:tcPr>
            <w:tcW w:w="239" w:type="dxa"/>
            <w:vAlign w:val="bottom"/>
          </w:tcPr>
          <w:p w14:paraId="64B4DC3A" w14:textId="77777777" w:rsidR="00E92449" w:rsidRPr="00CD4FB0" w:rsidRDefault="00E92449" w:rsidP="00E9244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</w:tcBorders>
          </w:tcPr>
          <w:p w14:paraId="64B4DC3B" w14:textId="3C5CFCCA" w:rsidR="00E92449" w:rsidRPr="00CD4FB0" w:rsidRDefault="00E92449" w:rsidP="00E92449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96" w:type="dxa"/>
            <w:tcBorders>
              <w:top w:val="single" w:sz="4" w:space="0" w:color="auto"/>
            </w:tcBorders>
          </w:tcPr>
          <w:p w14:paraId="64B4DC3C" w14:textId="77777777" w:rsidR="00E92449" w:rsidRPr="00CD4FB0" w:rsidRDefault="00E92449" w:rsidP="00E92449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</w:tcPr>
          <w:p w14:paraId="64B4DC3D" w14:textId="6C9BBB94" w:rsidR="00E92449" w:rsidRPr="00CD4FB0" w:rsidRDefault="00E92449" w:rsidP="00E92449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</w:tr>
      <w:tr w:rsidR="006637DD" w:rsidRPr="00CD4FB0" w14:paraId="64B4DC44" w14:textId="77777777" w:rsidTr="00E92449">
        <w:trPr>
          <w:trHeight w:hRule="exact" w:val="343"/>
        </w:trPr>
        <w:tc>
          <w:tcPr>
            <w:tcW w:w="4336" w:type="dxa"/>
          </w:tcPr>
          <w:p w14:paraId="64B4DC3F" w14:textId="77777777" w:rsidR="006637DD" w:rsidRPr="00CD4FB0" w:rsidRDefault="006637DD" w:rsidP="00124879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9" w:type="dxa"/>
          </w:tcPr>
          <w:p w14:paraId="64B4DC40" w14:textId="77777777" w:rsidR="006637DD" w:rsidRPr="00CD4FB0" w:rsidRDefault="006637DD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</w:tcBorders>
          </w:tcPr>
          <w:p w14:paraId="64B4DC41" w14:textId="77777777" w:rsidR="006637DD" w:rsidRPr="00CD4FB0" w:rsidRDefault="006637DD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96" w:type="dxa"/>
          </w:tcPr>
          <w:p w14:paraId="64B4DC42" w14:textId="77777777" w:rsidR="006637DD" w:rsidRPr="00CD4FB0" w:rsidRDefault="006637DD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64B4DC43" w14:textId="77777777" w:rsidR="006637DD" w:rsidRPr="00CD4FB0" w:rsidRDefault="006637DD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846F83" w:rsidRPr="00CD4FB0" w14:paraId="60373614" w14:textId="77777777" w:rsidTr="00B0071F">
        <w:trPr>
          <w:trHeight w:hRule="exact" w:val="766"/>
        </w:trPr>
        <w:tc>
          <w:tcPr>
            <w:tcW w:w="4336" w:type="dxa"/>
          </w:tcPr>
          <w:p w14:paraId="12B68385" w14:textId="2B3FFD49" w:rsidR="00846F83" w:rsidRPr="00B0071F" w:rsidRDefault="00846F83" w:rsidP="00B0071F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ขาดทุน</w:t>
            </w:r>
            <w:r w:rsidR="00FF6D9F" w:rsidRPr="00CD4FB0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 </w:t>
            </w:r>
            <w:r w:rsidR="00FF6D9F" w:rsidRPr="00CD4FB0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FF6D9F"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กำไร</w:t>
            </w:r>
            <w:r w:rsidR="00FF6D9F" w:rsidRPr="00CD4FB0">
              <w:rPr>
                <w:rFonts w:ascii="BrowalliaUPC" w:hAnsi="BrowalliaUPC" w:cs="BrowalliaUPC"/>
                <w:sz w:val="28"/>
                <w:szCs w:val="28"/>
              </w:rPr>
              <w:t xml:space="preserve">)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ตามหลักคณิตศาสตร์ประกันภัยจาก</w:t>
            </w:r>
            <w:r w:rsidR="00B0071F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การเปลี่ยนแ</w:t>
            </w:r>
            <w:r w:rsidR="009F5985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ป</w:t>
            </w:r>
            <w:r w:rsidR="00B0071F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ลงของข้อสมมติฐาน</w:t>
            </w:r>
          </w:p>
        </w:tc>
        <w:tc>
          <w:tcPr>
            <w:tcW w:w="239" w:type="dxa"/>
          </w:tcPr>
          <w:p w14:paraId="7EE042E7" w14:textId="77777777" w:rsidR="00846F83" w:rsidRPr="00CD4FB0" w:rsidRDefault="00846F83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00" w:type="dxa"/>
          </w:tcPr>
          <w:p w14:paraId="7C73A3F5" w14:textId="77777777" w:rsidR="00846F83" w:rsidRPr="00CD4FB0" w:rsidRDefault="00846F83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96" w:type="dxa"/>
          </w:tcPr>
          <w:p w14:paraId="7B65DA92" w14:textId="77777777" w:rsidR="00846F83" w:rsidRPr="00CD4FB0" w:rsidRDefault="00846F83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26" w:type="dxa"/>
          </w:tcPr>
          <w:p w14:paraId="0D7F1AE3" w14:textId="77777777" w:rsidR="00846F83" w:rsidRPr="00CD4FB0" w:rsidRDefault="00846F83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92449" w:rsidRPr="00CD4FB0" w14:paraId="64B4DC4C" w14:textId="77777777" w:rsidTr="00E92449">
        <w:tc>
          <w:tcPr>
            <w:tcW w:w="4336" w:type="dxa"/>
          </w:tcPr>
          <w:p w14:paraId="64B4DC45" w14:textId="4B743B2E" w:rsidR="00E92449" w:rsidRPr="00CD4FB0" w:rsidRDefault="00C75478">
            <w:pPr>
              <w:pStyle w:val="ListParagraph"/>
              <w:numPr>
                <w:ilvl w:val="0"/>
                <w:numId w:val="37"/>
              </w:numPr>
              <w:tabs>
                <w:tab w:val="clear" w:pos="680"/>
                <w:tab w:val="left" w:pos="573"/>
              </w:tabs>
              <w:ind w:hanging="430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การ</w:t>
            </w:r>
            <w:r w:rsidR="003A0F73" w:rsidRPr="00CD4FB0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ปรับปรุงค่า</w:t>
            </w:r>
            <w:r w:rsidR="00E92449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ประสบการณ์</w:t>
            </w:r>
          </w:p>
        </w:tc>
        <w:tc>
          <w:tcPr>
            <w:tcW w:w="239" w:type="dxa"/>
          </w:tcPr>
          <w:p w14:paraId="64B4DC46" w14:textId="77777777" w:rsidR="00E92449" w:rsidRPr="00CD4FB0" w:rsidRDefault="00E92449" w:rsidP="00E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00" w:type="dxa"/>
          </w:tcPr>
          <w:p w14:paraId="64B4DC48" w14:textId="113BEC74" w:rsidR="00B36FAC" w:rsidRPr="00CD4FB0" w:rsidRDefault="00B36FAC" w:rsidP="00E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651,870</w:t>
            </w:r>
          </w:p>
        </w:tc>
        <w:tc>
          <w:tcPr>
            <w:tcW w:w="296" w:type="dxa"/>
          </w:tcPr>
          <w:p w14:paraId="64B4DC49" w14:textId="77777777" w:rsidR="00E92449" w:rsidRPr="00CD4FB0" w:rsidRDefault="00E92449" w:rsidP="00E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26" w:type="dxa"/>
          </w:tcPr>
          <w:p w14:paraId="64B4DC4B" w14:textId="64A4D09F" w:rsidR="00E92449" w:rsidRPr="00CD4FB0" w:rsidRDefault="008B528A" w:rsidP="00E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912</w:t>
            </w:r>
            <w:r w:rsidR="00E92449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483</w:t>
            </w:r>
          </w:p>
        </w:tc>
      </w:tr>
      <w:tr w:rsidR="00E92449" w:rsidRPr="00CD4FB0" w14:paraId="5696479F" w14:textId="77777777" w:rsidTr="009F4D89">
        <w:trPr>
          <w:trHeight w:val="337"/>
        </w:trPr>
        <w:tc>
          <w:tcPr>
            <w:tcW w:w="4336" w:type="dxa"/>
          </w:tcPr>
          <w:p w14:paraId="6B7F6D19" w14:textId="166CB4BE" w:rsidR="00E92449" w:rsidRPr="00CD4FB0" w:rsidRDefault="00E92449">
            <w:pPr>
              <w:pStyle w:val="ListParagraph"/>
              <w:numPr>
                <w:ilvl w:val="0"/>
                <w:numId w:val="37"/>
              </w:numPr>
              <w:tabs>
                <w:tab w:val="clear" w:pos="680"/>
                <w:tab w:val="left" w:pos="573"/>
              </w:tabs>
              <w:ind w:right="-234" w:hanging="430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ด้าน</w:t>
            </w: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ป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ระชากรศาสตร์</w:t>
            </w:r>
          </w:p>
        </w:tc>
        <w:tc>
          <w:tcPr>
            <w:tcW w:w="239" w:type="dxa"/>
          </w:tcPr>
          <w:p w14:paraId="12893658" w14:textId="77777777" w:rsidR="00E92449" w:rsidRPr="00CD4FB0" w:rsidRDefault="00E92449" w:rsidP="00E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00" w:type="dxa"/>
          </w:tcPr>
          <w:p w14:paraId="34F694ED" w14:textId="216C73BB" w:rsidR="00B36FAC" w:rsidRPr="00CD4FB0" w:rsidRDefault="00B36FAC" w:rsidP="00E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288,357</w:t>
            </w:r>
          </w:p>
        </w:tc>
        <w:tc>
          <w:tcPr>
            <w:tcW w:w="296" w:type="dxa"/>
          </w:tcPr>
          <w:p w14:paraId="72BC2275" w14:textId="77777777" w:rsidR="00E92449" w:rsidRPr="00CD4FB0" w:rsidRDefault="00E92449" w:rsidP="00E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26" w:type="dxa"/>
          </w:tcPr>
          <w:p w14:paraId="3682E4F4" w14:textId="48E91086" w:rsidR="00E92449" w:rsidRPr="00CD4FB0" w:rsidRDefault="008B528A" w:rsidP="00E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385</w:t>
            </w:r>
            <w:r w:rsidR="00E92449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764</w:t>
            </w:r>
          </w:p>
        </w:tc>
      </w:tr>
      <w:tr w:rsidR="00E92449" w:rsidRPr="00CD4FB0" w14:paraId="64B4DC52" w14:textId="77777777" w:rsidTr="00E92449">
        <w:tc>
          <w:tcPr>
            <w:tcW w:w="4336" w:type="dxa"/>
          </w:tcPr>
          <w:p w14:paraId="64B4DC4D" w14:textId="276BAA01" w:rsidR="00E92449" w:rsidRPr="00CD4FB0" w:rsidRDefault="00C006F2">
            <w:pPr>
              <w:pStyle w:val="ListParagraph"/>
              <w:numPr>
                <w:ilvl w:val="0"/>
                <w:numId w:val="37"/>
              </w:numPr>
              <w:tabs>
                <w:tab w:val="clear" w:pos="680"/>
                <w:tab w:val="left" w:pos="573"/>
              </w:tabs>
              <w:ind w:hanging="430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ด้าน</w:t>
            </w:r>
            <w:r w:rsidR="00E92449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การเงิน</w:t>
            </w:r>
          </w:p>
        </w:tc>
        <w:tc>
          <w:tcPr>
            <w:tcW w:w="239" w:type="dxa"/>
          </w:tcPr>
          <w:p w14:paraId="64B4DC4E" w14:textId="77777777" w:rsidR="00E92449" w:rsidRPr="00CD4FB0" w:rsidRDefault="00E92449" w:rsidP="00E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64B4DC4F" w14:textId="1C0BDC9B" w:rsidR="00E92449" w:rsidRPr="00CD4FB0" w:rsidRDefault="00B36FAC" w:rsidP="00E9244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663,368</w:t>
            </w:r>
          </w:p>
        </w:tc>
        <w:tc>
          <w:tcPr>
            <w:tcW w:w="296" w:type="dxa"/>
          </w:tcPr>
          <w:p w14:paraId="64B4DC50" w14:textId="77777777" w:rsidR="00E92449" w:rsidRPr="00CD4FB0" w:rsidRDefault="00E92449" w:rsidP="00E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26" w:type="dxa"/>
            <w:vAlign w:val="bottom"/>
          </w:tcPr>
          <w:p w14:paraId="64B4DC51" w14:textId="1A4F9972" w:rsidR="00E92449" w:rsidRPr="00CD4FB0" w:rsidRDefault="00E92449" w:rsidP="00E9244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01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805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E92449" w:rsidRPr="00CD4FB0" w14:paraId="64B4DC58" w14:textId="77777777" w:rsidTr="00E92449">
        <w:trPr>
          <w:trHeight w:val="36"/>
        </w:trPr>
        <w:tc>
          <w:tcPr>
            <w:tcW w:w="4336" w:type="dxa"/>
          </w:tcPr>
          <w:p w14:paraId="64B4DC53" w14:textId="1C3689B4" w:rsidR="00E92449" w:rsidRPr="00CD4FB0" w:rsidRDefault="00E92449" w:rsidP="00E92449">
            <w:pPr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รวมที่รับรู้ในกำไรขาดทุนเบ็ดเสร็จอื่น</w:t>
            </w:r>
          </w:p>
        </w:tc>
        <w:tc>
          <w:tcPr>
            <w:tcW w:w="239" w:type="dxa"/>
          </w:tcPr>
          <w:p w14:paraId="64B4DC54" w14:textId="77777777" w:rsidR="00E92449" w:rsidRPr="00CD4FB0" w:rsidRDefault="00E92449" w:rsidP="00E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C55" w14:textId="036742DB" w:rsidR="00E92449" w:rsidRPr="00CD4FB0" w:rsidRDefault="00936662" w:rsidP="00E9244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1,603,595</w:t>
            </w:r>
          </w:p>
        </w:tc>
        <w:tc>
          <w:tcPr>
            <w:tcW w:w="296" w:type="dxa"/>
          </w:tcPr>
          <w:p w14:paraId="64B4DC56" w14:textId="77777777" w:rsidR="00E92449" w:rsidRPr="00CD4FB0" w:rsidRDefault="00E92449" w:rsidP="00E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C57" w14:textId="77693FDD" w:rsidR="00E92449" w:rsidRPr="00CD4FB0" w:rsidRDefault="00E92449" w:rsidP="00E9244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71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9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558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</w:tr>
    </w:tbl>
    <w:p w14:paraId="64B4DC59" w14:textId="77777777" w:rsidR="00923F93" w:rsidRPr="00CD4FB0" w:rsidRDefault="00923F93" w:rsidP="0010725A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08959FB0" w14:textId="1B5D9060" w:rsidR="002A6802" w:rsidRPr="00CD4FB0" w:rsidRDefault="0025088A" w:rsidP="001114C9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714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รายการ</w:t>
      </w:r>
      <w:r w:rsidR="00923F93" w:rsidRPr="00CD4FB0">
        <w:rPr>
          <w:rFonts w:ascii="BrowalliaUPC" w:hAnsi="BrowalliaUPC" w:cs="BrowalliaUPC"/>
          <w:sz w:val="28"/>
          <w:szCs w:val="28"/>
          <w:cs/>
          <w:lang w:val="en-GB"/>
        </w:rPr>
        <w:t>ทั้งหมดข้างต้นจะถูกรวมอยู่ในรายการที่ไม่ต้องจัดประเภทใหม่เข้าไปไว้ในกำไรหรือขาดทุนในภายหลัง</w:t>
      </w:r>
    </w:p>
    <w:p w14:paraId="6BF1D441" w14:textId="77777777" w:rsidR="007A7EAA" w:rsidRPr="00CD4FB0" w:rsidRDefault="007A7EAA" w:rsidP="00662CE1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714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64B4DC5D" w14:textId="276AB886" w:rsidR="000A1277" w:rsidRPr="00CD4FB0" w:rsidRDefault="000A1277" w:rsidP="00662CE1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65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756"/>
        </w:tabs>
        <w:spacing w:line="240" w:lineRule="auto"/>
        <w:ind w:left="714" w:hanging="283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การวิเคราะห์ความอ่อนไหว</w:t>
      </w:r>
    </w:p>
    <w:p w14:paraId="5C80FFD5" w14:textId="77777777" w:rsidR="00662CE1" w:rsidRPr="00CD4FB0" w:rsidRDefault="00662CE1" w:rsidP="00662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4"/>
        <w:jc w:val="thaiDistribute"/>
        <w:rPr>
          <w:rFonts w:ascii="BrowalliaUPC" w:hAnsi="BrowalliaUPC" w:cs="BrowalliaUPC"/>
          <w:sz w:val="20"/>
          <w:szCs w:val="20"/>
          <w:cs/>
          <w:lang w:val="en-GB"/>
        </w:rPr>
      </w:pPr>
    </w:p>
    <w:p w14:paraId="64B4DC5E" w14:textId="0D034554" w:rsidR="000A1277" w:rsidRPr="00CD4FB0" w:rsidRDefault="000A1277" w:rsidP="00A2627D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714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7F50EC8A" w14:textId="77777777" w:rsidR="00E735CE" w:rsidRPr="00CD4FB0" w:rsidRDefault="00E735CE" w:rsidP="00E735CE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714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64B4DC61" w14:textId="1EFD87D6" w:rsidR="001178B6" w:rsidRPr="00CD4FB0" w:rsidRDefault="000A1277" w:rsidP="00E735CE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714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การเปลี่ยนแปลงของสมมติฐานที่สำคัญสำหรับสถิติประกันภัย</w:t>
      </w:r>
    </w:p>
    <w:p w14:paraId="5E79C5AE" w14:textId="77777777" w:rsidR="00DF002A" w:rsidRPr="00CD4FB0" w:rsidRDefault="00DF002A" w:rsidP="009973B9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tbl>
      <w:tblPr>
        <w:tblW w:w="8602" w:type="dxa"/>
        <w:tblInd w:w="686" w:type="dxa"/>
        <w:tblLayout w:type="fixed"/>
        <w:tblLook w:val="0000" w:firstRow="0" w:lastRow="0" w:firstColumn="0" w:lastColumn="0" w:noHBand="0" w:noVBand="0"/>
      </w:tblPr>
      <w:tblGrid>
        <w:gridCol w:w="4134"/>
        <w:gridCol w:w="850"/>
        <w:gridCol w:w="283"/>
        <w:gridCol w:w="1530"/>
        <w:gridCol w:w="283"/>
        <w:gridCol w:w="1522"/>
      </w:tblGrid>
      <w:tr w:rsidR="00E92449" w:rsidRPr="00CD4FB0" w14:paraId="64B4DC6F" w14:textId="77777777" w:rsidTr="00E92449">
        <w:trPr>
          <w:cantSplit/>
        </w:trPr>
        <w:tc>
          <w:tcPr>
            <w:tcW w:w="4134" w:type="dxa"/>
          </w:tcPr>
          <w:p w14:paraId="64B4DC6B" w14:textId="77777777" w:rsidR="00E92449" w:rsidRPr="00CD4FB0" w:rsidRDefault="00E92449" w:rsidP="005073AD">
            <w:pPr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850" w:type="dxa"/>
          </w:tcPr>
          <w:p w14:paraId="02624100" w14:textId="7F7B2028" w:rsidR="00E92449" w:rsidRPr="00CD4FB0" w:rsidRDefault="00E92449" w:rsidP="005073AD">
            <w:pPr>
              <w:ind w:left="-105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58E356DC" w14:textId="77777777" w:rsidR="00E92449" w:rsidRPr="00CD4FB0" w:rsidRDefault="00E92449" w:rsidP="005073AD">
            <w:pPr>
              <w:ind w:left="-105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3335" w:type="dxa"/>
            <w:gridSpan w:val="3"/>
            <w:tcBorders>
              <w:bottom w:val="single" w:sz="4" w:space="0" w:color="auto"/>
            </w:tcBorders>
          </w:tcPr>
          <w:p w14:paraId="64B4DC6E" w14:textId="4E31E898" w:rsidR="00E92449" w:rsidRPr="00CD4FB0" w:rsidRDefault="00E92449" w:rsidP="005073AD">
            <w:pPr>
              <w:ind w:left="-105" w:right="-10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E92449" w:rsidRPr="00CD4FB0" w14:paraId="04A100E2" w14:textId="77777777" w:rsidTr="00E92449">
        <w:trPr>
          <w:cantSplit/>
        </w:trPr>
        <w:tc>
          <w:tcPr>
            <w:tcW w:w="4134" w:type="dxa"/>
          </w:tcPr>
          <w:p w14:paraId="78B51C62" w14:textId="77777777" w:rsidR="00E92449" w:rsidRPr="00CD4FB0" w:rsidRDefault="00E92449" w:rsidP="00E92449">
            <w:pPr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70ED4C2" w14:textId="43667CAA" w:rsidR="00E92449" w:rsidRPr="00CD4FB0" w:rsidRDefault="00E92449" w:rsidP="00E92449">
            <w:pPr>
              <w:ind w:left="-105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283" w:type="dxa"/>
          </w:tcPr>
          <w:p w14:paraId="6F050BBD" w14:textId="77777777" w:rsidR="00E92449" w:rsidRPr="00CD4FB0" w:rsidRDefault="00E92449" w:rsidP="00E92449">
            <w:pPr>
              <w:ind w:left="-105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FA035C4" w14:textId="4DC9672A" w:rsidR="00E92449" w:rsidRPr="00CD4FB0" w:rsidRDefault="00E92449" w:rsidP="00E92449">
            <w:pPr>
              <w:ind w:left="-105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03B6D75" w14:textId="77777777" w:rsidR="00E92449" w:rsidRPr="00CD4FB0" w:rsidRDefault="00E92449" w:rsidP="00E92449">
            <w:pPr>
              <w:ind w:left="-105" w:right="-108"/>
              <w:jc w:val="center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2DF64" w14:textId="42879531" w:rsidR="00E92449" w:rsidRPr="00CD4FB0" w:rsidRDefault="00E92449" w:rsidP="00E92449">
            <w:pPr>
              <w:ind w:left="-105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ลดลง</w:t>
            </w:r>
          </w:p>
        </w:tc>
      </w:tr>
      <w:tr w:rsidR="00E92449" w:rsidRPr="00CD4FB0" w14:paraId="38868326" w14:textId="77777777" w:rsidTr="00290D4C">
        <w:trPr>
          <w:cantSplit/>
          <w:trHeight w:val="255"/>
        </w:trPr>
        <w:tc>
          <w:tcPr>
            <w:tcW w:w="4134" w:type="dxa"/>
          </w:tcPr>
          <w:p w14:paraId="14C5CE61" w14:textId="474CC207" w:rsidR="00290D4C" w:rsidRPr="00CD4FB0" w:rsidRDefault="00290D4C" w:rsidP="00E92449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38B2227" w14:textId="77777777" w:rsidR="00E92449" w:rsidRPr="00CD4FB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0BA9ED84" w14:textId="77777777" w:rsidR="00E92449" w:rsidRPr="00CD4FB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1098F0A" w14:textId="77777777" w:rsidR="00E92449" w:rsidRPr="00CD4FB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36C11AF2" w14:textId="77777777" w:rsidR="00E92449" w:rsidRPr="00CD4FB0" w:rsidRDefault="00E92449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</w:tcPr>
          <w:p w14:paraId="2933851D" w14:textId="77777777" w:rsidR="00E92449" w:rsidRPr="00CD4FB0" w:rsidRDefault="00E92449" w:rsidP="00E92449">
            <w:pPr>
              <w:tabs>
                <w:tab w:val="left" w:pos="988"/>
              </w:tabs>
              <w:ind w:left="-92" w:right="3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92449" w:rsidRPr="00CD4FB0" w14:paraId="64B4DC74" w14:textId="77777777" w:rsidTr="00EF1466">
        <w:trPr>
          <w:cantSplit/>
        </w:trPr>
        <w:tc>
          <w:tcPr>
            <w:tcW w:w="4134" w:type="dxa"/>
          </w:tcPr>
          <w:p w14:paraId="64B4DC70" w14:textId="3EFBB9B5" w:rsidR="00E92449" w:rsidRPr="00CD4FB0" w:rsidRDefault="00E92449" w:rsidP="00E92449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  <w:lang w:val="en-GB"/>
              </w:rPr>
              <w:t>256</w:t>
            </w:r>
            <w:r w:rsidRPr="00CD4FB0"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</w:rPr>
              <w:t>5</w:t>
            </w:r>
          </w:p>
        </w:tc>
        <w:tc>
          <w:tcPr>
            <w:tcW w:w="850" w:type="dxa"/>
          </w:tcPr>
          <w:p w14:paraId="181D76DD" w14:textId="77777777" w:rsidR="00E92449" w:rsidRPr="00CD4FB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70034890" w14:textId="77777777" w:rsidR="00E92449" w:rsidRPr="00CD4FB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</w:tcPr>
          <w:p w14:paraId="64B4DC71" w14:textId="14F40227" w:rsidR="00E92449" w:rsidRPr="00CD4FB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64B4DC72" w14:textId="77777777" w:rsidR="00E92449" w:rsidRPr="00CD4FB0" w:rsidRDefault="00E92449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</w:tcPr>
          <w:p w14:paraId="64B4DC73" w14:textId="77777777" w:rsidR="00E92449" w:rsidRPr="00CD4FB0" w:rsidRDefault="00E92449" w:rsidP="00E92449">
            <w:pPr>
              <w:tabs>
                <w:tab w:val="left" w:pos="988"/>
              </w:tabs>
              <w:ind w:left="-92" w:right="3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92449" w:rsidRPr="00CD4FB0" w14:paraId="64B4DC79" w14:textId="77777777" w:rsidTr="00232099">
        <w:trPr>
          <w:cantSplit/>
        </w:trPr>
        <w:tc>
          <w:tcPr>
            <w:tcW w:w="4134" w:type="dxa"/>
          </w:tcPr>
          <w:p w14:paraId="64B4DC75" w14:textId="77777777" w:rsidR="00E92449" w:rsidRPr="00CD4FB0" w:rsidRDefault="00E92449" w:rsidP="00E92449">
            <w:pPr>
              <w:jc w:val="thaiDistribute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อัตราคิดลด</w:t>
            </w:r>
          </w:p>
        </w:tc>
        <w:tc>
          <w:tcPr>
            <w:tcW w:w="850" w:type="dxa"/>
          </w:tcPr>
          <w:p w14:paraId="476DFF2A" w14:textId="77777777" w:rsidR="00E92449" w:rsidRPr="00CD4FB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53ECC6AF" w14:textId="77777777" w:rsidR="00E92449" w:rsidRPr="00CD4FB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</w:tcPr>
          <w:p w14:paraId="64B4DC76" w14:textId="3848979A" w:rsidR="00E92449" w:rsidRPr="00CD4FB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64B4DC77" w14:textId="77777777" w:rsidR="00E92449" w:rsidRPr="00CD4FB0" w:rsidRDefault="00E92449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</w:tcPr>
          <w:p w14:paraId="64B4DC78" w14:textId="77777777" w:rsidR="00E92449" w:rsidRPr="00CD4FB0" w:rsidRDefault="00E92449" w:rsidP="00E92449">
            <w:pPr>
              <w:tabs>
                <w:tab w:val="left" w:pos="988"/>
              </w:tabs>
              <w:ind w:left="-92" w:right="3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92449" w:rsidRPr="00CD4FB0" w14:paraId="64B4DC7E" w14:textId="77777777" w:rsidTr="00232099">
        <w:trPr>
          <w:cantSplit/>
        </w:trPr>
        <w:tc>
          <w:tcPr>
            <w:tcW w:w="4134" w:type="dxa"/>
          </w:tcPr>
          <w:p w14:paraId="64B4DC7A" w14:textId="12FE8274" w:rsidR="00E92449" w:rsidRPr="00CD4FB0" w:rsidRDefault="00E92449" w:rsidP="00650E4F">
            <w:pPr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การเพิ่มขึ้น 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ลดลง) ของภาระผูกพันผลประโยชน์พนักงาน</w:t>
            </w:r>
          </w:p>
        </w:tc>
        <w:tc>
          <w:tcPr>
            <w:tcW w:w="850" w:type="dxa"/>
            <w:vAlign w:val="bottom"/>
          </w:tcPr>
          <w:p w14:paraId="216F42B4" w14:textId="1CC41E6E" w:rsidR="00E92449" w:rsidRPr="00CD4FB0" w:rsidRDefault="008B528A" w:rsidP="00E92449">
            <w:pPr>
              <w:tabs>
                <w:tab w:val="left" w:pos="540"/>
                <w:tab w:val="left" w:pos="5018"/>
              </w:tabs>
              <w:ind w:right="-15"/>
              <w:jc w:val="center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  <w:r w:rsidRPr="008B528A">
              <w:rPr>
                <w:rFonts w:ascii="BrowalliaUPC" w:hAnsi="BrowalliaUPC" w:cs="BrowalliaUPC" w:hint="cs"/>
                <w:color w:val="000000"/>
                <w:sz w:val="24"/>
                <w:szCs w:val="24"/>
              </w:rPr>
              <w:t>0</w:t>
            </w:r>
            <w:r w:rsidR="003E2BE6" w:rsidRPr="00CD4FB0">
              <w:rPr>
                <w:rFonts w:ascii="BrowalliaUPC" w:hAnsi="BrowalliaUPC" w:cs="BrowalliaUPC" w:hint="cs"/>
                <w:color w:val="000000"/>
                <w:sz w:val="24"/>
                <w:szCs w:val="24"/>
                <w:cs/>
              </w:rPr>
              <w:t>.</w:t>
            </w:r>
            <w:r w:rsidRPr="008B528A">
              <w:rPr>
                <w:rFonts w:ascii="BrowalliaUPC" w:hAnsi="BrowalliaUPC" w:cs="BrowalliaUPC" w:hint="cs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3" w:type="dxa"/>
          </w:tcPr>
          <w:p w14:paraId="05758B78" w14:textId="77777777" w:rsidR="00E92449" w:rsidRPr="00CD4FB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12" w:space="0" w:color="auto"/>
            </w:tcBorders>
            <w:vAlign w:val="bottom"/>
          </w:tcPr>
          <w:p w14:paraId="64B4DC7B" w14:textId="0F309D74" w:rsidR="00E92449" w:rsidRPr="00CD4FB0" w:rsidRDefault="006F383E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(1,881,313)</w:t>
            </w:r>
          </w:p>
        </w:tc>
        <w:tc>
          <w:tcPr>
            <w:tcW w:w="283" w:type="dxa"/>
            <w:vAlign w:val="bottom"/>
          </w:tcPr>
          <w:p w14:paraId="64B4DC7C" w14:textId="77777777" w:rsidR="00E92449" w:rsidRPr="00CD4FB0" w:rsidRDefault="00E92449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tcBorders>
              <w:bottom w:val="single" w:sz="12" w:space="0" w:color="auto"/>
            </w:tcBorders>
            <w:vAlign w:val="bottom"/>
          </w:tcPr>
          <w:p w14:paraId="64B4DC7D" w14:textId="4C5B2A93" w:rsidR="00E92449" w:rsidRPr="00CD4FB0" w:rsidRDefault="006F383E" w:rsidP="00E92449">
            <w:pPr>
              <w:tabs>
                <w:tab w:val="left" w:pos="988"/>
              </w:tabs>
              <w:ind w:left="-92" w:right="3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2,048,629</w:t>
            </w:r>
          </w:p>
        </w:tc>
      </w:tr>
      <w:tr w:rsidR="00E92449" w:rsidRPr="00CD4FB0" w14:paraId="24995828" w14:textId="77777777" w:rsidTr="00290D4C">
        <w:trPr>
          <w:cantSplit/>
          <w:trHeight w:hRule="exact" w:val="255"/>
        </w:trPr>
        <w:tc>
          <w:tcPr>
            <w:tcW w:w="4134" w:type="dxa"/>
          </w:tcPr>
          <w:p w14:paraId="3054D978" w14:textId="77777777" w:rsidR="00E92449" w:rsidRPr="00CD4FB0" w:rsidRDefault="00E92449" w:rsidP="00E92449">
            <w:pPr>
              <w:ind w:left="234" w:hanging="234"/>
              <w:rPr>
                <w:rFonts w:ascii="BrowalliaUPC" w:hAnsi="BrowalliaUPC" w:cs="BrowalliaUPC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14:paraId="42279514" w14:textId="77777777" w:rsidR="00E92449" w:rsidRPr="00CD4FB0" w:rsidRDefault="00E92449" w:rsidP="00E92449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7A16807E" w14:textId="77777777" w:rsidR="00E92449" w:rsidRPr="00CD4FB0" w:rsidRDefault="00E92449" w:rsidP="00E92449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12" w:space="0" w:color="auto"/>
            </w:tcBorders>
            <w:vAlign w:val="bottom"/>
          </w:tcPr>
          <w:p w14:paraId="038EFADC" w14:textId="2E1BC30C" w:rsidR="00E92449" w:rsidRPr="00CD4FB0" w:rsidRDefault="00E92449" w:rsidP="00E92449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1F3A6E31" w14:textId="77777777" w:rsidR="00E92449" w:rsidRPr="00CD4FB0" w:rsidRDefault="00E92449" w:rsidP="00E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360" w:right="-15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tcBorders>
              <w:top w:val="single" w:sz="12" w:space="0" w:color="auto"/>
            </w:tcBorders>
            <w:vAlign w:val="bottom"/>
          </w:tcPr>
          <w:p w14:paraId="1FA1FDFB" w14:textId="77777777" w:rsidR="00E92449" w:rsidRPr="00CD4FB0" w:rsidRDefault="00E92449" w:rsidP="00E92449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92449" w:rsidRPr="00CD4FB0" w14:paraId="64B4DC88" w14:textId="77777777" w:rsidTr="00232099">
        <w:trPr>
          <w:cantSplit/>
        </w:trPr>
        <w:tc>
          <w:tcPr>
            <w:tcW w:w="4134" w:type="dxa"/>
          </w:tcPr>
          <w:p w14:paraId="64B4DC84" w14:textId="77777777" w:rsidR="00E92449" w:rsidRPr="00CD4FB0" w:rsidRDefault="00E92449" w:rsidP="00E92449">
            <w:pPr>
              <w:ind w:left="234" w:hanging="234"/>
              <w:rPr>
                <w:rFonts w:ascii="BrowalliaUPC" w:hAnsi="BrowalliaUPC" w:cs="BrowalliaUPC"/>
                <w:b/>
                <w:bCs/>
                <w:sz w:val="24"/>
                <w:szCs w:val="24"/>
                <w:rtl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850" w:type="dxa"/>
          </w:tcPr>
          <w:p w14:paraId="38F60B6A" w14:textId="77777777" w:rsidR="00E92449" w:rsidRPr="00CD4FB0" w:rsidRDefault="00E92449" w:rsidP="00E92449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6121E25A" w14:textId="77777777" w:rsidR="00E92449" w:rsidRPr="00CD4FB0" w:rsidRDefault="00E92449" w:rsidP="00E92449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4B4DC85" w14:textId="709A0E42" w:rsidR="00E92449" w:rsidRPr="00CD4FB0" w:rsidRDefault="00E92449" w:rsidP="00E92449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64B4DC86" w14:textId="77777777" w:rsidR="00E92449" w:rsidRPr="00CD4FB0" w:rsidRDefault="00E92449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vAlign w:val="bottom"/>
          </w:tcPr>
          <w:p w14:paraId="64B4DC87" w14:textId="77777777" w:rsidR="00E92449" w:rsidRPr="00CD4FB0" w:rsidRDefault="00E92449" w:rsidP="00E92449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92449" w:rsidRPr="00CD4FB0" w14:paraId="64B4DC8D" w14:textId="77777777" w:rsidTr="00232099">
        <w:trPr>
          <w:cantSplit/>
        </w:trPr>
        <w:tc>
          <w:tcPr>
            <w:tcW w:w="4134" w:type="dxa"/>
          </w:tcPr>
          <w:p w14:paraId="64B4DC89" w14:textId="541A9435" w:rsidR="00E92449" w:rsidRPr="00CD4FB0" w:rsidRDefault="00E92449" w:rsidP="00650E4F">
            <w:pPr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การเพิ่มขึ้น 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ลดลง) ของภาระผูกพันผลประโยชน์พนักงาน</w:t>
            </w:r>
          </w:p>
        </w:tc>
        <w:tc>
          <w:tcPr>
            <w:tcW w:w="850" w:type="dxa"/>
            <w:vAlign w:val="bottom"/>
          </w:tcPr>
          <w:p w14:paraId="254F04AC" w14:textId="0B604089" w:rsidR="00E92449" w:rsidRPr="00CD4FB0" w:rsidRDefault="008B528A" w:rsidP="00E92449">
            <w:pPr>
              <w:jc w:val="center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  <w:r w:rsidRPr="008B528A">
              <w:rPr>
                <w:rFonts w:ascii="BrowalliaUPC" w:hAnsi="BrowalliaUPC" w:cs="BrowalliaUPC" w:hint="cs"/>
                <w:color w:val="000000"/>
                <w:sz w:val="24"/>
                <w:szCs w:val="24"/>
              </w:rPr>
              <w:t>0</w:t>
            </w:r>
            <w:r w:rsidR="003E2BE6" w:rsidRPr="00CD4FB0">
              <w:rPr>
                <w:rFonts w:ascii="BrowalliaUPC" w:hAnsi="BrowalliaUPC" w:cs="BrowalliaUPC" w:hint="cs"/>
                <w:color w:val="000000"/>
                <w:sz w:val="24"/>
                <w:szCs w:val="24"/>
                <w:cs/>
              </w:rPr>
              <w:t>.</w:t>
            </w:r>
            <w:r w:rsidRPr="008B528A">
              <w:rPr>
                <w:rFonts w:ascii="BrowalliaUPC" w:hAnsi="BrowalliaUPC" w:cs="BrowalliaUPC" w:hint="cs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3" w:type="dxa"/>
          </w:tcPr>
          <w:p w14:paraId="0CFAD91E" w14:textId="77777777" w:rsidR="00E92449" w:rsidRPr="00CD4FB0" w:rsidRDefault="00E92449" w:rsidP="00E92449">
            <w:pPr>
              <w:jc w:val="right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12" w:space="0" w:color="auto"/>
            </w:tcBorders>
            <w:vAlign w:val="bottom"/>
          </w:tcPr>
          <w:p w14:paraId="64B4DC8A" w14:textId="66DCAADF" w:rsidR="00E92449" w:rsidRPr="00CD4FB0" w:rsidRDefault="006F383E" w:rsidP="00E92449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1,759,853</w:t>
            </w:r>
          </w:p>
        </w:tc>
        <w:tc>
          <w:tcPr>
            <w:tcW w:w="283" w:type="dxa"/>
            <w:vAlign w:val="bottom"/>
          </w:tcPr>
          <w:p w14:paraId="64B4DC8B" w14:textId="77777777" w:rsidR="00E92449" w:rsidRPr="00CD4FB0" w:rsidRDefault="00E92449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tcBorders>
              <w:bottom w:val="single" w:sz="12" w:space="0" w:color="auto"/>
            </w:tcBorders>
            <w:vAlign w:val="bottom"/>
          </w:tcPr>
          <w:p w14:paraId="64B4DC8C" w14:textId="6A4B0781" w:rsidR="00E92449" w:rsidRPr="00CD4FB0" w:rsidRDefault="006F383E" w:rsidP="00E92449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(1,631,958)</w:t>
            </w:r>
          </w:p>
        </w:tc>
      </w:tr>
      <w:tr w:rsidR="00E92449" w:rsidRPr="00CD4FB0" w14:paraId="64B4DC92" w14:textId="77777777" w:rsidTr="00290D4C">
        <w:trPr>
          <w:cantSplit/>
          <w:trHeight w:hRule="exact" w:val="255"/>
        </w:trPr>
        <w:tc>
          <w:tcPr>
            <w:tcW w:w="4134" w:type="dxa"/>
          </w:tcPr>
          <w:p w14:paraId="64B4DC8E" w14:textId="77777777" w:rsidR="00E92449" w:rsidRPr="00CD4FB0" w:rsidRDefault="00E92449" w:rsidP="00E92449">
            <w:pPr>
              <w:ind w:left="234" w:hanging="234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  <w:bookmarkStart w:id="12" w:name="_Hlk33282921"/>
          </w:p>
        </w:tc>
        <w:tc>
          <w:tcPr>
            <w:tcW w:w="850" w:type="dxa"/>
          </w:tcPr>
          <w:p w14:paraId="4D49117B" w14:textId="77777777" w:rsidR="00E92449" w:rsidRPr="00CD4FB0" w:rsidRDefault="00E92449" w:rsidP="00E92449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49C0C4F9" w14:textId="77777777" w:rsidR="00E92449" w:rsidRPr="00CD4FB0" w:rsidRDefault="00E92449" w:rsidP="00E92449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12" w:space="0" w:color="auto"/>
            </w:tcBorders>
            <w:vAlign w:val="bottom"/>
          </w:tcPr>
          <w:p w14:paraId="64B4DC8F" w14:textId="0E98549F" w:rsidR="00E92449" w:rsidRPr="00CD4FB0" w:rsidRDefault="00E92449" w:rsidP="00E92449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64B4DC90" w14:textId="77777777" w:rsidR="00E92449" w:rsidRPr="00CD4FB0" w:rsidRDefault="00E92449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tcBorders>
              <w:top w:val="single" w:sz="12" w:space="0" w:color="auto"/>
            </w:tcBorders>
            <w:vAlign w:val="bottom"/>
          </w:tcPr>
          <w:p w14:paraId="64B4DC91" w14:textId="77777777" w:rsidR="00E92449" w:rsidRPr="00CD4FB0" w:rsidRDefault="00E92449" w:rsidP="00E92449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bookmarkEnd w:id="12"/>
      <w:tr w:rsidR="00E92449" w:rsidRPr="00CD4FB0" w14:paraId="64B4DC97" w14:textId="77777777" w:rsidTr="00232099">
        <w:trPr>
          <w:cantSplit/>
        </w:trPr>
        <w:tc>
          <w:tcPr>
            <w:tcW w:w="4134" w:type="dxa"/>
          </w:tcPr>
          <w:p w14:paraId="64B4DC93" w14:textId="77777777" w:rsidR="00E92449" w:rsidRPr="00CD4FB0" w:rsidRDefault="00E92449" w:rsidP="00E92449">
            <w:pPr>
              <w:ind w:left="234" w:hanging="234"/>
              <w:rPr>
                <w:rFonts w:ascii="BrowalliaUPC" w:hAnsi="BrowalliaUPC" w:cs="BrowalliaUPC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850" w:type="dxa"/>
          </w:tcPr>
          <w:p w14:paraId="0226104A" w14:textId="25A93A4D" w:rsidR="00E92449" w:rsidRPr="00CD4FB0" w:rsidRDefault="00E92449" w:rsidP="00E92449">
            <w:pPr>
              <w:tabs>
                <w:tab w:val="left" w:pos="540"/>
              </w:tabs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79C51570" w14:textId="77777777" w:rsidR="00E92449" w:rsidRPr="00CD4FB0" w:rsidRDefault="00E92449" w:rsidP="00E92449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4B4DC94" w14:textId="338863CC" w:rsidR="00E92449" w:rsidRPr="00CD4FB0" w:rsidRDefault="00E92449" w:rsidP="00E92449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64B4DC95" w14:textId="77777777" w:rsidR="00E92449" w:rsidRPr="00CD4FB0" w:rsidRDefault="00E92449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vAlign w:val="bottom"/>
          </w:tcPr>
          <w:p w14:paraId="64B4DC96" w14:textId="77777777" w:rsidR="00E92449" w:rsidRPr="00CD4FB0" w:rsidRDefault="00E92449" w:rsidP="00E92449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92449" w:rsidRPr="00CD4FB0" w14:paraId="64B4DC9C" w14:textId="77777777" w:rsidTr="00232099">
        <w:trPr>
          <w:cantSplit/>
        </w:trPr>
        <w:tc>
          <w:tcPr>
            <w:tcW w:w="4134" w:type="dxa"/>
          </w:tcPr>
          <w:p w14:paraId="64B4DC98" w14:textId="38CE9B8A" w:rsidR="00E92449" w:rsidRPr="00CD4FB0" w:rsidRDefault="00E92449" w:rsidP="00650E4F">
            <w:pPr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การเพิ่มขึ้น 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ลดลง) ของภาระผูกพันผลประโยชน์พนักงาน</w:t>
            </w:r>
          </w:p>
        </w:tc>
        <w:tc>
          <w:tcPr>
            <w:tcW w:w="850" w:type="dxa"/>
            <w:vAlign w:val="bottom"/>
          </w:tcPr>
          <w:p w14:paraId="55DE9672" w14:textId="011071C8" w:rsidR="00E92449" w:rsidRPr="00CD4FB0" w:rsidRDefault="008B528A" w:rsidP="00E92449">
            <w:pPr>
              <w:tabs>
                <w:tab w:val="left" w:pos="540"/>
              </w:tabs>
              <w:jc w:val="center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  <w:r w:rsidRPr="008B528A">
              <w:rPr>
                <w:rFonts w:ascii="BrowalliaUPC" w:hAnsi="BrowalliaUPC" w:cs="BrowalliaUPC" w:hint="cs"/>
                <w:color w:val="000000"/>
                <w:sz w:val="24"/>
                <w:szCs w:val="24"/>
              </w:rPr>
              <w:t>10</w:t>
            </w:r>
            <w:r w:rsidR="003E2BE6" w:rsidRPr="00CD4FB0">
              <w:rPr>
                <w:rFonts w:ascii="BrowalliaUPC" w:hAnsi="BrowalliaUPC" w:cs="BrowalliaUPC" w:hint="cs"/>
                <w:color w:val="000000"/>
                <w:sz w:val="24"/>
                <w:szCs w:val="24"/>
                <w:cs/>
              </w:rPr>
              <w:t>.</w:t>
            </w:r>
            <w:r w:rsidRPr="008B528A">
              <w:rPr>
                <w:rFonts w:ascii="BrowalliaUPC" w:hAnsi="BrowalliaUPC" w:cs="BrowalliaUPC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3" w:type="dxa"/>
          </w:tcPr>
          <w:p w14:paraId="5D9931B5" w14:textId="77777777" w:rsidR="00E92449" w:rsidRPr="00CD4FB0" w:rsidRDefault="00E92449" w:rsidP="00E92449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12" w:space="0" w:color="auto"/>
            </w:tcBorders>
            <w:vAlign w:val="bottom"/>
          </w:tcPr>
          <w:p w14:paraId="64B4DC99" w14:textId="4825B4A8" w:rsidR="00E92449" w:rsidRPr="00CD4FB0" w:rsidRDefault="00BA6591" w:rsidP="00E92449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(405,308)</w:t>
            </w:r>
          </w:p>
        </w:tc>
        <w:tc>
          <w:tcPr>
            <w:tcW w:w="283" w:type="dxa"/>
            <w:vAlign w:val="bottom"/>
          </w:tcPr>
          <w:p w14:paraId="64B4DC9A" w14:textId="77777777" w:rsidR="00E92449" w:rsidRPr="00CD4FB0" w:rsidRDefault="00E92449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tcBorders>
              <w:bottom w:val="single" w:sz="12" w:space="0" w:color="auto"/>
            </w:tcBorders>
            <w:vAlign w:val="bottom"/>
          </w:tcPr>
          <w:p w14:paraId="64B4DC9B" w14:textId="04A0961B" w:rsidR="00E92449" w:rsidRPr="00CD4FB0" w:rsidRDefault="00BA6591" w:rsidP="00E92449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420,919</w:t>
            </w:r>
          </w:p>
        </w:tc>
      </w:tr>
      <w:tr w:rsidR="00E92449" w:rsidRPr="00CD4FB0" w14:paraId="6F349F53" w14:textId="77777777" w:rsidTr="00290D4C">
        <w:trPr>
          <w:cantSplit/>
          <w:trHeight w:val="255"/>
        </w:trPr>
        <w:tc>
          <w:tcPr>
            <w:tcW w:w="4134" w:type="dxa"/>
          </w:tcPr>
          <w:p w14:paraId="63839BCF" w14:textId="77777777" w:rsidR="00E92449" w:rsidRPr="00CD4FB0" w:rsidRDefault="00E92449" w:rsidP="00E92449">
            <w:pPr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850" w:type="dxa"/>
          </w:tcPr>
          <w:p w14:paraId="4AFD4AA9" w14:textId="77777777" w:rsidR="00E92449" w:rsidRPr="00CD4FB0" w:rsidRDefault="00E92449" w:rsidP="00E92449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722615E6" w14:textId="77777777" w:rsidR="00E92449" w:rsidRPr="00CD4FB0" w:rsidRDefault="00E92449" w:rsidP="00E92449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3335" w:type="dxa"/>
            <w:gridSpan w:val="3"/>
          </w:tcPr>
          <w:p w14:paraId="3A2316F6" w14:textId="77777777" w:rsidR="00E92449" w:rsidRPr="00CD4FB0" w:rsidRDefault="00E92449" w:rsidP="00E92449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92449" w:rsidRPr="00CD4FB0" w14:paraId="059F2898" w14:textId="77777777" w:rsidTr="00EF1466">
        <w:trPr>
          <w:cantSplit/>
        </w:trPr>
        <w:tc>
          <w:tcPr>
            <w:tcW w:w="4134" w:type="dxa"/>
          </w:tcPr>
          <w:p w14:paraId="001724E4" w14:textId="37F5649E" w:rsidR="00E92449" w:rsidRPr="00CD4FB0" w:rsidRDefault="00E92449" w:rsidP="00E92449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  <w:lang w:val="en-GB"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  <w:lang w:val="en-GB"/>
              </w:rPr>
              <w:t>2564</w:t>
            </w:r>
          </w:p>
        </w:tc>
        <w:tc>
          <w:tcPr>
            <w:tcW w:w="850" w:type="dxa"/>
          </w:tcPr>
          <w:p w14:paraId="12EEFF1F" w14:textId="77777777" w:rsidR="00E92449" w:rsidRPr="00CD4FB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75BDF5E4" w14:textId="77777777" w:rsidR="00E92449" w:rsidRPr="00CD4FB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</w:tcPr>
          <w:p w14:paraId="138F2B14" w14:textId="77777777" w:rsidR="00E92449" w:rsidRPr="00CD4FB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76745A48" w14:textId="77777777" w:rsidR="00E92449" w:rsidRPr="00CD4FB0" w:rsidRDefault="00E92449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</w:tcPr>
          <w:p w14:paraId="68B868F3" w14:textId="77777777" w:rsidR="00E92449" w:rsidRPr="00CD4FB0" w:rsidRDefault="00E92449" w:rsidP="00E92449">
            <w:pPr>
              <w:tabs>
                <w:tab w:val="left" w:pos="988"/>
              </w:tabs>
              <w:ind w:left="-92" w:right="3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92449" w:rsidRPr="00CD4FB0" w14:paraId="1B476669" w14:textId="77777777" w:rsidTr="00232099">
        <w:trPr>
          <w:cantSplit/>
        </w:trPr>
        <w:tc>
          <w:tcPr>
            <w:tcW w:w="4134" w:type="dxa"/>
          </w:tcPr>
          <w:p w14:paraId="45E4FB6D" w14:textId="77777777" w:rsidR="00E92449" w:rsidRPr="00CD4FB0" w:rsidRDefault="00E92449" w:rsidP="00E92449">
            <w:pPr>
              <w:jc w:val="thaiDistribute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อัตราคิดลด</w:t>
            </w:r>
          </w:p>
        </w:tc>
        <w:tc>
          <w:tcPr>
            <w:tcW w:w="850" w:type="dxa"/>
          </w:tcPr>
          <w:p w14:paraId="7C8E64E1" w14:textId="77777777" w:rsidR="00E92449" w:rsidRPr="00CD4FB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7DC0F53C" w14:textId="77777777" w:rsidR="00E92449" w:rsidRPr="00CD4FB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</w:tcPr>
          <w:p w14:paraId="6E8CF568" w14:textId="77777777" w:rsidR="00E92449" w:rsidRPr="00CD4FB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30AF854D" w14:textId="77777777" w:rsidR="00E92449" w:rsidRPr="00CD4FB0" w:rsidRDefault="00E92449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</w:tcPr>
          <w:p w14:paraId="5899B1D0" w14:textId="77777777" w:rsidR="00E92449" w:rsidRPr="00CD4FB0" w:rsidRDefault="00E92449" w:rsidP="00E92449">
            <w:pPr>
              <w:tabs>
                <w:tab w:val="left" w:pos="988"/>
              </w:tabs>
              <w:ind w:left="-92" w:right="3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92449" w:rsidRPr="00CD4FB0" w14:paraId="4B1F2B39" w14:textId="77777777" w:rsidTr="00232099">
        <w:trPr>
          <w:cantSplit/>
        </w:trPr>
        <w:tc>
          <w:tcPr>
            <w:tcW w:w="4134" w:type="dxa"/>
          </w:tcPr>
          <w:p w14:paraId="69F3BB8D" w14:textId="7C6D0304" w:rsidR="00E92449" w:rsidRPr="00CD4FB0" w:rsidRDefault="00E92449" w:rsidP="00650E4F">
            <w:pPr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การเพิ่มขึ้น 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ลดลง) ของภาระผูกพันผลประโยชน์พนักงาน</w:t>
            </w:r>
          </w:p>
        </w:tc>
        <w:tc>
          <w:tcPr>
            <w:tcW w:w="850" w:type="dxa"/>
            <w:vAlign w:val="bottom"/>
          </w:tcPr>
          <w:p w14:paraId="466EF5C0" w14:textId="77777777" w:rsidR="00E92449" w:rsidRPr="00CD4FB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center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color w:val="000000"/>
                <w:sz w:val="24"/>
                <w:szCs w:val="24"/>
              </w:rPr>
              <w:t>0.05</w:t>
            </w:r>
          </w:p>
        </w:tc>
        <w:tc>
          <w:tcPr>
            <w:tcW w:w="283" w:type="dxa"/>
          </w:tcPr>
          <w:p w14:paraId="29D6A550" w14:textId="77777777" w:rsidR="00E92449" w:rsidRPr="00CD4FB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12" w:space="0" w:color="auto"/>
            </w:tcBorders>
            <w:vAlign w:val="bottom"/>
          </w:tcPr>
          <w:p w14:paraId="2A90AA62" w14:textId="510CD5B7" w:rsidR="00E92449" w:rsidRPr="00CD4FB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(</w:t>
            </w:r>
            <w:r w:rsidR="008B528A" w:rsidRPr="008B528A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4"/>
                <w:szCs w:val="24"/>
              </w:rPr>
              <w:t>609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4"/>
                <w:szCs w:val="24"/>
              </w:rPr>
              <w:t>683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0AE52D8C" w14:textId="77777777" w:rsidR="00E92449" w:rsidRPr="00CD4FB0" w:rsidRDefault="00E92449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tcBorders>
              <w:bottom w:val="single" w:sz="12" w:space="0" w:color="auto"/>
            </w:tcBorders>
            <w:vAlign w:val="bottom"/>
          </w:tcPr>
          <w:p w14:paraId="15111354" w14:textId="3F5518F3" w:rsidR="00E92449" w:rsidRPr="00CD4FB0" w:rsidRDefault="008B528A" w:rsidP="00E92449">
            <w:pPr>
              <w:tabs>
                <w:tab w:val="left" w:pos="988"/>
              </w:tabs>
              <w:ind w:left="-92" w:right="3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="00E92449"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754</w:t>
            </w:r>
            <w:r w:rsidR="00E92449"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184</w:t>
            </w:r>
          </w:p>
        </w:tc>
      </w:tr>
      <w:tr w:rsidR="00E92449" w:rsidRPr="00CD4FB0" w14:paraId="197644D1" w14:textId="77777777" w:rsidTr="00011AD6">
        <w:trPr>
          <w:cantSplit/>
          <w:trHeight w:hRule="exact" w:val="254"/>
        </w:trPr>
        <w:tc>
          <w:tcPr>
            <w:tcW w:w="4134" w:type="dxa"/>
          </w:tcPr>
          <w:p w14:paraId="05C9FBE8" w14:textId="77777777" w:rsidR="00E92449" w:rsidRPr="00CD4FB0" w:rsidRDefault="00E92449" w:rsidP="00E92449">
            <w:pPr>
              <w:ind w:left="234" w:hanging="234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850" w:type="dxa"/>
          </w:tcPr>
          <w:p w14:paraId="30D1B0B9" w14:textId="77777777" w:rsidR="00E92449" w:rsidRPr="00CD4FB0" w:rsidRDefault="00E92449" w:rsidP="00E92449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777580F2" w14:textId="77777777" w:rsidR="00E92449" w:rsidRPr="00CD4FB0" w:rsidRDefault="00E92449" w:rsidP="00E92449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12" w:space="0" w:color="auto"/>
            </w:tcBorders>
            <w:vAlign w:val="bottom"/>
          </w:tcPr>
          <w:p w14:paraId="71E0B8A6" w14:textId="77777777" w:rsidR="00E92449" w:rsidRPr="00CD4FB0" w:rsidRDefault="00E92449" w:rsidP="00E92449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5518B882" w14:textId="77777777" w:rsidR="00E92449" w:rsidRPr="00CD4FB0" w:rsidRDefault="00E92449" w:rsidP="00E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360" w:right="-15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tcBorders>
              <w:top w:val="single" w:sz="12" w:space="0" w:color="auto"/>
            </w:tcBorders>
            <w:vAlign w:val="bottom"/>
          </w:tcPr>
          <w:p w14:paraId="306B24F9" w14:textId="77777777" w:rsidR="00E92449" w:rsidRPr="00CD4FB0" w:rsidRDefault="00E92449" w:rsidP="00E92449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92449" w:rsidRPr="00CD4FB0" w14:paraId="423081F3" w14:textId="77777777" w:rsidTr="00232099">
        <w:trPr>
          <w:cantSplit/>
        </w:trPr>
        <w:tc>
          <w:tcPr>
            <w:tcW w:w="4134" w:type="dxa"/>
          </w:tcPr>
          <w:p w14:paraId="693AD007" w14:textId="77777777" w:rsidR="00E92449" w:rsidRPr="00CD4FB0" w:rsidRDefault="00E92449" w:rsidP="00E92449">
            <w:pPr>
              <w:ind w:left="234" w:hanging="234"/>
              <w:rPr>
                <w:rFonts w:ascii="BrowalliaUPC" w:hAnsi="BrowalliaUPC" w:cs="BrowalliaUPC"/>
                <w:b/>
                <w:bCs/>
                <w:sz w:val="24"/>
                <w:szCs w:val="24"/>
                <w:rtl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850" w:type="dxa"/>
          </w:tcPr>
          <w:p w14:paraId="104B8F09" w14:textId="77777777" w:rsidR="00E92449" w:rsidRPr="00CD4FB0" w:rsidRDefault="00E92449" w:rsidP="00E92449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3DBB14BA" w14:textId="77777777" w:rsidR="00E92449" w:rsidRPr="00CD4FB0" w:rsidRDefault="00E92449" w:rsidP="00E92449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D16EFD9" w14:textId="77777777" w:rsidR="00E92449" w:rsidRPr="00CD4FB0" w:rsidRDefault="00E92449" w:rsidP="00E92449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03FC2E3A" w14:textId="77777777" w:rsidR="00E92449" w:rsidRPr="00CD4FB0" w:rsidRDefault="00E92449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vAlign w:val="bottom"/>
          </w:tcPr>
          <w:p w14:paraId="7C862B1A" w14:textId="77777777" w:rsidR="00E92449" w:rsidRPr="00CD4FB0" w:rsidRDefault="00E92449" w:rsidP="00E92449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92449" w:rsidRPr="00CD4FB0" w14:paraId="14355CC5" w14:textId="77777777" w:rsidTr="00232099">
        <w:trPr>
          <w:cantSplit/>
        </w:trPr>
        <w:tc>
          <w:tcPr>
            <w:tcW w:w="4134" w:type="dxa"/>
          </w:tcPr>
          <w:p w14:paraId="53D13D04" w14:textId="386F803F" w:rsidR="00E92449" w:rsidRPr="00CD4FB0" w:rsidRDefault="00E92449" w:rsidP="00650E4F">
            <w:pPr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การเพิ่มขึ้น 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ลดลง) ของภาระผูกพันผลประโยชน์พนักงาน</w:t>
            </w:r>
          </w:p>
        </w:tc>
        <w:tc>
          <w:tcPr>
            <w:tcW w:w="850" w:type="dxa"/>
            <w:vAlign w:val="bottom"/>
          </w:tcPr>
          <w:p w14:paraId="1D1EA570" w14:textId="77777777" w:rsidR="00E92449" w:rsidRPr="00CD4FB0" w:rsidRDefault="00E92449" w:rsidP="00E92449">
            <w:pPr>
              <w:jc w:val="center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color w:val="000000"/>
                <w:sz w:val="24"/>
                <w:szCs w:val="24"/>
              </w:rPr>
              <w:t>0.05</w:t>
            </w:r>
          </w:p>
        </w:tc>
        <w:tc>
          <w:tcPr>
            <w:tcW w:w="283" w:type="dxa"/>
          </w:tcPr>
          <w:p w14:paraId="3BBD6B24" w14:textId="77777777" w:rsidR="00E92449" w:rsidRPr="00CD4FB0" w:rsidRDefault="00E92449" w:rsidP="00E92449">
            <w:pPr>
              <w:jc w:val="right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12" w:space="0" w:color="auto"/>
            </w:tcBorders>
            <w:vAlign w:val="bottom"/>
          </w:tcPr>
          <w:p w14:paraId="6CC4196B" w14:textId="4262C7E1" w:rsidR="00E92449" w:rsidRPr="00CD4FB0" w:rsidRDefault="008B528A" w:rsidP="00E92449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="00E92449"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424</w:t>
            </w:r>
            <w:r w:rsidR="00E92449"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008</w:t>
            </w:r>
          </w:p>
        </w:tc>
        <w:tc>
          <w:tcPr>
            <w:tcW w:w="283" w:type="dxa"/>
            <w:vAlign w:val="bottom"/>
          </w:tcPr>
          <w:p w14:paraId="3A1019CE" w14:textId="77777777" w:rsidR="00E92449" w:rsidRPr="00CD4FB0" w:rsidRDefault="00E92449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tcBorders>
              <w:bottom w:val="single" w:sz="12" w:space="0" w:color="auto"/>
            </w:tcBorders>
            <w:vAlign w:val="bottom"/>
          </w:tcPr>
          <w:p w14:paraId="16BAB819" w14:textId="78DA98D2" w:rsidR="00E92449" w:rsidRPr="00CD4FB0" w:rsidRDefault="00E92449" w:rsidP="00E92449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(</w:t>
            </w:r>
            <w:r w:rsidR="008B528A" w:rsidRPr="008B528A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="008B528A" w:rsidRPr="008B528A">
              <w:rPr>
                <w:rFonts w:ascii="BrowalliaUPC" w:hAnsi="BrowalliaUPC" w:cs="BrowalliaUPC"/>
                <w:sz w:val="24"/>
                <w:szCs w:val="24"/>
              </w:rPr>
              <w:t>321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="008B528A" w:rsidRPr="008B528A">
              <w:rPr>
                <w:rFonts w:ascii="BrowalliaUPC" w:hAnsi="BrowalliaUPC" w:cs="BrowalliaUPC"/>
                <w:sz w:val="24"/>
                <w:szCs w:val="24"/>
              </w:rPr>
              <w:t>950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)</w:t>
            </w:r>
          </w:p>
        </w:tc>
      </w:tr>
      <w:tr w:rsidR="00E92449" w:rsidRPr="00CD4FB0" w14:paraId="62B29073" w14:textId="77777777" w:rsidTr="00290D4C">
        <w:trPr>
          <w:cantSplit/>
          <w:trHeight w:hRule="exact" w:val="255"/>
        </w:trPr>
        <w:tc>
          <w:tcPr>
            <w:tcW w:w="4134" w:type="dxa"/>
          </w:tcPr>
          <w:p w14:paraId="5E34A231" w14:textId="77777777" w:rsidR="00E92449" w:rsidRPr="00CD4FB0" w:rsidRDefault="00E92449" w:rsidP="00E92449">
            <w:pPr>
              <w:ind w:left="234" w:hanging="234"/>
              <w:rPr>
                <w:rFonts w:ascii="BrowalliaUPC" w:hAnsi="BrowalliaUPC" w:cs="BrowalliaUPC"/>
                <w:sz w:val="22"/>
                <w:szCs w:val="22"/>
                <w:rtl/>
                <w:cs/>
              </w:rPr>
            </w:pPr>
          </w:p>
        </w:tc>
        <w:tc>
          <w:tcPr>
            <w:tcW w:w="850" w:type="dxa"/>
          </w:tcPr>
          <w:p w14:paraId="243F2D96" w14:textId="77777777" w:rsidR="00E92449" w:rsidRPr="00CD4FB0" w:rsidRDefault="00E92449" w:rsidP="00E92449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26C489AB" w14:textId="77777777" w:rsidR="00E92449" w:rsidRPr="00CD4FB0" w:rsidRDefault="00E92449" w:rsidP="00E92449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12" w:space="0" w:color="auto"/>
            </w:tcBorders>
            <w:vAlign w:val="bottom"/>
          </w:tcPr>
          <w:p w14:paraId="5CE2251C" w14:textId="77777777" w:rsidR="00E92449" w:rsidRPr="00CD4FB0" w:rsidRDefault="00E92449" w:rsidP="00E92449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6AB681A7" w14:textId="77777777" w:rsidR="00E92449" w:rsidRPr="00CD4FB0" w:rsidRDefault="00E92449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tcBorders>
              <w:top w:val="single" w:sz="12" w:space="0" w:color="auto"/>
            </w:tcBorders>
            <w:vAlign w:val="bottom"/>
          </w:tcPr>
          <w:p w14:paraId="7698E5BE" w14:textId="77777777" w:rsidR="00E92449" w:rsidRPr="00CD4FB0" w:rsidRDefault="00E92449" w:rsidP="00E92449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92449" w:rsidRPr="00CD4FB0" w14:paraId="27661B83" w14:textId="77777777" w:rsidTr="00232099">
        <w:trPr>
          <w:cantSplit/>
        </w:trPr>
        <w:tc>
          <w:tcPr>
            <w:tcW w:w="4134" w:type="dxa"/>
          </w:tcPr>
          <w:p w14:paraId="775C714D" w14:textId="77777777" w:rsidR="00E92449" w:rsidRPr="00CD4FB0" w:rsidRDefault="00E92449" w:rsidP="00E92449">
            <w:pPr>
              <w:ind w:left="234" w:hanging="234"/>
              <w:rPr>
                <w:rFonts w:ascii="BrowalliaUPC" w:hAnsi="BrowalliaUPC" w:cs="BrowalliaUPC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850" w:type="dxa"/>
          </w:tcPr>
          <w:p w14:paraId="30739BE6" w14:textId="77777777" w:rsidR="00E92449" w:rsidRPr="00CD4FB0" w:rsidRDefault="00E92449" w:rsidP="00E92449">
            <w:pPr>
              <w:tabs>
                <w:tab w:val="left" w:pos="540"/>
              </w:tabs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5E308305" w14:textId="77777777" w:rsidR="00E92449" w:rsidRPr="00CD4FB0" w:rsidRDefault="00E92449" w:rsidP="00E92449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61F4710" w14:textId="77777777" w:rsidR="00E92449" w:rsidRPr="00CD4FB0" w:rsidRDefault="00E92449" w:rsidP="00E92449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78F5E808" w14:textId="77777777" w:rsidR="00E92449" w:rsidRPr="00CD4FB0" w:rsidRDefault="00E92449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vAlign w:val="bottom"/>
          </w:tcPr>
          <w:p w14:paraId="0CD37618" w14:textId="77777777" w:rsidR="00E92449" w:rsidRPr="00CD4FB0" w:rsidRDefault="00E92449" w:rsidP="00E92449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92449" w:rsidRPr="00CD4FB0" w14:paraId="7B278D7E" w14:textId="77777777" w:rsidTr="00232099">
        <w:trPr>
          <w:cantSplit/>
        </w:trPr>
        <w:tc>
          <w:tcPr>
            <w:tcW w:w="4134" w:type="dxa"/>
          </w:tcPr>
          <w:p w14:paraId="39978590" w14:textId="12989935" w:rsidR="00E92449" w:rsidRPr="00CD4FB0" w:rsidRDefault="00E92449" w:rsidP="00650E4F">
            <w:pPr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การเพิ่มขึ้น 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ลดลง) ของภาระผูกพันผลประโยชน์พนักงาน</w:t>
            </w:r>
          </w:p>
        </w:tc>
        <w:tc>
          <w:tcPr>
            <w:tcW w:w="850" w:type="dxa"/>
            <w:vAlign w:val="bottom"/>
          </w:tcPr>
          <w:p w14:paraId="04EBB6D7" w14:textId="22A370A2" w:rsidR="00E92449" w:rsidRPr="00CD4FB0" w:rsidRDefault="00E92449" w:rsidP="00E92449">
            <w:pPr>
              <w:tabs>
                <w:tab w:val="left" w:pos="540"/>
              </w:tabs>
              <w:jc w:val="center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283" w:type="dxa"/>
          </w:tcPr>
          <w:p w14:paraId="61D1FB31" w14:textId="77777777" w:rsidR="00E92449" w:rsidRPr="00CD4FB0" w:rsidRDefault="00E92449" w:rsidP="00E92449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12" w:space="0" w:color="auto"/>
            </w:tcBorders>
            <w:vAlign w:val="bottom"/>
          </w:tcPr>
          <w:p w14:paraId="4F9E83A1" w14:textId="1CAE3EBC" w:rsidR="00E92449" w:rsidRPr="00CD4FB0" w:rsidRDefault="00E92449" w:rsidP="00E92449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(350,306)</w:t>
            </w:r>
          </w:p>
        </w:tc>
        <w:tc>
          <w:tcPr>
            <w:tcW w:w="283" w:type="dxa"/>
            <w:vAlign w:val="bottom"/>
          </w:tcPr>
          <w:p w14:paraId="0F2CA8DC" w14:textId="77777777" w:rsidR="00E92449" w:rsidRPr="00CD4FB0" w:rsidRDefault="00E92449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tcBorders>
              <w:bottom w:val="single" w:sz="12" w:space="0" w:color="auto"/>
            </w:tcBorders>
            <w:vAlign w:val="bottom"/>
          </w:tcPr>
          <w:p w14:paraId="3F56AC94" w14:textId="63A97EA6" w:rsidR="00E92449" w:rsidRPr="00CD4FB0" w:rsidRDefault="00E92449" w:rsidP="00E92449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364,885</w:t>
            </w:r>
          </w:p>
        </w:tc>
      </w:tr>
    </w:tbl>
    <w:p w14:paraId="7411B59C" w14:textId="77777777" w:rsidR="00F36A44" w:rsidRPr="00CD4FB0" w:rsidRDefault="00F36A44" w:rsidP="00DF034F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709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0C440D51" w14:textId="66710B65" w:rsidR="00AF1790" w:rsidRPr="00CD4FB0" w:rsidRDefault="009A23A7" w:rsidP="00DF034F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709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lastRenderedPageBreak/>
        <w:t xml:space="preserve">ณ วันที่ 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ธันวาคม 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>256</w:t>
      </w:r>
      <w:r w:rsidR="00E92449" w:rsidRPr="00CD4FB0">
        <w:rPr>
          <w:rFonts w:ascii="BrowalliaUPC" w:hAnsi="BrowalliaUPC" w:cs="BrowalliaUPC"/>
          <w:sz w:val="28"/>
          <w:szCs w:val="28"/>
          <w:lang w:val="en-GB"/>
        </w:rPr>
        <w:t>5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ผลประโยชน์พนักงานที่คาดว่าจะจ่ายก่อนคิดลด มีดังนี้</w:t>
      </w:r>
    </w:p>
    <w:p w14:paraId="4ECEC085" w14:textId="77777777" w:rsidR="009A23A7" w:rsidRPr="00CD4FB0" w:rsidRDefault="009A23A7" w:rsidP="00BD1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lang w:eastAsia="en-US"/>
        </w:rPr>
      </w:pPr>
    </w:p>
    <w:tbl>
      <w:tblPr>
        <w:tblW w:w="8586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6221"/>
        <w:gridCol w:w="2365"/>
      </w:tblGrid>
      <w:tr w:rsidR="001C024C" w:rsidRPr="00CD4FB0" w14:paraId="0077447F" w14:textId="77777777" w:rsidTr="00650E4F">
        <w:tc>
          <w:tcPr>
            <w:tcW w:w="6221" w:type="dxa"/>
          </w:tcPr>
          <w:p w14:paraId="60A869EE" w14:textId="77777777" w:rsidR="001C024C" w:rsidRPr="00CD4FB0" w:rsidRDefault="001C024C" w:rsidP="001C024C">
            <w:pPr>
              <w:tabs>
                <w:tab w:val="clear" w:pos="907"/>
                <w:tab w:val="left" w:pos="900"/>
              </w:tabs>
              <w:ind w:right="-113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460F9F" w14:textId="4F837287" w:rsidR="001C024C" w:rsidRPr="00CD4FB0" w:rsidRDefault="00E92449" w:rsidP="00E001C7">
            <w:pPr>
              <w:ind w:left="-18" w:right="-74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  <w:t>บาท</w:t>
            </w:r>
          </w:p>
        </w:tc>
      </w:tr>
      <w:tr w:rsidR="001C024C" w:rsidRPr="00CD4FB0" w14:paraId="05059A62" w14:textId="77777777" w:rsidTr="00650E4F">
        <w:trPr>
          <w:trHeight w:val="281"/>
        </w:trPr>
        <w:tc>
          <w:tcPr>
            <w:tcW w:w="6221" w:type="dxa"/>
          </w:tcPr>
          <w:p w14:paraId="5B94BA6C" w14:textId="77777777" w:rsidR="001C024C" w:rsidRPr="00CD4FB0" w:rsidRDefault="001C024C" w:rsidP="0006306A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5" w:type="dxa"/>
            <w:tcBorders>
              <w:top w:val="single" w:sz="2" w:space="0" w:color="auto"/>
            </w:tcBorders>
            <w:vAlign w:val="bottom"/>
          </w:tcPr>
          <w:p w14:paraId="3E49623D" w14:textId="77777777" w:rsidR="001C024C" w:rsidRPr="00CD4FB0" w:rsidRDefault="001C024C" w:rsidP="0006306A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bidi="ar-SA"/>
              </w:rPr>
            </w:pPr>
          </w:p>
        </w:tc>
      </w:tr>
      <w:tr w:rsidR="003C0A55" w:rsidRPr="00CD4FB0" w14:paraId="138AEC7B" w14:textId="77777777" w:rsidTr="00650E4F">
        <w:trPr>
          <w:trHeight w:val="281"/>
        </w:trPr>
        <w:tc>
          <w:tcPr>
            <w:tcW w:w="6221" w:type="dxa"/>
            <w:hideMark/>
          </w:tcPr>
          <w:p w14:paraId="7AC89127" w14:textId="77777777" w:rsidR="003C0A55" w:rsidRPr="00CD4FB0" w:rsidRDefault="003C0A55" w:rsidP="003C0A55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  <w:t xml:space="preserve">ภายใน 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 w:eastAsia="en-US" w:bidi="ar-SA"/>
              </w:rPr>
              <w:t xml:space="preserve">1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  <w:t>ปี</w:t>
            </w:r>
          </w:p>
        </w:tc>
        <w:tc>
          <w:tcPr>
            <w:tcW w:w="2365" w:type="dxa"/>
            <w:shd w:val="clear" w:color="auto" w:fill="auto"/>
          </w:tcPr>
          <w:p w14:paraId="65F7C5C7" w14:textId="73058538" w:rsidR="003C0A55" w:rsidRPr="00CD4FB0" w:rsidRDefault="00151FB4" w:rsidP="0072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2,108,73</w:t>
            </w:r>
            <w:r w:rsidR="00B47692" w:rsidRPr="00CD4FB0"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</w:tr>
      <w:tr w:rsidR="003C0A55" w:rsidRPr="00CD4FB0" w14:paraId="6623E4FB" w14:textId="77777777" w:rsidTr="00650E4F">
        <w:trPr>
          <w:trHeight w:val="281"/>
        </w:trPr>
        <w:tc>
          <w:tcPr>
            <w:tcW w:w="6221" w:type="dxa"/>
            <w:hideMark/>
          </w:tcPr>
          <w:p w14:paraId="539EEDAB" w14:textId="3CC7B47C" w:rsidR="003C0A55" w:rsidRPr="00CD4FB0" w:rsidRDefault="003C0A55" w:rsidP="003C0A55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  <w:t xml:space="preserve">ระหว่าง 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 w:eastAsia="en-US" w:bidi="ar-SA"/>
              </w:rPr>
              <w:t xml:space="preserve">2 - 3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  <w:t>ปี</w:t>
            </w:r>
          </w:p>
        </w:tc>
        <w:tc>
          <w:tcPr>
            <w:tcW w:w="2365" w:type="dxa"/>
            <w:shd w:val="clear" w:color="auto" w:fill="auto"/>
          </w:tcPr>
          <w:p w14:paraId="001BDF70" w14:textId="3612200E" w:rsidR="003C0A55" w:rsidRPr="00CD4FB0" w:rsidRDefault="008B528A" w:rsidP="0072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3</w:t>
            </w:r>
            <w:r w:rsidR="000F4A36" w:rsidRPr="00CD4FB0">
              <w:rPr>
                <w:rFonts w:ascii="BrowalliaUPC" w:hAnsi="BrowalliaUPC" w:cs="BrowalliaUPC"/>
                <w:sz w:val="28"/>
                <w:szCs w:val="28"/>
              </w:rPr>
              <w:t>,839,632</w:t>
            </w:r>
          </w:p>
        </w:tc>
      </w:tr>
      <w:tr w:rsidR="003C0A55" w:rsidRPr="00CD4FB0" w14:paraId="2748E87B" w14:textId="77777777" w:rsidTr="00650E4F">
        <w:tc>
          <w:tcPr>
            <w:tcW w:w="6221" w:type="dxa"/>
            <w:hideMark/>
          </w:tcPr>
          <w:p w14:paraId="0A145165" w14:textId="50672A11" w:rsidR="003C0A55" w:rsidRPr="00CD4FB0" w:rsidRDefault="003C0A55" w:rsidP="003C0A55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 w:eastAsia="en-US" w:bidi="ar-SA"/>
              </w:rPr>
              <w:t xml:space="preserve">4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  <w:t>ปีขึ้นไป</w:t>
            </w:r>
          </w:p>
        </w:tc>
        <w:tc>
          <w:tcPr>
            <w:tcW w:w="2365" w:type="dxa"/>
            <w:shd w:val="clear" w:color="auto" w:fill="auto"/>
          </w:tcPr>
          <w:p w14:paraId="70020B4A" w14:textId="6DF3C529" w:rsidR="003C0A55" w:rsidRPr="00CD4FB0" w:rsidRDefault="000F4A36" w:rsidP="0072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150,654,736</w:t>
            </w:r>
          </w:p>
        </w:tc>
      </w:tr>
      <w:tr w:rsidR="003C0A55" w:rsidRPr="00CD4FB0" w14:paraId="6017AA1B" w14:textId="77777777" w:rsidTr="00650E4F">
        <w:tc>
          <w:tcPr>
            <w:tcW w:w="6221" w:type="dxa"/>
            <w:hideMark/>
          </w:tcPr>
          <w:p w14:paraId="330B72DA" w14:textId="77777777" w:rsidR="003C0A55" w:rsidRPr="00CD4FB0" w:rsidRDefault="003C0A55" w:rsidP="003C0A55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 w:bidi="ar-SA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0AA2762" w14:textId="3912528A" w:rsidR="003C0A55" w:rsidRPr="00CD4FB0" w:rsidRDefault="00DD601D" w:rsidP="0072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156,603,10</w:t>
            </w:r>
            <w:r w:rsidR="00B47692" w:rsidRPr="00CD4FB0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</w:tr>
    </w:tbl>
    <w:p w14:paraId="7903FBFA" w14:textId="77777777" w:rsidR="001114C9" w:rsidRPr="00CD4FB0" w:rsidRDefault="001114C9" w:rsidP="00912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eastAsia="en-US"/>
        </w:rPr>
      </w:pPr>
    </w:p>
    <w:p w14:paraId="64B4DCDB" w14:textId="00A1815A" w:rsidR="00290CDF" w:rsidRPr="00CD4FB0" w:rsidRDefault="00290CDF" w:rsidP="00720E93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left" w:pos="540"/>
          <w:tab w:val="num" w:pos="135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ภาษีเงินได้และภาษีเงินได้รอการตัดบัญชี</w:t>
      </w:r>
    </w:p>
    <w:p w14:paraId="4EEC04B4" w14:textId="77777777" w:rsidR="00DF002A" w:rsidRPr="00CD4FB0" w:rsidRDefault="00DF002A" w:rsidP="008F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4" w:right="-22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8F6AD8C" w14:textId="77777777" w:rsidR="006C4B94" w:rsidRPr="00CD4FB0" w:rsidRDefault="006C4B94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lang w:val="en-GB"/>
        </w:rPr>
      </w:pPr>
    </w:p>
    <w:p w14:paraId="535F5F95" w14:textId="77777777" w:rsidR="006C4B94" w:rsidRPr="00CD4FB0" w:rsidRDefault="006C4B94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lang w:val="en-GB"/>
        </w:rPr>
      </w:pPr>
    </w:p>
    <w:p w14:paraId="64B4DCDC" w14:textId="2F9F4EE8" w:rsidR="00290CDF" w:rsidRPr="00CD4FB0" w:rsidRDefault="00A60597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487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290CDF" w:rsidRPr="00CD4FB0">
        <w:rPr>
          <w:rFonts w:ascii="BrowalliaUPC" w:hAnsi="BrowalliaUPC" w:cs="BrowalliaUPC"/>
          <w:sz w:val="28"/>
          <w:szCs w:val="28"/>
          <w:cs/>
          <w:lang w:val="en-GB"/>
        </w:rPr>
        <w:t>ภาษีเงินได้</w:t>
      </w:r>
    </w:p>
    <w:p w14:paraId="64B4DCDD" w14:textId="77777777" w:rsidR="00290CDF" w:rsidRPr="00CD4FB0" w:rsidRDefault="00290CDF" w:rsidP="008F706A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4B4DCDE" w14:textId="4E0855AB" w:rsidR="00290CDF" w:rsidRPr="00CD4FB0" w:rsidRDefault="00290CDF" w:rsidP="00124879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ภาษีเงินได้</w:t>
      </w:r>
      <w:r w:rsidR="00587B11" w:rsidRPr="00CD4FB0">
        <w:rPr>
          <w:rFonts w:ascii="BrowalliaUPC" w:hAnsi="BrowalliaUPC" w:cs="BrowalliaUPC"/>
          <w:sz w:val="28"/>
          <w:szCs w:val="28"/>
          <w:cs/>
          <w:lang w:val="en-GB"/>
        </w:rPr>
        <w:t>ที่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รับรู้</w:t>
      </w:r>
      <w:r w:rsidR="004B1839" w:rsidRPr="00CD4FB0">
        <w:rPr>
          <w:rFonts w:ascii="BrowalliaUPC" w:hAnsi="BrowalliaUPC" w:cs="BrowalliaUPC"/>
          <w:sz w:val="28"/>
          <w:szCs w:val="28"/>
          <w:cs/>
          <w:lang w:val="en-GB"/>
        </w:rPr>
        <w:t>ในกำไร</w:t>
      </w:r>
      <w:r w:rsidR="00B727FF" w:rsidRPr="00CD4FB0">
        <w:rPr>
          <w:rFonts w:ascii="BrowalliaUPC" w:hAnsi="BrowalliaUPC" w:cs="BrowalliaUPC"/>
          <w:sz w:val="28"/>
          <w:szCs w:val="28"/>
          <w:cs/>
          <w:lang w:val="en-GB"/>
        </w:rPr>
        <w:t>หรือ</w:t>
      </w:r>
      <w:r w:rsidR="004B1839" w:rsidRPr="00CD4FB0">
        <w:rPr>
          <w:rFonts w:ascii="BrowalliaUPC" w:hAnsi="BrowalliaUPC" w:cs="BrowalliaUPC"/>
          <w:sz w:val="28"/>
          <w:szCs w:val="28"/>
          <w:cs/>
          <w:lang w:val="en-GB"/>
        </w:rPr>
        <w:t>ขาดทุน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 ประกอบด้วย</w:t>
      </w:r>
    </w:p>
    <w:p w14:paraId="64B4DCDF" w14:textId="77777777" w:rsidR="00290CDF" w:rsidRPr="00CD4FB0" w:rsidRDefault="00290CDF" w:rsidP="00124879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381" w:type="dxa"/>
        <w:tblInd w:w="9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568"/>
        <w:gridCol w:w="182"/>
        <w:gridCol w:w="1528"/>
      </w:tblGrid>
      <w:tr w:rsidR="00A51769" w:rsidRPr="00CD4FB0" w14:paraId="64B4DCE9" w14:textId="77777777" w:rsidTr="00A51769">
        <w:trPr>
          <w:cantSplit/>
        </w:trPr>
        <w:tc>
          <w:tcPr>
            <w:tcW w:w="5103" w:type="dxa"/>
          </w:tcPr>
          <w:p w14:paraId="64B4DCE5" w14:textId="77777777" w:rsidR="00A51769" w:rsidRPr="00CD4FB0" w:rsidRDefault="00A51769" w:rsidP="00124879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3278" w:type="dxa"/>
            <w:gridSpan w:val="3"/>
            <w:tcBorders>
              <w:bottom w:val="single" w:sz="4" w:space="0" w:color="auto"/>
            </w:tcBorders>
          </w:tcPr>
          <w:p w14:paraId="64B4DCE8" w14:textId="556A5AD7" w:rsidR="00A51769" w:rsidRPr="00CD4FB0" w:rsidRDefault="00A51769" w:rsidP="00124879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  <w:t>บาท</w:t>
            </w:r>
          </w:p>
        </w:tc>
      </w:tr>
      <w:tr w:rsidR="00A51769" w:rsidRPr="00CD4FB0" w14:paraId="64B4DCF2" w14:textId="77777777" w:rsidTr="00A51769">
        <w:trPr>
          <w:cantSplit/>
        </w:trPr>
        <w:tc>
          <w:tcPr>
            <w:tcW w:w="5103" w:type="dxa"/>
          </w:tcPr>
          <w:p w14:paraId="64B4DCEA" w14:textId="77777777" w:rsidR="00A51769" w:rsidRPr="00CD4FB0" w:rsidRDefault="00A51769" w:rsidP="00F13AF0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4B4DCEF" w14:textId="300DE871" w:rsidR="00A51769" w:rsidRPr="00CD4FB0" w:rsidRDefault="00A51769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82" w:type="dxa"/>
          </w:tcPr>
          <w:p w14:paraId="64B4DCF0" w14:textId="77777777" w:rsidR="00A51769" w:rsidRPr="00CD4FB0" w:rsidRDefault="00A51769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64B4DCF1" w14:textId="7363205B" w:rsidR="00A51769" w:rsidRPr="00CD4FB0" w:rsidRDefault="00A51769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</w:tr>
      <w:tr w:rsidR="00A51769" w:rsidRPr="00CD4FB0" w14:paraId="64B4DCFB" w14:textId="77777777" w:rsidTr="00A51769">
        <w:trPr>
          <w:cantSplit/>
          <w:trHeight w:hRule="exact" w:val="331"/>
        </w:trPr>
        <w:tc>
          <w:tcPr>
            <w:tcW w:w="5103" w:type="dxa"/>
          </w:tcPr>
          <w:p w14:paraId="64B4DCF3" w14:textId="77777777" w:rsidR="00A51769" w:rsidRPr="00CD4FB0" w:rsidRDefault="00A51769" w:rsidP="00124879">
            <w:pPr>
              <w:spacing w:line="240" w:lineRule="auto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64B4DCF8" w14:textId="77777777" w:rsidR="00A51769" w:rsidRPr="00CD4FB0" w:rsidRDefault="00A51769" w:rsidP="00124879">
            <w:pPr>
              <w:spacing w:line="240" w:lineRule="auto"/>
              <w:ind w:right="180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82" w:type="dxa"/>
          </w:tcPr>
          <w:p w14:paraId="64B4DCF9" w14:textId="77777777" w:rsidR="00A51769" w:rsidRPr="00CD4FB0" w:rsidRDefault="00A51769" w:rsidP="00124879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64B4DCFA" w14:textId="77777777" w:rsidR="00A51769" w:rsidRPr="00CD4FB0" w:rsidRDefault="00A51769" w:rsidP="00124879">
            <w:pPr>
              <w:spacing w:line="240" w:lineRule="auto"/>
              <w:ind w:right="180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A51769" w:rsidRPr="00CD4FB0" w14:paraId="64B4DD04" w14:textId="77777777" w:rsidTr="00A51769">
        <w:trPr>
          <w:cantSplit/>
        </w:trPr>
        <w:tc>
          <w:tcPr>
            <w:tcW w:w="5103" w:type="dxa"/>
          </w:tcPr>
          <w:p w14:paraId="64B4DCFC" w14:textId="77777777" w:rsidR="00A51769" w:rsidRPr="00CD4FB0" w:rsidRDefault="00A51769" w:rsidP="00A51769">
            <w:pPr>
              <w:tabs>
                <w:tab w:val="clear" w:pos="227"/>
                <w:tab w:val="left" w:pos="90"/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568" w:type="dxa"/>
            <w:vAlign w:val="bottom"/>
          </w:tcPr>
          <w:p w14:paraId="64B4DD01" w14:textId="792DE4E6" w:rsidR="00A51769" w:rsidRPr="00CD4FB0" w:rsidRDefault="00447D58" w:rsidP="00A5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71,237,578</w:t>
            </w:r>
          </w:p>
        </w:tc>
        <w:tc>
          <w:tcPr>
            <w:tcW w:w="182" w:type="dxa"/>
            <w:vAlign w:val="bottom"/>
          </w:tcPr>
          <w:p w14:paraId="64B4DD02" w14:textId="77777777" w:rsidR="00A51769" w:rsidRPr="00CD4FB0" w:rsidRDefault="00A51769" w:rsidP="00A51769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28" w:type="dxa"/>
            <w:vAlign w:val="bottom"/>
          </w:tcPr>
          <w:p w14:paraId="64B4DD03" w14:textId="69D205E6" w:rsidR="00A51769" w:rsidRPr="00CD4FB0" w:rsidRDefault="008B528A" w:rsidP="00A5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76</w:t>
            </w:r>
            <w:r w:rsidR="00A51769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565</w:t>
            </w:r>
            <w:r w:rsidR="00A51769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512</w:t>
            </w:r>
          </w:p>
        </w:tc>
      </w:tr>
      <w:tr w:rsidR="00A51769" w:rsidRPr="00CD4FB0" w14:paraId="64B4DD0D" w14:textId="77777777" w:rsidTr="00A51769">
        <w:trPr>
          <w:cantSplit/>
          <w:trHeight w:val="74"/>
        </w:trPr>
        <w:tc>
          <w:tcPr>
            <w:tcW w:w="5103" w:type="dxa"/>
          </w:tcPr>
          <w:p w14:paraId="64B4DD05" w14:textId="77777777" w:rsidR="00A51769" w:rsidRPr="00CD4FB0" w:rsidRDefault="00A51769" w:rsidP="00A51769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14:paraId="64B4DD0A" w14:textId="20E0D876" w:rsidR="00A51769" w:rsidRPr="00CD4FB0" w:rsidRDefault="00447D58" w:rsidP="00A5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(1,587,709)</w:t>
            </w:r>
          </w:p>
        </w:tc>
        <w:tc>
          <w:tcPr>
            <w:tcW w:w="182" w:type="dxa"/>
            <w:vAlign w:val="bottom"/>
          </w:tcPr>
          <w:p w14:paraId="64B4DD0B" w14:textId="77777777" w:rsidR="00A51769" w:rsidRPr="00CD4FB0" w:rsidRDefault="00A51769" w:rsidP="00A51769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64B4DD0C" w14:textId="68E7B8A0" w:rsidR="00A51769" w:rsidRPr="00CD4FB0" w:rsidRDefault="00A51769" w:rsidP="00A5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687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377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)</w:t>
            </w:r>
          </w:p>
        </w:tc>
      </w:tr>
      <w:tr w:rsidR="00A51769" w:rsidRPr="00CD4FB0" w14:paraId="64B4DD16" w14:textId="77777777" w:rsidTr="00A51769">
        <w:trPr>
          <w:cantSplit/>
        </w:trPr>
        <w:tc>
          <w:tcPr>
            <w:tcW w:w="5103" w:type="dxa"/>
          </w:tcPr>
          <w:p w14:paraId="64B4DD0E" w14:textId="77777777" w:rsidR="00A51769" w:rsidRPr="00CD4FB0" w:rsidRDefault="00A51769" w:rsidP="00A51769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D13" w14:textId="7F99F254" w:rsidR="00A51769" w:rsidRPr="00CD4FB0" w:rsidRDefault="00447D58" w:rsidP="00A5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69,649,869</w:t>
            </w:r>
          </w:p>
        </w:tc>
        <w:tc>
          <w:tcPr>
            <w:tcW w:w="182" w:type="dxa"/>
            <w:vAlign w:val="bottom"/>
          </w:tcPr>
          <w:p w14:paraId="64B4DD14" w14:textId="77777777" w:rsidR="00A51769" w:rsidRPr="00CD4FB0" w:rsidRDefault="00A51769" w:rsidP="00A51769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D15" w14:textId="08903191" w:rsidR="00A51769" w:rsidRPr="00CD4FB0" w:rsidRDefault="008B528A" w:rsidP="00A5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75</w:t>
            </w:r>
            <w:r w:rsidR="00A51769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878</w:t>
            </w:r>
            <w:r w:rsidR="00A51769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135</w:t>
            </w:r>
          </w:p>
        </w:tc>
      </w:tr>
    </w:tbl>
    <w:p w14:paraId="2C8EA4FA" w14:textId="77777777" w:rsidR="00C579E4" w:rsidRPr="00CD4FB0" w:rsidRDefault="00C579E4" w:rsidP="00587B11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UPC" w:hAnsi="BrowalliaUPC" w:cs="BrowalliaUPC"/>
          <w:i/>
          <w:iCs/>
          <w:sz w:val="28"/>
          <w:szCs w:val="28"/>
          <w:lang w:val="en-GB"/>
        </w:rPr>
      </w:pPr>
    </w:p>
    <w:p w14:paraId="196F87F9" w14:textId="129C7CF4" w:rsidR="00603CA9" w:rsidRPr="00CD4FB0" w:rsidRDefault="00603CA9" w:rsidP="00603CA9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ภาษีเงินได้ที่รับรู้ในกำไรขาดทุนเบ็</w:t>
      </w:r>
      <w:r w:rsidR="00C66CEB" w:rsidRPr="00CD4FB0">
        <w:rPr>
          <w:rFonts w:ascii="BrowalliaUPC" w:hAnsi="BrowalliaUPC" w:cs="BrowalliaUPC"/>
          <w:sz w:val="28"/>
          <w:szCs w:val="28"/>
          <w:cs/>
          <w:lang w:val="en-GB"/>
        </w:rPr>
        <w:t>ด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เสร็จอื่นสำหรับปีสิ้นสุดวันที่ 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ธันวาคม 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>256</w:t>
      </w:r>
      <w:r w:rsidR="00447D58" w:rsidRPr="00CD4FB0">
        <w:rPr>
          <w:rFonts w:ascii="BrowalliaUPC" w:hAnsi="BrowalliaUPC" w:cs="BrowalliaUPC"/>
          <w:sz w:val="28"/>
          <w:szCs w:val="28"/>
          <w:lang w:val="en-GB"/>
        </w:rPr>
        <w:t>5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>25</w:t>
      </w:r>
      <w:r w:rsidRPr="00CD4FB0">
        <w:rPr>
          <w:rFonts w:ascii="BrowalliaUPC" w:hAnsi="BrowalliaUPC" w:cs="BrowalliaUPC"/>
          <w:sz w:val="28"/>
          <w:szCs w:val="28"/>
        </w:rPr>
        <w:t>6</w:t>
      </w:r>
      <w:r w:rsidR="00447D58" w:rsidRPr="00CD4FB0">
        <w:rPr>
          <w:rFonts w:ascii="BrowalliaUPC" w:hAnsi="BrowalliaUPC" w:cs="BrowalliaUPC"/>
          <w:sz w:val="28"/>
          <w:szCs w:val="28"/>
        </w:rPr>
        <w:t>4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ประกอบด้วย</w:t>
      </w:r>
    </w:p>
    <w:p w14:paraId="2793DF38" w14:textId="6EE732CB" w:rsidR="00F461D5" w:rsidRPr="00CD4FB0" w:rsidRDefault="00F461D5" w:rsidP="00603CA9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448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94"/>
        <w:gridCol w:w="926"/>
        <w:gridCol w:w="180"/>
        <w:gridCol w:w="992"/>
        <w:gridCol w:w="181"/>
        <w:gridCol w:w="949"/>
        <w:gridCol w:w="6"/>
        <w:gridCol w:w="190"/>
        <w:gridCol w:w="6"/>
        <w:gridCol w:w="921"/>
        <w:gridCol w:w="180"/>
        <w:gridCol w:w="931"/>
        <w:gridCol w:w="180"/>
        <w:gridCol w:w="1012"/>
      </w:tblGrid>
      <w:tr w:rsidR="00F461D5" w:rsidRPr="00CD4FB0" w14:paraId="3A297C3F" w14:textId="77777777" w:rsidTr="001E6A90">
        <w:trPr>
          <w:cantSplit/>
        </w:trPr>
        <w:tc>
          <w:tcPr>
            <w:tcW w:w="1794" w:type="dxa"/>
          </w:tcPr>
          <w:p w14:paraId="543003A0" w14:textId="77777777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b/>
                <w:bCs/>
                <w:color w:val="0000FF"/>
                <w:sz w:val="24"/>
                <w:szCs w:val="24"/>
                <w:cs/>
                <w:lang w:val="th-TH"/>
              </w:rPr>
            </w:pPr>
          </w:p>
        </w:tc>
        <w:tc>
          <w:tcPr>
            <w:tcW w:w="6654" w:type="dxa"/>
            <w:gridSpan w:val="13"/>
            <w:tcBorders>
              <w:bottom w:val="single" w:sz="4" w:space="0" w:color="auto"/>
            </w:tcBorders>
          </w:tcPr>
          <w:p w14:paraId="5107FAB3" w14:textId="339E17A8" w:rsidR="00F461D5" w:rsidRPr="00CD4FB0" w:rsidRDefault="00A5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F461D5" w:rsidRPr="00CD4FB0" w14:paraId="61DA4ACD" w14:textId="77777777" w:rsidTr="001E6A90">
        <w:trPr>
          <w:cantSplit/>
        </w:trPr>
        <w:tc>
          <w:tcPr>
            <w:tcW w:w="1794" w:type="dxa"/>
          </w:tcPr>
          <w:p w14:paraId="649040D8" w14:textId="77777777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2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D149502" w14:textId="46C23A73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bidi="ar-SA"/>
              </w:rPr>
              <w:t>256</w:t>
            </w:r>
            <w:r w:rsidR="00A51769" w:rsidRPr="00CD4FB0">
              <w:rPr>
                <w:rFonts w:ascii="BrowalliaUPC" w:hAnsi="BrowalliaUPC" w:cs="BrowalliaUPC"/>
                <w:sz w:val="24"/>
                <w:szCs w:val="24"/>
                <w:lang w:bidi="ar-SA"/>
              </w:rPr>
              <w:t>5</w:t>
            </w:r>
          </w:p>
        </w:tc>
        <w:tc>
          <w:tcPr>
            <w:tcW w:w="196" w:type="dxa"/>
            <w:gridSpan w:val="2"/>
            <w:tcBorders>
              <w:top w:val="single" w:sz="4" w:space="0" w:color="auto"/>
            </w:tcBorders>
          </w:tcPr>
          <w:p w14:paraId="69A52ED6" w14:textId="77777777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323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102C208" w14:textId="22FDC70B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bidi="ar-SA"/>
              </w:rPr>
              <w:t>256</w:t>
            </w:r>
            <w:r w:rsidR="00A51769" w:rsidRPr="00CD4FB0">
              <w:rPr>
                <w:rFonts w:ascii="BrowalliaUPC" w:hAnsi="BrowalliaUPC" w:cs="BrowalliaUPC"/>
                <w:sz w:val="24"/>
                <w:szCs w:val="24"/>
                <w:lang w:bidi="ar-SA"/>
              </w:rPr>
              <w:t>4</w:t>
            </w:r>
          </w:p>
        </w:tc>
      </w:tr>
      <w:tr w:rsidR="00F461D5" w:rsidRPr="00CD4FB0" w14:paraId="6F46ADAE" w14:textId="77777777" w:rsidTr="001E6A90">
        <w:trPr>
          <w:cantSplit/>
        </w:trPr>
        <w:tc>
          <w:tcPr>
            <w:tcW w:w="1794" w:type="dxa"/>
          </w:tcPr>
          <w:p w14:paraId="0E748686" w14:textId="77777777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97EC6" w14:textId="77777777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ก่อน</w:t>
            </w:r>
          </w:p>
          <w:p w14:paraId="2F613F55" w14:textId="77777777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0C76BB5" w14:textId="77777777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BD1B3" w14:textId="77777777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52289CCA" w14:textId="77777777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3C646" w14:textId="77777777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สุทธิจาก</w:t>
            </w:r>
          </w:p>
          <w:p w14:paraId="40AA63EA" w14:textId="77777777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96" w:type="dxa"/>
            <w:gridSpan w:val="2"/>
            <w:vAlign w:val="bottom"/>
          </w:tcPr>
          <w:p w14:paraId="63C7E4D8" w14:textId="77777777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30E56" w14:textId="77777777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ก่อน</w:t>
            </w:r>
          </w:p>
          <w:p w14:paraId="3869A0E1" w14:textId="77777777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74DB4F3" w14:textId="77777777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3A69F" w14:textId="77777777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1BBDB27" w14:textId="77777777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36C9D" w14:textId="77777777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สุทธิจาก</w:t>
            </w:r>
          </w:p>
          <w:p w14:paraId="1FFAB035" w14:textId="77777777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</w:tr>
      <w:tr w:rsidR="00F461D5" w:rsidRPr="00CD4FB0" w14:paraId="718C87F7" w14:textId="77777777" w:rsidTr="00650E4F">
        <w:trPr>
          <w:cantSplit/>
          <w:trHeight w:hRule="exact" w:val="352"/>
        </w:trPr>
        <w:tc>
          <w:tcPr>
            <w:tcW w:w="1794" w:type="dxa"/>
          </w:tcPr>
          <w:p w14:paraId="0581D08B" w14:textId="77777777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602A205D" w14:textId="77777777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B286EA5" w14:textId="77777777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9298821" w14:textId="77777777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81" w:type="dxa"/>
            <w:vAlign w:val="bottom"/>
          </w:tcPr>
          <w:p w14:paraId="7958522C" w14:textId="77777777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bottom"/>
          </w:tcPr>
          <w:p w14:paraId="4C55494F" w14:textId="77777777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7EEA481E" w14:textId="77777777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7CDDA0BA" w14:textId="77777777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D6C0D42" w14:textId="77777777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15458967" w14:textId="77777777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7B4E187" w14:textId="77777777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613CB8DB" w14:textId="77777777" w:rsidR="00F461D5" w:rsidRPr="00CD4FB0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</w:tr>
      <w:tr w:rsidR="00650E4F" w:rsidRPr="00CD4FB0" w14:paraId="3223BEF5" w14:textId="77777777" w:rsidTr="001E6A90">
        <w:trPr>
          <w:cantSplit/>
        </w:trPr>
        <w:tc>
          <w:tcPr>
            <w:tcW w:w="1794" w:type="dxa"/>
          </w:tcPr>
          <w:p w14:paraId="374909D7" w14:textId="73D48150" w:rsidR="00650E4F" w:rsidRPr="00CD4FB0" w:rsidRDefault="00650E4F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8" w:hanging="180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 xml:space="preserve"> </w:t>
            </w:r>
            <w:r w:rsidR="00BB580C" w:rsidRPr="00CD4FB0">
              <w:rPr>
                <w:rFonts w:ascii="BrowalliaUPC" w:hAnsi="BrowalliaUPC" w:cs="BrowalliaUPC" w:hint="cs"/>
                <w:sz w:val="24"/>
                <w:szCs w:val="24"/>
                <w:cs/>
                <w:lang w:val="th-TH"/>
              </w:rPr>
              <w:t>ขาดทุน</w:t>
            </w:r>
            <w:r w:rsidR="003F724E" w:rsidRPr="00CD4FB0">
              <w:rPr>
                <w:rFonts w:ascii="BrowalliaUPC" w:hAnsi="BrowalliaUPC" w:cs="BrowalliaUPC" w:hint="cs"/>
                <w:sz w:val="24"/>
                <w:szCs w:val="24"/>
                <w:cs/>
                <w:lang w:val="th-TH"/>
              </w:rPr>
              <w:t xml:space="preserve"> </w:t>
            </w:r>
            <w:r w:rsidR="003F724E" w:rsidRPr="00CD4FB0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3F724E" w:rsidRPr="00CD4FB0">
              <w:rPr>
                <w:rFonts w:ascii="BrowalliaUPC" w:hAnsi="BrowalliaUPC" w:cs="BrowalliaUPC" w:hint="cs"/>
                <w:sz w:val="24"/>
                <w:szCs w:val="24"/>
                <w:cs/>
              </w:rPr>
              <w:t>กำไร</w:t>
            </w:r>
            <w:r w:rsidR="00BB580C" w:rsidRPr="00CD4FB0"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  <w:r w:rsidR="00BB580C" w:rsidRPr="00CD4FB0">
              <w:rPr>
                <w:rFonts w:ascii="BrowalliaUPC" w:hAnsi="BrowalliaUPC" w:cs="BrowalliaUPC" w:hint="cs"/>
                <w:sz w:val="24"/>
                <w:szCs w:val="24"/>
                <w:cs/>
                <w:lang w:val="th-TH"/>
              </w:rPr>
              <w:t xml:space="preserve"> 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 xml:space="preserve">ตามหลัก คณิตศาสตร์ประกันภัย </w:t>
            </w:r>
          </w:p>
        </w:tc>
        <w:tc>
          <w:tcPr>
            <w:tcW w:w="926" w:type="dxa"/>
            <w:tcBorders>
              <w:bottom w:val="single" w:sz="12" w:space="0" w:color="auto"/>
            </w:tcBorders>
            <w:vAlign w:val="bottom"/>
          </w:tcPr>
          <w:p w14:paraId="080B415E" w14:textId="1DE49F65" w:rsidR="00650E4F" w:rsidRPr="00CD4FB0" w:rsidRDefault="00025F8D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447D58" w:rsidRPr="00CD4FB0">
              <w:rPr>
                <w:rFonts w:ascii="BrowalliaUPC" w:hAnsi="BrowalliaUPC" w:cs="BrowalliaUPC"/>
                <w:sz w:val="24"/>
                <w:szCs w:val="24"/>
              </w:rPr>
              <w:t>1,603,595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32D778D5" w14:textId="77777777" w:rsidR="00650E4F" w:rsidRPr="00CD4FB0" w:rsidRDefault="00650E4F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bottom"/>
          </w:tcPr>
          <w:p w14:paraId="0F435A60" w14:textId="7C2AB202" w:rsidR="00650E4F" w:rsidRPr="00CD4FB0" w:rsidRDefault="00447D58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320,719</w:t>
            </w:r>
          </w:p>
        </w:tc>
        <w:tc>
          <w:tcPr>
            <w:tcW w:w="181" w:type="dxa"/>
            <w:vAlign w:val="bottom"/>
          </w:tcPr>
          <w:p w14:paraId="25EEC3EF" w14:textId="77777777" w:rsidR="00650E4F" w:rsidRPr="00CD4FB0" w:rsidRDefault="00650E4F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bottom"/>
          </w:tcPr>
          <w:p w14:paraId="53DF5DFF" w14:textId="3A568D89" w:rsidR="00650E4F" w:rsidRPr="00CD4FB0" w:rsidRDefault="00025F8D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447D58" w:rsidRPr="00CD4FB0">
              <w:rPr>
                <w:rFonts w:ascii="BrowalliaUPC" w:hAnsi="BrowalliaUPC" w:cs="BrowalliaUPC"/>
                <w:sz w:val="24"/>
                <w:szCs w:val="24"/>
              </w:rPr>
              <w:t>1,</w:t>
            </w:r>
            <w:r w:rsidR="00AB5E19" w:rsidRPr="00CD4FB0">
              <w:rPr>
                <w:rFonts w:ascii="BrowalliaUPC" w:hAnsi="BrowalliaUPC" w:cs="BrowalliaUPC"/>
                <w:sz w:val="24"/>
                <w:szCs w:val="24"/>
              </w:rPr>
              <w:t>282,876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96" w:type="dxa"/>
            <w:gridSpan w:val="2"/>
            <w:vAlign w:val="bottom"/>
          </w:tcPr>
          <w:p w14:paraId="3B25E5FD" w14:textId="77777777" w:rsidR="00650E4F" w:rsidRPr="00CD4FB0" w:rsidRDefault="00650E4F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12" w:space="0" w:color="auto"/>
            </w:tcBorders>
            <w:vAlign w:val="bottom"/>
          </w:tcPr>
          <w:p w14:paraId="37F4F965" w14:textId="7BCE104A" w:rsidR="00650E4F" w:rsidRPr="00CD4FB0" w:rsidRDefault="00650E4F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1,719,55</w:t>
            </w:r>
            <w:r w:rsidR="002A1B7E" w:rsidRPr="00CD4FB0">
              <w:rPr>
                <w:rFonts w:ascii="BrowalliaUPC" w:hAnsi="BrowalliaUPC" w:cs="BrowalliaUPC"/>
                <w:sz w:val="24"/>
                <w:szCs w:val="24"/>
              </w:rPr>
              <w:t>9</w:t>
            </w:r>
            <w:r w:rsidR="00615296" w:rsidRPr="00CD4FB0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C107367" w14:textId="77777777" w:rsidR="00650E4F" w:rsidRPr="00CD4FB0" w:rsidRDefault="00650E4F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31" w:type="dxa"/>
            <w:tcBorders>
              <w:bottom w:val="single" w:sz="12" w:space="0" w:color="auto"/>
            </w:tcBorders>
            <w:vAlign w:val="bottom"/>
          </w:tcPr>
          <w:p w14:paraId="2E281CD9" w14:textId="67DF9391" w:rsidR="00650E4F" w:rsidRPr="00CD4FB0" w:rsidRDefault="00650E4F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(343,91</w:t>
            </w:r>
            <w:r w:rsidR="002A1B7E" w:rsidRPr="00CD4FB0">
              <w:rPr>
                <w:rFonts w:ascii="BrowalliaUPC" w:hAnsi="BrowalliaUPC" w:cs="BrowalliaUPC"/>
                <w:sz w:val="24"/>
                <w:szCs w:val="24"/>
              </w:rPr>
              <w:t>2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53E76FEC" w14:textId="77777777" w:rsidR="00650E4F" w:rsidRPr="00CD4FB0" w:rsidRDefault="00650E4F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12" w:space="0" w:color="auto"/>
            </w:tcBorders>
            <w:vAlign w:val="bottom"/>
          </w:tcPr>
          <w:p w14:paraId="70BD8853" w14:textId="45ADDF17" w:rsidR="00650E4F" w:rsidRPr="00CD4FB0" w:rsidRDefault="00650E4F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1,375,647</w:t>
            </w:r>
          </w:p>
        </w:tc>
      </w:tr>
    </w:tbl>
    <w:p w14:paraId="71B2CBA5" w14:textId="733B6AFB" w:rsidR="00650E4F" w:rsidRPr="00CD4FB0" w:rsidRDefault="00650E4F" w:rsidP="00603CA9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36662D7C" w14:textId="77777777" w:rsidR="00950BBC" w:rsidRPr="00CD4FB0" w:rsidRDefault="00950BBC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57A5498B" w14:textId="77777777" w:rsidR="00950BBC" w:rsidRPr="00CD4FB0" w:rsidRDefault="00950BBC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44AA1DDB" w14:textId="77777777" w:rsidR="00950BBC" w:rsidRPr="00CD4FB0" w:rsidRDefault="00950BBC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3C4991B" w14:textId="77777777" w:rsidR="00950BBC" w:rsidRPr="00CD4FB0" w:rsidRDefault="00950BBC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18C8083B" w14:textId="77777777" w:rsidR="00950BBC" w:rsidRPr="00CD4FB0" w:rsidRDefault="00950BBC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41860E85" w14:textId="77777777" w:rsidR="00950BBC" w:rsidRPr="00CD4FB0" w:rsidRDefault="00950BBC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318A2776" w14:textId="77777777" w:rsidR="00950BBC" w:rsidRPr="00CD4FB0" w:rsidRDefault="00950BBC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7937897E" w14:textId="77777777" w:rsidR="00950BBC" w:rsidRPr="00CD4FB0" w:rsidRDefault="00950BBC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15E3CB73" w14:textId="77777777" w:rsidR="00950BBC" w:rsidRPr="00CD4FB0" w:rsidRDefault="00950BBC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4B4DD18" w14:textId="62A2AD6B" w:rsidR="007F5320" w:rsidRPr="00CD4FB0" w:rsidRDefault="00290CDF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lastRenderedPageBreak/>
        <w:t>รายละเอียดของการกระทบยอดภาษีเงินได้ มีดังนี้</w:t>
      </w:r>
    </w:p>
    <w:p w14:paraId="4E297014" w14:textId="77777777" w:rsidR="00391C1B" w:rsidRPr="00CD4FB0" w:rsidRDefault="00391C1B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UPC" w:hAnsi="BrowalliaUPC" w:cs="BrowalliaUPC"/>
          <w:sz w:val="16"/>
          <w:szCs w:val="16"/>
          <w:lang w:val="en-GB"/>
        </w:rPr>
      </w:pPr>
    </w:p>
    <w:tbl>
      <w:tblPr>
        <w:tblW w:w="8403" w:type="dxa"/>
        <w:tblInd w:w="9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9"/>
        <w:gridCol w:w="1539"/>
        <w:gridCol w:w="216"/>
        <w:gridCol w:w="1539"/>
      </w:tblGrid>
      <w:tr w:rsidR="00650E4F" w:rsidRPr="00CD4FB0" w14:paraId="64B4DD23" w14:textId="77777777" w:rsidTr="0047421C">
        <w:trPr>
          <w:cantSplit/>
          <w:tblHeader/>
        </w:trPr>
        <w:tc>
          <w:tcPr>
            <w:tcW w:w="5109" w:type="dxa"/>
          </w:tcPr>
          <w:p w14:paraId="64B4DD1F" w14:textId="77777777" w:rsidR="00650E4F" w:rsidRPr="00CD4FB0" w:rsidRDefault="00650E4F" w:rsidP="00124879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294" w:type="dxa"/>
            <w:gridSpan w:val="3"/>
            <w:tcBorders>
              <w:bottom w:val="single" w:sz="4" w:space="0" w:color="auto"/>
            </w:tcBorders>
          </w:tcPr>
          <w:p w14:paraId="64B4DD22" w14:textId="4B3A8C47" w:rsidR="00650E4F" w:rsidRPr="00CD4FB0" w:rsidRDefault="00650E4F" w:rsidP="00124879">
            <w:pPr>
              <w:tabs>
                <w:tab w:val="clear" w:pos="2580"/>
              </w:tabs>
              <w:spacing w:line="240" w:lineRule="auto"/>
              <w:ind w:right="3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650E4F" w:rsidRPr="00CD4FB0" w14:paraId="64B4DD2C" w14:textId="77777777" w:rsidTr="0047421C">
        <w:trPr>
          <w:cantSplit/>
          <w:tblHeader/>
        </w:trPr>
        <w:tc>
          <w:tcPr>
            <w:tcW w:w="5109" w:type="dxa"/>
          </w:tcPr>
          <w:p w14:paraId="64B4DD24" w14:textId="77777777" w:rsidR="00650E4F" w:rsidRPr="00CD4FB0" w:rsidRDefault="00650E4F" w:rsidP="00650E4F">
            <w:pPr>
              <w:spacing w:line="240" w:lineRule="auto"/>
              <w:ind w:lef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64B4DD29" w14:textId="743F5DA8" w:rsidR="00650E4F" w:rsidRPr="00CD4FB0" w:rsidRDefault="00650E4F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16" w:type="dxa"/>
            <w:tcBorders>
              <w:top w:val="single" w:sz="4" w:space="0" w:color="auto"/>
            </w:tcBorders>
          </w:tcPr>
          <w:p w14:paraId="64B4DD2A" w14:textId="77777777" w:rsidR="00650E4F" w:rsidRPr="00CD4FB0" w:rsidRDefault="00650E4F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64B4DD2B" w14:textId="129272FA" w:rsidR="00650E4F" w:rsidRPr="00CD4FB0" w:rsidRDefault="00650E4F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</w:tr>
      <w:tr w:rsidR="00650E4F" w:rsidRPr="00CD4FB0" w14:paraId="64B4DD35" w14:textId="77777777" w:rsidTr="00650E4F">
        <w:trPr>
          <w:cantSplit/>
          <w:trHeight w:hRule="exact" w:val="313"/>
        </w:trPr>
        <w:tc>
          <w:tcPr>
            <w:tcW w:w="5109" w:type="dxa"/>
          </w:tcPr>
          <w:p w14:paraId="64B4DD2D" w14:textId="77777777" w:rsidR="00650E4F" w:rsidRPr="00CD4FB0" w:rsidRDefault="00650E4F" w:rsidP="00124879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64B4DD32" w14:textId="77777777" w:rsidR="00650E4F" w:rsidRPr="00CD4FB0" w:rsidRDefault="00650E4F" w:rsidP="00124879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16" w:type="dxa"/>
          </w:tcPr>
          <w:p w14:paraId="64B4DD33" w14:textId="77777777" w:rsidR="00650E4F" w:rsidRPr="00CD4FB0" w:rsidRDefault="00650E4F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64B4DD34" w14:textId="77777777" w:rsidR="00650E4F" w:rsidRPr="00CD4FB0" w:rsidRDefault="00650E4F" w:rsidP="00124879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50E4F" w:rsidRPr="00CD4FB0" w14:paraId="64B4DD3E" w14:textId="77777777" w:rsidTr="00650E4F">
        <w:trPr>
          <w:cantSplit/>
        </w:trPr>
        <w:tc>
          <w:tcPr>
            <w:tcW w:w="5109" w:type="dxa"/>
          </w:tcPr>
          <w:p w14:paraId="64B4DD36" w14:textId="77777777" w:rsidR="00650E4F" w:rsidRPr="00CD4FB0" w:rsidRDefault="00650E4F" w:rsidP="00650E4F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กำไร</w:t>
            </w:r>
            <w:r w:rsidRPr="00CD4FB0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ท</w:t>
            </w:r>
            <w:r w:rsidRPr="00CD4FB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างบัญชีก่อนภาษี</w:t>
            </w:r>
          </w:p>
        </w:tc>
        <w:tc>
          <w:tcPr>
            <w:tcW w:w="1539" w:type="dxa"/>
            <w:vAlign w:val="bottom"/>
          </w:tcPr>
          <w:p w14:paraId="64B4DD3B" w14:textId="742BB0ED" w:rsidR="00650E4F" w:rsidRPr="00CD4FB0" w:rsidRDefault="005A616C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>366,311,015</w:t>
            </w:r>
          </w:p>
        </w:tc>
        <w:tc>
          <w:tcPr>
            <w:tcW w:w="216" w:type="dxa"/>
            <w:vAlign w:val="bottom"/>
          </w:tcPr>
          <w:p w14:paraId="64B4DD3C" w14:textId="77777777" w:rsidR="00650E4F" w:rsidRPr="00CD4FB0" w:rsidRDefault="00650E4F" w:rsidP="00650E4F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64B4DD3D" w14:textId="4355137C" w:rsidR="00650E4F" w:rsidRPr="00CD4FB0" w:rsidRDefault="008B528A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528A">
              <w:rPr>
                <w:rFonts w:ascii="Browallia New" w:hAnsi="Browallia New" w:cs="Browallia New"/>
                <w:sz w:val="28"/>
                <w:szCs w:val="28"/>
              </w:rPr>
              <w:t>395</w:t>
            </w:r>
            <w:r w:rsidR="00650E4F" w:rsidRPr="00CD4FB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 New" w:hAnsi="Browallia New" w:cs="Browallia New"/>
                <w:sz w:val="28"/>
                <w:szCs w:val="28"/>
              </w:rPr>
              <w:t>561</w:t>
            </w:r>
            <w:r w:rsidR="00650E4F" w:rsidRPr="00CD4FB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 New" w:hAnsi="Browallia New" w:cs="Browallia New"/>
                <w:sz w:val="28"/>
                <w:szCs w:val="28"/>
              </w:rPr>
              <w:t>042</w:t>
            </w:r>
          </w:p>
        </w:tc>
      </w:tr>
      <w:tr w:rsidR="00650E4F" w:rsidRPr="00CD4FB0" w14:paraId="64B4DD47" w14:textId="77777777" w:rsidTr="00650E4F">
        <w:trPr>
          <w:cantSplit/>
        </w:trPr>
        <w:tc>
          <w:tcPr>
            <w:tcW w:w="5109" w:type="dxa"/>
          </w:tcPr>
          <w:p w14:paraId="64B4DD3F" w14:textId="4C825389" w:rsidR="00650E4F" w:rsidRPr="00CD4FB0" w:rsidRDefault="00650E4F" w:rsidP="00650E4F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อัตราภาษี</w:t>
            </w:r>
            <w:r w:rsidRPr="00CD4FB0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CD4FB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64B4DD44" w14:textId="7360043E" w:rsidR="00650E4F" w:rsidRPr="00CD4FB0" w:rsidRDefault="005A616C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216" w:type="dxa"/>
            <w:vAlign w:val="bottom"/>
          </w:tcPr>
          <w:p w14:paraId="64B4DD45" w14:textId="77777777" w:rsidR="00650E4F" w:rsidRPr="00CD4FB0" w:rsidRDefault="00650E4F" w:rsidP="00650E4F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64B4DD46" w14:textId="7E195FF1" w:rsidR="00650E4F" w:rsidRPr="00CD4FB0" w:rsidRDefault="008B528A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528A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</w:tr>
      <w:tr w:rsidR="00650E4F" w:rsidRPr="00CD4FB0" w14:paraId="64B4DD50" w14:textId="77777777" w:rsidTr="00650E4F">
        <w:trPr>
          <w:cantSplit/>
        </w:trPr>
        <w:tc>
          <w:tcPr>
            <w:tcW w:w="5109" w:type="dxa"/>
          </w:tcPr>
          <w:p w14:paraId="64B4DD48" w14:textId="77777777" w:rsidR="00650E4F" w:rsidRPr="00CD4FB0" w:rsidRDefault="00650E4F" w:rsidP="00650E4F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ภาษีคำนวณจากอัตราภาษี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64B4DD4D" w14:textId="7F07B049" w:rsidR="00650E4F" w:rsidRPr="00CD4FB0" w:rsidRDefault="005A616C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>73,262,203</w:t>
            </w:r>
          </w:p>
        </w:tc>
        <w:tc>
          <w:tcPr>
            <w:tcW w:w="216" w:type="dxa"/>
            <w:vAlign w:val="bottom"/>
          </w:tcPr>
          <w:p w14:paraId="64B4DD4E" w14:textId="77777777" w:rsidR="00650E4F" w:rsidRPr="00CD4FB0" w:rsidRDefault="00650E4F" w:rsidP="00650E4F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64B4DD4F" w14:textId="78E640F6" w:rsidR="00650E4F" w:rsidRPr="00CD4FB0" w:rsidRDefault="008B528A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528A">
              <w:rPr>
                <w:rFonts w:ascii="Browallia New" w:hAnsi="Browallia New" w:cs="Browallia New"/>
                <w:sz w:val="28"/>
                <w:szCs w:val="28"/>
              </w:rPr>
              <w:t>79</w:t>
            </w:r>
            <w:r w:rsidR="00650E4F" w:rsidRPr="00CD4FB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 New" w:hAnsi="Browallia New" w:cs="Browallia New"/>
                <w:sz w:val="28"/>
                <w:szCs w:val="28"/>
              </w:rPr>
              <w:t>112</w:t>
            </w:r>
            <w:r w:rsidR="00650E4F" w:rsidRPr="00CD4FB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 New" w:hAnsi="Browallia New" w:cs="Browallia New"/>
                <w:sz w:val="28"/>
                <w:szCs w:val="28"/>
              </w:rPr>
              <w:t>208</w:t>
            </w:r>
          </w:p>
        </w:tc>
      </w:tr>
      <w:tr w:rsidR="00650E4F" w:rsidRPr="00CD4FB0" w14:paraId="08D96675" w14:textId="77777777" w:rsidTr="00650E4F">
        <w:trPr>
          <w:cantSplit/>
          <w:trHeight w:val="251"/>
        </w:trPr>
        <w:tc>
          <w:tcPr>
            <w:tcW w:w="5109" w:type="dxa"/>
          </w:tcPr>
          <w:p w14:paraId="28416C6B" w14:textId="1C8320F2" w:rsidR="00650E4F" w:rsidRPr="00CD4FB0" w:rsidRDefault="00650E4F" w:rsidP="00F83E30">
            <w:pPr>
              <w:tabs>
                <w:tab w:val="left" w:pos="4318"/>
              </w:tabs>
              <w:spacing w:line="240" w:lineRule="auto"/>
              <w:ind w:left="75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ผลกระทบจำนวนของภาษี </w:t>
            </w:r>
            <w:r w:rsidRPr="00CD4FB0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 xml:space="preserve">: 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7EB6E0BB" w14:textId="3020A10F" w:rsidR="00650E4F" w:rsidRPr="00CD4FB0" w:rsidRDefault="00650E4F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6" w:type="dxa"/>
            <w:vAlign w:val="bottom"/>
          </w:tcPr>
          <w:p w14:paraId="48D86606" w14:textId="77777777" w:rsidR="00650E4F" w:rsidRPr="00CD4FB0" w:rsidRDefault="00650E4F" w:rsidP="00650E4F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30CECE9F" w14:textId="3A56D470" w:rsidR="00650E4F" w:rsidRPr="00CD4FB0" w:rsidRDefault="00650E4F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50E4F" w:rsidRPr="00CD4FB0" w14:paraId="43C480E4" w14:textId="77777777" w:rsidTr="00B40D6A">
        <w:trPr>
          <w:cantSplit/>
          <w:trHeight w:val="251"/>
        </w:trPr>
        <w:tc>
          <w:tcPr>
            <w:tcW w:w="5109" w:type="dxa"/>
          </w:tcPr>
          <w:p w14:paraId="3D316610" w14:textId="11DA30F9" w:rsidR="00650E4F" w:rsidRPr="00CD4FB0" w:rsidRDefault="00650E4F" w:rsidP="00650E4F">
            <w:pPr>
              <w:tabs>
                <w:tab w:val="left" w:pos="4318"/>
              </w:tabs>
              <w:spacing w:line="240" w:lineRule="auto"/>
              <w:ind w:left="303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539" w:type="dxa"/>
            <w:vAlign w:val="bottom"/>
          </w:tcPr>
          <w:p w14:paraId="403F32CE" w14:textId="6CE47631" w:rsidR="00650E4F" w:rsidRPr="00CD4FB0" w:rsidRDefault="00412AB6" w:rsidP="00FD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</w:t>
            </w:r>
            <w:r w:rsidR="00865DA5"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>124,925</w:t>
            </w:r>
          </w:p>
        </w:tc>
        <w:tc>
          <w:tcPr>
            <w:tcW w:w="216" w:type="dxa"/>
            <w:vAlign w:val="bottom"/>
          </w:tcPr>
          <w:p w14:paraId="538CDC61" w14:textId="6752395F" w:rsidR="00650E4F" w:rsidRPr="00CD4FB0" w:rsidRDefault="00650E4F" w:rsidP="00B40D6A">
            <w:pPr>
              <w:spacing w:line="240" w:lineRule="auto"/>
              <w:ind w:right="10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5DEF6362" w14:textId="1D32D3EE" w:rsidR="00650E4F" w:rsidRPr="00CD4FB0" w:rsidRDefault="00650E4F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>47,007</w:t>
            </w:r>
          </w:p>
        </w:tc>
      </w:tr>
      <w:tr w:rsidR="00650E4F" w:rsidRPr="00CD4FB0" w14:paraId="64B4DD6B" w14:textId="77777777" w:rsidTr="006D0384">
        <w:trPr>
          <w:cantSplit/>
        </w:trPr>
        <w:tc>
          <w:tcPr>
            <w:tcW w:w="5109" w:type="dxa"/>
          </w:tcPr>
          <w:p w14:paraId="64B4DD63" w14:textId="3FD42619" w:rsidR="00650E4F" w:rsidRPr="00CD4FB0" w:rsidRDefault="00650E4F" w:rsidP="00650E4F">
            <w:pPr>
              <w:tabs>
                <w:tab w:val="left" w:pos="294"/>
                <w:tab w:val="left" w:pos="4318"/>
              </w:tabs>
              <w:spacing w:line="240" w:lineRule="auto"/>
              <w:ind w:left="30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รายได้ที่ไม่ต้องเสียภาษีและค่าใช้จ่ายที่หักเพิ่มได้</w:t>
            </w:r>
          </w:p>
        </w:tc>
        <w:tc>
          <w:tcPr>
            <w:tcW w:w="1539" w:type="dxa"/>
            <w:tcBorders>
              <w:bottom w:val="single" w:sz="2" w:space="0" w:color="auto"/>
            </w:tcBorders>
            <w:vAlign w:val="bottom"/>
          </w:tcPr>
          <w:p w14:paraId="64B4DD68" w14:textId="68519FBD" w:rsidR="00650E4F" w:rsidRPr="00CD4FB0" w:rsidRDefault="00412AB6" w:rsidP="007B5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</w:t>
            </w:r>
            <w:r w:rsidR="00865DA5"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>(3,737,259)</w:t>
            </w:r>
          </w:p>
        </w:tc>
        <w:tc>
          <w:tcPr>
            <w:tcW w:w="216" w:type="dxa"/>
            <w:vAlign w:val="bottom"/>
          </w:tcPr>
          <w:p w14:paraId="64B4DD69" w14:textId="77777777" w:rsidR="00650E4F" w:rsidRPr="00CD4FB0" w:rsidRDefault="00650E4F" w:rsidP="00650E4F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64B4DD6A" w14:textId="41F90F34" w:rsidR="00650E4F" w:rsidRPr="00CD4FB0" w:rsidRDefault="00650E4F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>3,281</w:t>
            </w:r>
            <w:r w:rsidRPr="00CD4FB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  <w:r w:rsidRPr="00CD4FB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650E4F" w:rsidRPr="00CD4FB0" w14:paraId="64B4DD7E" w14:textId="45B5F500" w:rsidTr="006D0384">
        <w:trPr>
          <w:cantSplit/>
          <w:trHeight w:val="280"/>
        </w:trPr>
        <w:tc>
          <w:tcPr>
            <w:tcW w:w="5109" w:type="dxa"/>
          </w:tcPr>
          <w:p w14:paraId="64B4DD76" w14:textId="77777777" w:rsidR="00650E4F" w:rsidRPr="00CD4FB0" w:rsidRDefault="00650E4F" w:rsidP="00650E4F">
            <w:pPr>
              <w:tabs>
                <w:tab w:val="left" w:pos="294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539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4B4DD7B" w14:textId="6224493B" w:rsidR="00650E4F" w:rsidRPr="00CD4FB0" w:rsidRDefault="0067153D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69,649,869</w:t>
            </w:r>
          </w:p>
        </w:tc>
        <w:tc>
          <w:tcPr>
            <w:tcW w:w="216" w:type="dxa"/>
            <w:vAlign w:val="bottom"/>
          </w:tcPr>
          <w:p w14:paraId="64B4DD7C" w14:textId="77777777" w:rsidR="00650E4F" w:rsidRPr="00CD4FB0" w:rsidRDefault="00650E4F" w:rsidP="00650E4F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4B4DD7D" w14:textId="6712A162" w:rsidR="00650E4F" w:rsidRPr="00CD4FB0" w:rsidRDefault="008B528A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528A">
              <w:rPr>
                <w:rFonts w:ascii="Browallia New" w:hAnsi="Browallia New" w:cs="Browallia New"/>
                <w:sz w:val="28"/>
                <w:szCs w:val="28"/>
              </w:rPr>
              <w:t>75</w:t>
            </w:r>
            <w:r w:rsidR="00650E4F" w:rsidRPr="00CD4FB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B528A">
              <w:rPr>
                <w:rFonts w:ascii="Browallia New" w:hAnsi="Browallia New" w:cs="Browallia New"/>
                <w:sz w:val="28"/>
                <w:szCs w:val="28"/>
              </w:rPr>
              <w:t>878</w:t>
            </w:r>
            <w:r w:rsidR="00650E4F" w:rsidRPr="00CD4FB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B528A">
              <w:rPr>
                <w:rFonts w:ascii="Browallia New" w:hAnsi="Browallia New" w:cs="Browallia New"/>
                <w:sz w:val="28"/>
                <w:szCs w:val="28"/>
              </w:rPr>
              <w:t>135</w:t>
            </w:r>
          </w:p>
        </w:tc>
      </w:tr>
      <w:tr w:rsidR="006D0384" w:rsidRPr="00CD4FB0" w14:paraId="5B120FC2" w14:textId="77777777" w:rsidTr="006D0384">
        <w:trPr>
          <w:cantSplit/>
          <w:trHeight w:val="280"/>
        </w:trPr>
        <w:tc>
          <w:tcPr>
            <w:tcW w:w="5109" w:type="dxa"/>
          </w:tcPr>
          <w:p w14:paraId="179CA8A6" w14:textId="77777777" w:rsidR="006D0384" w:rsidRPr="00CD4FB0" w:rsidRDefault="006D0384" w:rsidP="00650E4F">
            <w:pPr>
              <w:tabs>
                <w:tab w:val="left" w:pos="294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9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FFEB0FC" w14:textId="77777777" w:rsidR="006D0384" w:rsidRPr="00CD4FB0" w:rsidRDefault="006D0384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6" w:type="dxa"/>
            <w:vAlign w:val="bottom"/>
          </w:tcPr>
          <w:p w14:paraId="18D894BB" w14:textId="77777777" w:rsidR="006D0384" w:rsidRPr="00CD4FB0" w:rsidRDefault="006D0384" w:rsidP="00650E4F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47CE940A" w14:textId="77777777" w:rsidR="006D0384" w:rsidRPr="00CD4FB0" w:rsidRDefault="006D0384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D30E3" w:rsidRPr="00CD4FB0" w14:paraId="2EC5606B" w14:textId="77777777" w:rsidTr="006D0384">
        <w:trPr>
          <w:cantSplit/>
          <w:trHeight w:val="280"/>
        </w:trPr>
        <w:tc>
          <w:tcPr>
            <w:tcW w:w="5109" w:type="dxa"/>
          </w:tcPr>
          <w:p w14:paraId="28E7FA42" w14:textId="5138C8FA" w:rsidR="001D30E3" w:rsidRPr="00CD4FB0" w:rsidRDefault="001D30E3" w:rsidP="00650E4F">
            <w:pPr>
              <w:tabs>
                <w:tab w:val="left" w:pos="294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อัตรา</w:t>
            </w:r>
            <w:r w:rsidR="002656F3" w:rsidRPr="00CD4FB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ภาษี</w:t>
            </w:r>
            <w:r w:rsidR="009947EF" w:rsidRPr="00CD4FB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ที่แท้จริง </w:t>
            </w:r>
            <w:r w:rsidR="009947EF" w:rsidRPr="00CD4FB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947EF" w:rsidRPr="00CD4FB0">
              <w:rPr>
                <w:rFonts w:ascii="Browallia New" w:hAnsi="Browallia New" w:cs="Browallia New" w:hint="cs"/>
                <w:sz w:val="28"/>
                <w:szCs w:val="28"/>
                <w:cs/>
              </w:rPr>
              <w:t>ร้อยละ</w:t>
            </w:r>
            <w:r w:rsidR="009947EF" w:rsidRPr="00CD4FB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66788327" w14:textId="7A45A302" w:rsidR="001D30E3" w:rsidRPr="00CD4FB0" w:rsidRDefault="002656F3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19.01</w:t>
            </w:r>
          </w:p>
        </w:tc>
        <w:tc>
          <w:tcPr>
            <w:tcW w:w="216" w:type="dxa"/>
            <w:vAlign w:val="bottom"/>
          </w:tcPr>
          <w:p w14:paraId="384C4C74" w14:textId="77777777" w:rsidR="001D30E3" w:rsidRPr="00CD4FB0" w:rsidRDefault="001D30E3" w:rsidP="00650E4F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621DDD73" w14:textId="1A4DE4EB" w:rsidR="001D30E3" w:rsidRPr="00CD4FB0" w:rsidRDefault="002656F3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19.18</w:t>
            </w:r>
          </w:p>
        </w:tc>
      </w:tr>
    </w:tbl>
    <w:p w14:paraId="45BE9FEA" w14:textId="77777777" w:rsidR="00D50E8E" w:rsidRPr="00CD4FB0" w:rsidRDefault="00D50E8E" w:rsidP="008325E9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4B4DD7F" w14:textId="3E81E405" w:rsidR="00290CDF" w:rsidRPr="00CD4FB0" w:rsidRDefault="003A1929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487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  <w:r w:rsidRPr="00CD4FB0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290CDF" w:rsidRPr="00CD4FB0">
        <w:rPr>
          <w:rFonts w:ascii="BrowalliaUPC" w:hAnsi="BrowalliaUPC" w:cs="BrowalliaUPC"/>
          <w:sz w:val="28"/>
          <w:szCs w:val="28"/>
          <w:cs/>
          <w:lang w:val="en-GB"/>
        </w:rPr>
        <w:t>ภาษีเงินได้รอการตัดบัญชี</w:t>
      </w:r>
    </w:p>
    <w:p w14:paraId="64B4DD80" w14:textId="77777777" w:rsidR="00290CDF" w:rsidRPr="00C5293F" w:rsidRDefault="00290CDF" w:rsidP="00814D85">
      <w:pPr>
        <w:tabs>
          <w:tab w:val="clear" w:pos="227"/>
          <w:tab w:val="clear" w:pos="454"/>
          <w:tab w:val="clear" w:pos="680"/>
          <w:tab w:val="clear" w:pos="907"/>
          <w:tab w:val="left" w:pos="993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4B4DD81" w14:textId="77777777" w:rsidR="00290CDF" w:rsidRPr="00C5293F" w:rsidRDefault="00290CDF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5293F">
        <w:rPr>
          <w:rFonts w:ascii="BrowalliaUPC" w:hAnsi="BrowalliaUPC" w:cs="BrowalliaUPC"/>
          <w:sz w:val="28"/>
          <w:szCs w:val="28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4B4DD82" w14:textId="77777777" w:rsidR="00290CDF" w:rsidRPr="00C5293F" w:rsidRDefault="00290CDF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415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5139"/>
        <w:gridCol w:w="1521"/>
        <w:gridCol w:w="236"/>
        <w:gridCol w:w="1519"/>
      </w:tblGrid>
      <w:tr w:rsidR="00650E4F" w:rsidRPr="00CD4FB0" w14:paraId="64B4DD8B" w14:textId="208F95A8" w:rsidTr="00650E4F">
        <w:tc>
          <w:tcPr>
            <w:tcW w:w="5139" w:type="dxa"/>
          </w:tcPr>
          <w:p w14:paraId="64B4DD88" w14:textId="77777777" w:rsidR="00650E4F" w:rsidRPr="00CD4FB0" w:rsidRDefault="00650E4F" w:rsidP="007B798F">
            <w:pPr>
              <w:tabs>
                <w:tab w:val="clear" w:pos="454"/>
                <w:tab w:val="left" w:pos="0"/>
              </w:tabs>
              <w:spacing w:line="240" w:lineRule="auto"/>
              <w:ind w:left="-18" w:right="177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</w:p>
        </w:tc>
        <w:tc>
          <w:tcPr>
            <w:tcW w:w="3276" w:type="dxa"/>
            <w:gridSpan w:val="3"/>
            <w:tcBorders>
              <w:bottom w:val="single" w:sz="4" w:space="0" w:color="auto"/>
            </w:tcBorders>
            <w:hideMark/>
          </w:tcPr>
          <w:p w14:paraId="3F6D1656" w14:textId="1D5B30CB" w:rsidR="00650E4F" w:rsidRPr="00CD4FB0" w:rsidRDefault="00650E4F" w:rsidP="00650E4F">
            <w:pPr>
              <w:spacing w:line="240" w:lineRule="auto"/>
              <w:ind w:right="-1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650E4F" w:rsidRPr="00CD4FB0" w14:paraId="64B4DD91" w14:textId="2780EB83" w:rsidTr="00650E4F">
        <w:tc>
          <w:tcPr>
            <w:tcW w:w="5139" w:type="dxa"/>
          </w:tcPr>
          <w:p w14:paraId="64B4DD8C" w14:textId="77777777" w:rsidR="00650E4F" w:rsidRPr="00CD4FB0" w:rsidRDefault="00650E4F" w:rsidP="00650E4F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64B4DD8F" w14:textId="2681CF76" w:rsidR="00650E4F" w:rsidRPr="00CD4FB0" w:rsidRDefault="00650E4F" w:rsidP="00650E4F">
            <w:pPr>
              <w:spacing w:line="240" w:lineRule="auto"/>
              <w:ind w:right="-12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B4DD90" w14:textId="3F2572F1" w:rsidR="00650E4F" w:rsidRPr="00CD4FB0" w:rsidRDefault="00650E4F" w:rsidP="00650E4F">
            <w:pPr>
              <w:spacing w:line="240" w:lineRule="auto"/>
              <w:ind w:right="-12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17D7B86A" w14:textId="7DC0FC5B" w:rsidR="00650E4F" w:rsidRPr="00CD4FB0" w:rsidRDefault="00650E4F" w:rsidP="00650E4F">
            <w:pPr>
              <w:spacing w:line="240" w:lineRule="auto"/>
              <w:ind w:right="-12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</w:tr>
      <w:tr w:rsidR="00650E4F" w:rsidRPr="00CD4FB0" w14:paraId="64B4DD9D" w14:textId="475E33B1" w:rsidTr="00650E4F">
        <w:tc>
          <w:tcPr>
            <w:tcW w:w="5139" w:type="dxa"/>
          </w:tcPr>
          <w:p w14:paraId="64B4DD98" w14:textId="352E0BD6" w:rsidR="00650E4F" w:rsidRPr="00CD4FB0" w:rsidRDefault="00650E4F" w:rsidP="00650E4F">
            <w:pPr>
              <w:tabs>
                <w:tab w:val="clear" w:pos="454"/>
                <w:tab w:val="clear" w:pos="3515"/>
                <w:tab w:val="left" w:pos="0"/>
                <w:tab w:val="left" w:pos="3402"/>
              </w:tabs>
              <w:spacing w:line="240" w:lineRule="auto"/>
              <w:ind w:left="-1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64B4DD9B" w14:textId="061836DF" w:rsidR="00650E4F" w:rsidRPr="00CD4FB0" w:rsidRDefault="00650E4F" w:rsidP="00650E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B4DD9C" w14:textId="734701AD" w:rsidR="00650E4F" w:rsidRPr="00CD4FB0" w:rsidRDefault="00650E4F" w:rsidP="00650E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03F1F322" w14:textId="77777777" w:rsidR="00650E4F" w:rsidRPr="00CD4FB0" w:rsidRDefault="00650E4F" w:rsidP="00650E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50E4F" w:rsidRPr="00CD4FB0" w14:paraId="64B4DDA9" w14:textId="28D8FFD3" w:rsidTr="00650E4F">
        <w:tc>
          <w:tcPr>
            <w:tcW w:w="5139" w:type="dxa"/>
            <w:hideMark/>
          </w:tcPr>
          <w:p w14:paraId="64B4DDA4" w14:textId="13429F0A" w:rsidR="00650E4F" w:rsidRPr="00CD4FB0" w:rsidRDefault="00650E4F" w:rsidP="00650E4F">
            <w:pPr>
              <w:tabs>
                <w:tab w:val="clear" w:pos="454"/>
                <w:tab w:val="left" w:pos="0"/>
                <w:tab w:val="left" w:pos="3431"/>
              </w:tabs>
              <w:spacing w:line="240" w:lineRule="auto"/>
              <w:ind w:left="-18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1" w:type="dxa"/>
            <w:tcBorders>
              <w:bottom w:val="single" w:sz="12" w:space="0" w:color="auto"/>
            </w:tcBorders>
          </w:tcPr>
          <w:p w14:paraId="64B4DDA7" w14:textId="0DDD5121" w:rsidR="00650E4F" w:rsidRPr="00CD4FB0" w:rsidRDefault="00B40D6A" w:rsidP="00650E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14,025,841</w:t>
            </w:r>
          </w:p>
        </w:tc>
        <w:tc>
          <w:tcPr>
            <w:tcW w:w="236" w:type="dxa"/>
          </w:tcPr>
          <w:p w14:paraId="64B4DDA8" w14:textId="1AB76464" w:rsidR="00650E4F" w:rsidRPr="00CD4FB0" w:rsidRDefault="00650E4F" w:rsidP="00650E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19" w:type="dxa"/>
            <w:tcBorders>
              <w:bottom w:val="single" w:sz="12" w:space="0" w:color="auto"/>
            </w:tcBorders>
          </w:tcPr>
          <w:p w14:paraId="27DAFA00" w14:textId="0E1061E7" w:rsidR="00650E4F" w:rsidRPr="00CD4FB0" w:rsidRDefault="008B528A" w:rsidP="00650E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12</w:t>
            </w:r>
            <w:r w:rsidR="009311CA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117</w:t>
            </w:r>
            <w:r w:rsidR="009311CA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413</w:t>
            </w:r>
          </w:p>
        </w:tc>
      </w:tr>
    </w:tbl>
    <w:p w14:paraId="6CEC0C59" w14:textId="77777777" w:rsidR="006854CB" w:rsidRPr="00CD4FB0" w:rsidRDefault="006854CB" w:rsidP="00661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4"/>
          <w:szCs w:val="24"/>
        </w:rPr>
      </w:pPr>
    </w:p>
    <w:p w14:paraId="76B35839" w14:textId="77777777" w:rsidR="00AB663D" w:rsidRPr="00CD4FB0" w:rsidRDefault="00AB663D" w:rsidP="00661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4"/>
          <w:szCs w:val="24"/>
        </w:rPr>
      </w:pPr>
    </w:p>
    <w:p w14:paraId="66D3FB90" w14:textId="77777777" w:rsidR="00AB663D" w:rsidRPr="00CD4FB0" w:rsidRDefault="00AB663D" w:rsidP="00661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4"/>
          <w:szCs w:val="24"/>
        </w:rPr>
      </w:pPr>
    </w:p>
    <w:p w14:paraId="1756B3EF" w14:textId="77777777" w:rsidR="00AB663D" w:rsidRPr="00CD4FB0" w:rsidRDefault="00AB663D" w:rsidP="00661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4"/>
          <w:szCs w:val="24"/>
        </w:rPr>
      </w:pPr>
    </w:p>
    <w:p w14:paraId="135B85B2" w14:textId="77777777" w:rsidR="00AB663D" w:rsidRPr="00CD4FB0" w:rsidRDefault="00AB663D" w:rsidP="00661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4"/>
          <w:szCs w:val="24"/>
        </w:rPr>
      </w:pPr>
    </w:p>
    <w:p w14:paraId="530ADCF4" w14:textId="77777777" w:rsidR="00AB663D" w:rsidRPr="00CD4FB0" w:rsidRDefault="00AB663D" w:rsidP="00661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4"/>
          <w:szCs w:val="24"/>
        </w:rPr>
      </w:pPr>
    </w:p>
    <w:p w14:paraId="2C62CE22" w14:textId="77777777" w:rsidR="00AB663D" w:rsidRPr="00CD4FB0" w:rsidRDefault="00AB663D" w:rsidP="00661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4"/>
          <w:szCs w:val="24"/>
        </w:rPr>
      </w:pPr>
    </w:p>
    <w:p w14:paraId="18B8CB45" w14:textId="77777777" w:rsidR="00AB663D" w:rsidRPr="00CD4FB0" w:rsidRDefault="00AB663D" w:rsidP="00661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4"/>
          <w:szCs w:val="24"/>
        </w:rPr>
      </w:pPr>
    </w:p>
    <w:p w14:paraId="28FB764B" w14:textId="77777777" w:rsidR="00AB663D" w:rsidRPr="00CD4FB0" w:rsidRDefault="00AB663D" w:rsidP="00661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4"/>
          <w:szCs w:val="24"/>
        </w:rPr>
      </w:pPr>
    </w:p>
    <w:p w14:paraId="5F55D1E0" w14:textId="77777777" w:rsidR="00AB663D" w:rsidRPr="00CD4FB0" w:rsidRDefault="00AB663D" w:rsidP="00661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4"/>
          <w:szCs w:val="24"/>
        </w:rPr>
      </w:pPr>
    </w:p>
    <w:p w14:paraId="068A24BD" w14:textId="77777777" w:rsidR="00AB663D" w:rsidRPr="00CD4FB0" w:rsidRDefault="00AB663D" w:rsidP="00661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4"/>
          <w:szCs w:val="24"/>
        </w:rPr>
      </w:pPr>
    </w:p>
    <w:p w14:paraId="0AD0836D" w14:textId="77777777" w:rsidR="00AB663D" w:rsidRPr="00CD4FB0" w:rsidRDefault="00AB663D" w:rsidP="00661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4"/>
          <w:szCs w:val="24"/>
        </w:rPr>
      </w:pPr>
    </w:p>
    <w:p w14:paraId="6E855467" w14:textId="77777777" w:rsidR="00AB663D" w:rsidRPr="00CD4FB0" w:rsidRDefault="00AB663D" w:rsidP="00661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4"/>
          <w:szCs w:val="24"/>
        </w:rPr>
      </w:pPr>
    </w:p>
    <w:p w14:paraId="09CC2462" w14:textId="77777777" w:rsidR="00AB663D" w:rsidRPr="00CD4FB0" w:rsidRDefault="00AB663D" w:rsidP="00661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4"/>
          <w:szCs w:val="24"/>
        </w:rPr>
      </w:pPr>
    </w:p>
    <w:p w14:paraId="46214800" w14:textId="77777777" w:rsidR="00AB663D" w:rsidRPr="00CD4FB0" w:rsidRDefault="00AB663D" w:rsidP="00661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4"/>
          <w:szCs w:val="24"/>
        </w:rPr>
      </w:pPr>
    </w:p>
    <w:p w14:paraId="331212DD" w14:textId="77777777" w:rsidR="00AB663D" w:rsidRPr="00CD4FB0" w:rsidRDefault="00AB663D" w:rsidP="00661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4"/>
          <w:szCs w:val="24"/>
        </w:rPr>
      </w:pPr>
    </w:p>
    <w:p w14:paraId="28DE7C07" w14:textId="77777777" w:rsidR="00AB663D" w:rsidRPr="00CD4FB0" w:rsidRDefault="00AB663D" w:rsidP="00661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4"/>
          <w:szCs w:val="24"/>
        </w:rPr>
      </w:pPr>
    </w:p>
    <w:p w14:paraId="58A1CCA3" w14:textId="77777777" w:rsidR="00AB663D" w:rsidRPr="00CD4FB0" w:rsidRDefault="00AB663D" w:rsidP="00661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4"/>
          <w:szCs w:val="24"/>
        </w:rPr>
      </w:pPr>
    </w:p>
    <w:p w14:paraId="42D3B333" w14:textId="77777777" w:rsidR="00AB663D" w:rsidRPr="00CD4FB0" w:rsidRDefault="00AB663D" w:rsidP="00661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4"/>
          <w:szCs w:val="24"/>
        </w:rPr>
      </w:pPr>
    </w:p>
    <w:p w14:paraId="4E70E3DE" w14:textId="77777777" w:rsidR="00AB663D" w:rsidRPr="00CD4FB0" w:rsidRDefault="00AB663D" w:rsidP="00661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4"/>
          <w:szCs w:val="24"/>
        </w:rPr>
      </w:pPr>
    </w:p>
    <w:p w14:paraId="64B4DDAC" w14:textId="017B2F48" w:rsidR="00BD2F7B" w:rsidRPr="00CD4FB0" w:rsidRDefault="00BD2F7B" w:rsidP="00095AA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lastRenderedPageBreak/>
        <w:t>การเปลี่ยนแปลงในสินทรัพย์และหนี้สินภาษีเงินได้รอการตัดบัญชี มีรายละเอียดดังนี้</w:t>
      </w:r>
    </w:p>
    <w:p w14:paraId="3F2A6F3D" w14:textId="77777777" w:rsidR="00C772F3" w:rsidRPr="00CD4FB0" w:rsidRDefault="00C772F3" w:rsidP="006F3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385" w:type="dxa"/>
        <w:tblInd w:w="984" w:type="dxa"/>
        <w:tblLayout w:type="fixed"/>
        <w:tblLook w:val="01E0" w:firstRow="1" w:lastRow="1" w:firstColumn="1" w:lastColumn="1" w:noHBand="0" w:noVBand="0"/>
      </w:tblPr>
      <w:tblGrid>
        <w:gridCol w:w="3683"/>
        <w:gridCol w:w="1174"/>
        <w:gridCol w:w="1173"/>
        <w:gridCol w:w="1169"/>
        <w:gridCol w:w="1186"/>
      </w:tblGrid>
      <w:tr w:rsidR="000D0B68" w:rsidRPr="00C5293F" w14:paraId="272960A9" w14:textId="77777777" w:rsidTr="000C6951">
        <w:trPr>
          <w:tblHeader/>
        </w:trPr>
        <w:tc>
          <w:tcPr>
            <w:tcW w:w="3683" w:type="dxa"/>
            <w:vAlign w:val="bottom"/>
          </w:tcPr>
          <w:p w14:paraId="7233956A" w14:textId="77777777" w:rsidR="000D0B68" w:rsidRPr="00C5293F" w:rsidRDefault="000D0B68" w:rsidP="002C58B4">
            <w:pPr>
              <w:spacing w:line="240" w:lineRule="auto"/>
              <w:ind w:left="-108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4702" w:type="dxa"/>
            <w:gridSpan w:val="4"/>
            <w:vAlign w:val="bottom"/>
          </w:tcPr>
          <w:p w14:paraId="3FF7F972" w14:textId="7AA43242" w:rsidR="000D0B68" w:rsidRPr="00C5293F" w:rsidRDefault="006125FE" w:rsidP="00F213E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 New" w:hAnsi="Browallia New" w:cs="Browallia New"/>
                <w:sz w:val="27"/>
                <w:szCs w:val="27"/>
                <w:cs/>
              </w:rPr>
              <w:t>บาท</w:t>
            </w:r>
          </w:p>
        </w:tc>
      </w:tr>
      <w:tr w:rsidR="002C58B4" w:rsidRPr="00C5293F" w14:paraId="64B4DE76" w14:textId="77777777" w:rsidTr="000C6951">
        <w:trPr>
          <w:tblHeader/>
        </w:trPr>
        <w:tc>
          <w:tcPr>
            <w:tcW w:w="3683" w:type="dxa"/>
            <w:vAlign w:val="bottom"/>
          </w:tcPr>
          <w:p w14:paraId="64B4DE72" w14:textId="77777777" w:rsidR="002C58B4" w:rsidRPr="00C5293F" w:rsidRDefault="002C58B4" w:rsidP="002C58B4">
            <w:pPr>
              <w:spacing w:line="240" w:lineRule="auto"/>
              <w:ind w:left="-108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174" w:type="dxa"/>
            <w:vAlign w:val="bottom"/>
          </w:tcPr>
          <w:p w14:paraId="64B4DE73" w14:textId="77777777" w:rsidR="002C58B4" w:rsidRPr="00C5293F" w:rsidRDefault="002C58B4" w:rsidP="002C58B4">
            <w:pPr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2342" w:type="dxa"/>
            <w:gridSpan w:val="2"/>
            <w:vAlign w:val="bottom"/>
            <w:hideMark/>
          </w:tcPr>
          <w:p w14:paraId="64B4DE74" w14:textId="77777777" w:rsidR="002C58B4" w:rsidRPr="00C5293F" w:rsidRDefault="002C58B4" w:rsidP="002C58B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บันทึกใน</w:t>
            </w:r>
          </w:p>
        </w:tc>
        <w:tc>
          <w:tcPr>
            <w:tcW w:w="1186" w:type="dxa"/>
            <w:vAlign w:val="bottom"/>
          </w:tcPr>
          <w:p w14:paraId="64B4DE75" w14:textId="77777777" w:rsidR="002C58B4" w:rsidRPr="00C5293F" w:rsidRDefault="002C58B4" w:rsidP="002C58B4">
            <w:pPr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</w:tr>
      <w:tr w:rsidR="002C58B4" w:rsidRPr="00C5293F" w14:paraId="64B4DE7C" w14:textId="77777777" w:rsidTr="000C6951">
        <w:trPr>
          <w:tblHeader/>
        </w:trPr>
        <w:tc>
          <w:tcPr>
            <w:tcW w:w="3683" w:type="dxa"/>
            <w:vAlign w:val="bottom"/>
          </w:tcPr>
          <w:p w14:paraId="64B4DE77" w14:textId="77777777" w:rsidR="002C58B4" w:rsidRPr="00C5293F" w:rsidRDefault="002C58B4" w:rsidP="002C58B4">
            <w:pPr>
              <w:spacing w:line="240" w:lineRule="auto"/>
              <w:ind w:left="-108" w:right="-108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174" w:type="dxa"/>
            <w:vAlign w:val="bottom"/>
            <w:hideMark/>
          </w:tcPr>
          <w:p w14:paraId="64B4DE78" w14:textId="3392B547" w:rsidR="002C58B4" w:rsidRPr="00C5293F" w:rsidRDefault="002C58B4" w:rsidP="002C58B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1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 xml:space="preserve"> มกราคม 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256</w:t>
            </w:r>
            <w:r w:rsidR="006125FE" w:rsidRPr="00C5293F">
              <w:rPr>
                <w:rFonts w:ascii="BrowalliaUPC" w:hAnsi="BrowalliaUPC" w:cs="BrowalliaUPC"/>
                <w:sz w:val="27"/>
                <w:szCs w:val="27"/>
              </w:rPr>
              <w:t>5</w:t>
            </w:r>
          </w:p>
        </w:tc>
        <w:tc>
          <w:tcPr>
            <w:tcW w:w="1173" w:type="dxa"/>
            <w:vAlign w:val="bottom"/>
            <w:hideMark/>
          </w:tcPr>
          <w:p w14:paraId="64B4DE79" w14:textId="3132BFC5" w:rsidR="002C58B4" w:rsidRPr="00C5293F" w:rsidRDefault="002C58B4" w:rsidP="002C58B4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กำไร</w:t>
            </w:r>
            <w:r w:rsidR="00357AD8" w:rsidRPr="00C5293F">
              <w:rPr>
                <w:rFonts w:ascii="BrowalliaUPC" w:hAnsi="BrowalliaUPC" w:cs="BrowalliaUPC"/>
                <w:sz w:val="27"/>
                <w:szCs w:val="27"/>
                <w:cs/>
              </w:rPr>
              <w:t>หรือ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ขาดทุน</w:t>
            </w:r>
          </w:p>
        </w:tc>
        <w:tc>
          <w:tcPr>
            <w:tcW w:w="1169" w:type="dxa"/>
            <w:vAlign w:val="bottom"/>
            <w:hideMark/>
          </w:tcPr>
          <w:p w14:paraId="64B4DE7A" w14:textId="77777777" w:rsidR="002C58B4" w:rsidRPr="00C5293F" w:rsidRDefault="002C58B4" w:rsidP="002C58B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กำไรขาดทุนเบ็ดเสร็จอื่น</w:t>
            </w:r>
          </w:p>
        </w:tc>
        <w:tc>
          <w:tcPr>
            <w:tcW w:w="1186" w:type="dxa"/>
            <w:vAlign w:val="bottom"/>
            <w:hideMark/>
          </w:tcPr>
          <w:p w14:paraId="64B4DE7B" w14:textId="44386AA0" w:rsidR="002C58B4" w:rsidRPr="00C5293F" w:rsidRDefault="002C58B4" w:rsidP="002C58B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lang w:val="en-GB"/>
              </w:rPr>
              <w:t>31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t xml:space="preserve"> ธันวาคม 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256</w:t>
            </w:r>
            <w:r w:rsidR="006125FE" w:rsidRPr="00C5293F">
              <w:rPr>
                <w:rFonts w:ascii="BrowalliaUPC" w:hAnsi="BrowalliaUPC" w:cs="BrowalliaUPC"/>
                <w:sz w:val="27"/>
                <w:szCs w:val="27"/>
              </w:rPr>
              <w:t>5</w:t>
            </w:r>
          </w:p>
        </w:tc>
      </w:tr>
      <w:tr w:rsidR="002C58B4" w:rsidRPr="00C5293F" w14:paraId="64B4DE82" w14:textId="77777777" w:rsidTr="006125FE">
        <w:trPr>
          <w:trHeight w:val="353"/>
        </w:trPr>
        <w:tc>
          <w:tcPr>
            <w:tcW w:w="3683" w:type="dxa"/>
            <w:vAlign w:val="bottom"/>
            <w:hideMark/>
          </w:tcPr>
          <w:p w14:paraId="64B4DE7D" w14:textId="77777777" w:rsidR="002C58B4" w:rsidRPr="00C5293F" w:rsidRDefault="002C58B4" w:rsidP="002C58B4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b/>
                <w:bCs/>
                <w:sz w:val="27"/>
                <w:szCs w:val="27"/>
                <w:cs/>
              </w:rPr>
              <w:t xml:space="preserve">สินทรัพย์ภาษีเงินได้รอการตัดบัญชีจาก </w:t>
            </w:r>
            <w:r w:rsidRPr="00C5293F">
              <w:rPr>
                <w:rFonts w:ascii="BrowalliaUPC" w:hAnsi="BrowalliaUPC" w:cs="BrowalliaUPC"/>
                <w:b/>
                <w:bCs/>
                <w:sz w:val="27"/>
                <w:szCs w:val="27"/>
              </w:rPr>
              <w:t xml:space="preserve">: </w:t>
            </w:r>
          </w:p>
        </w:tc>
        <w:tc>
          <w:tcPr>
            <w:tcW w:w="1174" w:type="dxa"/>
            <w:vAlign w:val="bottom"/>
          </w:tcPr>
          <w:p w14:paraId="64B4DE7E" w14:textId="77777777" w:rsidR="002C58B4" w:rsidRPr="00C5293F" w:rsidRDefault="002C58B4" w:rsidP="002C58B4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173" w:type="dxa"/>
            <w:vAlign w:val="bottom"/>
          </w:tcPr>
          <w:p w14:paraId="64B4DE7F" w14:textId="77777777" w:rsidR="002C58B4" w:rsidRPr="00C5293F" w:rsidRDefault="002C58B4" w:rsidP="002C58B4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169" w:type="dxa"/>
            <w:vAlign w:val="bottom"/>
          </w:tcPr>
          <w:p w14:paraId="64B4DE80" w14:textId="77777777" w:rsidR="002C58B4" w:rsidRPr="00C5293F" w:rsidRDefault="002C58B4" w:rsidP="002C58B4">
            <w:pPr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186" w:type="dxa"/>
            <w:vAlign w:val="bottom"/>
          </w:tcPr>
          <w:p w14:paraId="64B4DE81" w14:textId="77777777" w:rsidR="002C58B4" w:rsidRPr="00C5293F" w:rsidRDefault="002C58B4" w:rsidP="002C58B4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</w:tr>
      <w:tr w:rsidR="00B84AC7" w:rsidRPr="00C5293F" w14:paraId="64B4DE88" w14:textId="77777777" w:rsidTr="00007602">
        <w:trPr>
          <w:trHeight w:val="70"/>
        </w:trPr>
        <w:tc>
          <w:tcPr>
            <w:tcW w:w="3683" w:type="dxa"/>
            <w:vAlign w:val="bottom"/>
            <w:hideMark/>
          </w:tcPr>
          <w:p w14:paraId="64B4DE83" w14:textId="141BC4F1" w:rsidR="00B84AC7" w:rsidRPr="00C5293F" w:rsidRDefault="00B84AC7" w:rsidP="00B84AC7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t>ค่าเผื่อผลขาดทุนจากการด้อยค่า</w:t>
            </w:r>
          </w:p>
        </w:tc>
        <w:tc>
          <w:tcPr>
            <w:tcW w:w="1174" w:type="dxa"/>
            <w:vAlign w:val="bottom"/>
          </w:tcPr>
          <w:p w14:paraId="64B4DE84" w14:textId="0DF671B4" w:rsidR="00B84AC7" w:rsidRPr="00C5293F" w:rsidRDefault="00B84AC7" w:rsidP="00B84AC7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1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264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839</w:t>
            </w:r>
          </w:p>
        </w:tc>
        <w:tc>
          <w:tcPr>
            <w:tcW w:w="1173" w:type="dxa"/>
            <w:vAlign w:val="bottom"/>
          </w:tcPr>
          <w:p w14:paraId="64B4DE85" w14:textId="5CF975DB" w:rsidR="00B84AC7" w:rsidRPr="00C5293F" w:rsidRDefault="00B84AC7" w:rsidP="00B84AC7">
            <w:pPr>
              <w:tabs>
                <w:tab w:val="clear" w:pos="1644"/>
                <w:tab w:val="clear" w:pos="1871"/>
                <w:tab w:val="left" w:pos="958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 xml:space="preserve">  (304,298)</w:t>
            </w:r>
          </w:p>
        </w:tc>
        <w:tc>
          <w:tcPr>
            <w:tcW w:w="1169" w:type="dxa"/>
            <w:vAlign w:val="bottom"/>
          </w:tcPr>
          <w:p w14:paraId="64B4DE86" w14:textId="05673E0E" w:rsidR="00B84AC7" w:rsidRPr="00C5293F" w:rsidRDefault="00B84AC7" w:rsidP="00B84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09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 xml:space="preserve">      -</w:t>
            </w:r>
          </w:p>
        </w:tc>
        <w:tc>
          <w:tcPr>
            <w:tcW w:w="1186" w:type="dxa"/>
            <w:vAlign w:val="bottom"/>
          </w:tcPr>
          <w:p w14:paraId="64B4DE87" w14:textId="281A5D99" w:rsidR="00B84AC7" w:rsidRPr="00C5293F" w:rsidRDefault="00B84AC7" w:rsidP="00B84AC7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960,541</w:t>
            </w:r>
          </w:p>
        </w:tc>
      </w:tr>
      <w:tr w:rsidR="00B84AC7" w:rsidRPr="00C5293F" w14:paraId="64B4DE8E" w14:textId="77777777" w:rsidTr="00007602">
        <w:tc>
          <w:tcPr>
            <w:tcW w:w="3683" w:type="dxa"/>
            <w:vAlign w:val="bottom"/>
          </w:tcPr>
          <w:p w14:paraId="64B4DE89" w14:textId="7B5F0BF2" w:rsidR="00B84AC7" w:rsidRPr="00C5293F" w:rsidRDefault="00B84AC7" w:rsidP="00B84AC7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t>ค่าเผื่อสินค้าเสื่อมคุณภาพและการลดมูลค่า</w:t>
            </w:r>
          </w:p>
        </w:tc>
        <w:tc>
          <w:tcPr>
            <w:tcW w:w="1174" w:type="dxa"/>
            <w:vAlign w:val="bottom"/>
          </w:tcPr>
          <w:p w14:paraId="64B4DE8A" w14:textId="7879BCA4" w:rsidR="00B84AC7" w:rsidRPr="00C5293F" w:rsidRDefault="00B84AC7" w:rsidP="00B84AC7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3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007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575</w:t>
            </w:r>
          </w:p>
        </w:tc>
        <w:tc>
          <w:tcPr>
            <w:tcW w:w="1173" w:type="dxa"/>
            <w:vAlign w:val="bottom"/>
          </w:tcPr>
          <w:p w14:paraId="64B4DE8B" w14:textId="23CBD06A" w:rsidR="00B84AC7" w:rsidRPr="00C5293F" w:rsidRDefault="00B84AC7" w:rsidP="00B84AC7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1,228,461</w:t>
            </w:r>
          </w:p>
        </w:tc>
        <w:tc>
          <w:tcPr>
            <w:tcW w:w="1169" w:type="dxa"/>
            <w:vAlign w:val="bottom"/>
          </w:tcPr>
          <w:p w14:paraId="64B4DE8C" w14:textId="5B5547D6" w:rsidR="00B84AC7" w:rsidRPr="00C5293F" w:rsidRDefault="00B84AC7" w:rsidP="00B84AC7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 xml:space="preserve">      -</w:t>
            </w:r>
          </w:p>
        </w:tc>
        <w:tc>
          <w:tcPr>
            <w:tcW w:w="1186" w:type="dxa"/>
            <w:vAlign w:val="bottom"/>
          </w:tcPr>
          <w:p w14:paraId="64B4DE8D" w14:textId="7397EE78" w:rsidR="00B84AC7" w:rsidRPr="00C5293F" w:rsidRDefault="00B84AC7" w:rsidP="00B84AC7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4,236,036</w:t>
            </w:r>
          </w:p>
        </w:tc>
      </w:tr>
      <w:tr w:rsidR="00B84AC7" w:rsidRPr="00C5293F" w14:paraId="64B4DE94" w14:textId="77777777" w:rsidTr="00007602">
        <w:tc>
          <w:tcPr>
            <w:tcW w:w="3683" w:type="dxa"/>
            <w:vAlign w:val="bottom"/>
          </w:tcPr>
          <w:p w14:paraId="64B4DE8F" w14:textId="77777777" w:rsidR="00B84AC7" w:rsidRPr="00C5293F" w:rsidRDefault="00B84AC7" w:rsidP="00B84AC7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t>ค่าเสื่อมราคา</w:t>
            </w:r>
          </w:p>
        </w:tc>
        <w:tc>
          <w:tcPr>
            <w:tcW w:w="1174" w:type="dxa"/>
            <w:vAlign w:val="bottom"/>
          </w:tcPr>
          <w:p w14:paraId="64B4DE90" w14:textId="11D7B929" w:rsidR="00B84AC7" w:rsidRPr="00C5293F" w:rsidRDefault="00B84AC7" w:rsidP="00B84AC7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441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089</w:t>
            </w:r>
          </w:p>
        </w:tc>
        <w:tc>
          <w:tcPr>
            <w:tcW w:w="1173" w:type="dxa"/>
            <w:vAlign w:val="bottom"/>
          </w:tcPr>
          <w:p w14:paraId="64B4DE91" w14:textId="32578625" w:rsidR="00B84AC7" w:rsidRPr="00C5293F" w:rsidRDefault="00B84AC7" w:rsidP="00B84AC7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139,403</w:t>
            </w:r>
          </w:p>
        </w:tc>
        <w:tc>
          <w:tcPr>
            <w:tcW w:w="1169" w:type="dxa"/>
            <w:vAlign w:val="bottom"/>
          </w:tcPr>
          <w:p w14:paraId="64B4DE92" w14:textId="4AFB1530" w:rsidR="00B84AC7" w:rsidRPr="00C5293F" w:rsidRDefault="00B84AC7" w:rsidP="00B84AC7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 xml:space="preserve">      -</w:t>
            </w:r>
          </w:p>
        </w:tc>
        <w:tc>
          <w:tcPr>
            <w:tcW w:w="1186" w:type="dxa"/>
            <w:vAlign w:val="bottom"/>
          </w:tcPr>
          <w:p w14:paraId="64B4DE93" w14:textId="4F42E3D9" w:rsidR="00B84AC7" w:rsidRPr="00C5293F" w:rsidRDefault="00B84AC7" w:rsidP="00B84AC7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580,492</w:t>
            </w:r>
          </w:p>
        </w:tc>
      </w:tr>
      <w:tr w:rsidR="00B84AC7" w:rsidRPr="00C5293F" w14:paraId="64B4DE9A" w14:textId="77777777" w:rsidTr="00007602">
        <w:tc>
          <w:tcPr>
            <w:tcW w:w="3683" w:type="dxa"/>
            <w:vAlign w:val="bottom"/>
          </w:tcPr>
          <w:p w14:paraId="64B4DE95" w14:textId="5B362362" w:rsidR="00B84AC7" w:rsidRPr="00C5293F" w:rsidRDefault="00B84AC7" w:rsidP="00B84AC7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t>หนี้สินอนุพันธ์</w:t>
            </w:r>
          </w:p>
        </w:tc>
        <w:tc>
          <w:tcPr>
            <w:tcW w:w="1174" w:type="dxa"/>
            <w:vAlign w:val="bottom"/>
          </w:tcPr>
          <w:p w14:paraId="64B4DE96" w14:textId="7458D92D" w:rsidR="00B84AC7" w:rsidRPr="00C5293F" w:rsidRDefault="00B84AC7" w:rsidP="00B84AC7">
            <w:pPr>
              <w:tabs>
                <w:tab w:val="clear" w:pos="907"/>
                <w:tab w:val="left" w:pos="1119"/>
              </w:tabs>
              <w:spacing w:line="240" w:lineRule="auto"/>
              <w:ind w:right="144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 xml:space="preserve">          -</w:t>
            </w:r>
          </w:p>
        </w:tc>
        <w:tc>
          <w:tcPr>
            <w:tcW w:w="1173" w:type="dxa"/>
            <w:vAlign w:val="bottom"/>
          </w:tcPr>
          <w:p w14:paraId="64B4DE97" w14:textId="2DF1BC56" w:rsidR="00B84AC7" w:rsidRPr="00C5293F" w:rsidRDefault="00B84AC7" w:rsidP="00B84AC7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23,987</w:t>
            </w:r>
          </w:p>
        </w:tc>
        <w:tc>
          <w:tcPr>
            <w:tcW w:w="1169" w:type="dxa"/>
            <w:vAlign w:val="bottom"/>
          </w:tcPr>
          <w:p w14:paraId="64B4DE98" w14:textId="52CB7B4B" w:rsidR="00B84AC7" w:rsidRPr="00C5293F" w:rsidRDefault="00B84AC7" w:rsidP="00B84AC7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 xml:space="preserve">      -</w:t>
            </w:r>
          </w:p>
        </w:tc>
        <w:tc>
          <w:tcPr>
            <w:tcW w:w="1186" w:type="dxa"/>
            <w:vAlign w:val="bottom"/>
          </w:tcPr>
          <w:p w14:paraId="64B4DE99" w14:textId="3CC55C59" w:rsidR="00B84AC7" w:rsidRPr="00C5293F" w:rsidRDefault="00B84AC7" w:rsidP="00B84AC7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 xml:space="preserve">      23,987</w:t>
            </w:r>
          </w:p>
        </w:tc>
      </w:tr>
      <w:tr w:rsidR="00B84AC7" w:rsidRPr="00C5293F" w14:paraId="74E0B468" w14:textId="77777777" w:rsidTr="00007602">
        <w:tc>
          <w:tcPr>
            <w:tcW w:w="3683" w:type="dxa"/>
            <w:vAlign w:val="bottom"/>
          </w:tcPr>
          <w:p w14:paraId="2EBD047F" w14:textId="2F0F0E5E" w:rsidR="00B84AC7" w:rsidRPr="00C5293F" w:rsidRDefault="00B84AC7" w:rsidP="00B84AC7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74" w:type="dxa"/>
            <w:vAlign w:val="bottom"/>
          </w:tcPr>
          <w:p w14:paraId="2462571A" w14:textId="091FA902" w:rsidR="00B84AC7" w:rsidRPr="00C5293F" w:rsidRDefault="00B84AC7" w:rsidP="00B84AC7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406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883</w:t>
            </w:r>
          </w:p>
        </w:tc>
        <w:tc>
          <w:tcPr>
            <w:tcW w:w="1173" w:type="dxa"/>
            <w:vAlign w:val="bottom"/>
          </w:tcPr>
          <w:p w14:paraId="6BB4478D" w14:textId="3F47CEF2" w:rsidR="00B84AC7" w:rsidRPr="00C5293F" w:rsidRDefault="00B84AC7" w:rsidP="00B84AC7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202,535</w:t>
            </w:r>
          </w:p>
        </w:tc>
        <w:tc>
          <w:tcPr>
            <w:tcW w:w="1169" w:type="dxa"/>
            <w:vAlign w:val="bottom"/>
          </w:tcPr>
          <w:p w14:paraId="7E29D485" w14:textId="07AD4195" w:rsidR="00B84AC7" w:rsidRPr="00C5293F" w:rsidRDefault="00B84AC7" w:rsidP="00B84AC7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 xml:space="preserve">      -</w:t>
            </w:r>
          </w:p>
        </w:tc>
        <w:tc>
          <w:tcPr>
            <w:tcW w:w="1186" w:type="dxa"/>
            <w:vAlign w:val="bottom"/>
          </w:tcPr>
          <w:p w14:paraId="25CAEC87" w14:textId="21378A4C" w:rsidR="00B84AC7" w:rsidRPr="00C5293F" w:rsidRDefault="00B84AC7" w:rsidP="00B84AC7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609,418</w:t>
            </w:r>
          </w:p>
        </w:tc>
      </w:tr>
      <w:tr w:rsidR="00B84AC7" w:rsidRPr="00C5293F" w14:paraId="68504123" w14:textId="77777777" w:rsidTr="00007602">
        <w:tc>
          <w:tcPr>
            <w:tcW w:w="3683" w:type="dxa"/>
            <w:vAlign w:val="bottom"/>
          </w:tcPr>
          <w:p w14:paraId="51B5D1E0" w14:textId="202D12EF" w:rsidR="00B84AC7" w:rsidRPr="00C5293F" w:rsidRDefault="00B84AC7" w:rsidP="00B84AC7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t>รายได้รอการรับรู้ที่มีภาระที่ต้องปฏิบัติ</w:t>
            </w:r>
          </w:p>
        </w:tc>
        <w:tc>
          <w:tcPr>
            <w:tcW w:w="1174" w:type="dxa"/>
            <w:vAlign w:val="bottom"/>
          </w:tcPr>
          <w:p w14:paraId="47416F71" w14:textId="0CBEC73E" w:rsidR="00B84AC7" w:rsidRPr="00C5293F" w:rsidRDefault="00B84AC7" w:rsidP="00B84AC7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1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465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390</w:t>
            </w:r>
          </w:p>
        </w:tc>
        <w:tc>
          <w:tcPr>
            <w:tcW w:w="1173" w:type="dxa"/>
            <w:vAlign w:val="bottom"/>
          </w:tcPr>
          <w:p w14:paraId="345D1F90" w14:textId="0E67BD7E" w:rsidR="00B84AC7" w:rsidRPr="00C5293F" w:rsidRDefault="00B84AC7" w:rsidP="00B84AC7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(254,688)</w:t>
            </w:r>
          </w:p>
        </w:tc>
        <w:tc>
          <w:tcPr>
            <w:tcW w:w="1169" w:type="dxa"/>
            <w:vAlign w:val="bottom"/>
          </w:tcPr>
          <w:p w14:paraId="7390A529" w14:textId="16ADB9D9" w:rsidR="00B84AC7" w:rsidRPr="00C5293F" w:rsidRDefault="00B84AC7" w:rsidP="00B84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0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 xml:space="preserve">      -</w:t>
            </w:r>
          </w:p>
        </w:tc>
        <w:tc>
          <w:tcPr>
            <w:tcW w:w="1186" w:type="dxa"/>
            <w:vAlign w:val="bottom"/>
          </w:tcPr>
          <w:p w14:paraId="0F1D0B89" w14:textId="4626E8F9" w:rsidR="00B84AC7" w:rsidRPr="00C5293F" w:rsidRDefault="00B84AC7" w:rsidP="00B84AC7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1,210,702</w:t>
            </w:r>
          </w:p>
        </w:tc>
      </w:tr>
      <w:tr w:rsidR="00DE7C31" w:rsidRPr="00C5293F" w14:paraId="64B4DEA0" w14:textId="77777777" w:rsidTr="006125FE">
        <w:tc>
          <w:tcPr>
            <w:tcW w:w="3683" w:type="dxa"/>
            <w:vAlign w:val="bottom"/>
          </w:tcPr>
          <w:p w14:paraId="64B4DE9B" w14:textId="77777777" w:rsidR="00DE7C31" w:rsidRPr="00C5293F" w:rsidRDefault="00DE7C31" w:rsidP="00DE7C31">
            <w:pPr>
              <w:spacing w:line="240" w:lineRule="auto"/>
              <w:ind w:left="151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ภาระผูกพันผลประโยชน์พนักงาน</w:t>
            </w:r>
          </w:p>
        </w:tc>
        <w:tc>
          <w:tcPr>
            <w:tcW w:w="1174" w:type="dxa"/>
            <w:vAlign w:val="bottom"/>
          </w:tcPr>
          <w:p w14:paraId="64B4DE9C" w14:textId="43AB33F1" w:rsidR="00DE7C31" w:rsidRPr="00C5293F" w:rsidRDefault="008B528A" w:rsidP="00DE7C3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5</w:t>
            </w:r>
            <w:r w:rsidR="00DE7C31"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531</w:t>
            </w:r>
            <w:r w:rsidR="00DE7C31"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637</w:t>
            </w:r>
          </w:p>
        </w:tc>
        <w:tc>
          <w:tcPr>
            <w:tcW w:w="1173" w:type="dxa"/>
            <w:vAlign w:val="bottom"/>
          </w:tcPr>
          <w:p w14:paraId="64B4DE9D" w14:textId="73A23364" w:rsidR="00DE7C31" w:rsidRPr="00C5293F" w:rsidRDefault="0005538D" w:rsidP="00DE7C3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552,309</w:t>
            </w:r>
          </w:p>
        </w:tc>
        <w:tc>
          <w:tcPr>
            <w:tcW w:w="1169" w:type="dxa"/>
            <w:vAlign w:val="bottom"/>
          </w:tcPr>
          <w:p w14:paraId="64B4DE9E" w14:textId="78DFA3B8" w:rsidR="00DE7C31" w:rsidRPr="00C5293F" w:rsidRDefault="0005538D" w:rsidP="000B6150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320,719</w:t>
            </w:r>
          </w:p>
        </w:tc>
        <w:tc>
          <w:tcPr>
            <w:tcW w:w="1186" w:type="dxa"/>
            <w:vAlign w:val="bottom"/>
          </w:tcPr>
          <w:p w14:paraId="64B4DE9F" w14:textId="03AFBF80" w:rsidR="00DE7C31" w:rsidRPr="00C5293F" w:rsidRDefault="00F7182A" w:rsidP="00DE7C3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6,</w:t>
            </w:r>
            <w:r w:rsidR="00F31F7A" w:rsidRPr="00C5293F">
              <w:rPr>
                <w:rFonts w:ascii="BrowalliaUPC" w:hAnsi="BrowalliaUPC" w:cs="BrowalliaUPC"/>
                <w:sz w:val="27"/>
                <w:szCs w:val="27"/>
              </w:rPr>
              <w:t>404,665</w:t>
            </w:r>
          </w:p>
        </w:tc>
      </w:tr>
      <w:tr w:rsidR="00DE7C31" w:rsidRPr="00C5293F" w14:paraId="64B4DEA6" w14:textId="77777777" w:rsidTr="006125FE">
        <w:tc>
          <w:tcPr>
            <w:tcW w:w="3683" w:type="dxa"/>
            <w:vAlign w:val="bottom"/>
          </w:tcPr>
          <w:p w14:paraId="64B4DEA1" w14:textId="77777777" w:rsidR="00DE7C31" w:rsidRPr="00C5293F" w:rsidRDefault="00DE7C31" w:rsidP="00DE7C31">
            <w:pPr>
              <w:spacing w:line="240" w:lineRule="auto"/>
              <w:ind w:left="-108" w:firstLine="422"/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1174" w:type="dxa"/>
            <w:vAlign w:val="bottom"/>
          </w:tcPr>
          <w:p w14:paraId="64B4DEA2" w14:textId="54AFC7D8" w:rsidR="00DE7C31" w:rsidRPr="00C5293F" w:rsidRDefault="008B528A" w:rsidP="00DE7C3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12</w:t>
            </w:r>
            <w:r w:rsidR="00DE7C31"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117</w:t>
            </w:r>
            <w:r w:rsidR="00DE7C31"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413</w:t>
            </w:r>
          </w:p>
        </w:tc>
        <w:tc>
          <w:tcPr>
            <w:tcW w:w="1173" w:type="dxa"/>
            <w:vAlign w:val="bottom"/>
          </w:tcPr>
          <w:p w14:paraId="64B4DEA3" w14:textId="7E0F4651" w:rsidR="00DE7C31" w:rsidRPr="00C5293F" w:rsidRDefault="008C6064" w:rsidP="00922151">
            <w:pPr>
              <w:pBdr>
                <w:bottom w:val="single" w:sz="4" w:space="1" w:color="auto"/>
              </w:pBdr>
              <w:tabs>
                <w:tab w:val="clear" w:pos="680"/>
                <w:tab w:val="left" w:pos="567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1,</w:t>
            </w:r>
            <w:r w:rsidR="008B528A" w:rsidRPr="00C5293F">
              <w:rPr>
                <w:rFonts w:ascii="BrowalliaUPC" w:hAnsi="BrowalliaUPC" w:cs="BrowalliaUPC" w:hint="cs"/>
                <w:sz w:val="27"/>
                <w:szCs w:val="27"/>
              </w:rPr>
              <w:t>587</w:t>
            </w:r>
            <w:r w:rsidR="006C0130" w:rsidRPr="00C5293F">
              <w:rPr>
                <w:rFonts w:ascii="BrowalliaUPC" w:hAnsi="BrowalliaUPC" w:cs="BrowalliaUPC"/>
                <w:sz w:val="27"/>
                <w:szCs w:val="27"/>
              </w:rPr>
              <w:t>,709</w:t>
            </w:r>
          </w:p>
        </w:tc>
        <w:tc>
          <w:tcPr>
            <w:tcW w:w="1169" w:type="dxa"/>
            <w:vAlign w:val="bottom"/>
          </w:tcPr>
          <w:p w14:paraId="64B4DEA4" w14:textId="7591E3DE" w:rsidR="00DE7C31" w:rsidRPr="00C5293F" w:rsidRDefault="0005538D" w:rsidP="000B6150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320,719</w:t>
            </w:r>
          </w:p>
        </w:tc>
        <w:tc>
          <w:tcPr>
            <w:tcW w:w="1186" w:type="dxa"/>
            <w:vAlign w:val="bottom"/>
          </w:tcPr>
          <w:p w14:paraId="64B4DEA5" w14:textId="66FF6B41" w:rsidR="00DE7C31" w:rsidRPr="00C5293F" w:rsidRDefault="008C6064" w:rsidP="00DE7C3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14</w:t>
            </w:r>
            <w:r w:rsidR="00F7182A" w:rsidRPr="00C5293F">
              <w:rPr>
                <w:rFonts w:ascii="BrowalliaUPC" w:hAnsi="BrowalliaUPC" w:cs="BrowalliaUPC"/>
                <w:sz w:val="27"/>
                <w:szCs w:val="27"/>
              </w:rPr>
              <w:t>,025,841</w:t>
            </w:r>
          </w:p>
        </w:tc>
      </w:tr>
      <w:tr w:rsidR="00DE7C31" w:rsidRPr="00C5293F" w14:paraId="64B4DEAC" w14:textId="77777777" w:rsidTr="006125FE">
        <w:tc>
          <w:tcPr>
            <w:tcW w:w="3683" w:type="dxa"/>
            <w:vAlign w:val="bottom"/>
          </w:tcPr>
          <w:p w14:paraId="64B4DEA7" w14:textId="77777777" w:rsidR="00DE7C31" w:rsidRPr="00C5293F" w:rsidRDefault="00DE7C31" w:rsidP="00DE7C31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64B4DEA8" w14:textId="77777777" w:rsidR="00DE7C31" w:rsidRPr="00C5293F" w:rsidRDefault="00DE7C31" w:rsidP="00DE7C31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173" w:type="dxa"/>
            <w:vAlign w:val="bottom"/>
          </w:tcPr>
          <w:p w14:paraId="64B4DEA9" w14:textId="77777777" w:rsidR="00DE7C31" w:rsidRPr="00C5293F" w:rsidRDefault="00DE7C31" w:rsidP="00DE7C31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169" w:type="dxa"/>
            <w:vAlign w:val="bottom"/>
          </w:tcPr>
          <w:p w14:paraId="64B4DEAA" w14:textId="77777777" w:rsidR="00DE7C31" w:rsidRPr="00C5293F" w:rsidRDefault="00DE7C31" w:rsidP="00DE7C31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186" w:type="dxa"/>
            <w:vAlign w:val="bottom"/>
          </w:tcPr>
          <w:p w14:paraId="64B4DEAB" w14:textId="77777777" w:rsidR="00DE7C31" w:rsidRPr="00C5293F" w:rsidRDefault="00DE7C31" w:rsidP="00DE7C31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</w:tr>
      <w:tr w:rsidR="00AA26EF" w:rsidRPr="00C5293F" w14:paraId="6A8AA3DA" w14:textId="77777777" w:rsidTr="006125FE">
        <w:tc>
          <w:tcPr>
            <w:tcW w:w="3683" w:type="dxa"/>
            <w:vAlign w:val="bottom"/>
          </w:tcPr>
          <w:p w14:paraId="5182B23B" w14:textId="07C96D2D" w:rsidR="00AA26EF" w:rsidRPr="00C5293F" w:rsidRDefault="00AA26EF" w:rsidP="00AA26EF">
            <w:pPr>
              <w:spacing w:line="240" w:lineRule="auto"/>
              <w:ind w:left="-108"/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</w:pPr>
            <w:r w:rsidRPr="00C5293F">
              <w:rPr>
                <w:rFonts w:ascii="BrowalliaUPC" w:hAnsi="BrowalliaUPC" w:cs="BrowalliaUPC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4" w:type="dxa"/>
            <w:vAlign w:val="bottom"/>
          </w:tcPr>
          <w:p w14:paraId="1DFC62FE" w14:textId="65B14D55" w:rsidR="00AA26EF" w:rsidRPr="00C5293F" w:rsidRDefault="00AA26EF" w:rsidP="00AA26EF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 xml:space="preserve">      -</w:t>
            </w:r>
          </w:p>
        </w:tc>
        <w:tc>
          <w:tcPr>
            <w:tcW w:w="1173" w:type="dxa"/>
            <w:vAlign w:val="bottom"/>
          </w:tcPr>
          <w:p w14:paraId="766E70C7" w14:textId="281A76EE" w:rsidR="00AA26EF" w:rsidRPr="00C5293F" w:rsidRDefault="00AA26EF" w:rsidP="00AA26EF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left" w:pos="289"/>
                <w:tab w:val="left" w:pos="1119"/>
              </w:tabs>
              <w:spacing w:line="240" w:lineRule="auto"/>
              <w:ind w:firstLine="6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 xml:space="preserve">     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 xml:space="preserve"> 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-</w:t>
            </w:r>
          </w:p>
        </w:tc>
        <w:tc>
          <w:tcPr>
            <w:tcW w:w="1169" w:type="dxa"/>
            <w:vAlign w:val="bottom"/>
          </w:tcPr>
          <w:p w14:paraId="05E97F94" w14:textId="40CAEB0C" w:rsidR="00AA26EF" w:rsidRPr="00C5293F" w:rsidRDefault="00AA26EF" w:rsidP="00AA26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left" w:pos="490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 xml:space="preserve">      -</w:t>
            </w:r>
          </w:p>
        </w:tc>
        <w:tc>
          <w:tcPr>
            <w:tcW w:w="1186" w:type="dxa"/>
            <w:vAlign w:val="bottom"/>
          </w:tcPr>
          <w:p w14:paraId="69CFF8DA" w14:textId="19167B26" w:rsidR="00AA26EF" w:rsidRPr="00C5293F" w:rsidRDefault="00AA26EF" w:rsidP="00AA26EF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 xml:space="preserve">      -</w:t>
            </w:r>
          </w:p>
        </w:tc>
      </w:tr>
      <w:tr w:rsidR="00AA26EF" w:rsidRPr="00C5293F" w14:paraId="3A44E09E" w14:textId="77777777" w:rsidTr="006125FE">
        <w:tc>
          <w:tcPr>
            <w:tcW w:w="3683" w:type="dxa"/>
            <w:vAlign w:val="bottom"/>
          </w:tcPr>
          <w:p w14:paraId="64C62D45" w14:textId="77777777" w:rsidR="00AA26EF" w:rsidRPr="00C5293F" w:rsidRDefault="00AA26EF" w:rsidP="00AA26EF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4" w:type="dxa"/>
            <w:vAlign w:val="bottom"/>
          </w:tcPr>
          <w:p w14:paraId="21C39C7D" w14:textId="77777777" w:rsidR="00AA26EF" w:rsidRPr="00C5293F" w:rsidRDefault="00AA26EF" w:rsidP="00AA26EF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173" w:type="dxa"/>
            <w:vAlign w:val="bottom"/>
          </w:tcPr>
          <w:p w14:paraId="68573AE1" w14:textId="77777777" w:rsidR="00AA26EF" w:rsidRPr="00C5293F" w:rsidRDefault="00AA26EF" w:rsidP="00AA26EF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169" w:type="dxa"/>
            <w:vAlign w:val="bottom"/>
          </w:tcPr>
          <w:p w14:paraId="757AB0E9" w14:textId="77777777" w:rsidR="00AA26EF" w:rsidRPr="00C5293F" w:rsidRDefault="00AA26EF" w:rsidP="00AA26EF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186" w:type="dxa"/>
            <w:vAlign w:val="bottom"/>
          </w:tcPr>
          <w:p w14:paraId="7EE1DF6A" w14:textId="77777777" w:rsidR="00AA26EF" w:rsidRPr="00C5293F" w:rsidRDefault="00AA26EF" w:rsidP="00AA26EF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</w:tr>
      <w:tr w:rsidR="00AA26EF" w:rsidRPr="00C5293F" w14:paraId="64B4DECA" w14:textId="77777777" w:rsidTr="006125FE">
        <w:trPr>
          <w:trHeight w:val="173"/>
        </w:trPr>
        <w:tc>
          <w:tcPr>
            <w:tcW w:w="3683" w:type="dxa"/>
          </w:tcPr>
          <w:p w14:paraId="64B4DEC5" w14:textId="315710B9" w:rsidR="00AA26EF" w:rsidRPr="00C5293F" w:rsidRDefault="00AA26EF" w:rsidP="00AA26EF">
            <w:pPr>
              <w:spacing w:line="240" w:lineRule="auto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lang w:val="en-GB"/>
              </w:rPr>
              <w:t xml:space="preserve">     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t>สุทธิ</w:t>
            </w:r>
          </w:p>
        </w:tc>
        <w:tc>
          <w:tcPr>
            <w:tcW w:w="1174" w:type="dxa"/>
            <w:vAlign w:val="bottom"/>
          </w:tcPr>
          <w:p w14:paraId="64B4DEC6" w14:textId="5310B89B" w:rsidR="00AA26EF" w:rsidRPr="00C5293F" w:rsidRDefault="00AA26EF" w:rsidP="00AA26E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12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117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413</w:t>
            </w:r>
          </w:p>
        </w:tc>
        <w:tc>
          <w:tcPr>
            <w:tcW w:w="1173" w:type="dxa"/>
            <w:vAlign w:val="bottom"/>
          </w:tcPr>
          <w:p w14:paraId="64B4DEC7" w14:textId="2C8C5F0E" w:rsidR="00AA26EF" w:rsidRPr="00C5293F" w:rsidRDefault="00AA26EF" w:rsidP="00AA26E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1,587,709</w:t>
            </w:r>
          </w:p>
        </w:tc>
        <w:tc>
          <w:tcPr>
            <w:tcW w:w="1169" w:type="dxa"/>
            <w:vAlign w:val="bottom"/>
          </w:tcPr>
          <w:p w14:paraId="64B4DEC8" w14:textId="0F553AB5" w:rsidR="00AA26EF" w:rsidRPr="00C5293F" w:rsidRDefault="00AA26EF" w:rsidP="00AA26EF">
            <w:pPr>
              <w:pBdr>
                <w:bottom w:val="single" w:sz="12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320,719</w:t>
            </w:r>
          </w:p>
        </w:tc>
        <w:tc>
          <w:tcPr>
            <w:tcW w:w="1186" w:type="dxa"/>
            <w:vAlign w:val="bottom"/>
          </w:tcPr>
          <w:p w14:paraId="64B4DEC9" w14:textId="6A10D6FC" w:rsidR="00AA26EF" w:rsidRPr="00C5293F" w:rsidRDefault="00AA26EF" w:rsidP="00AA26E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14,025,841</w:t>
            </w:r>
          </w:p>
        </w:tc>
      </w:tr>
    </w:tbl>
    <w:p w14:paraId="2ACA7680" w14:textId="3430CCB7" w:rsidR="006125FE" w:rsidRPr="00CD4FB0" w:rsidRDefault="006125FE" w:rsidP="002A0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</w:p>
    <w:tbl>
      <w:tblPr>
        <w:tblW w:w="8385" w:type="dxa"/>
        <w:tblInd w:w="984" w:type="dxa"/>
        <w:tblLayout w:type="fixed"/>
        <w:tblLook w:val="01E0" w:firstRow="1" w:lastRow="1" w:firstColumn="1" w:lastColumn="1" w:noHBand="0" w:noVBand="0"/>
      </w:tblPr>
      <w:tblGrid>
        <w:gridCol w:w="3683"/>
        <w:gridCol w:w="1174"/>
        <w:gridCol w:w="1173"/>
        <w:gridCol w:w="1169"/>
        <w:gridCol w:w="1186"/>
      </w:tblGrid>
      <w:tr w:rsidR="006125FE" w:rsidRPr="00C5293F" w14:paraId="25C2CCE8" w14:textId="77777777">
        <w:tc>
          <w:tcPr>
            <w:tcW w:w="3683" w:type="dxa"/>
            <w:vAlign w:val="bottom"/>
          </w:tcPr>
          <w:p w14:paraId="72D863DF" w14:textId="77777777" w:rsidR="006125FE" w:rsidRPr="00C5293F" w:rsidRDefault="006125FE">
            <w:pPr>
              <w:spacing w:line="240" w:lineRule="auto"/>
              <w:ind w:left="-108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4702" w:type="dxa"/>
            <w:gridSpan w:val="4"/>
            <w:vAlign w:val="bottom"/>
          </w:tcPr>
          <w:p w14:paraId="727C4DD5" w14:textId="7DA814CA" w:rsidR="006125FE" w:rsidRPr="00C5293F" w:rsidRDefault="006125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 New" w:hAnsi="Browallia New" w:cs="Browallia New"/>
                <w:sz w:val="27"/>
                <w:szCs w:val="27"/>
                <w:cs/>
              </w:rPr>
              <w:t>บาท</w:t>
            </w:r>
          </w:p>
        </w:tc>
      </w:tr>
      <w:tr w:rsidR="006125FE" w:rsidRPr="00C5293F" w14:paraId="4D533FE1" w14:textId="77777777">
        <w:tc>
          <w:tcPr>
            <w:tcW w:w="3683" w:type="dxa"/>
            <w:vAlign w:val="bottom"/>
          </w:tcPr>
          <w:p w14:paraId="3D3BA2BE" w14:textId="77777777" w:rsidR="006125FE" w:rsidRPr="00C5293F" w:rsidRDefault="006125FE">
            <w:pPr>
              <w:spacing w:line="240" w:lineRule="auto"/>
              <w:ind w:left="-108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174" w:type="dxa"/>
            <w:vAlign w:val="bottom"/>
          </w:tcPr>
          <w:p w14:paraId="33DF3149" w14:textId="77777777" w:rsidR="006125FE" w:rsidRPr="00C5293F" w:rsidRDefault="006125FE">
            <w:pPr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2342" w:type="dxa"/>
            <w:gridSpan w:val="2"/>
            <w:vAlign w:val="bottom"/>
            <w:hideMark/>
          </w:tcPr>
          <w:p w14:paraId="14728454" w14:textId="77777777" w:rsidR="006125FE" w:rsidRPr="00C5293F" w:rsidRDefault="006125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บันทึกใน</w:t>
            </w:r>
          </w:p>
        </w:tc>
        <w:tc>
          <w:tcPr>
            <w:tcW w:w="1186" w:type="dxa"/>
            <w:vAlign w:val="bottom"/>
          </w:tcPr>
          <w:p w14:paraId="084B56F2" w14:textId="77777777" w:rsidR="006125FE" w:rsidRPr="00C5293F" w:rsidRDefault="006125FE">
            <w:pPr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</w:tr>
      <w:tr w:rsidR="006125FE" w:rsidRPr="00C5293F" w14:paraId="10A194A3" w14:textId="77777777">
        <w:tc>
          <w:tcPr>
            <w:tcW w:w="3683" w:type="dxa"/>
            <w:vAlign w:val="bottom"/>
          </w:tcPr>
          <w:p w14:paraId="0DC67CE6" w14:textId="77777777" w:rsidR="006125FE" w:rsidRPr="00C5293F" w:rsidRDefault="006125FE">
            <w:pPr>
              <w:spacing w:line="240" w:lineRule="auto"/>
              <w:ind w:left="-108" w:right="-108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174" w:type="dxa"/>
            <w:vAlign w:val="bottom"/>
            <w:hideMark/>
          </w:tcPr>
          <w:p w14:paraId="12B23516" w14:textId="77777777" w:rsidR="006125FE" w:rsidRPr="00C5293F" w:rsidRDefault="006125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1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 xml:space="preserve"> มกราคม 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2564</w:t>
            </w:r>
          </w:p>
        </w:tc>
        <w:tc>
          <w:tcPr>
            <w:tcW w:w="1173" w:type="dxa"/>
            <w:vAlign w:val="bottom"/>
            <w:hideMark/>
          </w:tcPr>
          <w:p w14:paraId="59AB42F0" w14:textId="77777777" w:rsidR="006125FE" w:rsidRPr="00C5293F" w:rsidRDefault="006125FE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1169" w:type="dxa"/>
            <w:vAlign w:val="bottom"/>
            <w:hideMark/>
          </w:tcPr>
          <w:p w14:paraId="1A33E900" w14:textId="77777777" w:rsidR="006125FE" w:rsidRPr="00C5293F" w:rsidRDefault="006125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กำไรขาดทุนเบ็ดเสร็จอื่น</w:t>
            </w:r>
          </w:p>
        </w:tc>
        <w:tc>
          <w:tcPr>
            <w:tcW w:w="1186" w:type="dxa"/>
            <w:vAlign w:val="bottom"/>
            <w:hideMark/>
          </w:tcPr>
          <w:p w14:paraId="547E697C" w14:textId="77777777" w:rsidR="006125FE" w:rsidRPr="00C5293F" w:rsidRDefault="006125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lang w:val="en-GB"/>
              </w:rPr>
              <w:t>31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t xml:space="preserve"> ธันวาคม 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2564</w:t>
            </w:r>
          </w:p>
        </w:tc>
      </w:tr>
      <w:tr w:rsidR="006125FE" w:rsidRPr="00C5293F" w14:paraId="1B816AF6" w14:textId="77777777">
        <w:trPr>
          <w:trHeight w:val="353"/>
        </w:trPr>
        <w:tc>
          <w:tcPr>
            <w:tcW w:w="3683" w:type="dxa"/>
            <w:vAlign w:val="bottom"/>
            <w:hideMark/>
          </w:tcPr>
          <w:p w14:paraId="21CFFBD8" w14:textId="77777777" w:rsidR="006125FE" w:rsidRPr="00C5293F" w:rsidRDefault="006125FE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b/>
                <w:bCs/>
                <w:sz w:val="27"/>
                <w:szCs w:val="27"/>
                <w:cs/>
              </w:rPr>
              <w:t xml:space="preserve">สินทรัพย์ภาษีเงินได้รอการตัดบัญชีจาก </w:t>
            </w:r>
            <w:r w:rsidRPr="00C5293F">
              <w:rPr>
                <w:rFonts w:ascii="BrowalliaUPC" w:hAnsi="BrowalliaUPC" w:cs="BrowalliaUPC"/>
                <w:b/>
                <w:bCs/>
                <w:sz w:val="27"/>
                <w:szCs w:val="27"/>
              </w:rPr>
              <w:t xml:space="preserve">: </w:t>
            </w:r>
          </w:p>
        </w:tc>
        <w:tc>
          <w:tcPr>
            <w:tcW w:w="1174" w:type="dxa"/>
            <w:vAlign w:val="bottom"/>
          </w:tcPr>
          <w:p w14:paraId="42FD6403" w14:textId="77777777" w:rsidR="006125FE" w:rsidRPr="00C5293F" w:rsidRDefault="006125FE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173" w:type="dxa"/>
            <w:vAlign w:val="bottom"/>
          </w:tcPr>
          <w:p w14:paraId="0DF29911" w14:textId="77777777" w:rsidR="006125FE" w:rsidRPr="00C5293F" w:rsidRDefault="006125FE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169" w:type="dxa"/>
            <w:vAlign w:val="bottom"/>
          </w:tcPr>
          <w:p w14:paraId="2EE6C9B7" w14:textId="77777777" w:rsidR="006125FE" w:rsidRPr="00C5293F" w:rsidRDefault="006125FE">
            <w:pPr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186" w:type="dxa"/>
            <w:vAlign w:val="bottom"/>
          </w:tcPr>
          <w:p w14:paraId="66D52F38" w14:textId="77777777" w:rsidR="006125FE" w:rsidRPr="00C5293F" w:rsidRDefault="006125FE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</w:tr>
      <w:tr w:rsidR="006125FE" w:rsidRPr="00C5293F" w14:paraId="72BA3AD6" w14:textId="77777777">
        <w:trPr>
          <w:trHeight w:val="70"/>
        </w:trPr>
        <w:tc>
          <w:tcPr>
            <w:tcW w:w="3683" w:type="dxa"/>
            <w:vAlign w:val="bottom"/>
            <w:hideMark/>
          </w:tcPr>
          <w:p w14:paraId="4EF11D42" w14:textId="752347DC" w:rsidR="006125FE" w:rsidRPr="00C5293F" w:rsidRDefault="006125FE" w:rsidP="00215478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t>ค่าเผื่อผลขาดทุนจากการด้อยค่า</w:t>
            </w:r>
          </w:p>
        </w:tc>
        <w:tc>
          <w:tcPr>
            <w:tcW w:w="1174" w:type="dxa"/>
            <w:vAlign w:val="bottom"/>
          </w:tcPr>
          <w:p w14:paraId="12FC482B" w14:textId="77777777" w:rsidR="006125FE" w:rsidRPr="00C5293F" w:rsidRDefault="006125FE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1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273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385</w:t>
            </w:r>
          </w:p>
        </w:tc>
        <w:tc>
          <w:tcPr>
            <w:tcW w:w="1173" w:type="dxa"/>
            <w:vAlign w:val="bottom"/>
          </w:tcPr>
          <w:p w14:paraId="73694F44" w14:textId="28FC610C" w:rsidR="006125FE" w:rsidRPr="00C5293F" w:rsidRDefault="006125FE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(</w:t>
            </w:r>
            <w:r w:rsidR="008B528A" w:rsidRPr="00C5293F">
              <w:rPr>
                <w:rFonts w:ascii="BrowalliaUPC" w:hAnsi="BrowalliaUPC" w:cs="BrowalliaUPC"/>
                <w:sz w:val="27"/>
                <w:szCs w:val="27"/>
              </w:rPr>
              <w:t>8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="008B528A" w:rsidRPr="00C5293F">
              <w:rPr>
                <w:rFonts w:ascii="BrowalliaUPC" w:hAnsi="BrowalliaUPC" w:cs="BrowalliaUPC"/>
                <w:sz w:val="27"/>
                <w:szCs w:val="27"/>
              </w:rPr>
              <w:t>546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)</w:t>
            </w:r>
          </w:p>
        </w:tc>
        <w:tc>
          <w:tcPr>
            <w:tcW w:w="1169" w:type="dxa"/>
          </w:tcPr>
          <w:p w14:paraId="2A12E601" w14:textId="5483E8DA" w:rsidR="006125FE" w:rsidRPr="00C5293F" w:rsidRDefault="006125FE" w:rsidP="00336D5A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 xml:space="preserve">    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-</w:t>
            </w:r>
          </w:p>
        </w:tc>
        <w:tc>
          <w:tcPr>
            <w:tcW w:w="1186" w:type="dxa"/>
            <w:vAlign w:val="bottom"/>
          </w:tcPr>
          <w:p w14:paraId="320E8968" w14:textId="0C11188B" w:rsidR="006125FE" w:rsidRPr="00C5293F" w:rsidRDefault="008B528A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1</w:t>
            </w:r>
            <w:r w:rsidR="006125FE"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264</w:t>
            </w:r>
            <w:r w:rsidR="006125FE"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839</w:t>
            </w:r>
          </w:p>
        </w:tc>
      </w:tr>
      <w:tr w:rsidR="006125FE" w:rsidRPr="00C5293F" w14:paraId="28C07C40" w14:textId="77777777">
        <w:tc>
          <w:tcPr>
            <w:tcW w:w="3683" w:type="dxa"/>
            <w:vAlign w:val="bottom"/>
          </w:tcPr>
          <w:p w14:paraId="6D701EB2" w14:textId="77777777" w:rsidR="006125FE" w:rsidRPr="00C5293F" w:rsidRDefault="006125FE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t>ค่าเผื่อสินค้าเสื่อมคุณภาพและการลดมูลค่า</w:t>
            </w:r>
          </w:p>
        </w:tc>
        <w:tc>
          <w:tcPr>
            <w:tcW w:w="1174" w:type="dxa"/>
            <w:vAlign w:val="bottom"/>
          </w:tcPr>
          <w:p w14:paraId="015695B8" w14:textId="77777777" w:rsidR="006125FE" w:rsidRPr="00C5293F" w:rsidRDefault="006125FE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2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794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441</w:t>
            </w:r>
          </w:p>
        </w:tc>
        <w:tc>
          <w:tcPr>
            <w:tcW w:w="1173" w:type="dxa"/>
            <w:vAlign w:val="bottom"/>
          </w:tcPr>
          <w:p w14:paraId="71BA5B7A" w14:textId="58FE2DBF" w:rsidR="006125FE" w:rsidRPr="00C5293F" w:rsidRDefault="008B528A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213</w:t>
            </w:r>
            <w:r w:rsidR="006125FE"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134</w:t>
            </w:r>
          </w:p>
        </w:tc>
        <w:tc>
          <w:tcPr>
            <w:tcW w:w="1169" w:type="dxa"/>
          </w:tcPr>
          <w:p w14:paraId="15545AE6" w14:textId="13F7AF62" w:rsidR="006125FE" w:rsidRPr="00C5293F" w:rsidRDefault="006125FE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 xml:space="preserve">    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-</w:t>
            </w:r>
          </w:p>
        </w:tc>
        <w:tc>
          <w:tcPr>
            <w:tcW w:w="1186" w:type="dxa"/>
            <w:vAlign w:val="bottom"/>
          </w:tcPr>
          <w:p w14:paraId="602FE712" w14:textId="48462D94" w:rsidR="006125FE" w:rsidRPr="00C5293F" w:rsidRDefault="008B528A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3</w:t>
            </w:r>
            <w:r w:rsidR="006125FE"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007</w:t>
            </w:r>
            <w:r w:rsidR="006125FE"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575</w:t>
            </w:r>
          </w:p>
        </w:tc>
      </w:tr>
      <w:tr w:rsidR="006125FE" w:rsidRPr="00C5293F" w14:paraId="1FDFEB2A" w14:textId="77777777">
        <w:tc>
          <w:tcPr>
            <w:tcW w:w="3683" w:type="dxa"/>
            <w:vAlign w:val="bottom"/>
          </w:tcPr>
          <w:p w14:paraId="7B6B6D80" w14:textId="77777777" w:rsidR="006125FE" w:rsidRPr="00C5293F" w:rsidRDefault="006125FE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t>ค่าเสื่อมราคา</w:t>
            </w:r>
          </w:p>
        </w:tc>
        <w:tc>
          <w:tcPr>
            <w:tcW w:w="1174" w:type="dxa"/>
            <w:vAlign w:val="bottom"/>
          </w:tcPr>
          <w:p w14:paraId="6354C7ED" w14:textId="77777777" w:rsidR="006125FE" w:rsidRPr="00C5293F" w:rsidRDefault="006125FE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899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725</w:t>
            </w:r>
          </w:p>
        </w:tc>
        <w:tc>
          <w:tcPr>
            <w:tcW w:w="1173" w:type="dxa"/>
            <w:vAlign w:val="bottom"/>
          </w:tcPr>
          <w:p w14:paraId="4686B5D3" w14:textId="29A411AE" w:rsidR="006125FE" w:rsidRPr="00C5293F" w:rsidRDefault="006125FE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(</w:t>
            </w:r>
            <w:r w:rsidR="008B528A" w:rsidRPr="00C5293F">
              <w:rPr>
                <w:rFonts w:ascii="BrowalliaUPC" w:hAnsi="BrowalliaUPC" w:cs="BrowalliaUPC"/>
                <w:sz w:val="27"/>
                <w:szCs w:val="27"/>
              </w:rPr>
              <w:t>458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="008B528A" w:rsidRPr="00C5293F">
              <w:rPr>
                <w:rFonts w:ascii="BrowalliaUPC" w:hAnsi="BrowalliaUPC" w:cs="BrowalliaUPC"/>
                <w:sz w:val="27"/>
                <w:szCs w:val="27"/>
              </w:rPr>
              <w:t>636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)</w:t>
            </w:r>
          </w:p>
        </w:tc>
        <w:tc>
          <w:tcPr>
            <w:tcW w:w="1169" w:type="dxa"/>
          </w:tcPr>
          <w:p w14:paraId="38FA3A9E" w14:textId="1ED91505" w:rsidR="006125FE" w:rsidRPr="00C5293F" w:rsidRDefault="006125FE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 xml:space="preserve">    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-</w:t>
            </w:r>
          </w:p>
        </w:tc>
        <w:tc>
          <w:tcPr>
            <w:tcW w:w="1186" w:type="dxa"/>
            <w:vAlign w:val="bottom"/>
          </w:tcPr>
          <w:p w14:paraId="72A78681" w14:textId="7051A7D8" w:rsidR="006125FE" w:rsidRPr="00C5293F" w:rsidRDefault="008B528A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441</w:t>
            </w:r>
            <w:r w:rsidR="006125FE"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089</w:t>
            </w:r>
          </w:p>
        </w:tc>
      </w:tr>
      <w:tr w:rsidR="006125FE" w:rsidRPr="00C5293F" w14:paraId="0509BDEF" w14:textId="77777777">
        <w:tc>
          <w:tcPr>
            <w:tcW w:w="3683" w:type="dxa"/>
            <w:vAlign w:val="bottom"/>
          </w:tcPr>
          <w:p w14:paraId="6C4D7E1A" w14:textId="77777777" w:rsidR="006125FE" w:rsidRPr="00C5293F" w:rsidRDefault="006125FE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t>หนี้สินอนุพันธ์</w:t>
            </w:r>
          </w:p>
        </w:tc>
        <w:tc>
          <w:tcPr>
            <w:tcW w:w="1174" w:type="dxa"/>
            <w:vAlign w:val="bottom"/>
          </w:tcPr>
          <w:p w14:paraId="73EB8F19" w14:textId="77777777" w:rsidR="006125FE" w:rsidRPr="00C5293F" w:rsidRDefault="006125FE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338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794</w:t>
            </w:r>
          </w:p>
        </w:tc>
        <w:tc>
          <w:tcPr>
            <w:tcW w:w="1173" w:type="dxa"/>
            <w:vAlign w:val="bottom"/>
          </w:tcPr>
          <w:p w14:paraId="2EDDA267" w14:textId="43A46F35" w:rsidR="006125FE" w:rsidRPr="00C5293F" w:rsidRDefault="006125FE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(</w:t>
            </w:r>
            <w:r w:rsidR="008B528A" w:rsidRPr="00C5293F">
              <w:rPr>
                <w:rFonts w:ascii="BrowalliaUPC" w:hAnsi="BrowalliaUPC" w:cs="BrowalliaUPC"/>
                <w:sz w:val="27"/>
                <w:szCs w:val="27"/>
              </w:rPr>
              <w:t>338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="008B528A" w:rsidRPr="00C5293F">
              <w:rPr>
                <w:rFonts w:ascii="BrowalliaUPC" w:hAnsi="BrowalliaUPC" w:cs="BrowalliaUPC"/>
                <w:sz w:val="27"/>
                <w:szCs w:val="27"/>
              </w:rPr>
              <w:t>794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)</w:t>
            </w:r>
          </w:p>
        </w:tc>
        <w:tc>
          <w:tcPr>
            <w:tcW w:w="1169" w:type="dxa"/>
          </w:tcPr>
          <w:p w14:paraId="07AC07B0" w14:textId="1635F077" w:rsidR="006125FE" w:rsidRPr="00C5293F" w:rsidRDefault="006125FE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 xml:space="preserve">    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-</w:t>
            </w:r>
          </w:p>
        </w:tc>
        <w:tc>
          <w:tcPr>
            <w:tcW w:w="1186" w:type="dxa"/>
            <w:vAlign w:val="bottom"/>
          </w:tcPr>
          <w:p w14:paraId="6DAF9C3D" w14:textId="77777777" w:rsidR="006125FE" w:rsidRPr="00C5293F" w:rsidRDefault="006125FE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 xml:space="preserve">         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-</w:t>
            </w:r>
          </w:p>
        </w:tc>
      </w:tr>
      <w:tr w:rsidR="006125FE" w:rsidRPr="00C5293F" w14:paraId="01E04DFC" w14:textId="77777777">
        <w:tc>
          <w:tcPr>
            <w:tcW w:w="3683" w:type="dxa"/>
            <w:vAlign w:val="bottom"/>
          </w:tcPr>
          <w:p w14:paraId="61C83158" w14:textId="77777777" w:rsidR="006125FE" w:rsidRPr="00C5293F" w:rsidRDefault="006125FE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74" w:type="dxa"/>
            <w:vAlign w:val="bottom"/>
          </w:tcPr>
          <w:p w14:paraId="5819EDA9" w14:textId="77777777" w:rsidR="006125FE" w:rsidRPr="00C5293F" w:rsidRDefault="006125FE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181,215</w:t>
            </w:r>
          </w:p>
        </w:tc>
        <w:tc>
          <w:tcPr>
            <w:tcW w:w="1173" w:type="dxa"/>
            <w:vAlign w:val="bottom"/>
          </w:tcPr>
          <w:p w14:paraId="75BF4D6C" w14:textId="15BD9644" w:rsidR="006125FE" w:rsidRPr="00C5293F" w:rsidRDefault="008B528A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225</w:t>
            </w:r>
            <w:r w:rsidR="006125FE"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668</w:t>
            </w:r>
          </w:p>
        </w:tc>
        <w:tc>
          <w:tcPr>
            <w:tcW w:w="1169" w:type="dxa"/>
          </w:tcPr>
          <w:p w14:paraId="470A310E" w14:textId="4FAB2CEB" w:rsidR="006125FE" w:rsidRPr="00C5293F" w:rsidRDefault="006125FE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 xml:space="preserve">    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-</w:t>
            </w:r>
          </w:p>
        </w:tc>
        <w:tc>
          <w:tcPr>
            <w:tcW w:w="1186" w:type="dxa"/>
            <w:vAlign w:val="bottom"/>
          </w:tcPr>
          <w:p w14:paraId="6D08B3A2" w14:textId="7CECF20E" w:rsidR="006125FE" w:rsidRPr="00C5293F" w:rsidRDefault="008B528A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406</w:t>
            </w:r>
            <w:r w:rsidR="006125FE"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883</w:t>
            </w:r>
          </w:p>
        </w:tc>
      </w:tr>
      <w:tr w:rsidR="006125FE" w:rsidRPr="00C5293F" w14:paraId="59AADB64" w14:textId="77777777">
        <w:tc>
          <w:tcPr>
            <w:tcW w:w="3683" w:type="dxa"/>
            <w:vAlign w:val="bottom"/>
          </w:tcPr>
          <w:p w14:paraId="151C610A" w14:textId="77777777" w:rsidR="006125FE" w:rsidRPr="00C5293F" w:rsidRDefault="006125FE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t>รายได้รอการรับรู้ที่มีภาระที่ต้องปฏิบัติ</w:t>
            </w:r>
          </w:p>
        </w:tc>
        <w:tc>
          <w:tcPr>
            <w:tcW w:w="1174" w:type="dxa"/>
            <w:vAlign w:val="bottom"/>
          </w:tcPr>
          <w:p w14:paraId="7CC381B7" w14:textId="77777777" w:rsidR="006125FE" w:rsidRPr="00C5293F" w:rsidRDefault="006125FE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1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100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248</w:t>
            </w:r>
          </w:p>
        </w:tc>
        <w:tc>
          <w:tcPr>
            <w:tcW w:w="1173" w:type="dxa"/>
            <w:vAlign w:val="bottom"/>
          </w:tcPr>
          <w:p w14:paraId="73544C74" w14:textId="6470606F" w:rsidR="006125FE" w:rsidRPr="00C5293F" w:rsidRDefault="008B528A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365</w:t>
            </w:r>
            <w:r w:rsidR="006125FE"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142</w:t>
            </w:r>
          </w:p>
        </w:tc>
        <w:tc>
          <w:tcPr>
            <w:tcW w:w="1169" w:type="dxa"/>
          </w:tcPr>
          <w:p w14:paraId="0405EB77" w14:textId="5E4EC9A9" w:rsidR="006125FE" w:rsidRPr="00C5293F" w:rsidRDefault="006125FE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 xml:space="preserve">    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-</w:t>
            </w:r>
          </w:p>
        </w:tc>
        <w:tc>
          <w:tcPr>
            <w:tcW w:w="1186" w:type="dxa"/>
            <w:vAlign w:val="bottom"/>
          </w:tcPr>
          <w:p w14:paraId="7226E84E" w14:textId="58478D7D" w:rsidR="006125FE" w:rsidRPr="00C5293F" w:rsidRDefault="008B528A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1</w:t>
            </w:r>
            <w:r w:rsidR="006125FE"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465</w:t>
            </w:r>
            <w:r w:rsidR="006125FE"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390</w:t>
            </w:r>
          </w:p>
        </w:tc>
      </w:tr>
      <w:tr w:rsidR="006125FE" w:rsidRPr="00C5293F" w14:paraId="796BF773" w14:textId="77777777">
        <w:tc>
          <w:tcPr>
            <w:tcW w:w="3683" w:type="dxa"/>
            <w:vAlign w:val="bottom"/>
          </w:tcPr>
          <w:p w14:paraId="0AAF6A44" w14:textId="77777777" w:rsidR="006125FE" w:rsidRPr="00C5293F" w:rsidRDefault="006125FE">
            <w:pPr>
              <w:spacing w:line="240" w:lineRule="auto"/>
              <w:ind w:left="151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ภาระผูกพันผลประโยชน์พนักงาน</w:t>
            </w:r>
          </w:p>
        </w:tc>
        <w:tc>
          <w:tcPr>
            <w:tcW w:w="1174" w:type="dxa"/>
            <w:vAlign w:val="bottom"/>
          </w:tcPr>
          <w:p w14:paraId="068C6B81" w14:textId="77777777" w:rsidR="006125FE" w:rsidRPr="00C5293F" w:rsidRDefault="006125F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5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186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140</w:t>
            </w:r>
          </w:p>
        </w:tc>
        <w:tc>
          <w:tcPr>
            <w:tcW w:w="1173" w:type="dxa"/>
            <w:vAlign w:val="bottom"/>
          </w:tcPr>
          <w:p w14:paraId="5404DB33" w14:textId="156FA36D" w:rsidR="006125FE" w:rsidRPr="00C5293F" w:rsidRDefault="008B528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689</w:t>
            </w:r>
            <w:r w:rsidR="006125FE"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409</w:t>
            </w:r>
          </w:p>
        </w:tc>
        <w:tc>
          <w:tcPr>
            <w:tcW w:w="1169" w:type="dxa"/>
            <w:vAlign w:val="bottom"/>
          </w:tcPr>
          <w:p w14:paraId="595A1B3A" w14:textId="2428E576" w:rsidR="006125FE" w:rsidRPr="00C5293F" w:rsidRDefault="006125FE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(</w:t>
            </w:r>
            <w:r w:rsidR="008B528A" w:rsidRPr="00C5293F">
              <w:rPr>
                <w:rFonts w:ascii="BrowalliaUPC" w:hAnsi="BrowalliaUPC" w:cs="BrowalliaUPC"/>
                <w:sz w:val="27"/>
                <w:szCs w:val="27"/>
              </w:rPr>
              <w:t>343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="008B528A" w:rsidRPr="00C5293F">
              <w:rPr>
                <w:rFonts w:ascii="BrowalliaUPC" w:hAnsi="BrowalliaUPC" w:cs="BrowalliaUPC"/>
                <w:sz w:val="27"/>
                <w:szCs w:val="27"/>
              </w:rPr>
              <w:t>912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)</w:t>
            </w:r>
          </w:p>
        </w:tc>
        <w:tc>
          <w:tcPr>
            <w:tcW w:w="1186" w:type="dxa"/>
            <w:vAlign w:val="bottom"/>
          </w:tcPr>
          <w:p w14:paraId="70D368E4" w14:textId="7BCC1CAC" w:rsidR="006125FE" w:rsidRPr="00C5293F" w:rsidRDefault="008B528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5</w:t>
            </w:r>
            <w:r w:rsidR="006125FE"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531</w:t>
            </w:r>
            <w:r w:rsidR="006125FE"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637</w:t>
            </w:r>
          </w:p>
        </w:tc>
      </w:tr>
      <w:tr w:rsidR="006125FE" w:rsidRPr="00C5293F" w14:paraId="5531EA52" w14:textId="77777777">
        <w:tc>
          <w:tcPr>
            <w:tcW w:w="3683" w:type="dxa"/>
            <w:vAlign w:val="bottom"/>
          </w:tcPr>
          <w:p w14:paraId="3E00E419" w14:textId="77777777" w:rsidR="006125FE" w:rsidRPr="00C5293F" w:rsidRDefault="006125FE">
            <w:pPr>
              <w:spacing w:line="240" w:lineRule="auto"/>
              <w:ind w:left="-108" w:firstLine="422"/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1174" w:type="dxa"/>
            <w:vAlign w:val="bottom"/>
          </w:tcPr>
          <w:p w14:paraId="433B6D85" w14:textId="77777777" w:rsidR="006125FE" w:rsidRPr="00C5293F" w:rsidRDefault="006125F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11,773,948</w:t>
            </w:r>
          </w:p>
        </w:tc>
        <w:tc>
          <w:tcPr>
            <w:tcW w:w="1173" w:type="dxa"/>
            <w:vAlign w:val="bottom"/>
          </w:tcPr>
          <w:p w14:paraId="59E56A5F" w14:textId="1783EDCD" w:rsidR="006125FE" w:rsidRPr="00C5293F" w:rsidRDefault="008B528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687</w:t>
            </w:r>
            <w:r w:rsidR="006125FE"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377</w:t>
            </w:r>
          </w:p>
        </w:tc>
        <w:tc>
          <w:tcPr>
            <w:tcW w:w="1169" w:type="dxa"/>
            <w:vAlign w:val="bottom"/>
          </w:tcPr>
          <w:p w14:paraId="512E9D4C" w14:textId="68C81E09" w:rsidR="006125FE" w:rsidRPr="00C5293F" w:rsidRDefault="006125FE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(</w:t>
            </w:r>
            <w:r w:rsidR="008B528A" w:rsidRPr="00C5293F">
              <w:rPr>
                <w:rFonts w:ascii="BrowalliaUPC" w:hAnsi="BrowalliaUPC" w:cs="BrowalliaUPC"/>
                <w:sz w:val="27"/>
                <w:szCs w:val="27"/>
              </w:rPr>
              <w:t>343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="008B528A" w:rsidRPr="00C5293F">
              <w:rPr>
                <w:rFonts w:ascii="BrowalliaUPC" w:hAnsi="BrowalliaUPC" w:cs="BrowalliaUPC"/>
                <w:sz w:val="27"/>
                <w:szCs w:val="27"/>
              </w:rPr>
              <w:t>912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)</w:t>
            </w:r>
          </w:p>
        </w:tc>
        <w:tc>
          <w:tcPr>
            <w:tcW w:w="1186" w:type="dxa"/>
            <w:vAlign w:val="bottom"/>
          </w:tcPr>
          <w:p w14:paraId="04553DD6" w14:textId="436C40E8" w:rsidR="006125FE" w:rsidRPr="00C5293F" w:rsidRDefault="008B528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12</w:t>
            </w:r>
            <w:r w:rsidR="006125FE"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117</w:t>
            </w:r>
            <w:r w:rsidR="006125FE"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413</w:t>
            </w:r>
          </w:p>
        </w:tc>
      </w:tr>
      <w:tr w:rsidR="006125FE" w:rsidRPr="00C5293F" w14:paraId="756E13E2" w14:textId="77777777">
        <w:tc>
          <w:tcPr>
            <w:tcW w:w="3683" w:type="dxa"/>
            <w:vAlign w:val="bottom"/>
          </w:tcPr>
          <w:p w14:paraId="76F732BD" w14:textId="77777777" w:rsidR="006125FE" w:rsidRPr="00C5293F" w:rsidRDefault="006125FE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04626C88" w14:textId="77777777" w:rsidR="006125FE" w:rsidRPr="00C5293F" w:rsidRDefault="006125FE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173" w:type="dxa"/>
            <w:vAlign w:val="bottom"/>
          </w:tcPr>
          <w:p w14:paraId="4EEA5839" w14:textId="77777777" w:rsidR="006125FE" w:rsidRPr="00C5293F" w:rsidRDefault="006125FE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169" w:type="dxa"/>
            <w:vAlign w:val="bottom"/>
          </w:tcPr>
          <w:p w14:paraId="0F47731A" w14:textId="77777777" w:rsidR="006125FE" w:rsidRPr="00C5293F" w:rsidRDefault="006125FE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186" w:type="dxa"/>
            <w:vAlign w:val="bottom"/>
          </w:tcPr>
          <w:p w14:paraId="4317719B" w14:textId="77777777" w:rsidR="006125FE" w:rsidRPr="00C5293F" w:rsidRDefault="006125FE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</w:tr>
      <w:tr w:rsidR="006125FE" w:rsidRPr="00C5293F" w14:paraId="0C8C00F0" w14:textId="77777777">
        <w:tc>
          <w:tcPr>
            <w:tcW w:w="3683" w:type="dxa"/>
            <w:vAlign w:val="bottom"/>
          </w:tcPr>
          <w:p w14:paraId="1AFDB75F" w14:textId="77777777" w:rsidR="006125FE" w:rsidRPr="00C5293F" w:rsidRDefault="006125FE">
            <w:pPr>
              <w:spacing w:line="240" w:lineRule="auto"/>
              <w:ind w:left="-108"/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</w:pPr>
            <w:r w:rsidRPr="00C5293F">
              <w:rPr>
                <w:rFonts w:ascii="BrowalliaUPC" w:hAnsi="BrowalliaUPC" w:cs="BrowalliaUPC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4" w:type="dxa"/>
            <w:vAlign w:val="bottom"/>
          </w:tcPr>
          <w:p w14:paraId="12706B24" w14:textId="70F00C6E" w:rsidR="006125FE" w:rsidRPr="00C5293F" w:rsidRDefault="006125FE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 xml:space="preserve">       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-</w:t>
            </w:r>
          </w:p>
        </w:tc>
        <w:tc>
          <w:tcPr>
            <w:tcW w:w="1173" w:type="dxa"/>
            <w:vAlign w:val="bottom"/>
          </w:tcPr>
          <w:p w14:paraId="7DCAFD52" w14:textId="10E0AF21" w:rsidR="006125FE" w:rsidRPr="00C5293F" w:rsidRDefault="006125FE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 xml:space="preserve">      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-</w:t>
            </w:r>
          </w:p>
        </w:tc>
        <w:tc>
          <w:tcPr>
            <w:tcW w:w="1169" w:type="dxa"/>
            <w:vAlign w:val="bottom"/>
          </w:tcPr>
          <w:p w14:paraId="6F652A4C" w14:textId="5089B1F8" w:rsidR="006125FE" w:rsidRPr="00C5293F" w:rsidRDefault="006125FE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 xml:space="preserve">    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-</w:t>
            </w:r>
          </w:p>
        </w:tc>
        <w:tc>
          <w:tcPr>
            <w:tcW w:w="1186" w:type="dxa"/>
            <w:vAlign w:val="bottom"/>
          </w:tcPr>
          <w:p w14:paraId="17149B06" w14:textId="5A324288" w:rsidR="006125FE" w:rsidRPr="00C5293F" w:rsidRDefault="006125FE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 xml:space="preserve">       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-</w:t>
            </w:r>
          </w:p>
        </w:tc>
      </w:tr>
      <w:tr w:rsidR="006125FE" w:rsidRPr="00C5293F" w14:paraId="1B5CC2E7" w14:textId="77777777">
        <w:tc>
          <w:tcPr>
            <w:tcW w:w="3683" w:type="dxa"/>
            <w:vAlign w:val="bottom"/>
          </w:tcPr>
          <w:p w14:paraId="720C9CCC" w14:textId="77777777" w:rsidR="006125FE" w:rsidRPr="00C5293F" w:rsidRDefault="006125FE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4" w:type="dxa"/>
            <w:vAlign w:val="bottom"/>
          </w:tcPr>
          <w:p w14:paraId="68E8455A" w14:textId="77777777" w:rsidR="006125FE" w:rsidRPr="00C5293F" w:rsidRDefault="006125FE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173" w:type="dxa"/>
            <w:vAlign w:val="bottom"/>
          </w:tcPr>
          <w:p w14:paraId="31B988A7" w14:textId="77777777" w:rsidR="006125FE" w:rsidRPr="00C5293F" w:rsidRDefault="006125FE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169" w:type="dxa"/>
            <w:vAlign w:val="bottom"/>
          </w:tcPr>
          <w:p w14:paraId="35BC4B48" w14:textId="77777777" w:rsidR="006125FE" w:rsidRPr="00C5293F" w:rsidRDefault="006125FE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186" w:type="dxa"/>
            <w:vAlign w:val="bottom"/>
          </w:tcPr>
          <w:p w14:paraId="13A0D01E" w14:textId="77777777" w:rsidR="006125FE" w:rsidRPr="00C5293F" w:rsidRDefault="006125FE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</w:tr>
      <w:tr w:rsidR="006125FE" w:rsidRPr="00C5293F" w14:paraId="0F4144C8" w14:textId="77777777">
        <w:trPr>
          <w:trHeight w:val="173"/>
        </w:trPr>
        <w:tc>
          <w:tcPr>
            <w:tcW w:w="3683" w:type="dxa"/>
          </w:tcPr>
          <w:p w14:paraId="50ADCDA4" w14:textId="77777777" w:rsidR="006125FE" w:rsidRPr="00C5293F" w:rsidRDefault="006125FE">
            <w:pPr>
              <w:spacing w:line="240" w:lineRule="auto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lang w:val="en-GB"/>
              </w:rPr>
              <w:t xml:space="preserve">     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t>สุทธิ</w:t>
            </w:r>
          </w:p>
        </w:tc>
        <w:tc>
          <w:tcPr>
            <w:tcW w:w="1174" w:type="dxa"/>
            <w:vAlign w:val="bottom"/>
          </w:tcPr>
          <w:p w14:paraId="36B6EF7C" w14:textId="77777777" w:rsidR="006125FE" w:rsidRPr="00C5293F" w:rsidRDefault="006125F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11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773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948</w:t>
            </w:r>
          </w:p>
        </w:tc>
        <w:tc>
          <w:tcPr>
            <w:tcW w:w="1173" w:type="dxa"/>
            <w:vAlign w:val="bottom"/>
          </w:tcPr>
          <w:p w14:paraId="230E38E6" w14:textId="1A561C3D" w:rsidR="006125FE" w:rsidRPr="00C5293F" w:rsidRDefault="008B528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687</w:t>
            </w:r>
            <w:r w:rsidR="006125FE"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377</w:t>
            </w:r>
          </w:p>
        </w:tc>
        <w:tc>
          <w:tcPr>
            <w:tcW w:w="1169" w:type="dxa"/>
            <w:vAlign w:val="bottom"/>
          </w:tcPr>
          <w:p w14:paraId="73A982A7" w14:textId="71198CF1" w:rsidR="006125FE" w:rsidRPr="00C5293F" w:rsidRDefault="006125FE">
            <w:pPr>
              <w:pBdr>
                <w:bottom w:val="single" w:sz="12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(</w:t>
            </w:r>
            <w:r w:rsidR="008B528A" w:rsidRPr="00C5293F">
              <w:rPr>
                <w:rFonts w:ascii="BrowalliaUPC" w:hAnsi="BrowalliaUPC" w:cs="BrowalliaUPC"/>
                <w:sz w:val="27"/>
                <w:szCs w:val="27"/>
              </w:rPr>
              <w:t>343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="008B528A" w:rsidRPr="00C5293F">
              <w:rPr>
                <w:rFonts w:ascii="BrowalliaUPC" w:hAnsi="BrowalliaUPC" w:cs="BrowalliaUPC"/>
                <w:sz w:val="27"/>
                <w:szCs w:val="27"/>
              </w:rPr>
              <w:t>912</w:t>
            </w:r>
            <w:r w:rsidRPr="00C5293F">
              <w:rPr>
                <w:rFonts w:ascii="BrowalliaUPC" w:hAnsi="BrowalliaUPC" w:cs="BrowalliaUPC"/>
                <w:sz w:val="27"/>
                <w:szCs w:val="27"/>
                <w:cs/>
              </w:rPr>
              <w:t>)</w:t>
            </w:r>
          </w:p>
        </w:tc>
        <w:tc>
          <w:tcPr>
            <w:tcW w:w="1186" w:type="dxa"/>
            <w:vAlign w:val="bottom"/>
          </w:tcPr>
          <w:p w14:paraId="49063C39" w14:textId="328B6F90" w:rsidR="006125FE" w:rsidRPr="00C5293F" w:rsidRDefault="008B528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C5293F">
              <w:rPr>
                <w:rFonts w:ascii="BrowalliaUPC" w:hAnsi="BrowalliaUPC" w:cs="BrowalliaUPC"/>
                <w:sz w:val="27"/>
                <w:szCs w:val="27"/>
              </w:rPr>
              <w:t>12</w:t>
            </w:r>
            <w:r w:rsidR="006125FE"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117</w:t>
            </w:r>
            <w:r w:rsidR="006125FE" w:rsidRPr="00C5293F">
              <w:rPr>
                <w:rFonts w:ascii="BrowalliaUPC" w:hAnsi="BrowalliaUPC" w:cs="BrowalliaUPC"/>
                <w:sz w:val="27"/>
                <w:szCs w:val="27"/>
                <w:cs/>
              </w:rPr>
              <w:t>,</w:t>
            </w:r>
            <w:r w:rsidRPr="00C5293F">
              <w:rPr>
                <w:rFonts w:ascii="BrowalliaUPC" w:hAnsi="BrowalliaUPC" w:cs="BrowalliaUPC"/>
                <w:sz w:val="27"/>
                <w:szCs w:val="27"/>
              </w:rPr>
              <w:t>413</w:t>
            </w:r>
          </w:p>
        </w:tc>
      </w:tr>
    </w:tbl>
    <w:p w14:paraId="6FEB3B32" w14:textId="77777777" w:rsidR="00C5293F" w:rsidRDefault="00C5293F" w:rsidP="00C5293F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BAC1F09" w14:textId="77777777" w:rsidR="00C5293F" w:rsidRDefault="00C5293F" w:rsidP="00C5293F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194D542" w14:textId="77777777" w:rsidR="00C5293F" w:rsidRDefault="00C5293F" w:rsidP="00C5293F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27D97796" w14:textId="210C4CCE" w:rsidR="007574CA" w:rsidRPr="00CD4FB0" w:rsidRDefault="00AC6ACA" w:rsidP="00A44DBB">
      <w:pPr>
        <w:pStyle w:val="ListParagraph"/>
        <w:numPr>
          <w:ilvl w:val="0"/>
          <w:numId w:val="16"/>
        </w:numPr>
        <w:tabs>
          <w:tab w:val="clear" w:pos="227"/>
          <w:tab w:val="left" w:pos="540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ทุนเรือนหุ้น</w:t>
      </w:r>
      <w:r w:rsidR="002E6771" w:rsidRPr="00CD4FB0">
        <w:rPr>
          <w:rFonts w:ascii="BrowalliaUPC" w:hAnsi="BrowalliaUPC" w:cs="BrowalliaUPC"/>
          <w:b/>
          <w:bCs/>
          <w:sz w:val="28"/>
          <w:szCs w:val="28"/>
          <w:cs/>
        </w:rPr>
        <w:t>และส่วนเกินมูลค่าหุ้น</w:t>
      </w:r>
    </w:p>
    <w:p w14:paraId="28FD331A" w14:textId="77777777" w:rsidR="00A4067F" w:rsidRPr="00CD4FB0" w:rsidRDefault="00A4067F" w:rsidP="00A4067F">
      <w:pPr>
        <w:pStyle w:val="ListParagraph"/>
        <w:tabs>
          <w:tab w:val="clear" w:pos="227"/>
          <w:tab w:val="left" w:pos="540"/>
        </w:tabs>
        <w:ind w:left="43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tbl>
      <w:tblPr>
        <w:tblStyle w:val="TableGrid"/>
        <w:tblW w:w="8969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1"/>
        <w:gridCol w:w="1134"/>
        <w:gridCol w:w="1247"/>
        <w:gridCol w:w="1247"/>
        <w:gridCol w:w="1247"/>
        <w:gridCol w:w="1079"/>
        <w:gridCol w:w="1134"/>
      </w:tblGrid>
      <w:tr w:rsidR="00B07CF8" w:rsidRPr="00CD4FB0" w14:paraId="576CD071" w14:textId="77777777" w:rsidTr="00052DF3">
        <w:tc>
          <w:tcPr>
            <w:tcW w:w="1881" w:type="dxa"/>
            <w:vAlign w:val="bottom"/>
          </w:tcPr>
          <w:p w14:paraId="44CBADFF" w14:textId="77777777" w:rsidR="00B07CF8" w:rsidRPr="00CD4FB0" w:rsidRDefault="00B07CF8" w:rsidP="009B419F">
            <w:pPr>
              <w:ind w:left="-18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54DEE7AD" w14:textId="77777777" w:rsidR="00B07CF8" w:rsidRPr="00CD4FB0" w:rsidRDefault="00B07CF8" w:rsidP="009B419F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494" w:type="dxa"/>
            <w:gridSpan w:val="2"/>
          </w:tcPr>
          <w:p w14:paraId="066AC21A" w14:textId="0F856CAC" w:rsidR="00B07CF8" w:rsidRPr="00CD4FB0" w:rsidRDefault="00B07CF8" w:rsidP="009B419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2326" w:type="dxa"/>
            <w:gridSpan w:val="2"/>
            <w:vAlign w:val="bottom"/>
          </w:tcPr>
          <w:p w14:paraId="48A50249" w14:textId="0F4061DE" w:rsidR="00B07CF8" w:rsidRPr="00CD4FB0" w:rsidRDefault="00B07CF8" w:rsidP="009B419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134" w:type="dxa"/>
            <w:vMerge w:val="restart"/>
            <w:vAlign w:val="bottom"/>
          </w:tcPr>
          <w:p w14:paraId="7456E773" w14:textId="77777777" w:rsidR="00F5006E" w:rsidRPr="00CD4FB0" w:rsidRDefault="00B07CF8" w:rsidP="00B07CF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ส่วนเกิน</w:t>
            </w:r>
          </w:p>
          <w:p w14:paraId="47524F6C" w14:textId="77777777" w:rsidR="00F5006E" w:rsidRPr="00CD4FB0" w:rsidRDefault="00B07CF8" w:rsidP="00B07CF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มูลค่าหุ้น </w:t>
            </w:r>
          </w:p>
          <w:p w14:paraId="7D55961D" w14:textId="44FA09AF" w:rsidR="00B07CF8" w:rsidRPr="00CD4FB0" w:rsidRDefault="00B07CF8" w:rsidP="00B07CF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(พันบาท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B07CF8" w:rsidRPr="00CD4FB0" w14:paraId="221506C7" w14:textId="77777777" w:rsidTr="00052DF3">
        <w:tc>
          <w:tcPr>
            <w:tcW w:w="1881" w:type="dxa"/>
            <w:vAlign w:val="bottom"/>
          </w:tcPr>
          <w:p w14:paraId="161FE945" w14:textId="77777777" w:rsidR="00B07CF8" w:rsidRPr="00CD4FB0" w:rsidRDefault="00B07CF8" w:rsidP="009B419F">
            <w:pPr>
              <w:ind w:left="-18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36E2C32" w14:textId="2D85A76F" w:rsidR="00B07CF8" w:rsidRPr="00CD4FB0" w:rsidRDefault="00B07CF8" w:rsidP="00F5006E">
            <w:pPr>
              <w:pBdr>
                <w:bottom w:val="single" w:sz="4" w:space="1" w:color="auto"/>
              </w:pBdr>
              <w:tabs>
                <w:tab w:val="clear" w:pos="680"/>
              </w:tabs>
              <w:ind w:left="-70" w:right="-30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มูลค่า</w:t>
            </w:r>
            <w:r w:rsidR="00F5006E" w:rsidRPr="00CD4FB0">
              <w:rPr>
                <w:rFonts w:ascii="BrowalliaUPC" w:hAnsi="BrowalliaUPC" w:cs="BrowalliaUPC"/>
                <w:sz w:val="24"/>
                <w:szCs w:val="24"/>
                <w:cs/>
              </w:rPr>
              <w:t>ที่ตราไว้</w:t>
            </w:r>
          </w:p>
          <w:p w14:paraId="6144C68B" w14:textId="1EFE8FC9" w:rsidR="00B07CF8" w:rsidRPr="00CD4FB0" w:rsidRDefault="00B07CF8" w:rsidP="00F5006E">
            <w:pPr>
              <w:pBdr>
                <w:bottom w:val="single" w:sz="4" w:space="1" w:color="auto"/>
              </w:pBdr>
              <w:tabs>
                <w:tab w:val="clear" w:pos="680"/>
              </w:tabs>
              <w:ind w:left="-70" w:right="-30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(บาท</w:t>
            </w:r>
            <w:r w:rsidR="00F5006E" w:rsidRPr="00CD4FB0">
              <w:rPr>
                <w:rFonts w:ascii="BrowalliaUPC" w:hAnsi="BrowalliaUPC" w:cs="BrowalliaUPC"/>
                <w:sz w:val="24"/>
                <w:szCs w:val="24"/>
                <w:cs/>
              </w:rPr>
              <w:t>ต่อหุ้น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)</w:t>
            </w:r>
          </w:p>
        </w:tc>
        <w:tc>
          <w:tcPr>
            <w:tcW w:w="1247" w:type="dxa"/>
          </w:tcPr>
          <w:p w14:paraId="4BAD9F42" w14:textId="77777777" w:rsidR="00B07CF8" w:rsidRPr="00CD4FB0" w:rsidRDefault="00B07CF8" w:rsidP="009B419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จำนวนหุ้น</w:t>
            </w:r>
          </w:p>
          <w:p w14:paraId="2681B177" w14:textId="5EC397AB" w:rsidR="00B07CF8" w:rsidRPr="00CD4FB0" w:rsidRDefault="00B07CF8" w:rsidP="009B419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247" w:type="dxa"/>
            <w:vAlign w:val="bottom"/>
          </w:tcPr>
          <w:p w14:paraId="1522FC0C" w14:textId="77777777" w:rsidR="00B07CF8" w:rsidRPr="00CD4FB0" w:rsidRDefault="00B07CF8" w:rsidP="009B419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จำนวนเงิน </w:t>
            </w:r>
          </w:p>
          <w:p w14:paraId="0DBE6F91" w14:textId="1645F70A" w:rsidR="00B07CF8" w:rsidRPr="00CD4FB0" w:rsidRDefault="00B07CF8" w:rsidP="009B419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247" w:type="dxa"/>
          </w:tcPr>
          <w:p w14:paraId="270527DF" w14:textId="77777777" w:rsidR="00B07CF8" w:rsidRPr="00CD4FB0" w:rsidRDefault="00B07CF8" w:rsidP="009B419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จำนวนหุ้น</w:t>
            </w:r>
          </w:p>
          <w:p w14:paraId="5DCAD275" w14:textId="0BD768F6" w:rsidR="00B07CF8" w:rsidRPr="00CD4FB0" w:rsidRDefault="00B07CF8" w:rsidP="009B419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079" w:type="dxa"/>
            <w:vAlign w:val="bottom"/>
          </w:tcPr>
          <w:p w14:paraId="0A191C86" w14:textId="77777777" w:rsidR="00B07CF8" w:rsidRPr="00CD4FB0" w:rsidRDefault="00B07CF8" w:rsidP="009B419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จำนวนเงิน </w:t>
            </w:r>
          </w:p>
          <w:p w14:paraId="0B428C3E" w14:textId="7A2C21C9" w:rsidR="00B07CF8" w:rsidRPr="00CD4FB0" w:rsidRDefault="00B07CF8" w:rsidP="009B419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134" w:type="dxa"/>
            <w:vMerge/>
          </w:tcPr>
          <w:p w14:paraId="130AD834" w14:textId="0E5AC859" w:rsidR="00B07CF8" w:rsidRPr="00CD4FB0" w:rsidRDefault="00B07CF8" w:rsidP="00B07CF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9B419F" w:rsidRPr="00CD4FB0" w14:paraId="44A5F64D" w14:textId="77777777" w:rsidTr="00052DF3">
        <w:tc>
          <w:tcPr>
            <w:tcW w:w="1881" w:type="dxa"/>
            <w:vAlign w:val="bottom"/>
          </w:tcPr>
          <w:p w14:paraId="384043AD" w14:textId="77777777" w:rsidR="009B419F" w:rsidRPr="00CD4FB0" w:rsidRDefault="009B419F" w:rsidP="009B419F">
            <w:pPr>
              <w:ind w:left="-18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1E55B723" w14:textId="77777777" w:rsidR="009B419F" w:rsidRPr="00CD4FB0" w:rsidRDefault="009B419F" w:rsidP="009B419F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47125C8" w14:textId="2E4EC12D" w:rsidR="009B419F" w:rsidRPr="00CD4FB0" w:rsidRDefault="009B419F" w:rsidP="009B419F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3C32CA4" w14:textId="39A6B4A1" w:rsidR="009B419F" w:rsidRPr="00CD4FB0" w:rsidRDefault="009B419F" w:rsidP="009B419F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1947842" w14:textId="77777777" w:rsidR="009B419F" w:rsidRPr="00CD4FB0" w:rsidRDefault="009B419F" w:rsidP="009B419F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7D625F0" w14:textId="42FB1705" w:rsidR="009B419F" w:rsidRPr="00CD4FB0" w:rsidRDefault="009B419F" w:rsidP="009B419F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7A373D" w14:textId="77777777" w:rsidR="009B419F" w:rsidRPr="00CD4FB0" w:rsidRDefault="009B419F" w:rsidP="009B419F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D32EE7" w:rsidRPr="00CD4FB0" w14:paraId="62D93E52" w14:textId="77777777" w:rsidTr="00052DF3">
        <w:tc>
          <w:tcPr>
            <w:tcW w:w="1881" w:type="dxa"/>
          </w:tcPr>
          <w:p w14:paraId="7C26A390" w14:textId="47F6B388" w:rsidR="00D32EE7" w:rsidRPr="00CD4FB0" w:rsidRDefault="00D32EE7" w:rsidP="00A70C18">
            <w:pPr>
              <w:ind w:left="-18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มกราคม 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1134" w:type="dxa"/>
          </w:tcPr>
          <w:p w14:paraId="4A896A7B" w14:textId="613FFF3D" w:rsidR="00D32EE7" w:rsidRPr="00CD4FB0" w:rsidRDefault="00A70C18" w:rsidP="00D32EE7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0.50</w:t>
            </w:r>
          </w:p>
        </w:tc>
        <w:tc>
          <w:tcPr>
            <w:tcW w:w="1247" w:type="dxa"/>
          </w:tcPr>
          <w:p w14:paraId="715DCDFC" w14:textId="1256B077" w:rsidR="00D32EE7" w:rsidRPr="00CD4FB0" w:rsidRDefault="00D32EE7" w:rsidP="00D32EE7">
            <w:pPr>
              <w:pBdr>
                <w:bottom w:val="single" w:sz="12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160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4"/>
                <w:szCs w:val="24"/>
              </w:rPr>
              <w:t>000</w:t>
            </w:r>
          </w:p>
        </w:tc>
        <w:tc>
          <w:tcPr>
            <w:tcW w:w="1247" w:type="dxa"/>
            <w:vAlign w:val="bottom"/>
          </w:tcPr>
          <w:p w14:paraId="36B4345C" w14:textId="1BFBC8AE" w:rsidR="00D32EE7" w:rsidRPr="00CD4FB0" w:rsidRDefault="00D32EE7" w:rsidP="00D32EE7">
            <w:pPr>
              <w:pBdr>
                <w:bottom w:val="single" w:sz="12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8</w:t>
            </w:r>
            <w:r w:rsidR="00945286" w:rsidRPr="00CD4FB0">
              <w:rPr>
                <w:rFonts w:ascii="BrowalliaUPC" w:hAnsi="BrowalliaUPC" w:cs="BrowalliaUPC"/>
                <w:sz w:val="24"/>
                <w:szCs w:val="24"/>
              </w:rPr>
              <w:t>0,</w:t>
            </w:r>
            <w:r w:rsidR="008B528A" w:rsidRPr="008B528A">
              <w:rPr>
                <w:rFonts w:ascii="BrowalliaUPC" w:hAnsi="BrowalliaUPC" w:cs="BrowalliaUPC"/>
                <w:sz w:val="24"/>
                <w:szCs w:val="24"/>
              </w:rPr>
              <w:t>000</w:t>
            </w:r>
          </w:p>
        </w:tc>
        <w:tc>
          <w:tcPr>
            <w:tcW w:w="1247" w:type="dxa"/>
          </w:tcPr>
          <w:p w14:paraId="3A4971FB" w14:textId="288338C1" w:rsidR="00D32EE7" w:rsidRPr="00CD4FB0" w:rsidRDefault="00D32EE7" w:rsidP="00D32EE7">
            <w:pPr>
              <w:pBdr>
                <w:bottom w:val="single" w:sz="12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160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4"/>
                <w:szCs w:val="24"/>
              </w:rPr>
              <w:t>000</w:t>
            </w:r>
          </w:p>
        </w:tc>
        <w:tc>
          <w:tcPr>
            <w:tcW w:w="1079" w:type="dxa"/>
            <w:vAlign w:val="bottom"/>
          </w:tcPr>
          <w:p w14:paraId="2EA68BBE" w14:textId="1385FDC7" w:rsidR="00D32EE7" w:rsidRPr="00CD4FB0" w:rsidRDefault="00D32EE7" w:rsidP="00D32EE7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80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14:paraId="464BBE88" w14:textId="398189BB" w:rsidR="00D32EE7" w:rsidRPr="00CD4FB0" w:rsidRDefault="008B528A" w:rsidP="00D32EE7">
            <w:pPr>
              <w:pBdr>
                <w:bottom w:val="single" w:sz="12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12</w:t>
            </w:r>
            <w:r w:rsidR="00D32EE7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788</w:t>
            </w:r>
          </w:p>
        </w:tc>
      </w:tr>
      <w:tr w:rsidR="00D32EE7" w:rsidRPr="00CD4FB0" w14:paraId="3AFE9FD3" w14:textId="77777777" w:rsidTr="00052DF3">
        <w:tc>
          <w:tcPr>
            <w:tcW w:w="1881" w:type="dxa"/>
            <w:vAlign w:val="bottom"/>
          </w:tcPr>
          <w:p w14:paraId="48740CB4" w14:textId="16B1F3D6" w:rsidR="00D32EE7" w:rsidRPr="00CD4FB0" w:rsidRDefault="00D32EE7" w:rsidP="00D32EE7">
            <w:pPr>
              <w:ind w:left="-18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การ</w:t>
            </w:r>
            <w:r w:rsidRPr="00CD4FB0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ออก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หุ้นสามัญ</w:t>
            </w:r>
          </w:p>
        </w:tc>
        <w:tc>
          <w:tcPr>
            <w:tcW w:w="1134" w:type="dxa"/>
          </w:tcPr>
          <w:p w14:paraId="78842EEF" w14:textId="78B91110" w:rsidR="00D32EE7" w:rsidRPr="00CD4FB0" w:rsidRDefault="00D32EE7" w:rsidP="00D32EE7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0.50</w:t>
            </w:r>
          </w:p>
        </w:tc>
        <w:tc>
          <w:tcPr>
            <w:tcW w:w="1247" w:type="dxa"/>
            <w:vAlign w:val="bottom"/>
          </w:tcPr>
          <w:p w14:paraId="27182890" w14:textId="1E34CCD5" w:rsidR="00D32EE7" w:rsidRPr="00CD4FB0" w:rsidRDefault="008B528A" w:rsidP="00D32EE7">
            <w:pP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54</w:t>
            </w:r>
            <w:r w:rsidR="00D32EE7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000</w:t>
            </w:r>
          </w:p>
        </w:tc>
        <w:tc>
          <w:tcPr>
            <w:tcW w:w="1247" w:type="dxa"/>
            <w:vAlign w:val="bottom"/>
          </w:tcPr>
          <w:p w14:paraId="64D8E79D" w14:textId="471F3BCC" w:rsidR="00D32EE7" w:rsidRPr="00CD4FB0" w:rsidRDefault="008B528A" w:rsidP="00D32EE7">
            <w:pP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27</w:t>
            </w:r>
            <w:r w:rsidR="00D32EE7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000</w:t>
            </w:r>
          </w:p>
        </w:tc>
        <w:tc>
          <w:tcPr>
            <w:tcW w:w="1247" w:type="dxa"/>
            <w:vAlign w:val="bottom"/>
          </w:tcPr>
          <w:p w14:paraId="703A60ED" w14:textId="02683865" w:rsidR="00D32EE7" w:rsidRPr="00CD4FB0" w:rsidRDefault="008B528A" w:rsidP="00D32EE7">
            <w:pP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54</w:t>
            </w:r>
            <w:r w:rsidR="00D32EE7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000</w:t>
            </w:r>
          </w:p>
        </w:tc>
        <w:tc>
          <w:tcPr>
            <w:tcW w:w="1079" w:type="dxa"/>
            <w:vAlign w:val="bottom"/>
          </w:tcPr>
          <w:p w14:paraId="0AA55DB6" w14:textId="543B8CFD" w:rsidR="00D32EE7" w:rsidRPr="00CD4FB0" w:rsidRDefault="008B528A" w:rsidP="00D32EE7">
            <w:pPr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27</w:t>
            </w:r>
            <w:r w:rsidR="00D32EE7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000</w:t>
            </w:r>
          </w:p>
        </w:tc>
        <w:tc>
          <w:tcPr>
            <w:tcW w:w="1134" w:type="dxa"/>
            <w:vAlign w:val="bottom"/>
          </w:tcPr>
          <w:p w14:paraId="0508BB1B" w14:textId="06BB36DA" w:rsidR="00D32EE7" w:rsidRPr="00CD4FB0" w:rsidRDefault="008B528A" w:rsidP="00D32EE7">
            <w:pP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361</w:t>
            </w:r>
            <w:r w:rsidR="00D32EE7"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800</w:t>
            </w:r>
          </w:p>
        </w:tc>
      </w:tr>
      <w:tr w:rsidR="00D32EE7" w:rsidRPr="00CD4FB0" w14:paraId="2684207E" w14:textId="77777777" w:rsidTr="00052DF3">
        <w:tc>
          <w:tcPr>
            <w:tcW w:w="1881" w:type="dxa"/>
            <w:vAlign w:val="bottom"/>
          </w:tcPr>
          <w:p w14:paraId="55463126" w14:textId="2EBB5A48" w:rsidR="00D32EE7" w:rsidRPr="00CD4FB0" w:rsidRDefault="00D32EE7" w:rsidP="00D32EE7">
            <w:pPr>
              <w:ind w:left="217" w:hanging="217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ค่าใช้จ่ายในการออก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br/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หุ้น</w:t>
            </w:r>
            <w:r w:rsidRPr="00CD4FB0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สามัญ</w:t>
            </w:r>
          </w:p>
        </w:tc>
        <w:tc>
          <w:tcPr>
            <w:tcW w:w="1134" w:type="dxa"/>
          </w:tcPr>
          <w:p w14:paraId="3CAA45CA" w14:textId="77777777" w:rsidR="00D32EE7" w:rsidRPr="00CD4FB0" w:rsidRDefault="00D32EE7" w:rsidP="00D32EE7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00D8744C" w14:textId="1B40003A" w:rsidR="00D32EE7" w:rsidRPr="00CD4FB0" w:rsidRDefault="007D5AD9" w:rsidP="007D5AD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         </w:t>
            </w:r>
            <w:r w:rsidR="00D32EE7" w:rsidRPr="00CD4FB0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247" w:type="dxa"/>
            <w:vAlign w:val="bottom"/>
          </w:tcPr>
          <w:p w14:paraId="0AF233E5" w14:textId="4BFD45D7" w:rsidR="00D32EE7" w:rsidRPr="00CD4FB0" w:rsidRDefault="007D5AD9" w:rsidP="007D5AD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         </w:t>
            </w:r>
            <w:r w:rsidR="00D32EE7" w:rsidRPr="00CD4FB0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247" w:type="dxa"/>
            <w:vAlign w:val="bottom"/>
          </w:tcPr>
          <w:p w14:paraId="08BD9916" w14:textId="25925705" w:rsidR="00D32EE7" w:rsidRPr="00CD4FB0" w:rsidRDefault="007D5AD9" w:rsidP="007D5AD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         </w:t>
            </w:r>
            <w:r w:rsidR="00D32EE7" w:rsidRPr="00CD4FB0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079" w:type="dxa"/>
            <w:vAlign w:val="bottom"/>
          </w:tcPr>
          <w:p w14:paraId="6CA68525" w14:textId="32BCA02A" w:rsidR="00D32EE7" w:rsidRPr="00CD4FB0" w:rsidRDefault="007D5AD9" w:rsidP="007D5AD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        </w:t>
            </w:r>
            <w:r w:rsidR="00D32EE7" w:rsidRPr="00CD4FB0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4B4EBBB6" w14:textId="115629AF" w:rsidR="00D32EE7" w:rsidRPr="00CD4FB0" w:rsidRDefault="00D32EE7" w:rsidP="00D32EE7">
            <w:pPr>
              <w:pBdr>
                <w:bottom w:val="single" w:sz="4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(</w:t>
            </w:r>
            <w:r w:rsidR="008B528A" w:rsidRPr="008B528A">
              <w:rPr>
                <w:rFonts w:ascii="BrowalliaUPC" w:hAnsi="BrowalliaUPC" w:cs="BrowalliaUPC"/>
                <w:sz w:val="24"/>
                <w:szCs w:val="24"/>
              </w:rPr>
              <w:t>12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4"/>
                <w:szCs w:val="24"/>
              </w:rPr>
              <w:t>074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)</w:t>
            </w:r>
          </w:p>
        </w:tc>
      </w:tr>
      <w:tr w:rsidR="00504B5E" w:rsidRPr="00CD4FB0" w14:paraId="17371283" w14:textId="77777777" w:rsidTr="00052DF3">
        <w:trPr>
          <w:trHeight w:val="156"/>
        </w:trPr>
        <w:tc>
          <w:tcPr>
            <w:tcW w:w="1881" w:type="dxa"/>
          </w:tcPr>
          <w:p w14:paraId="35DF406A" w14:textId="2699A512" w:rsidR="00504B5E" w:rsidRPr="00CD4FB0" w:rsidRDefault="00504B5E" w:rsidP="00504B5E">
            <w:pPr>
              <w:tabs>
                <w:tab w:val="clear" w:pos="227"/>
                <w:tab w:val="clear" w:pos="3515"/>
                <w:tab w:val="left" w:pos="3132"/>
              </w:tabs>
              <w:spacing w:line="276" w:lineRule="auto"/>
              <w:ind w:left="-18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31 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ธันวาคม 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1134" w:type="dxa"/>
          </w:tcPr>
          <w:p w14:paraId="387CBEED" w14:textId="24AB100A" w:rsidR="00504B5E" w:rsidRPr="00CD4FB0" w:rsidRDefault="00504B5E" w:rsidP="00504B5E">
            <w:pPr>
              <w:spacing w:line="240" w:lineRule="auto"/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0.50</w:t>
            </w:r>
          </w:p>
        </w:tc>
        <w:tc>
          <w:tcPr>
            <w:tcW w:w="1247" w:type="dxa"/>
            <w:vAlign w:val="bottom"/>
          </w:tcPr>
          <w:p w14:paraId="50B6F6A7" w14:textId="131EF623" w:rsidR="00504B5E" w:rsidRPr="00CD4FB0" w:rsidRDefault="008B528A" w:rsidP="00A4686C">
            <w:pPr>
              <w:pBdr>
                <w:bottom w:val="single" w:sz="12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214</w:t>
            </w:r>
            <w:r w:rsidR="00504B5E"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000</w:t>
            </w:r>
          </w:p>
        </w:tc>
        <w:tc>
          <w:tcPr>
            <w:tcW w:w="1247" w:type="dxa"/>
            <w:vAlign w:val="bottom"/>
          </w:tcPr>
          <w:p w14:paraId="16213DD6" w14:textId="131D626D" w:rsidR="00504B5E" w:rsidRPr="00CD4FB0" w:rsidRDefault="008B528A" w:rsidP="00504B5E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107</w:t>
            </w:r>
            <w:r w:rsidR="00504B5E"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000</w:t>
            </w:r>
          </w:p>
        </w:tc>
        <w:tc>
          <w:tcPr>
            <w:tcW w:w="1247" w:type="dxa"/>
            <w:vAlign w:val="bottom"/>
          </w:tcPr>
          <w:p w14:paraId="144DF411" w14:textId="0574C254" w:rsidR="00504B5E" w:rsidRPr="00CD4FB0" w:rsidRDefault="008B528A" w:rsidP="00504B5E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214</w:t>
            </w:r>
            <w:r w:rsidR="00504B5E"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000</w:t>
            </w:r>
          </w:p>
        </w:tc>
        <w:tc>
          <w:tcPr>
            <w:tcW w:w="1079" w:type="dxa"/>
            <w:vAlign w:val="bottom"/>
          </w:tcPr>
          <w:p w14:paraId="0D98E1EE" w14:textId="180A02CC" w:rsidR="00504B5E" w:rsidRPr="00CD4FB0" w:rsidRDefault="008B528A" w:rsidP="00504B5E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107</w:t>
            </w:r>
            <w:r w:rsidR="00504B5E"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203251" w14:textId="558A354A" w:rsidR="00504B5E" w:rsidRPr="00CD4FB0" w:rsidRDefault="008B528A" w:rsidP="00504B5E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362</w:t>
            </w:r>
            <w:r w:rsidR="00504B5E"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514</w:t>
            </w:r>
          </w:p>
        </w:tc>
      </w:tr>
      <w:tr w:rsidR="00D32EE7" w:rsidRPr="00CD4FB0" w14:paraId="32873645" w14:textId="77777777" w:rsidTr="00052DF3">
        <w:trPr>
          <w:trHeight w:val="156"/>
        </w:trPr>
        <w:tc>
          <w:tcPr>
            <w:tcW w:w="1881" w:type="dxa"/>
          </w:tcPr>
          <w:p w14:paraId="51210490" w14:textId="77777777" w:rsidR="00D32EE7" w:rsidRPr="00CD4FB0" w:rsidRDefault="00D32EE7" w:rsidP="00D32EE7">
            <w:pPr>
              <w:tabs>
                <w:tab w:val="clear" w:pos="227"/>
                <w:tab w:val="clear" w:pos="3515"/>
                <w:tab w:val="left" w:pos="3132"/>
              </w:tabs>
              <w:spacing w:line="276" w:lineRule="auto"/>
              <w:ind w:left="-1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B8E0BA" w14:textId="77777777" w:rsidR="00D32EE7" w:rsidRPr="00CD4FB0" w:rsidRDefault="00D32EE7" w:rsidP="00D32EE7">
            <w:pPr>
              <w:spacing w:line="240" w:lineRule="auto"/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192264D" w14:textId="77777777" w:rsidR="00D32EE7" w:rsidRPr="00CD4FB0" w:rsidRDefault="00D32EE7" w:rsidP="00D32EE7">
            <w:pPr>
              <w:spacing w:line="240" w:lineRule="auto"/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7ED40CA5" w14:textId="77777777" w:rsidR="00D32EE7" w:rsidRPr="00CD4FB0" w:rsidRDefault="00D32EE7" w:rsidP="00D32EE7">
            <w:pPr>
              <w:spacing w:line="240" w:lineRule="auto"/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27F60A62" w14:textId="77777777" w:rsidR="00D32EE7" w:rsidRPr="00CD4FB0" w:rsidRDefault="00D32EE7" w:rsidP="00D32EE7">
            <w:pPr>
              <w:spacing w:line="240" w:lineRule="auto"/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24F90F92" w14:textId="77777777" w:rsidR="00D32EE7" w:rsidRPr="00CD4FB0" w:rsidRDefault="00D32EE7" w:rsidP="00D32EE7">
            <w:pPr>
              <w:spacing w:line="240" w:lineRule="auto"/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D70FD6" w14:textId="77777777" w:rsidR="00D32EE7" w:rsidRPr="00CD4FB0" w:rsidRDefault="00D32EE7" w:rsidP="00D32EE7">
            <w:pPr>
              <w:spacing w:line="240" w:lineRule="auto"/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</w:tr>
      <w:tr w:rsidR="00D32EE7" w:rsidRPr="00CD4FB0" w14:paraId="7D3939E7" w14:textId="77777777" w:rsidTr="00052DF3">
        <w:tc>
          <w:tcPr>
            <w:tcW w:w="1881" w:type="dxa"/>
            <w:vAlign w:val="bottom"/>
          </w:tcPr>
          <w:p w14:paraId="1E1053D1" w14:textId="77777777" w:rsidR="00D32EE7" w:rsidRPr="00CD4FB0" w:rsidRDefault="00D32EE7" w:rsidP="00D32EE7">
            <w:pPr>
              <w:ind w:left="-18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การ</w:t>
            </w:r>
            <w:r w:rsidRPr="00CD4FB0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ออก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หุ้นสามัญ</w:t>
            </w:r>
          </w:p>
        </w:tc>
        <w:tc>
          <w:tcPr>
            <w:tcW w:w="1134" w:type="dxa"/>
          </w:tcPr>
          <w:p w14:paraId="736C3637" w14:textId="09E559C1" w:rsidR="00D32EE7" w:rsidRPr="00CD4FB0" w:rsidRDefault="0048081D" w:rsidP="00D32EE7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0.50</w:t>
            </w:r>
          </w:p>
        </w:tc>
        <w:tc>
          <w:tcPr>
            <w:tcW w:w="1247" w:type="dxa"/>
          </w:tcPr>
          <w:p w14:paraId="1968CC27" w14:textId="5D1BCF6E" w:rsidR="00D32EE7" w:rsidRPr="00CD4FB0" w:rsidRDefault="00D3645F" w:rsidP="008539A8">
            <w:pPr>
              <w:pBdr>
                <w:bottom w:val="single" w:sz="2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10,700</w:t>
            </w:r>
          </w:p>
        </w:tc>
        <w:tc>
          <w:tcPr>
            <w:tcW w:w="1247" w:type="dxa"/>
            <w:vAlign w:val="bottom"/>
          </w:tcPr>
          <w:p w14:paraId="646CA47F" w14:textId="7868FE1C" w:rsidR="00D32EE7" w:rsidRPr="00CD4FB0" w:rsidRDefault="0048081D" w:rsidP="008539A8">
            <w:pPr>
              <w:pBdr>
                <w:bottom w:val="single" w:sz="2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5,3</w:t>
            </w:r>
            <w:r w:rsidR="00D3645F" w:rsidRPr="00CD4FB0">
              <w:rPr>
                <w:rFonts w:ascii="BrowalliaUPC" w:hAnsi="BrowalliaUPC" w:cs="BrowalliaUPC"/>
                <w:sz w:val="24"/>
                <w:szCs w:val="24"/>
              </w:rPr>
              <w:t>50</w:t>
            </w:r>
          </w:p>
        </w:tc>
        <w:tc>
          <w:tcPr>
            <w:tcW w:w="1247" w:type="dxa"/>
          </w:tcPr>
          <w:p w14:paraId="36EF7C0C" w14:textId="63819929" w:rsidR="00D32EE7" w:rsidRPr="00CD4FB0" w:rsidRDefault="00D3645F" w:rsidP="008539A8">
            <w:pPr>
              <w:pBdr>
                <w:bottom w:val="single" w:sz="2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          10,</w:t>
            </w:r>
            <w:r w:rsidR="00F737DE" w:rsidRPr="00CD4FB0">
              <w:rPr>
                <w:rFonts w:ascii="BrowalliaUPC" w:hAnsi="BrowalliaUPC" w:cs="BrowalliaUPC"/>
                <w:sz w:val="24"/>
                <w:szCs w:val="24"/>
              </w:rPr>
              <w:t>684</w:t>
            </w:r>
          </w:p>
        </w:tc>
        <w:tc>
          <w:tcPr>
            <w:tcW w:w="1079" w:type="dxa"/>
            <w:vAlign w:val="bottom"/>
          </w:tcPr>
          <w:p w14:paraId="1C769F05" w14:textId="64F706BC" w:rsidR="00D32EE7" w:rsidRPr="00CD4FB0" w:rsidRDefault="00D3645F" w:rsidP="008539A8">
            <w:pPr>
              <w:pBdr>
                <w:bottom w:val="single" w:sz="2" w:space="1" w:color="auto"/>
              </w:pBdr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5,342</w:t>
            </w:r>
          </w:p>
        </w:tc>
        <w:tc>
          <w:tcPr>
            <w:tcW w:w="1134" w:type="dxa"/>
          </w:tcPr>
          <w:p w14:paraId="0DBF414F" w14:textId="15F4B114" w:rsidR="00D32EE7" w:rsidRPr="00CD4FB0" w:rsidRDefault="007D5AD9" w:rsidP="008539A8">
            <w:pPr>
              <w:pBdr>
                <w:bottom w:val="single" w:sz="2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        </w:t>
            </w:r>
            <w:r w:rsidR="0048081D" w:rsidRPr="00CD4FB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D32EE7" w:rsidRPr="00CD4FB0" w14:paraId="2DFD62B5" w14:textId="77777777" w:rsidTr="00052DF3">
        <w:trPr>
          <w:trHeight w:val="156"/>
        </w:trPr>
        <w:tc>
          <w:tcPr>
            <w:tcW w:w="1881" w:type="dxa"/>
          </w:tcPr>
          <w:p w14:paraId="1FDCED2D" w14:textId="77777777" w:rsidR="00D32EE7" w:rsidRPr="00CD4FB0" w:rsidRDefault="00D32EE7" w:rsidP="00D32EE7">
            <w:pPr>
              <w:tabs>
                <w:tab w:val="clear" w:pos="227"/>
                <w:tab w:val="clear" w:pos="3515"/>
                <w:tab w:val="left" w:pos="3132"/>
              </w:tabs>
              <w:spacing w:line="276" w:lineRule="auto"/>
              <w:ind w:left="-18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31 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ธันวาคม 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>2565</w:t>
            </w:r>
          </w:p>
        </w:tc>
        <w:tc>
          <w:tcPr>
            <w:tcW w:w="1134" w:type="dxa"/>
          </w:tcPr>
          <w:p w14:paraId="798388DF" w14:textId="016E3750" w:rsidR="00D32EE7" w:rsidRPr="00CD4FB0" w:rsidRDefault="00D32EE7" w:rsidP="00D32EE7">
            <w:pPr>
              <w:spacing w:line="240" w:lineRule="auto"/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4626D5B0" w14:textId="7A40EF15" w:rsidR="00D32EE7" w:rsidRPr="00CD4FB0" w:rsidRDefault="0048081D" w:rsidP="00D32EE7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="00D3645F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24,70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</w:p>
        </w:tc>
        <w:tc>
          <w:tcPr>
            <w:tcW w:w="1247" w:type="dxa"/>
            <w:vAlign w:val="bottom"/>
          </w:tcPr>
          <w:p w14:paraId="5AE09262" w14:textId="44DDFFDF" w:rsidR="00D32EE7" w:rsidRPr="00CD4FB0" w:rsidRDefault="0048081D" w:rsidP="00D32EE7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112,</w:t>
            </w:r>
            <w:r w:rsidR="00D3645F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350</w:t>
            </w:r>
          </w:p>
        </w:tc>
        <w:tc>
          <w:tcPr>
            <w:tcW w:w="1247" w:type="dxa"/>
            <w:vAlign w:val="bottom"/>
          </w:tcPr>
          <w:p w14:paraId="745CA472" w14:textId="50A87469" w:rsidR="00D32EE7" w:rsidRPr="00CD4FB0" w:rsidRDefault="00D3645F" w:rsidP="00D32EE7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224,</w:t>
            </w:r>
            <w:r w:rsidR="00F737DE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684</w:t>
            </w:r>
          </w:p>
        </w:tc>
        <w:tc>
          <w:tcPr>
            <w:tcW w:w="1079" w:type="dxa"/>
            <w:vAlign w:val="bottom"/>
          </w:tcPr>
          <w:p w14:paraId="211DAA5E" w14:textId="1C8CD692" w:rsidR="00D32EE7" w:rsidRPr="00CD4FB0" w:rsidRDefault="00D3645F" w:rsidP="00D32EE7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112,3</w:t>
            </w:r>
            <w:r w:rsidR="008B528A" w:rsidRPr="008B528A">
              <w:rPr>
                <w:rFonts w:ascii="BrowalliaUPC" w:hAnsi="BrowalliaUPC" w:cs="BrowalliaUPC" w:hint="cs"/>
                <w:sz w:val="24"/>
                <w:szCs w:val="24"/>
              </w:rPr>
              <w:t>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1DA2DB" w14:textId="674D0818" w:rsidR="00D32EE7" w:rsidRPr="00CD4FB0" w:rsidRDefault="0048081D" w:rsidP="00D32EE7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362,514</w:t>
            </w:r>
          </w:p>
        </w:tc>
      </w:tr>
    </w:tbl>
    <w:p w14:paraId="2AF88AC5" w14:textId="5A6CA7C6" w:rsidR="00AC6ACA" w:rsidRPr="00CD4FB0" w:rsidRDefault="00AC6ACA" w:rsidP="00AC6ACA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6ECB5E0" w14:textId="3CEEEF2B" w:rsidR="00661932" w:rsidRPr="00CD4FB0" w:rsidRDefault="00661932" w:rsidP="00EA44A3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CD4FB0">
        <w:rPr>
          <w:rFonts w:ascii="Browallia New" w:hAnsi="Browallia New" w:cs="Browallia New"/>
          <w:sz w:val="28"/>
          <w:szCs w:val="28"/>
          <w:cs/>
        </w:rPr>
        <w:t xml:space="preserve">ในระหว่างวันที่ </w:t>
      </w:r>
      <w:r w:rsidRPr="00CD4FB0">
        <w:rPr>
          <w:rFonts w:ascii="Browallia New" w:hAnsi="Browallia New" w:cs="Browallia New"/>
          <w:sz w:val="28"/>
          <w:szCs w:val="28"/>
        </w:rPr>
        <w:t>9 - 11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มิถุนายน </w:t>
      </w:r>
      <w:r w:rsidRPr="00CD4FB0">
        <w:rPr>
          <w:rFonts w:ascii="Browallia New" w:hAnsi="Browallia New" w:cs="Browallia New"/>
          <w:sz w:val="28"/>
          <w:szCs w:val="28"/>
        </w:rPr>
        <w:t>2564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บริษัทได้เสนอขายหุ้นสามัญที่ออกใหม่</w:t>
      </w:r>
      <w:r w:rsidRPr="00CD4FB0">
        <w:rPr>
          <w:rFonts w:ascii="Browallia New" w:hAnsi="Browallia New" w:cs="Browallia New" w:hint="cs"/>
          <w:sz w:val="28"/>
          <w:szCs w:val="28"/>
          <w:cs/>
        </w:rPr>
        <w:t>ดังกล่าว</w:t>
      </w:r>
      <w:r w:rsidRPr="00CD4FB0">
        <w:rPr>
          <w:rFonts w:ascii="Browallia New" w:hAnsi="Browallia New" w:cs="Browallia New"/>
          <w:sz w:val="28"/>
          <w:szCs w:val="28"/>
          <w:cs/>
        </w:rPr>
        <w:t>ให้แก่ประชาชนทั่วไปเป็น</w:t>
      </w:r>
      <w:r w:rsidRPr="00CD4FB0">
        <w:rPr>
          <w:rFonts w:ascii="Browallia New" w:hAnsi="Browallia New" w:cs="Browallia New"/>
          <w:sz w:val="28"/>
          <w:szCs w:val="28"/>
        </w:rPr>
        <w:br/>
      </w:r>
      <w:r w:rsidRPr="00CD4FB0">
        <w:rPr>
          <w:rFonts w:ascii="Browallia New" w:hAnsi="Browallia New" w:cs="Browallia New"/>
          <w:sz w:val="28"/>
          <w:szCs w:val="28"/>
          <w:cs/>
        </w:rPr>
        <w:t>ครั้งแรก (</w:t>
      </w:r>
      <w:r w:rsidRPr="00CD4FB0">
        <w:rPr>
          <w:rFonts w:ascii="Browallia New" w:hAnsi="Browallia New" w:cs="Browallia New"/>
          <w:sz w:val="28"/>
          <w:szCs w:val="28"/>
        </w:rPr>
        <w:t xml:space="preserve">IPO) </w:t>
      </w:r>
      <w:r w:rsidRPr="00CD4FB0">
        <w:rPr>
          <w:rFonts w:ascii="Browallia New" w:hAnsi="Browallia New" w:cs="Browallia New" w:hint="cs"/>
          <w:sz w:val="28"/>
          <w:szCs w:val="28"/>
          <w:cs/>
        </w:rPr>
        <w:t>และ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ได้เสนอขายให้แก่ผู้จองในราคาหุ้นละ </w:t>
      </w:r>
      <w:r w:rsidRPr="00CD4FB0">
        <w:rPr>
          <w:rFonts w:ascii="Browallia New" w:hAnsi="Browallia New" w:cs="Browallia New"/>
          <w:sz w:val="28"/>
          <w:szCs w:val="28"/>
        </w:rPr>
        <w:t>7.20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บาท</w:t>
      </w:r>
      <w:r w:rsidRPr="00CD4FB0">
        <w:rPr>
          <w:rFonts w:ascii="Browallia New" w:hAnsi="Browallia New" w:cs="Browallia New" w:hint="cs"/>
          <w:sz w:val="28"/>
          <w:szCs w:val="28"/>
          <w:cs/>
        </w:rPr>
        <w:t xml:space="preserve"> โดยได้มีการจัดสรรหุ้นสามัญที่ออกใหม่ ดังนี้ </w:t>
      </w:r>
    </w:p>
    <w:p w14:paraId="420A1091" w14:textId="77777777" w:rsidR="00661932" w:rsidRPr="00CD4FB0" w:rsidRDefault="00661932" w:rsidP="00661932">
      <w:pPr>
        <w:pStyle w:val="ListParagraph"/>
        <w:tabs>
          <w:tab w:val="clear" w:pos="454"/>
          <w:tab w:val="clear" w:pos="907"/>
          <w:tab w:val="left" w:pos="459"/>
          <w:tab w:val="left" w:pos="540"/>
          <w:tab w:val="left" w:pos="1134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p w14:paraId="172A5B60" w14:textId="77777777" w:rsidR="00661932" w:rsidRPr="00CD4FB0" w:rsidRDefault="0066193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963"/>
        </w:tabs>
        <w:ind w:left="1985" w:hanging="1409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จัดสรรให้บุคคลทั่วไป จำนวน </w:t>
      </w:r>
      <w:r w:rsidRPr="00CD4FB0">
        <w:rPr>
          <w:rFonts w:ascii="BrowalliaUPC" w:hAnsi="BrowalliaUPC" w:cs="BrowalliaUPC"/>
          <w:sz w:val="28"/>
          <w:szCs w:val="28"/>
        </w:rPr>
        <w:t xml:space="preserve">45.90 </w:t>
      </w:r>
      <w:r w:rsidRPr="00CD4FB0">
        <w:rPr>
          <w:rFonts w:ascii="BrowalliaUPC" w:hAnsi="BrowalliaUPC" w:cs="BrowalliaUPC"/>
          <w:sz w:val="28"/>
          <w:szCs w:val="28"/>
          <w:cs/>
        </w:rPr>
        <w:t>ล้านหุ้น</w:t>
      </w:r>
    </w:p>
    <w:p w14:paraId="4F003D67" w14:textId="17DDF179" w:rsidR="00661932" w:rsidRPr="00CD4FB0" w:rsidRDefault="0066193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963"/>
        </w:tabs>
        <w:ind w:left="1985" w:hanging="1409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จัดสรรให้กับกรรมการ ผู้บริหาร และพนักงานของบริษัท จำนวน 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 xml:space="preserve">8.10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ล้านหุ้น</w:t>
      </w:r>
    </w:p>
    <w:p w14:paraId="574075DA" w14:textId="77777777" w:rsidR="00661932" w:rsidRPr="00CD4FB0" w:rsidRDefault="00661932" w:rsidP="00661932">
      <w:pPr>
        <w:pStyle w:val="ListParagraph"/>
        <w:tabs>
          <w:tab w:val="clear" w:pos="454"/>
          <w:tab w:val="left" w:pos="459"/>
          <w:tab w:val="left" w:pos="540"/>
          <w:tab w:val="left" w:pos="1134"/>
        </w:tabs>
        <w:ind w:left="1713"/>
        <w:jc w:val="thaiDistribute"/>
        <w:rPr>
          <w:rFonts w:ascii="BrowalliaUPC" w:hAnsi="BrowalliaUPC" w:cs="BrowalliaUPC"/>
          <w:sz w:val="28"/>
          <w:szCs w:val="28"/>
        </w:rPr>
      </w:pPr>
    </w:p>
    <w:p w14:paraId="5EF61970" w14:textId="6ED144D4" w:rsidR="00661932" w:rsidRPr="00CD4FB0" w:rsidRDefault="00661932" w:rsidP="00EA44A3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D4FB0">
        <w:rPr>
          <w:rFonts w:ascii="Browallia New" w:hAnsi="Browallia New" w:cs="Browallia New" w:hint="cs"/>
          <w:sz w:val="28"/>
          <w:szCs w:val="28"/>
          <w:cs/>
        </w:rPr>
        <w:t>ทั้งนี้ บริษัทได้รับเงินจากการออกหุ้นสามัญเพิ่มทุน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รวมทั้งสิ้น </w:t>
      </w:r>
      <w:r w:rsidRPr="00CD4FB0">
        <w:rPr>
          <w:rFonts w:ascii="Browallia New" w:hAnsi="Browallia New" w:cs="Browallia New"/>
          <w:sz w:val="28"/>
          <w:szCs w:val="28"/>
        </w:rPr>
        <w:t>388.80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ล้านบาท (เงินสดรับตามมูลค่าหุ้นที่ตราไว้จำนวน </w:t>
      </w:r>
      <w:r w:rsidRPr="00CD4FB0">
        <w:rPr>
          <w:rFonts w:ascii="Browallia New" w:hAnsi="Browallia New" w:cs="Browallia New"/>
          <w:sz w:val="28"/>
          <w:szCs w:val="28"/>
        </w:rPr>
        <w:t>27.00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ล้านบาท และส่วนเกินมูลค่าหุ้นจำนวน </w:t>
      </w:r>
      <w:r w:rsidRPr="00CD4FB0">
        <w:rPr>
          <w:rFonts w:ascii="Browallia New" w:hAnsi="Browallia New" w:cs="Browallia New"/>
          <w:sz w:val="28"/>
          <w:szCs w:val="28"/>
        </w:rPr>
        <w:t>361.80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91F0B" w:rsidRPr="00CD4FB0">
        <w:rPr>
          <w:rFonts w:ascii="Browallia New" w:hAnsi="Browallia New" w:cs="Browallia New" w:hint="cs"/>
          <w:sz w:val="28"/>
          <w:szCs w:val="28"/>
          <w:cs/>
        </w:rPr>
        <w:t>ล้าน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บาท) บริษัทได้จดทะเบียนเพิ่มทุนที่ชำระแล้วกับกระทรวงพาณิชย์เมื่อวันที่ </w:t>
      </w:r>
      <w:r w:rsidRPr="00CD4FB0">
        <w:rPr>
          <w:rFonts w:ascii="Browallia New" w:hAnsi="Browallia New" w:cs="Browallia New"/>
          <w:sz w:val="28"/>
          <w:szCs w:val="28"/>
        </w:rPr>
        <w:t>14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มิถุนายน </w:t>
      </w:r>
      <w:r w:rsidRPr="00CD4FB0">
        <w:rPr>
          <w:rFonts w:ascii="Browallia New" w:hAnsi="Browallia New" w:cs="Browallia New"/>
          <w:sz w:val="28"/>
          <w:szCs w:val="28"/>
        </w:rPr>
        <w:t>2564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D4FB0">
        <w:rPr>
          <w:rFonts w:ascii="Browallia New" w:hAnsi="Browallia New" w:cs="Browallia New" w:hint="cs"/>
          <w:sz w:val="28"/>
          <w:szCs w:val="28"/>
          <w:cs/>
        </w:rPr>
        <w:t>และ</w:t>
      </w:r>
      <w:r w:rsidRPr="00CD4FB0">
        <w:rPr>
          <w:rFonts w:ascii="Browallia New" w:hAnsi="Browallia New" w:cs="Browallia New"/>
          <w:sz w:val="28"/>
          <w:szCs w:val="28"/>
          <w:cs/>
        </w:rPr>
        <w:t>หุ้น</w:t>
      </w:r>
      <w:r w:rsidRPr="00CD4FB0">
        <w:rPr>
          <w:rFonts w:ascii="Browallia New" w:hAnsi="Browallia New" w:cs="Browallia New" w:hint="cs"/>
          <w:sz w:val="28"/>
          <w:szCs w:val="28"/>
          <w:cs/>
        </w:rPr>
        <w:t>สามัญ</w:t>
      </w:r>
      <w:r w:rsidRPr="00CD4FB0">
        <w:rPr>
          <w:rFonts w:ascii="Browallia New" w:hAnsi="Browallia New" w:cs="Browallia New"/>
          <w:sz w:val="28"/>
          <w:szCs w:val="28"/>
          <w:cs/>
        </w:rPr>
        <w:t>ของบริษัท</w:t>
      </w:r>
      <w:r w:rsidRPr="00CD4FB0">
        <w:rPr>
          <w:rFonts w:ascii="Browallia New" w:hAnsi="Browallia New" w:cs="Browallia New" w:hint="cs"/>
          <w:sz w:val="28"/>
          <w:szCs w:val="28"/>
          <w:cs/>
        </w:rPr>
        <w:t>ได้</w:t>
      </w:r>
      <w:r w:rsidRPr="00CD4FB0">
        <w:rPr>
          <w:rFonts w:ascii="Browallia New" w:hAnsi="Browallia New" w:cs="Browallia New"/>
          <w:sz w:val="28"/>
          <w:szCs w:val="28"/>
          <w:cs/>
        </w:rPr>
        <w:t>เริ่มทำการซื้อขายในตลาดหลักทรัพย์</w:t>
      </w:r>
      <w:r w:rsidRPr="00CD4FB0">
        <w:rPr>
          <w:rFonts w:ascii="Browallia New" w:hAnsi="Browallia New" w:cs="Browallia New"/>
          <w:sz w:val="28"/>
          <w:szCs w:val="28"/>
        </w:rPr>
        <w:t xml:space="preserve"> </w:t>
      </w:r>
      <w:r w:rsidRPr="00CD4FB0">
        <w:rPr>
          <w:rFonts w:ascii="Browallia New" w:hAnsi="Browallia New" w:cs="Browallia New"/>
          <w:sz w:val="28"/>
          <w:szCs w:val="28"/>
        </w:rPr>
        <w:br/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เอ็ม เอ ไอ ในตลาดหลักทรัพย์แห่งประเทศไทย ตั้งแต่วันที่ </w:t>
      </w:r>
      <w:r w:rsidRPr="00CD4FB0">
        <w:rPr>
          <w:rFonts w:ascii="Browallia New" w:hAnsi="Browallia New" w:cs="Browallia New"/>
          <w:sz w:val="28"/>
          <w:szCs w:val="28"/>
        </w:rPr>
        <w:t>17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มิถุนายน </w:t>
      </w:r>
      <w:r w:rsidRPr="00CD4FB0">
        <w:rPr>
          <w:rFonts w:ascii="Browallia New" w:hAnsi="Browallia New" w:cs="Browallia New"/>
          <w:sz w:val="28"/>
          <w:szCs w:val="28"/>
        </w:rPr>
        <w:t>2564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เป็นต้นไป</w:t>
      </w:r>
      <w:r w:rsidRPr="00CD4FB0">
        <w:rPr>
          <w:rFonts w:ascii="Browallia New" w:hAnsi="Browallia New" w:cs="Browallia New"/>
          <w:sz w:val="28"/>
          <w:szCs w:val="28"/>
        </w:rPr>
        <w:t xml:space="preserve"> </w:t>
      </w:r>
    </w:p>
    <w:p w14:paraId="223AD773" w14:textId="77777777" w:rsidR="00661932" w:rsidRPr="00CD4FB0" w:rsidRDefault="00661932" w:rsidP="00EA44A3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668109F" w14:textId="36671FE5" w:rsidR="00661932" w:rsidRPr="00CD4FB0" w:rsidRDefault="00661932" w:rsidP="00EA44A3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CD4FB0">
        <w:rPr>
          <w:rFonts w:ascii="Browallia New" w:hAnsi="Browallia New" w:cs="Browallia New" w:hint="cs"/>
          <w:sz w:val="28"/>
          <w:szCs w:val="28"/>
          <w:cs/>
        </w:rPr>
        <w:t xml:space="preserve">อย่างไรก็ตาม </w:t>
      </w:r>
      <w:r w:rsidRPr="00CD4FB0">
        <w:rPr>
          <w:rFonts w:ascii="Browallia New" w:hAnsi="Browallia New" w:cs="Browallia New"/>
          <w:sz w:val="28"/>
          <w:szCs w:val="28"/>
          <w:cs/>
        </w:rPr>
        <w:t>ค่าใช้จ่ายที่เกี่ยวข้องโดยตรงกับการเสนอขายหุ้นแก่ประชาชน</w:t>
      </w:r>
      <w:r w:rsidRPr="00CD4FB0">
        <w:rPr>
          <w:rFonts w:ascii="Browallia New" w:hAnsi="Browallia New" w:cs="Browallia New" w:hint="cs"/>
          <w:sz w:val="28"/>
          <w:szCs w:val="28"/>
          <w:cs/>
        </w:rPr>
        <w:t>ทั่วเป็นครั้งแรก</w:t>
      </w:r>
      <w:r w:rsidRPr="00CD4FB0">
        <w:rPr>
          <w:rFonts w:ascii="Browallia New" w:hAnsi="Browallia New" w:cs="Browallia New"/>
          <w:sz w:val="28"/>
          <w:szCs w:val="28"/>
          <w:cs/>
        </w:rPr>
        <w:t>จำนวน</w:t>
      </w:r>
      <w:r w:rsidRPr="00CD4FB0">
        <w:rPr>
          <w:rFonts w:ascii="Browallia New" w:hAnsi="Browallia New" w:cs="Browallia New" w:hint="cs"/>
          <w:sz w:val="28"/>
          <w:szCs w:val="28"/>
          <w:cs/>
        </w:rPr>
        <w:t>รวม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D4FB0">
        <w:rPr>
          <w:rFonts w:ascii="Browallia New" w:hAnsi="Browallia New" w:cs="Browallia New"/>
          <w:sz w:val="28"/>
          <w:szCs w:val="28"/>
        </w:rPr>
        <w:t xml:space="preserve">12.07 </w:t>
      </w:r>
      <w:r w:rsidRPr="00CD4FB0">
        <w:rPr>
          <w:rFonts w:ascii="Browallia New" w:hAnsi="Browallia New" w:cs="Browallia New"/>
          <w:sz w:val="28"/>
          <w:szCs w:val="28"/>
        </w:rPr>
        <w:br/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Pr="00CD4FB0">
        <w:rPr>
          <w:rFonts w:ascii="Browallia New" w:hAnsi="Browallia New" w:cs="Browallia New" w:hint="cs"/>
          <w:sz w:val="28"/>
          <w:szCs w:val="28"/>
          <w:cs/>
        </w:rPr>
        <w:t>ได้</w:t>
      </w:r>
      <w:r w:rsidRPr="00CD4FB0">
        <w:rPr>
          <w:rFonts w:ascii="Browallia New" w:hAnsi="Browallia New" w:cs="Browallia New"/>
          <w:sz w:val="28"/>
          <w:szCs w:val="28"/>
          <w:cs/>
        </w:rPr>
        <w:t>แสดง</w:t>
      </w:r>
      <w:r w:rsidRPr="00CD4FB0">
        <w:rPr>
          <w:rFonts w:ascii="Browallia New" w:hAnsi="Browallia New" w:cs="Browallia New" w:hint="cs"/>
          <w:sz w:val="28"/>
          <w:szCs w:val="28"/>
          <w:cs/>
        </w:rPr>
        <w:t>รายการ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หักจากส่วนเกินมูลค่าหุ้นที่ได้รับจากการเสนอขายหุ้นสามัญเพิ่มทุน </w:t>
      </w:r>
      <w:r w:rsidRPr="00CD4FB0">
        <w:rPr>
          <w:rFonts w:ascii="Browallia New" w:hAnsi="Browallia New" w:cs="Browallia New" w:hint="cs"/>
          <w:sz w:val="28"/>
          <w:szCs w:val="28"/>
          <w:cs/>
        </w:rPr>
        <w:t>ดังนั้น บริษัทจึงแสดงรายการ</w:t>
      </w:r>
      <w:r w:rsidRPr="00CD4FB0">
        <w:rPr>
          <w:rFonts w:ascii="Browallia New" w:hAnsi="Browallia New" w:cs="Browallia New"/>
          <w:sz w:val="28"/>
          <w:szCs w:val="28"/>
          <w:cs/>
        </w:rPr>
        <w:t>เงิน</w:t>
      </w:r>
      <w:r w:rsidRPr="00CD4FB0">
        <w:rPr>
          <w:rFonts w:ascii="Browallia New" w:hAnsi="Browallia New" w:cs="Browallia New" w:hint="cs"/>
          <w:sz w:val="28"/>
          <w:szCs w:val="28"/>
          <w:cs/>
        </w:rPr>
        <w:t>สดรับ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จากการเพิ่มหุ้นสามัญหลังหักค่าใช้จ่ายที่เกี่ยวข้องจำนวนสุทธิ </w:t>
      </w:r>
      <w:r w:rsidRPr="00CD4FB0">
        <w:rPr>
          <w:rFonts w:ascii="Browallia New" w:hAnsi="Browallia New" w:cs="Browallia New"/>
          <w:sz w:val="28"/>
          <w:szCs w:val="28"/>
        </w:rPr>
        <w:t xml:space="preserve">376.73 </w:t>
      </w:r>
      <w:r w:rsidRPr="00CD4FB0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CD4FB0">
        <w:rPr>
          <w:rFonts w:ascii="Browallia New" w:hAnsi="Browallia New" w:cs="Browallia New" w:hint="cs"/>
          <w:sz w:val="28"/>
          <w:szCs w:val="28"/>
          <w:cs/>
        </w:rPr>
        <w:t xml:space="preserve"> ในงบแสดงการเปลี่ยนแปลงของผู้ถือหุ้น </w:t>
      </w:r>
      <w:r w:rsidRPr="00CD4FB0">
        <w:rPr>
          <w:rFonts w:ascii="Browallia New" w:hAnsi="Browallia New" w:cs="Browallia New"/>
          <w:sz w:val="28"/>
          <w:szCs w:val="28"/>
        </w:rPr>
        <w:t>(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เงินสดรับตามมูลค่าหุ้นที่ตราไว้จำนวน </w:t>
      </w:r>
      <w:r w:rsidRPr="00CD4FB0">
        <w:rPr>
          <w:rFonts w:ascii="Browallia New" w:hAnsi="Browallia New" w:cs="Browallia New"/>
          <w:sz w:val="28"/>
          <w:szCs w:val="28"/>
        </w:rPr>
        <w:t>27.00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ล้านบาท และส่วนเกินมูลค่าหุ้นจำนวน </w:t>
      </w:r>
      <w:r w:rsidRPr="00CD4FB0">
        <w:rPr>
          <w:rFonts w:ascii="Browallia New" w:hAnsi="Browallia New" w:cs="Browallia New"/>
          <w:sz w:val="28"/>
          <w:szCs w:val="28"/>
        </w:rPr>
        <w:t>349.73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D4FB0">
        <w:rPr>
          <w:rFonts w:ascii="Browallia New" w:hAnsi="Browallia New" w:cs="Browallia New" w:hint="cs"/>
          <w:sz w:val="28"/>
          <w:szCs w:val="28"/>
          <w:cs/>
        </w:rPr>
        <w:t>ล้าน</w:t>
      </w:r>
      <w:r w:rsidRPr="00CD4FB0">
        <w:rPr>
          <w:rFonts w:ascii="Browallia New" w:hAnsi="Browallia New" w:cs="Browallia New"/>
          <w:sz w:val="28"/>
          <w:szCs w:val="28"/>
          <w:cs/>
        </w:rPr>
        <w:t>บาท)</w:t>
      </w:r>
    </w:p>
    <w:p w14:paraId="33E4BD84" w14:textId="77777777" w:rsidR="00AC0819" w:rsidRPr="00CD4FB0" w:rsidRDefault="00AC0819" w:rsidP="00EA44A3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25D9DAD" w14:textId="0B19C911" w:rsidR="00AC0819" w:rsidRPr="00CD4FB0" w:rsidRDefault="00AC0819" w:rsidP="00AC0819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 New" w:hAnsi="Browallia New" w:cs="Browallia New"/>
          <w:sz w:val="28"/>
          <w:szCs w:val="28"/>
          <w:cs/>
        </w:rPr>
        <w:t xml:space="preserve">ในการประชุมสามัญผู้ถือหุ้นประจำปี </w:t>
      </w:r>
      <w:r w:rsidRPr="00CD4FB0">
        <w:rPr>
          <w:rFonts w:ascii="Browallia New" w:hAnsi="Browallia New" w:cs="Browallia New"/>
          <w:sz w:val="28"/>
          <w:szCs w:val="28"/>
        </w:rPr>
        <w:t>2565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Pr="00CD4FB0">
        <w:rPr>
          <w:rFonts w:ascii="Browallia New" w:hAnsi="Browallia New" w:cs="Browallia New"/>
          <w:sz w:val="28"/>
          <w:szCs w:val="28"/>
        </w:rPr>
        <w:t>26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เมษายน </w:t>
      </w:r>
      <w:r w:rsidRPr="00CD4FB0">
        <w:rPr>
          <w:rFonts w:ascii="Browallia New" w:hAnsi="Browallia New" w:cs="Browallia New"/>
          <w:sz w:val="28"/>
          <w:szCs w:val="28"/>
        </w:rPr>
        <w:t>2565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ผู้ถือหุ้นของบริษัทได้มีมติอนุมัติให้เพิ่ม</w:t>
      </w:r>
      <w:r w:rsidRPr="00CD4FB0">
        <w:rPr>
          <w:rFonts w:ascii="Browallia New" w:hAnsi="Browallia New" w:cs="Browallia New"/>
          <w:sz w:val="28"/>
          <w:szCs w:val="28"/>
        </w:rPr>
        <w:br/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ทุนจดทะเบียนจำนวน </w:t>
      </w:r>
      <w:r w:rsidRPr="00CD4FB0">
        <w:rPr>
          <w:rFonts w:ascii="Browallia New" w:hAnsi="Browallia New" w:cs="Browallia New"/>
          <w:sz w:val="28"/>
          <w:szCs w:val="28"/>
        </w:rPr>
        <w:t>5,350,000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บาท จากทุนจดทะเบียนเดิมจำนวน </w:t>
      </w:r>
      <w:r w:rsidRPr="00CD4FB0">
        <w:rPr>
          <w:rFonts w:ascii="Browallia New" w:hAnsi="Browallia New" w:cs="Browallia New"/>
          <w:sz w:val="28"/>
          <w:szCs w:val="28"/>
        </w:rPr>
        <w:t>107,000,000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บาท เป็นทุนจดทะเบียนใหม่จำนวน </w:t>
      </w:r>
      <w:r w:rsidRPr="00CD4FB0">
        <w:rPr>
          <w:rFonts w:ascii="Browallia New" w:hAnsi="Browallia New" w:cs="Browallia New"/>
          <w:sz w:val="28"/>
          <w:szCs w:val="28"/>
        </w:rPr>
        <w:t>112,350,000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บาท โดยการออกหุ้นสามัญเพิ่มทุนจำนวน </w:t>
      </w:r>
      <w:r w:rsidRPr="00CD4FB0">
        <w:rPr>
          <w:rFonts w:ascii="Browallia New" w:hAnsi="Browallia New" w:cs="Browallia New"/>
          <w:sz w:val="28"/>
          <w:szCs w:val="28"/>
        </w:rPr>
        <w:t>10,700,000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หุ้น มูลค่าที่ตราไว้หุ้นละ </w:t>
      </w:r>
      <w:r w:rsidRPr="00CD4FB0">
        <w:rPr>
          <w:rFonts w:ascii="Browallia New" w:hAnsi="Browallia New" w:cs="Browallia New"/>
          <w:sz w:val="28"/>
          <w:szCs w:val="28"/>
        </w:rPr>
        <w:t>0</w:t>
      </w:r>
      <w:r w:rsidRPr="00CD4FB0">
        <w:rPr>
          <w:rFonts w:ascii="Browallia New" w:hAnsi="Browallia New" w:cs="Browallia New"/>
          <w:sz w:val="28"/>
          <w:szCs w:val="28"/>
          <w:cs/>
        </w:rPr>
        <w:t>.</w:t>
      </w:r>
      <w:r w:rsidRPr="00CD4FB0">
        <w:rPr>
          <w:rFonts w:ascii="Browallia New" w:hAnsi="Browallia New" w:cs="Browallia New"/>
          <w:sz w:val="28"/>
          <w:szCs w:val="28"/>
        </w:rPr>
        <w:t>50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บาท</w:t>
      </w:r>
      <w:r w:rsidRPr="00CD4FB0">
        <w:rPr>
          <w:rFonts w:ascii="Browallia New" w:hAnsi="Browallia New" w:cs="Browallia New"/>
          <w:sz w:val="28"/>
          <w:szCs w:val="28"/>
        </w:rPr>
        <w:br/>
      </w:r>
      <w:r w:rsidRPr="00CD4FB0">
        <w:rPr>
          <w:rFonts w:ascii="Browallia New" w:hAnsi="Browallia New" w:cs="Browallia New"/>
          <w:sz w:val="28"/>
          <w:szCs w:val="28"/>
          <w:cs/>
        </w:rPr>
        <w:t>เพื่อรองรับการจ่ายหุ้นปันผลตามที่กล่าวไว้ในหมายเหตุ</w:t>
      </w:r>
      <w:r w:rsidRPr="00CD4FB0">
        <w:rPr>
          <w:rFonts w:ascii="Browallia New" w:hAnsi="Browallia New" w:cs="Browallia New"/>
          <w:sz w:val="28"/>
          <w:szCs w:val="28"/>
        </w:rPr>
        <w:t xml:space="preserve"> </w:t>
      </w:r>
      <w:r w:rsidR="008B528A" w:rsidRPr="008B528A">
        <w:rPr>
          <w:rFonts w:ascii="Browallia New" w:hAnsi="Browallia New" w:cs="Browallia New" w:hint="cs"/>
          <w:sz w:val="28"/>
          <w:szCs w:val="28"/>
        </w:rPr>
        <w:t>2</w:t>
      </w:r>
      <w:r w:rsidR="00872D90">
        <w:rPr>
          <w:rFonts w:ascii="Browallia New" w:hAnsi="Browallia New" w:cs="Browallia New"/>
          <w:sz w:val="28"/>
          <w:szCs w:val="28"/>
        </w:rPr>
        <w:t>2</w:t>
      </w:r>
      <w:r w:rsidRPr="00CD4FB0">
        <w:rPr>
          <w:rFonts w:ascii="Browallia New" w:hAnsi="Browallia New" w:cs="Browallia New" w:hint="cs"/>
          <w:sz w:val="28"/>
          <w:szCs w:val="28"/>
          <w:cs/>
        </w:rPr>
        <w:t>.</w:t>
      </w:r>
      <w:r w:rsidR="008B528A" w:rsidRPr="008B528A">
        <w:rPr>
          <w:rFonts w:ascii="Browallia New" w:hAnsi="Browallia New" w:cs="Browallia New" w:hint="cs"/>
          <w:sz w:val="28"/>
          <w:szCs w:val="28"/>
        </w:rPr>
        <w:t>1</w:t>
      </w:r>
      <w:r w:rsidRPr="00CD4FB0">
        <w:rPr>
          <w:rFonts w:ascii="Browallia New" w:hAnsi="Browallia New" w:cs="Browallia New"/>
          <w:sz w:val="28"/>
          <w:szCs w:val="28"/>
        </w:rPr>
        <w:t xml:space="preserve"> </w:t>
      </w:r>
      <w:r w:rsidRPr="00CD4FB0">
        <w:rPr>
          <w:rFonts w:ascii="Browallia New" w:hAnsi="Browallia New" w:cs="Browallia New"/>
          <w:sz w:val="28"/>
          <w:szCs w:val="28"/>
          <w:cs/>
        </w:rPr>
        <w:t>บริษัทได้จดทะเบียนเพิ่มทุนกับกระทรวงพาณิชย์แล้ว</w:t>
      </w:r>
      <w:r w:rsidRPr="00CD4FB0">
        <w:rPr>
          <w:rFonts w:ascii="Browallia New" w:hAnsi="Browallia New" w:cs="Browallia New"/>
          <w:sz w:val="28"/>
          <w:szCs w:val="28"/>
          <w:cs/>
        </w:rPr>
        <w:br/>
        <w:t xml:space="preserve">เมื่อวันที่ </w:t>
      </w:r>
      <w:r w:rsidRPr="00CD4FB0">
        <w:rPr>
          <w:rFonts w:ascii="Browallia New" w:hAnsi="Browallia New" w:cs="Browallia New"/>
          <w:sz w:val="28"/>
          <w:szCs w:val="28"/>
        </w:rPr>
        <w:t xml:space="preserve">11 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พฤษภาคม </w:t>
      </w:r>
      <w:r w:rsidRPr="00CD4FB0">
        <w:rPr>
          <w:rFonts w:ascii="Browallia New" w:hAnsi="Browallia New" w:cs="Browallia New"/>
          <w:sz w:val="28"/>
          <w:szCs w:val="28"/>
        </w:rPr>
        <w:t>2565</w:t>
      </w:r>
    </w:p>
    <w:p w14:paraId="7D99A68F" w14:textId="56EFC269" w:rsidR="005D2DB4" w:rsidRPr="00CD4FB0" w:rsidRDefault="005D2DB4" w:rsidP="001B193A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47021C7F" w14:textId="370C129F" w:rsidR="003D6A16" w:rsidRPr="00CD4FB0" w:rsidRDefault="003D6A16" w:rsidP="001B193A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40D0D07D" w14:textId="77777777" w:rsidR="00AB1CB3" w:rsidRPr="00CD4FB0" w:rsidRDefault="00AB1CB3" w:rsidP="001B193A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5DDE3E0E" w14:textId="77777777" w:rsidR="003D6A16" w:rsidRPr="00CD4FB0" w:rsidRDefault="003D6A16" w:rsidP="00E51B26">
      <w:pPr>
        <w:tabs>
          <w:tab w:val="clear" w:pos="227"/>
          <w:tab w:val="left" w:pos="540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5791F89D" w14:textId="251CDD61" w:rsidR="00F95611" w:rsidRPr="00CD4FB0" w:rsidRDefault="00F95611" w:rsidP="008467D7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left" w:pos="540"/>
          <w:tab w:val="num" w:pos="135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เงินปันผลจ่าย</w:t>
      </w:r>
    </w:p>
    <w:p w14:paraId="534234FF" w14:textId="77777777" w:rsidR="002F2355" w:rsidRPr="00CD4FB0" w:rsidRDefault="002F2355" w:rsidP="002F2355">
      <w:pPr>
        <w:tabs>
          <w:tab w:val="clear" w:pos="227"/>
          <w:tab w:val="left" w:pos="540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7D04ED15" w14:textId="47699B5E" w:rsidR="00602D10" w:rsidRPr="00CD4FB0" w:rsidRDefault="00602D10" w:rsidP="00A313BF">
      <w:pPr>
        <w:tabs>
          <w:tab w:val="clear" w:pos="227"/>
          <w:tab w:val="clear" w:pos="454"/>
          <w:tab w:val="left" w:pos="540"/>
          <w:tab w:val="left" w:pos="1170"/>
        </w:tabs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ในการประชุมสามัญผู้ถือหุ้นประจำปี </w:t>
      </w:r>
      <w:r w:rsidR="001A1A11" w:rsidRPr="00CD4FB0">
        <w:rPr>
          <w:rFonts w:ascii="BrowalliaUPC" w:hAnsi="BrowalliaUPC" w:cs="BrowalliaUPC"/>
          <w:sz w:val="28"/>
          <w:szCs w:val="28"/>
        </w:rPr>
        <w:t>2564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เมื่อวันที่ </w:t>
      </w:r>
      <w:r w:rsidR="001A1A11" w:rsidRPr="00CD4FB0">
        <w:rPr>
          <w:rFonts w:ascii="BrowalliaUPC" w:hAnsi="BrowalliaUPC" w:cs="BrowalliaUPC"/>
          <w:sz w:val="28"/>
          <w:szCs w:val="28"/>
        </w:rPr>
        <w:t>29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เมษายน </w:t>
      </w:r>
      <w:r w:rsidR="001A1A11" w:rsidRPr="00CD4FB0">
        <w:rPr>
          <w:rFonts w:ascii="BrowalliaUPC" w:hAnsi="BrowalliaUPC" w:cs="BrowalliaUPC"/>
          <w:sz w:val="28"/>
          <w:szCs w:val="28"/>
        </w:rPr>
        <w:t>2564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ที่ประชุมมีมติอนุมัติจ่ายเงินปันผลจากกำไรของผลการดำเนินงานสำหรับปีสิ้นสุดวันที่ </w:t>
      </w:r>
      <w:r w:rsidR="001A1A11" w:rsidRPr="00CD4FB0">
        <w:rPr>
          <w:rFonts w:ascii="BrowalliaUPC" w:hAnsi="BrowalliaUPC" w:cs="BrowalliaUPC"/>
          <w:sz w:val="28"/>
          <w:szCs w:val="28"/>
        </w:rPr>
        <w:t>31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="001A1A11" w:rsidRPr="00CD4FB0">
        <w:rPr>
          <w:rFonts w:ascii="BrowalliaUPC" w:hAnsi="BrowalliaUPC" w:cs="BrowalliaUPC"/>
          <w:sz w:val="28"/>
          <w:szCs w:val="28"/>
        </w:rPr>
        <w:t>2563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ให้กับผู้ถือหุ้น จำนวน </w:t>
      </w:r>
      <w:r w:rsidR="001A1A11" w:rsidRPr="00CD4FB0">
        <w:rPr>
          <w:rFonts w:ascii="BrowalliaUPC" w:hAnsi="BrowalliaUPC" w:cs="BrowalliaUPC"/>
          <w:sz w:val="28"/>
          <w:szCs w:val="28"/>
        </w:rPr>
        <w:t>160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ล้านหุ้น ในอัตราหุ้นละ </w:t>
      </w:r>
      <w:r w:rsidR="001A1A11" w:rsidRPr="00CD4FB0">
        <w:rPr>
          <w:rFonts w:ascii="BrowalliaUPC" w:hAnsi="BrowalliaUPC" w:cs="BrowalliaUPC"/>
          <w:sz w:val="28"/>
          <w:szCs w:val="28"/>
        </w:rPr>
        <w:t>0.15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บาท เป็นจำนวนเงินทั้งสิ้น </w:t>
      </w:r>
      <w:r w:rsidR="001A1A11" w:rsidRPr="00CD4FB0">
        <w:rPr>
          <w:rFonts w:ascii="BrowalliaUPC" w:hAnsi="BrowalliaUPC" w:cs="BrowalliaUPC"/>
          <w:sz w:val="28"/>
          <w:szCs w:val="28"/>
        </w:rPr>
        <w:t>24.00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ล้านบาท โดยบริษัทจ่ายเงินปันผลดังกล่าวในวันที่ </w:t>
      </w:r>
      <w:r w:rsidR="001A1A11" w:rsidRPr="00CD4FB0">
        <w:rPr>
          <w:rFonts w:ascii="BrowalliaUPC" w:hAnsi="BrowalliaUPC" w:cs="BrowalliaUPC"/>
          <w:sz w:val="28"/>
          <w:szCs w:val="28"/>
        </w:rPr>
        <w:t>31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พฤษภาคม </w:t>
      </w:r>
      <w:r w:rsidR="001A1A11" w:rsidRPr="00CD4FB0">
        <w:rPr>
          <w:rFonts w:ascii="BrowalliaUPC" w:hAnsi="BrowalliaUPC" w:cs="BrowalliaUPC"/>
          <w:sz w:val="28"/>
          <w:szCs w:val="28"/>
        </w:rPr>
        <w:t>2564</w:t>
      </w:r>
    </w:p>
    <w:p w14:paraId="3926AF40" w14:textId="77777777" w:rsidR="00F51BB4" w:rsidRPr="00CD4FB0" w:rsidRDefault="00F51BB4" w:rsidP="002F2355">
      <w:pPr>
        <w:tabs>
          <w:tab w:val="clear" w:pos="227"/>
          <w:tab w:val="clear" w:pos="454"/>
          <w:tab w:val="left" w:pos="540"/>
          <w:tab w:val="left" w:pos="1170"/>
        </w:tabs>
        <w:rPr>
          <w:rFonts w:ascii="BrowalliaUPC" w:hAnsi="BrowalliaUPC" w:cs="BrowalliaUPC"/>
          <w:sz w:val="28"/>
          <w:szCs w:val="28"/>
        </w:rPr>
      </w:pPr>
    </w:p>
    <w:p w14:paraId="4D902257" w14:textId="7F37E8DA" w:rsidR="00F92034" w:rsidRPr="00CD4FB0" w:rsidRDefault="00F92034" w:rsidP="00A313BF">
      <w:pPr>
        <w:tabs>
          <w:tab w:val="clear" w:pos="227"/>
          <w:tab w:val="left" w:pos="540"/>
          <w:tab w:val="num" w:pos="1350"/>
        </w:tabs>
        <w:ind w:left="432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CD4FB0">
        <w:rPr>
          <w:rFonts w:ascii="BrowalliaUPC" w:hAnsi="BrowalliaUPC" w:cs="BrowalliaUPC" w:hint="cs"/>
          <w:sz w:val="28"/>
          <w:szCs w:val="28"/>
          <w:cs/>
        </w:rPr>
        <w:t>ในระหว่างปี</w:t>
      </w:r>
      <w:r w:rsidR="002A4C6A" w:rsidRPr="00CD4FB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2A4C6A" w:rsidRPr="00CD4FB0">
        <w:rPr>
          <w:rFonts w:ascii="BrowalliaUPC" w:hAnsi="BrowalliaUPC" w:cs="BrowalliaUPC"/>
          <w:sz w:val="28"/>
          <w:szCs w:val="28"/>
        </w:rPr>
        <w:t xml:space="preserve">2565 </w:t>
      </w:r>
      <w:r w:rsidR="002A4C6A" w:rsidRPr="00CD4FB0">
        <w:rPr>
          <w:rFonts w:ascii="BrowalliaUPC" w:hAnsi="BrowalliaUPC" w:cs="BrowalliaUPC" w:hint="cs"/>
          <w:sz w:val="28"/>
          <w:szCs w:val="28"/>
          <w:cs/>
        </w:rPr>
        <w:t>บริษัทมีการจ่ายเงินปันผล ดังต่อไปนี้</w:t>
      </w:r>
    </w:p>
    <w:p w14:paraId="12A08319" w14:textId="03800FC0" w:rsidR="00DB2997" w:rsidRPr="00CD4FB0" w:rsidRDefault="00DB2997" w:rsidP="00A313BF">
      <w:pPr>
        <w:pStyle w:val="ListParagraph"/>
        <w:tabs>
          <w:tab w:val="clear" w:pos="227"/>
          <w:tab w:val="left" w:pos="540"/>
        </w:tabs>
        <w:ind w:left="792"/>
        <w:jc w:val="thaiDistribute"/>
        <w:rPr>
          <w:rFonts w:ascii="Browallia New" w:hAnsi="Browallia New" w:cs="Browallia New"/>
          <w:sz w:val="28"/>
          <w:szCs w:val="28"/>
        </w:rPr>
      </w:pPr>
    </w:p>
    <w:p w14:paraId="15FB7834" w14:textId="523A2E59" w:rsidR="00F95611" w:rsidRPr="00CD4FB0" w:rsidRDefault="00DB2997">
      <w:pPr>
        <w:pStyle w:val="ListParagraph"/>
        <w:numPr>
          <w:ilvl w:val="1"/>
          <w:numId w:val="36"/>
        </w:numPr>
        <w:tabs>
          <w:tab w:val="clear" w:pos="227"/>
          <w:tab w:val="clear" w:pos="680"/>
          <w:tab w:val="clear" w:pos="720"/>
          <w:tab w:val="clear" w:pos="907"/>
          <w:tab w:val="left" w:pos="540"/>
          <w:tab w:val="left" w:pos="1134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ในการประชุมสามัญผู้ถือหุ้นประจำปี </w:t>
      </w:r>
      <w:r w:rsidRPr="00CD4FB0">
        <w:rPr>
          <w:rFonts w:ascii="BrowalliaUPC" w:hAnsi="BrowalliaUPC" w:cs="BrowalliaUPC"/>
          <w:sz w:val="28"/>
          <w:szCs w:val="28"/>
        </w:rPr>
        <w:t>2565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เมื่อวันที่ </w:t>
      </w:r>
      <w:r w:rsidRPr="00CD4FB0">
        <w:rPr>
          <w:rFonts w:ascii="BrowalliaUPC" w:hAnsi="BrowalliaUPC" w:cs="BrowalliaUPC"/>
          <w:sz w:val="28"/>
          <w:szCs w:val="28"/>
        </w:rPr>
        <w:t>26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เมษายน </w:t>
      </w:r>
      <w:r w:rsidRPr="00CD4FB0">
        <w:rPr>
          <w:rFonts w:ascii="BrowalliaUPC" w:hAnsi="BrowalliaUPC" w:cs="BrowalliaUPC"/>
          <w:sz w:val="28"/>
          <w:szCs w:val="28"/>
        </w:rPr>
        <w:t>2565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ผู้ถือหุ้นของบริษัทมีมติอนุมัติการจ่ายเงินปันผลจากกำไรของผลการดำเนินงานสำหรับปีสิ้นสุดวันที่ </w:t>
      </w:r>
      <w:r w:rsidRPr="00CD4FB0">
        <w:rPr>
          <w:rFonts w:ascii="BrowalliaUPC" w:hAnsi="BrowalliaUPC" w:cs="BrowalliaUPC"/>
          <w:sz w:val="28"/>
          <w:szCs w:val="28"/>
        </w:rPr>
        <w:t>31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CD4FB0">
        <w:rPr>
          <w:rFonts w:ascii="BrowalliaUPC" w:hAnsi="BrowalliaUPC" w:cs="BrowalliaUPC"/>
          <w:sz w:val="28"/>
          <w:szCs w:val="28"/>
        </w:rPr>
        <w:t>2564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ให้กับผู้ถือหุ้น จำนวน </w:t>
      </w:r>
      <w:r w:rsidRPr="00CD4FB0">
        <w:rPr>
          <w:rFonts w:ascii="BrowalliaUPC" w:hAnsi="BrowalliaUPC" w:cs="BrowalliaUPC"/>
          <w:sz w:val="28"/>
          <w:szCs w:val="28"/>
        </w:rPr>
        <w:t>214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ล้านหุ้น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โดยจ่ายเป็นหุ้นปันผลในอัตรา </w:t>
      </w:r>
      <w:r w:rsidRPr="00CD4FB0">
        <w:rPr>
          <w:rFonts w:ascii="BrowalliaUPC" w:hAnsi="BrowalliaUPC" w:cs="BrowalliaUPC"/>
          <w:sz w:val="28"/>
          <w:szCs w:val="28"/>
        </w:rPr>
        <w:t>20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หุ้นเดิม ต่อ </w:t>
      </w:r>
      <w:r w:rsidRPr="00CD4FB0">
        <w:rPr>
          <w:rFonts w:ascii="BrowalliaUPC" w:hAnsi="BrowalliaUPC" w:cs="BrowalliaUPC"/>
          <w:sz w:val="28"/>
          <w:szCs w:val="28"/>
        </w:rPr>
        <w:t>1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หุ้นปันผล รวมจำนวน </w:t>
      </w:r>
      <w:r w:rsidRPr="00CD4FB0">
        <w:rPr>
          <w:rFonts w:ascii="BrowalliaUPC" w:hAnsi="BrowalliaUPC" w:cs="BrowalliaUPC"/>
          <w:sz w:val="28"/>
          <w:szCs w:val="28"/>
        </w:rPr>
        <w:t xml:space="preserve">10.70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ล้านหุ้น (หรืออัตราหุ้นละ </w:t>
      </w:r>
      <w:r w:rsidRPr="00CD4FB0">
        <w:rPr>
          <w:rFonts w:ascii="BrowalliaUPC" w:hAnsi="BrowalliaUPC" w:cs="BrowalliaUPC"/>
          <w:sz w:val="28"/>
          <w:szCs w:val="28"/>
        </w:rPr>
        <w:t>0.025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บาท คิดเป็นจำนวนเงิน </w:t>
      </w:r>
      <w:r w:rsidRPr="00CD4FB0">
        <w:rPr>
          <w:rFonts w:ascii="BrowalliaUPC" w:hAnsi="BrowalliaUPC" w:cs="BrowalliaUPC"/>
          <w:sz w:val="28"/>
          <w:szCs w:val="28"/>
        </w:rPr>
        <w:t>5.35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ล้านบาท)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และจ่ายเป็นเงินสดปันผลในอัตราหุ้นละ </w:t>
      </w:r>
      <w:r w:rsidRPr="00CD4FB0">
        <w:rPr>
          <w:rFonts w:ascii="BrowalliaUPC" w:hAnsi="BrowalliaUPC" w:cs="BrowalliaUPC"/>
          <w:sz w:val="28"/>
          <w:szCs w:val="28"/>
        </w:rPr>
        <w:t>0.50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บาท คิดเป็นจำนวนเงิน </w:t>
      </w:r>
      <w:r w:rsidRPr="00CD4FB0">
        <w:rPr>
          <w:rFonts w:ascii="BrowalliaUPC" w:hAnsi="BrowalliaUPC" w:cs="BrowalliaUPC"/>
          <w:sz w:val="28"/>
          <w:szCs w:val="28"/>
        </w:rPr>
        <w:t>107.00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ล้านบาท</w:t>
      </w:r>
    </w:p>
    <w:p w14:paraId="633494B1" w14:textId="112D89DE" w:rsidR="00215ADF" w:rsidRPr="00CD4FB0" w:rsidRDefault="00215ADF" w:rsidP="00A313BF">
      <w:pPr>
        <w:pStyle w:val="ListParagraph"/>
        <w:tabs>
          <w:tab w:val="clear" w:pos="227"/>
          <w:tab w:val="clear" w:pos="454"/>
          <w:tab w:val="left" w:pos="540"/>
          <w:tab w:val="left" w:pos="1170"/>
        </w:tabs>
        <w:ind w:left="864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</w:p>
    <w:p w14:paraId="23E5AF1C" w14:textId="02D53AA6" w:rsidR="003C06BB" w:rsidRPr="00CD4FB0" w:rsidRDefault="00215ADF" w:rsidP="003D6A16">
      <w:pPr>
        <w:pStyle w:val="ListParagraph"/>
        <w:tabs>
          <w:tab w:val="clear" w:pos="227"/>
          <w:tab w:val="clear" w:pos="680"/>
          <w:tab w:val="clear" w:pos="907"/>
          <w:tab w:val="left" w:pos="540"/>
          <w:tab w:val="left" w:pos="1134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ทั้งนี้ เมื่อวันที่ </w:t>
      </w:r>
      <w:r w:rsidRPr="00CD4FB0">
        <w:rPr>
          <w:rFonts w:ascii="BrowalliaUPC" w:hAnsi="BrowalliaUPC" w:cs="BrowalliaUPC"/>
          <w:sz w:val="28"/>
          <w:szCs w:val="28"/>
        </w:rPr>
        <w:t xml:space="preserve">20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พฤษภาคม </w:t>
      </w:r>
      <w:r w:rsidRPr="00CD4FB0">
        <w:rPr>
          <w:rFonts w:ascii="BrowalliaUPC" w:hAnsi="BrowalliaUPC" w:cs="BrowalliaUPC"/>
          <w:sz w:val="28"/>
          <w:szCs w:val="28"/>
        </w:rPr>
        <w:t xml:space="preserve">2565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บริษัทได้มีการจ่ายหุ้นปันผลให้กับผู้ถือหุ้นแล้ว จำนวน </w:t>
      </w:r>
      <w:r w:rsidRPr="00CD4FB0">
        <w:rPr>
          <w:rFonts w:ascii="BrowalliaUPC" w:hAnsi="BrowalliaUPC" w:cs="BrowalliaUPC"/>
          <w:sz w:val="28"/>
          <w:szCs w:val="28"/>
        </w:rPr>
        <w:t>10.68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ล้านหุ้น คิดเป็นจำนวนเงิน </w:t>
      </w:r>
      <w:r w:rsidRPr="00CD4FB0">
        <w:rPr>
          <w:rFonts w:ascii="BrowalliaUPC" w:hAnsi="BrowalliaUPC" w:cs="BrowalliaUPC"/>
          <w:sz w:val="28"/>
          <w:szCs w:val="28"/>
        </w:rPr>
        <w:t xml:space="preserve">5.34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ล้านบาท และเงินสดปันผลจำนวน </w:t>
      </w:r>
      <w:r w:rsidRPr="00CD4FB0">
        <w:rPr>
          <w:rFonts w:ascii="BrowalliaUPC" w:hAnsi="BrowalliaUPC" w:cs="BrowalliaUPC"/>
          <w:sz w:val="28"/>
          <w:szCs w:val="28"/>
        </w:rPr>
        <w:t xml:space="preserve">106.74 </w:t>
      </w:r>
      <w:r w:rsidRPr="00CD4FB0">
        <w:rPr>
          <w:rFonts w:ascii="BrowalliaUPC" w:hAnsi="BrowalliaUPC" w:cs="BrowalliaUPC"/>
          <w:sz w:val="28"/>
          <w:szCs w:val="28"/>
          <w:cs/>
        </w:rPr>
        <w:t>ล้านบาท</w:t>
      </w:r>
    </w:p>
    <w:p w14:paraId="17E26D92" w14:textId="1B1883C9" w:rsidR="0087778F" w:rsidRPr="00CD4FB0" w:rsidRDefault="0087778F" w:rsidP="003D6A16">
      <w:pPr>
        <w:pStyle w:val="ListParagraph"/>
        <w:tabs>
          <w:tab w:val="clear" w:pos="227"/>
          <w:tab w:val="clear" w:pos="907"/>
          <w:tab w:val="left" w:pos="540"/>
          <w:tab w:val="left" w:pos="1134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133113AB" w14:textId="7AFD45C6" w:rsidR="00183B19" w:rsidRPr="00CD4FB0" w:rsidRDefault="0087778F">
      <w:pPr>
        <w:pStyle w:val="ListParagraph"/>
        <w:numPr>
          <w:ilvl w:val="1"/>
          <w:numId w:val="36"/>
        </w:numPr>
        <w:tabs>
          <w:tab w:val="clear" w:pos="227"/>
          <w:tab w:val="clear" w:pos="680"/>
          <w:tab w:val="clear" w:pos="720"/>
          <w:tab w:val="clear" w:pos="907"/>
          <w:tab w:val="left" w:pos="540"/>
          <w:tab w:val="left" w:pos="1134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ในการประชุมคณะกรรมการบริษัท ครั้งที่ </w:t>
      </w:r>
      <w:r w:rsidR="001A1A11" w:rsidRPr="00CD4FB0">
        <w:rPr>
          <w:rFonts w:ascii="BrowalliaUPC" w:hAnsi="BrowalliaUPC" w:cs="BrowalliaUPC"/>
          <w:sz w:val="28"/>
          <w:szCs w:val="28"/>
        </w:rPr>
        <w:t>7/2565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เมื่อวันที่</w:t>
      </w:r>
      <w:r w:rsidRPr="00CD4FB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1A1A11" w:rsidRPr="00CD4FB0">
        <w:rPr>
          <w:rFonts w:ascii="BrowalliaUPC" w:hAnsi="BrowalliaUPC" w:cs="BrowalliaUPC"/>
          <w:sz w:val="28"/>
          <w:szCs w:val="28"/>
        </w:rPr>
        <w:t>15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สิงหาคม </w:t>
      </w:r>
      <w:r w:rsidR="001A1A11" w:rsidRPr="00CD4FB0">
        <w:rPr>
          <w:rFonts w:ascii="BrowalliaUPC" w:hAnsi="BrowalliaUPC" w:cs="BrowalliaUPC"/>
          <w:sz w:val="28"/>
          <w:szCs w:val="28"/>
        </w:rPr>
        <w:t>2565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คณะกรรมการมีมติอนุมัติให้จ่ายเงินปันผลระหว่างกาลจากกำไรของผลการดำเนินงานสำหรับงวดหกเดือนสิ้นสุดวันที่ </w:t>
      </w:r>
      <w:r w:rsidR="001A1A11" w:rsidRPr="00CD4FB0">
        <w:rPr>
          <w:rFonts w:ascii="BrowalliaUPC" w:hAnsi="BrowalliaUPC" w:cs="BrowalliaUPC"/>
          <w:sz w:val="28"/>
          <w:szCs w:val="28"/>
        </w:rPr>
        <w:t>30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มิถุนายน </w:t>
      </w:r>
      <w:r w:rsidR="001A1A11" w:rsidRPr="00CD4FB0">
        <w:rPr>
          <w:rFonts w:ascii="BrowalliaUPC" w:hAnsi="BrowalliaUPC" w:cs="BrowalliaUPC"/>
          <w:sz w:val="28"/>
          <w:szCs w:val="28"/>
        </w:rPr>
        <w:t>2565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ให้กับผู้ถือหุ้น จำนวน </w:t>
      </w:r>
      <w:r w:rsidR="008F51CB" w:rsidRPr="00CD4FB0">
        <w:rPr>
          <w:rFonts w:ascii="BrowalliaUPC" w:hAnsi="BrowalliaUPC" w:cs="BrowalliaUPC"/>
          <w:sz w:val="28"/>
          <w:szCs w:val="28"/>
        </w:rPr>
        <w:t>224.68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ล้านหุ้น ในอัตราหุ้นละ </w:t>
      </w:r>
      <w:r w:rsidR="008F51CB" w:rsidRPr="00CD4FB0">
        <w:rPr>
          <w:rFonts w:ascii="BrowalliaUPC" w:hAnsi="BrowalliaUPC" w:cs="BrowalliaUPC"/>
          <w:sz w:val="28"/>
          <w:szCs w:val="28"/>
        </w:rPr>
        <w:t>0.25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บาท คิดเป็นจำนวนเงิน </w:t>
      </w:r>
      <w:r w:rsidR="008F51CB" w:rsidRPr="00CD4FB0">
        <w:rPr>
          <w:rFonts w:ascii="BrowalliaUPC" w:hAnsi="BrowalliaUPC" w:cs="BrowalliaUPC"/>
          <w:sz w:val="28"/>
          <w:szCs w:val="28"/>
        </w:rPr>
        <w:t>56.17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ล้านบาท</w:t>
      </w:r>
      <w:r w:rsidRPr="00CD4FB0">
        <w:rPr>
          <w:rFonts w:ascii="BrowalliaUPC" w:hAnsi="BrowalliaUPC" w:cs="BrowalliaUPC" w:hint="cs"/>
          <w:sz w:val="28"/>
          <w:szCs w:val="28"/>
          <w:cs/>
        </w:rPr>
        <w:t xml:space="preserve"> บริษัทได้จ่าย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เงินปันผลระหว่างกาลดังกล่าวในวันที่ </w:t>
      </w:r>
      <w:r w:rsidR="008F51CB" w:rsidRPr="00CD4FB0">
        <w:rPr>
          <w:rFonts w:ascii="BrowalliaUPC" w:hAnsi="BrowalliaUPC" w:cs="BrowalliaUPC"/>
          <w:sz w:val="28"/>
          <w:szCs w:val="28"/>
        </w:rPr>
        <w:t>14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กันยายน </w:t>
      </w:r>
      <w:r w:rsidR="008F51CB" w:rsidRPr="00CD4FB0">
        <w:rPr>
          <w:rFonts w:ascii="BrowalliaUPC" w:hAnsi="BrowalliaUPC" w:cs="BrowalliaUPC"/>
          <w:sz w:val="28"/>
          <w:szCs w:val="28"/>
        </w:rPr>
        <w:t>2565</w:t>
      </w:r>
    </w:p>
    <w:p w14:paraId="5614D2C0" w14:textId="77777777" w:rsidR="00A00CEE" w:rsidRPr="00CD4FB0" w:rsidRDefault="00A00CEE" w:rsidP="00EA4BB0">
      <w:pPr>
        <w:tabs>
          <w:tab w:val="clear" w:pos="227"/>
          <w:tab w:val="left" w:pos="540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64B4DF2C" w14:textId="707EF3E5" w:rsidR="00E94927" w:rsidRPr="00CD4FB0" w:rsidRDefault="00E94927" w:rsidP="008467D7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left" w:pos="54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  <w:cs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สำรองตามกฎหมาย</w:t>
      </w:r>
    </w:p>
    <w:p w14:paraId="64B4DF2D" w14:textId="77777777" w:rsidR="00E94927" w:rsidRPr="00CD4FB0" w:rsidRDefault="00E94927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4CC669B7" w14:textId="72A1A849" w:rsidR="00137709" w:rsidRPr="00CD4FB0" w:rsidRDefault="00AF04AD" w:rsidP="00680696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CD4FB0">
        <w:rPr>
          <w:rFonts w:ascii="BrowalliaUPC" w:hAnsi="BrowalliaUPC" w:cs="BrowalliaUPC"/>
          <w:sz w:val="28"/>
          <w:szCs w:val="28"/>
        </w:rPr>
        <w:t>2535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Pr="00CD4FB0">
        <w:rPr>
          <w:rFonts w:ascii="BrowalliaUPC" w:hAnsi="BrowalliaUPC" w:cs="BrowalliaUPC"/>
          <w:sz w:val="28"/>
          <w:szCs w:val="28"/>
        </w:rPr>
        <w:t>5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ของกำไรสุทธิประจำปีหักด้วยยอดเงินขาดทุนสะสมยกมา </w:t>
      </w:r>
      <w:r w:rsidRPr="00CD4FB0">
        <w:rPr>
          <w:rFonts w:ascii="BrowalliaUPC" w:hAnsi="BrowalliaUPC" w:cs="BrowalliaUPC"/>
          <w:sz w:val="28"/>
          <w:szCs w:val="28"/>
        </w:rPr>
        <w:t>(</w:t>
      </w:r>
      <w:r w:rsidRPr="00CD4FB0">
        <w:rPr>
          <w:rFonts w:ascii="BrowalliaUPC" w:hAnsi="BrowalliaUPC" w:cs="BrowalliaUPC"/>
          <w:sz w:val="28"/>
          <w:szCs w:val="28"/>
          <w:cs/>
        </w:rPr>
        <w:t>ถ้ามี</w:t>
      </w:r>
      <w:r w:rsidRPr="00CD4FB0">
        <w:rPr>
          <w:rFonts w:ascii="BrowalliaUPC" w:hAnsi="BrowalliaUPC" w:cs="BrowalliaUPC"/>
          <w:sz w:val="28"/>
          <w:szCs w:val="28"/>
        </w:rPr>
        <w:t>)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จนกว่าทุนสำรองดังกล่าวจะมีจำนวนไม่น้อยกว่าร้อยละ </w:t>
      </w:r>
      <w:r w:rsidRPr="00CD4FB0">
        <w:rPr>
          <w:rFonts w:ascii="BrowalliaUPC" w:hAnsi="BrowalliaUPC" w:cs="BrowalliaUPC"/>
          <w:sz w:val="28"/>
          <w:szCs w:val="28"/>
        </w:rPr>
        <w:t>10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ของทุนจดทะเบียน ทุนสำรองนี้จะนำไปจ่ายเป็นเงินปันผลไม่ได้</w:t>
      </w:r>
    </w:p>
    <w:p w14:paraId="24BF9D53" w14:textId="1C8AF64B" w:rsidR="00BA5F17" w:rsidRPr="00CD4FB0" w:rsidRDefault="00BA5F17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24631694" w14:textId="6C55E65B" w:rsidR="0044341E" w:rsidRPr="00CD4FB0" w:rsidRDefault="0044341E" w:rsidP="008467D7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left" w:pos="540"/>
          <w:tab w:val="num" w:pos="198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กำไรต่อหุ้นขั้นพื้นฐาน</w:t>
      </w:r>
      <w:r w:rsidRPr="00CD4FB0">
        <w:rPr>
          <w:rFonts w:ascii="BrowalliaUPC" w:hAnsi="BrowalliaUPC" w:cs="BrowalliaUPC"/>
          <w:b/>
          <w:bCs/>
          <w:sz w:val="28"/>
          <w:szCs w:val="28"/>
        </w:rPr>
        <w:t xml:space="preserve"> </w:t>
      </w:r>
    </w:p>
    <w:p w14:paraId="0865F636" w14:textId="77777777" w:rsidR="0044341E" w:rsidRPr="00CD4FB0" w:rsidRDefault="0044341E" w:rsidP="0044341E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7031620A" w14:textId="3F6C2247" w:rsidR="0044341E" w:rsidRPr="00CD4FB0" w:rsidRDefault="0044341E" w:rsidP="00E052CA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กำไรต่อหุ้นขั้นพื้นฐานคำนวณโดยการหารกำไรสำหรับปี (ไม่รวมกำไรขาดทุนเบ็ดเสร็จอื่น) ด้วยจำนวนของหุ้นสามัญที่มีอยู่ระหว่างปีด้วยวิธีถัวเฉลี่ยเพื่อสะท้อนผลกระทบของการเปลี่ยนแปลง</w:t>
      </w:r>
      <w:r w:rsidR="00825BC1" w:rsidRPr="00CD4FB0">
        <w:rPr>
          <w:rFonts w:ascii="BrowalliaUPC" w:hAnsi="BrowalliaUPC" w:cs="BrowalliaUPC" w:hint="cs"/>
          <w:sz w:val="28"/>
          <w:szCs w:val="28"/>
          <w:cs/>
        </w:rPr>
        <w:t>จำนวนหุ้นสามัญ</w:t>
      </w:r>
      <w:r w:rsidRPr="00CD4FB0">
        <w:rPr>
          <w:rFonts w:ascii="BrowalliaUPC" w:hAnsi="BrowalliaUPC" w:cs="BrowalliaUPC"/>
          <w:sz w:val="28"/>
          <w:szCs w:val="28"/>
          <w:cs/>
        </w:rPr>
        <w:t>ตามที่กล่าวไว้ใน</w:t>
      </w:r>
      <w:r w:rsidR="00705218" w:rsidRPr="00CD4FB0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หมายเหตุประกอบงบการเงินข้อ </w:t>
      </w:r>
      <w:r w:rsidR="005476AF" w:rsidRPr="00CD4FB0">
        <w:rPr>
          <w:rFonts w:ascii="BrowalliaUPC" w:hAnsi="BrowalliaUPC" w:cs="BrowalliaUPC"/>
          <w:sz w:val="28"/>
          <w:szCs w:val="28"/>
        </w:rPr>
        <w:t>2</w:t>
      </w:r>
      <w:r w:rsidR="00CF6350">
        <w:rPr>
          <w:rFonts w:ascii="BrowalliaUPC" w:hAnsi="BrowalliaUPC" w:cs="BrowalliaUPC"/>
          <w:sz w:val="28"/>
          <w:szCs w:val="28"/>
        </w:rPr>
        <w:t>1</w:t>
      </w:r>
    </w:p>
    <w:p w14:paraId="0E16FD9D" w14:textId="230C3280" w:rsidR="00705218" w:rsidRPr="00CD4FB0" w:rsidRDefault="00705218" w:rsidP="00E052CA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5FA1066" w14:textId="35BDC45A" w:rsidR="00705218" w:rsidRPr="00CD4FB0" w:rsidRDefault="00705218" w:rsidP="00E052CA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 New" w:hAnsi="Browallia New" w:cs="Browallia New"/>
          <w:sz w:val="28"/>
          <w:szCs w:val="28"/>
          <w:cs/>
        </w:rPr>
        <w:t xml:space="preserve">ในการจ่ายหุ้นปันผล ตามที่กล่าวในหมายเหตุ </w:t>
      </w:r>
      <w:r w:rsidR="00D86126" w:rsidRPr="00CD4FB0">
        <w:rPr>
          <w:rFonts w:ascii="Browallia New" w:hAnsi="Browallia New" w:cs="Browallia New"/>
          <w:sz w:val="28"/>
          <w:szCs w:val="28"/>
        </w:rPr>
        <w:t>2</w:t>
      </w:r>
      <w:r w:rsidR="00A018A0">
        <w:rPr>
          <w:rFonts w:ascii="Browallia New" w:hAnsi="Browallia New" w:cs="Browallia New"/>
          <w:sz w:val="28"/>
          <w:szCs w:val="28"/>
        </w:rPr>
        <w:t>2</w:t>
      </w:r>
      <w:r w:rsidR="00E21821" w:rsidRPr="00CD4FB0">
        <w:rPr>
          <w:rFonts w:ascii="Browallia New" w:hAnsi="Browallia New" w:cs="Browallia New"/>
          <w:sz w:val="28"/>
          <w:szCs w:val="28"/>
        </w:rPr>
        <w:t>.1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บริษัทออกหุ้นสามัญให้แก่ผู้ถือหุ้นเดิมโดยไม่ได้รับสิ่งตอบแทนเพิ่มเติม กำไรต่อหุ้น</w:t>
      </w:r>
      <w:r w:rsidRPr="00CD4FB0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ขั้น</w:t>
      </w:r>
      <w:r w:rsidRPr="00CD4FB0">
        <w:rPr>
          <w:rFonts w:ascii="Browallia New" w:hAnsi="Browallia New" w:cs="Browallia New"/>
          <w:sz w:val="28"/>
          <w:szCs w:val="28"/>
          <w:cs/>
        </w:rPr>
        <w:t>พื้นฐานของงวดก่อนจึงได้ถูกคำนวณขึ้นใหม่ โดยการปรับปรุงจำนวนหุ้นสามัญที่ถือโดย</w:t>
      </w:r>
      <w:r w:rsidRPr="00CD4FB0">
        <w:rPr>
          <w:rFonts w:ascii="Browallia New" w:hAnsi="Browallia New" w:cs="Browallia New"/>
          <w:sz w:val="28"/>
          <w:szCs w:val="28"/>
        </w:rPr>
        <w:br/>
      </w:r>
      <w:r w:rsidRPr="00CD4FB0">
        <w:rPr>
          <w:rFonts w:ascii="Browallia New" w:hAnsi="Browallia New" w:cs="Browallia New"/>
          <w:sz w:val="28"/>
          <w:szCs w:val="28"/>
          <w:cs/>
        </w:rPr>
        <w:t>ผู้ถือหุ้นก่อนการจ่ายหุ้นปันผลดังกล่าวเป็นจำนวนใหม่ เสมือนว่าเหตุการณ์ดังกล่าวได้เกิดขึ้นตั้งแต่วันเริ่มต้นของ</w:t>
      </w:r>
      <w:r w:rsidRPr="00CD4FB0">
        <w:rPr>
          <w:rFonts w:ascii="Browallia New" w:hAnsi="Browallia New" w:cs="Browallia New"/>
          <w:sz w:val="28"/>
          <w:szCs w:val="28"/>
        </w:rPr>
        <w:br/>
      </w:r>
      <w:r w:rsidRPr="00CD4FB0">
        <w:rPr>
          <w:rFonts w:ascii="Browallia New" w:hAnsi="Browallia New" w:cs="Browallia New"/>
          <w:sz w:val="28"/>
          <w:szCs w:val="28"/>
          <w:cs/>
        </w:rPr>
        <w:t>งวดแรกที่เสนอรายงาน</w:t>
      </w:r>
      <w:r w:rsidRPr="00CD4FB0">
        <w:rPr>
          <w:rFonts w:ascii="Browallia New" w:hAnsi="Browallia New" w:cs="Browallia New"/>
          <w:sz w:val="28"/>
          <w:szCs w:val="28"/>
        </w:rPr>
        <w:t xml:space="preserve"> </w:t>
      </w:r>
      <w:r w:rsidRPr="00CD4FB0">
        <w:rPr>
          <w:rFonts w:ascii="Browallia New" w:hAnsi="Browallia New" w:cs="Browallia New"/>
          <w:sz w:val="28"/>
          <w:szCs w:val="28"/>
          <w:cs/>
        </w:rPr>
        <w:t>โดยผลกระทบต่อกำไรต่อหุ้นขั้นพื้นฐาน มีดังนี้</w:t>
      </w:r>
    </w:p>
    <w:p w14:paraId="59319F87" w14:textId="7EA46BE0" w:rsidR="00C65399" w:rsidRPr="00CD4FB0" w:rsidRDefault="00C65399" w:rsidP="0044341E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363419A2" w14:textId="77777777" w:rsidR="003D6A16" w:rsidRPr="00CD4FB0" w:rsidRDefault="003D6A16" w:rsidP="0044341E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180" w:type="dxa"/>
        <w:tblInd w:w="378" w:type="dxa"/>
        <w:tblLook w:val="04A0" w:firstRow="1" w:lastRow="0" w:firstColumn="1" w:lastColumn="0" w:noHBand="0" w:noVBand="1"/>
      </w:tblPr>
      <w:tblGrid>
        <w:gridCol w:w="5334"/>
        <w:gridCol w:w="1923"/>
        <w:gridCol w:w="1923"/>
      </w:tblGrid>
      <w:tr w:rsidR="00C65399" w:rsidRPr="00CD4FB0" w14:paraId="27FF2F4E" w14:textId="77777777">
        <w:tc>
          <w:tcPr>
            <w:tcW w:w="5334" w:type="dxa"/>
            <w:shd w:val="clear" w:color="auto" w:fill="auto"/>
          </w:tcPr>
          <w:p w14:paraId="40CD0398" w14:textId="77777777" w:rsidR="00C65399" w:rsidRPr="00CD4FB0" w:rsidRDefault="00C6539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140FB2D1" w14:textId="77777777" w:rsidR="00C65399" w:rsidRPr="00CD4FB0" w:rsidRDefault="00C65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923" w:type="dxa"/>
            <w:shd w:val="clear" w:color="auto" w:fill="auto"/>
          </w:tcPr>
          <w:p w14:paraId="394BB22D" w14:textId="77777777" w:rsidR="00C65399" w:rsidRPr="00CD4FB0" w:rsidRDefault="00C65399" w:rsidP="00882D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C65399" w:rsidRPr="00CD4FB0" w14:paraId="5306A6E6" w14:textId="77777777">
        <w:tc>
          <w:tcPr>
            <w:tcW w:w="5334" w:type="dxa"/>
            <w:shd w:val="clear" w:color="auto" w:fill="auto"/>
          </w:tcPr>
          <w:p w14:paraId="03C69DB4" w14:textId="77777777" w:rsidR="00C65399" w:rsidRPr="00CD4FB0" w:rsidRDefault="00C6539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759CB81C" w14:textId="77777777" w:rsidR="00C65399" w:rsidRPr="00CD4FB0" w:rsidRDefault="00C6539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18501371" w14:textId="77777777" w:rsidR="00C65399" w:rsidRPr="00CD4FB0" w:rsidRDefault="00C6539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65399" w:rsidRPr="00CD4FB0" w14:paraId="4CA9AF8F" w14:textId="77777777">
        <w:tc>
          <w:tcPr>
            <w:tcW w:w="5334" w:type="dxa"/>
            <w:shd w:val="clear" w:color="auto" w:fill="auto"/>
          </w:tcPr>
          <w:p w14:paraId="413D9F05" w14:textId="0CF66F09" w:rsidR="00C65399" w:rsidRPr="00CD4FB0" w:rsidRDefault="00C6539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D4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กำไรสำหรับ</w:t>
            </w:r>
            <w:r w:rsidRPr="00CD4FB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ปี</w:t>
            </w:r>
            <w:r w:rsidRPr="00CD4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(บาท)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740A5802" w14:textId="66D53D49" w:rsidR="00C65399" w:rsidRPr="00CD4FB0" w:rsidRDefault="005615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296,661,146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4BDF32B9" w14:textId="21DEC9C4" w:rsidR="00C65399" w:rsidRPr="00CD4FB0" w:rsidRDefault="006704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319,</w:t>
            </w:r>
            <w:r w:rsidR="005615E0" w:rsidRPr="00CD4FB0">
              <w:rPr>
                <w:rFonts w:ascii="BrowalliaUPC" w:hAnsi="BrowalliaUPC" w:cs="BrowalliaUPC"/>
                <w:sz w:val="28"/>
                <w:szCs w:val="28"/>
              </w:rPr>
              <w:t>682,907</w:t>
            </w:r>
          </w:p>
        </w:tc>
      </w:tr>
      <w:tr w:rsidR="00C65399" w:rsidRPr="00CD4FB0" w14:paraId="20600B14" w14:textId="77777777">
        <w:tc>
          <w:tcPr>
            <w:tcW w:w="5334" w:type="dxa"/>
            <w:shd w:val="clear" w:color="auto" w:fill="auto"/>
          </w:tcPr>
          <w:p w14:paraId="24C0DE50" w14:textId="77777777" w:rsidR="00C65399" w:rsidRPr="00CD4FB0" w:rsidRDefault="00C6539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161D62FB" w14:textId="77777777" w:rsidR="00C65399" w:rsidRPr="00CD4FB0" w:rsidRDefault="00C6539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006AE857" w14:textId="77777777" w:rsidR="00C65399" w:rsidRPr="00CD4FB0" w:rsidRDefault="00C65399" w:rsidP="00882DFF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65399" w:rsidRPr="00CD4FB0" w14:paraId="075FB38C" w14:textId="77777777">
        <w:tc>
          <w:tcPr>
            <w:tcW w:w="5334" w:type="dxa"/>
            <w:shd w:val="clear" w:color="auto" w:fill="auto"/>
          </w:tcPr>
          <w:p w14:paraId="1F95BDF5" w14:textId="723162EE" w:rsidR="00C65399" w:rsidRPr="00CD4FB0" w:rsidRDefault="00C6539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จำนวนหุ้นสามัญที่ออกและชำระเต็มมูลค่าแล้ว (หุ้น)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4EA52E1E" w14:textId="77777777" w:rsidR="00C65399" w:rsidRPr="00CD4FB0" w:rsidRDefault="00C6539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31E70962" w14:textId="77777777" w:rsidR="00C65399" w:rsidRPr="00CD4FB0" w:rsidRDefault="00C6539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65399" w:rsidRPr="00CD4FB0" w14:paraId="04B30A4D" w14:textId="77777777">
        <w:tc>
          <w:tcPr>
            <w:tcW w:w="5334" w:type="dxa"/>
            <w:shd w:val="clear" w:color="auto" w:fill="auto"/>
          </w:tcPr>
          <w:p w14:paraId="7D77A526" w14:textId="77777777" w:rsidR="00C65399" w:rsidRPr="00CD4FB0" w:rsidRDefault="00C6539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หุ้นสามัญ</w:t>
            </w:r>
            <w:r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D4FB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CD4FB0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CD4FB0">
              <w:rPr>
                <w:rFonts w:ascii="Browallia New" w:hAnsi="Browallia New" w:cs="Browall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923" w:type="dxa"/>
            <w:shd w:val="clear" w:color="auto" w:fill="auto"/>
          </w:tcPr>
          <w:p w14:paraId="720791D8" w14:textId="7FC51133" w:rsidR="00C65399" w:rsidRPr="00CD4FB0" w:rsidRDefault="005615E0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>214,000</w:t>
            </w:r>
            <w:r w:rsidR="009627D8"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>,000</w:t>
            </w:r>
          </w:p>
        </w:tc>
        <w:tc>
          <w:tcPr>
            <w:tcW w:w="1923" w:type="dxa"/>
            <w:shd w:val="clear" w:color="auto" w:fill="auto"/>
          </w:tcPr>
          <w:p w14:paraId="2773132A" w14:textId="1A0AC34E" w:rsidR="00C65399" w:rsidRPr="00CD4FB0" w:rsidRDefault="00344B5B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>160,000</w:t>
            </w:r>
            <w:r w:rsidR="00B26693"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>,000</w:t>
            </w:r>
          </w:p>
        </w:tc>
      </w:tr>
      <w:tr w:rsidR="00C65399" w:rsidRPr="00CD4FB0" w14:paraId="48EB0D40" w14:textId="77777777">
        <w:tc>
          <w:tcPr>
            <w:tcW w:w="5334" w:type="dxa"/>
            <w:shd w:val="clear" w:color="auto" w:fill="auto"/>
          </w:tcPr>
          <w:p w14:paraId="639EEFDB" w14:textId="77777777" w:rsidR="00C65399" w:rsidRPr="00CD4FB0" w:rsidRDefault="00C6539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หุ้นปันผลปรับปรุง ณ วันที่ </w:t>
            </w:r>
            <w:r w:rsidRPr="00CD4FB0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Pr="00CD4FB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D4FB0">
              <w:rPr>
                <w:rFonts w:ascii="Browallia New" w:hAnsi="Browallia New" w:cs="Browalli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923" w:type="dxa"/>
            <w:shd w:val="clear" w:color="auto" w:fill="auto"/>
          </w:tcPr>
          <w:p w14:paraId="63649420" w14:textId="73CE7E3C" w:rsidR="00C65399" w:rsidRPr="00CD4FB0" w:rsidRDefault="00344B5B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>10,68</w:t>
            </w:r>
            <w:r w:rsidR="00C4092A"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627D8"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F6B88"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>817</w:t>
            </w:r>
          </w:p>
        </w:tc>
        <w:tc>
          <w:tcPr>
            <w:tcW w:w="1923" w:type="dxa"/>
            <w:shd w:val="clear" w:color="auto" w:fill="auto"/>
          </w:tcPr>
          <w:p w14:paraId="24937B39" w14:textId="046EE61F" w:rsidR="00C65399" w:rsidRPr="00CD4FB0" w:rsidRDefault="00B26693" w:rsidP="00B26693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>8,000,000</w:t>
            </w:r>
          </w:p>
        </w:tc>
      </w:tr>
      <w:tr w:rsidR="00C65399" w:rsidRPr="00CD4FB0" w14:paraId="67D8CCDE" w14:textId="77777777">
        <w:tc>
          <w:tcPr>
            <w:tcW w:w="5334" w:type="dxa"/>
            <w:shd w:val="clear" w:color="auto" w:fill="auto"/>
          </w:tcPr>
          <w:p w14:paraId="7C683E64" w14:textId="77777777" w:rsidR="00C65399" w:rsidRPr="00CD4FB0" w:rsidRDefault="00C6539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เพิ่มทุนจดทะเบียน เมื่อวันที่ </w:t>
            </w:r>
            <w:r w:rsidRPr="00CD4FB0">
              <w:rPr>
                <w:rFonts w:ascii="Browallia New" w:hAnsi="Browallia New" w:cs="Browallia New"/>
                <w:sz w:val="28"/>
                <w:szCs w:val="28"/>
              </w:rPr>
              <w:t xml:space="preserve">17 </w:t>
            </w:r>
            <w:r w:rsidRPr="00CD4FB0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23" w:type="dxa"/>
            <w:shd w:val="clear" w:color="auto" w:fill="auto"/>
          </w:tcPr>
          <w:p w14:paraId="462E82FB" w14:textId="01E4A489" w:rsidR="00C65399" w:rsidRPr="00CD4FB0" w:rsidRDefault="00344B5B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       </w:t>
            </w:r>
            <w:r w:rsidR="0022747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</w:t>
            </w:r>
            <w:r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23" w:type="dxa"/>
            <w:shd w:val="clear" w:color="auto" w:fill="auto"/>
          </w:tcPr>
          <w:p w14:paraId="0163AC62" w14:textId="479C862F" w:rsidR="00C65399" w:rsidRPr="00CD4FB0" w:rsidRDefault="008B528A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528A">
              <w:rPr>
                <w:rFonts w:ascii="Browallia New" w:hAnsi="Browallia New" w:cs="Browallia New" w:hint="cs"/>
                <w:sz w:val="28"/>
                <w:szCs w:val="28"/>
              </w:rPr>
              <w:t>54</w:t>
            </w:r>
            <w:r w:rsidR="00344B5B" w:rsidRPr="00CD4FB0">
              <w:rPr>
                <w:rFonts w:ascii="Browallia New" w:hAnsi="Browallia New" w:cs="Browallia New"/>
                <w:sz w:val="28"/>
                <w:szCs w:val="28"/>
              </w:rPr>
              <w:t>,000</w:t>
            </w:r>
            <w:r w:rsidR="00B26693" w:rsidRPr="00CD4FB0">
              <w:rPr>
                <w:rFonts w:ascii="Browallia New" w:hAnsi="Browallia New" w:cs="Browallia New"/>
                <w:sz w:val="28"/>
                <w:szCs w:val="28"/>
              </w:rPr>
              <w:t>,000</w:t>
            </w:r>
          </w:p>
        </w:tc>
      </w:tr>
      <w:tr w:rsidR="0022747A" w:rsidRPr="00CD4FB0" w14:paraId="140C6BA3" w14:textId="77777777">
        <w:tc>
          <w:tcPr>
            <w:tcW w:w="5334" w:type="dxa"/>
            <w:shd w:val="clear" w:color="auto" w:fill="auto"/>
          </w:tcPr>
          <w:p w14:paraId="0338535E" w14:textId="77777777" w:rsidR="0022747A" w:rsidRPr="00CD4FB0" w:rsidRDefault="0022747A" w:rsidP="0022747A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หุ้นปันผลปรับปรุง ณ วันเพิ่มทุนจดทะเบียน </w:t>
            </w:r>
          </w:p>
        </w:tc>
        <w:tc>
          <w:tcPr>
            <w:tcW w:w="1923" w:type="dxa"/>
            <w:shd w:val="clear" w:color="auto" w:fill="auto"/>
          </w:tcPr>
          <w:p w14:paraId="22E2FF9D" w14:textId="62987221" w:rsidR="0022747A" w:rsidRPr="00CD4FB0" w:rsidRDefault="0022747A" w:rsidP="002274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  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</w:t>
            </w:r>
            <w:r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23" w:type="dxa"/>
            <w:shd w:val="clear" w:color="auto" w:fill="auto"/>
          </w:tcPr>
          <w:p w14:paraId="7974E1EE" w14:textId="031D65CA" w:rsidR="0022747A" w:rsidRPr="00CD4FB0" w:rsidRDefault="0022747A" w:rsidP="002274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>2,683,817</w:t>
            </w:r>
          </w:p>
        </w:tc>
      </w:tr>
      <w:tr w:rsidR="0022747A" w:rsidRPr="00CD4FB0" w14:paraId="15B6ED0C" w14:textId="77777777">
        <w:tc>
          <w:tcPr>
            <w:tcW w:w="5334" w:type="dxa"/>
            <w:shd w:val="clear" w:color="auto" w:fill="auto"/>
          </w:tcPr>
          <w:p w14:paraId="3B8A0F93" w14:textId="1A9CCF80" w:rsidR="0022747A" w:rsidRPr="00CD4FB0" w:rsidRDefault="0022747A" w:rsidP="0022747A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23" w:type="dxa"/>
            <w:shd w:val="clear" w:color="auto" w:fill="auto"/>
          </w:tcPr>
          <w:p w14:paraId="3A845F8E" w14:textId="144489AF" w:rsidR="0022747A" w:rsidRPr="00CD4FB0" w:rsidRDefault="0022747A" w:rsidP="002274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>224,683,817</w:t>
            </w:r>
          </w:p>
        </w:tc>
        <w:tc>
          <w:tcPr>
            <w:tcW w:w="1923" w:type="dxa"/>
            <w:shd w:val="clear" w:color="auto" w:fill="auto"/>
          </w:tcPr>
          <w:p w14:paraId="0352ACAC" w14:textId="218B11AD" w:rsidR="0022747A" w:rsidRPr="00CD4FB0" w:rsidRDefault="0022747A" w:rsidP="002274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left" w:pos="1330"/>
                <w:tab w:val="left" w:pos="1418"/>
                <w:tab w:val="left" w:pos="1985"/>
              </w:tabs>
              <w:spacing w:line="240" w:lineRule="auto"/>
              <w:ind w:right="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224,683,817</w:t>
            </w:r>
          </w:p>
        </w:tc>
      </w:tr>
      <w:tr w:rsidR="0022747A" w:rsidRPr="00CD4FB0" w14:paraId="6B15F60E" w14:textId="77777777">
        <w:tc>
          <w:tcPr>
            <w:tcW w:w="5334" w:type="dxa"/>
            <w:shd w:val="clear" w:color="auto" w:fill="auto"/>
          </w:tcPr>
          <w:p w14:paraId="25B09F6F" w14:textId="77777777" w:rsidR="0022747A" w:rsidRPr="00CD4FB0" w:rsidRDefault="0022747A" w:rsidP="0022747A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23" w:type="dxa"/>
            <w:shd w:val="clear" w:color="auto" w:fill="auto"/>
          </w:tcPr>
          <w:p w14:paraId="03E1270A" w14:textId="77777777" w:rsidR="0022747A" w:rsidRPr="00CD4FB0" w:rsidRDefault="0022747A" w:rsidP="0022747A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-19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23" w:type="dxa"/>
            <w:shd w:val="clear" w:color="auto" w:fill="auto"/>
          </w:tcPr>
          <w:p w14:paraId="6FA36992" w14:textId="77777777" w:rsidR="0022747A" w:rsidRPr="00CD4FB0" w:rsidRDefault="0022747A" w:rsidP="0022747A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-19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2747A" w:rsidRPr="00CD4FB0" w14:paraId="7A6F5BDA" w14:textId="77777777">
        <w:tc>
          <w:tcPr>
            <w:tcW w:w="5334" w:type="dxa"/>
            <w:shd w:val="clear" w:color="auto" w:fill="auto"/>
          </w:tcPr>
          <w:p w14:paraId="448D6634" w14:textId="54D02A4D" w:rsidR="0022747A" w:rsidRPr="00CD4FB0" w:rsidRDefault="0022747A" w:rsidP="0022747A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7F96C11D" w14:textId="1FB167FF" w:rsidR="0022747A" w:rsidRPr="00CD4FB0" w:rsidRDefault="0022747A" w:rsidP="002274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>224,683,817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557B68C6" w14:textId="3895D8F0" w:rsidR="0022747A" w:rsidRPr="00CD4FB0" w:rsidRDefault="0022747A" w:rsidP="002274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198,593,731</w:t>
            </w:r>
          </w:p>
        </w:tc>
      </w:tr>
      <w:tr w:rsidR="0022747A" w:rsidRPr="00CD4FB0" w14:paraId="2B480CD5" w14:textId="77777777">
        <w:tc>
          <w:tcPr>
            <w:tcW w:w="5334" w:type="dxa"/>
            <w:shd w:val="clear" w:color="auto" w:fill="auto"/>
          </w:tcPr>
          <w:p w14:paraId="1D23B7ED" w14:textId="77777777" w:rsidR="0022747A" w:rsidRPr="00CD4FB0" w:rsidRDefault="0022747A" w:rsidP="0022747A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23" w:type="dxa"/>
            <w:shd w:val="clear" w:color="auto" w:fill="auto"/>
          </w:tcPr>
          <w:p w14:paraId="7E53D124" w14:textId="77777777" w:rsidR="0022747A" w:rsidRPr="00CD4FB0" w:rsidRDefault="0022747A" w:rsidP="0022747A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23" w:type="dxa"/>
            <w:shd w:val="clear" w:color="auto" w:fill="auto"/>
          </w:tcPr>
          <w:p w14:paraId="708B4E4E" w14:textId="77777777" w:rsidR="0022747A" w:rsidRPr="00CD4FB0" w:rsidRDefault="0022747A" w:rsidP="0022747A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2747A" w:rsidRPr="00CD4FB0" w14:paraId="27162690" w14:textId="77777777">
        <w:tc>
          <w:tcPr>
            <w:tcW w:w="5334" w:type="dxa"/>
            <w:shd w:val="clear" w:color="auto" w:fill="auto"/>
          </w:tcPr>
          <w:p w14:paraId="06212305" w14:textId="77777777" w:rsidR="0022747A" w:rsidRPr="00CD4FB0" w:rsidRDefault="0022747A" w:rsidP="0022747A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กำไรต่อหุ้นขั้นพื้นฐาน (บาท)</w:t>
            </w:r>
          </w:p>
        </w:tc>
        <w:tc>
          <w:tcPr>
            <w:tcW w:w="1923" w:type="dxa"/>
            <w:shd w:val="clear" w:color="auto" w:fill="auto"/>
          </w:tcPr>
          <w:p w14:paraId="40492FE9" w14:textId="420DEF46" w:rsidR="0022747A" w:rsidRPr="00CD4FB0" w:rsidRDefault="0022747A" w:rsidP="0022747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1.32</w:t>
            </w:r>
          </w:p>
        </w:tc>
        <w:tc>
          <w:tcPr>
            <w:tcW w:w="1923" w:type="dxa"/>
            <w:shd w:val="clear" w:color="auto" w:fill="auto"/>
          </w:tcPr>
          <w:p w14:paraId="52BFE738" w14:textId="6992D4F1" w:rsidR="0022747A" w:rsidRPr="00CD4FB0" w:rsidRDefault="0022747A" w:rsidP="0022747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1.61</w:t>
            </w:r>
          </w:p>
        </w:tc>
      </w:tr>
    </w:tbl>
    <w:p w14:paraId="2BF2D321" w14:textId="77777777" w:rsidR="00977000" w:rsidRPr="00CD4FB0" w:rsidRDefault="00977000" w:rsidP="004A4D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5C105D12" w14:textId="7B57140B" w:rsidR="00E53D73" w:rsidRPr="00CD4FB0" w:rsidRDefault="00E53D73" w:rsidP="004A4D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การคำนวณจำนวนหุ้นสามัญถัวเฉลี่ยถ่วงน้ำหนัก</w:t>
      </w:r>
      <w:r w:rsidR="00DD68FD" w:rsidRPr="00CD4FB0">
        <w:rPr>
          <w:rFonts w:ascii="BrowalliaUPC" w:hAnsi="BrowalliaUPC" w:cs="BrowalliaUPC" w:hint="cs"/>
          <w:sz w:val="28"/>
          <w:szCs w:val="28"/>
          <w:cs/>
        </w:rPr>
        <w:t>สำหรับป</w:t>
      </w:r>
      <w:r w:rsidR="00B929CB" w:rsidRPr="00CD4FB0">
        <w:rPr>
          <w:rFonts w:ascii="BrowalliaUPC" w:hAnsi="BrowalliaUPC" w:cs="BrowalliaUPC" w:hint="cs"/>
          <w:sz w:val="28"/>
          <w:szCs w:val="28"/>
          <w:cs/>
        </w:rPr>
        <w:t>ี</w:t>
      </w:r>
      <w:r w:rsidR="00DD68FD" w:rsidRPr="00CD4FB0">
        <w:rPr>
          <w:rFonts w:ascii="BrowalliaUPC" w:hAnsi="BrowalliaUPC" w:cs="BrowalliaUPC" w:hint="cs"/>
          <w:sz w:val="28"/>
          <w:szCs w:val="28"/>
          <w:cs/>
        </w:rPr>
        <w:t xml:space="preserve">สิ้นสุดวันที่ </w:t>
      </w:r>
      <w:r w:rsidR="00DD68FD" w:rsidRPr="00CD4FB0">
        <w:rPr>
          <w:rFonts w:ascii="BrowalliaUPC" w:hAnsi="BrowalliaUPC" w:cs="BrowalliaUPC"/>
          <w:sz w:val="28"/>
          <w:szCs w:val="28"/>
        </w:rPr>
        <w:t xml:space="preserve">31 </w:t>
      </w:r>
      <w:r w:rsidR="00DD68FD" w:rsidRPr="00CD4FB0">
        <w:rPr>
          <w:rFonts w:ascii="BrowalliaUPC" w:hAnsi="BrowalliaUPC" w:cs="BrowalliaUPC" w:hint="cs"/>
          <w:sz w:val="28"/>
          <w:szCs w:val="28"/>
          <w:cs/>
        </w:rPr>
        <w:t xml:space="preserve">ธันวาคม </w:t>
      </w:r>
      <w:r w:rsidR="00DD68FD" w:rsidRPr="00CD4FB0">
        <w:rPr>
          <w:rFonts w:ascii="BrowalliaUPC" w:hAnsi="BrowalliaUPC" w:cs="BrowalliaUPC"/>
          <w:sz w:val="28"/>
          <w:szCs w:val="28"/>
        </w:rPr>
        <w:t>256</w:t>
      </w:r>
      <w:r w:rsidR="006704BA" w:rsidRPr="00CD4FB0">
        <w:rPr>
          <w:rFonts w:ascii="BrowalliaUPC" w:hAnsi="BrowalliaUPC" w:cs="BrowalliaUPC"/>
          <w:sz w:val="28"/>
          <w:szCs w:val="28"/>
        </w:rPr>
        <w:t>5</w:t>
      </w:r>
      <w:r w:rsidR="00DD68FD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E52735" w:rsidRPr="00CD4FB0">
        <w:rPr>
          <w:rFonts w:ascii="BrowalliaUPC" w:hAnsi="BrowalliaUPC" w:cs="BrowalliaUPC" w:hint="cs"/>
          <w:sz w:val="28"/>
          <w:szCs w:val="28"/>
          <w:cs/>
        </w:rPr>
        <w:t xml:space="preserve">และ </w:t>
      </w:r>
      <w:r w:rsidR="00E52735" w:rsidRPr="00CD4FB0">
        <w:rPr>
          <w:rFonts w:ascii="BrowalliaUPC" w:hAnsi="BrowalliaUPC" w:cs="BrowalliaUPC"/>
          <w:sz w:val="28"/>
          <w:szCs w:val="28"/>
        </w:rPr>
        <w:t>2564</w:t>
      </w:r>
      <w:r w:rsidR="00DD68FD"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1AAB5B47" w14:textId="77777777" w:rsidR="006C2037" w:rsidRPr="00CD4FB0" w:rsidRDefault="006C2037" w:rsidP="00644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22" w:type="dxa"/>
        <w:tblInd w:w="434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3"/>
        <w:gridCol w:w="1701"/>
        <w:gridCol w:w="2410"/>
        <w:gridCol w:w="2268"/>
      </w:tblGrid>
      <w:tr w:rsidR="00E42AF9" w:rsidRPr="00CD4FB0" w14:paraId="3958EBEC" w14:textId="77777777" w:rsidTr="00C264A6">
        <w:tc>
          <w:tcPr>
            <w:tcW w:w="2543" w:type="dxa"/>
            <w:shd w:val="clear" w:color="auto" w:fill="auto"/>
            <w:vAlign w:val="bottom"/>
          </w:tcPr>
          <w:p w14:paraId="0CEA2664" w14:textId="77777777" w:rsidR="00E42AF9" w:rsidRPr="00CD4FB0" w:rsidRDefault="00E42AF9" w:rsidP="00E42AF9">
            <w:pPr>
              <w:spacing w:line="240" w:lineRule="auto"/>
              <w:ind w:left="-18" w:right="-10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6379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48888B68" w14:textId="30CC3FA0" w:rsidR="00E42AF9" w:rsidRPr="00CD4FB0" w:rsidRDefault="00281893" w:rsidP="00C264A6">
            <w:pPr>
              <w:pBdr>
                <w:bottom w:val="single" w:sz="4" w:space="1" w:color="auto"/>
              </w:pBdr>
              <w:spacing w:line="240" w:lineRule="auto"/>
              <w:ind w:left="-18" w:right="-10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</w:tr>
      <w:tr w:rsidR="004A53EC" w:rsidRPr="00CD4FB0" w14:paraId="4A11E5D3" w14:textId="77777777" w:rsidTr="00C264A6">
        <w:tc>
          <w:tcPr>
            <w:tcW w:w="2543" w:type="dxa"/>
            <w:shd w:val="clear" w:color="auto" w:fill="auto"/>
            <w:vAlign w:val="bottom"/>
          </w:tcPr>
          <w:p w14:paraId="2BC80CF4" w14:textId="4B5A011C" w:rsidR="004A53EC" w:rsidRPr="00CD4FB0" w:rsidRDefault="004A53EC" w:rsidP="006704BA">
            <w:pPr>
              <w:pBdr>
                <w:bottom w:val="single" w:sz="4" w:space="1" w:color="auto"/>
              </w:pBdr>
              <w:spacing w:line="240" w:lineRule="auto"/>
              <w:ind w:left="-18" w:right="-10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วันที่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14:paraId="34A5BC11" w14:textId="207B43C5" w:rsidR="004A53EC" w:rsidRPr="00CD4FB0" w:rsidRDefault="004A53EC" w:rsidP="006704BA">
            <w:pPr>
              <w:pBdr>
                <w:bottom w:val="single" w:sz="4" w:space="1" w:color="auto"/>
              </w:pBdr>
              <w:spacing w:line="240" w:lineRule="auto"/>
              <w:ind w:left="-18" w:right="-1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จำนวนหุ้นที่ออกและชำระแล้ว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 (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หุ้น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vAlign w:val="bottom"/>
          </w:tcPr>
          <w:p w14:paraId="44970330" w14:textId="77777777" w:rsidR="00041A1D" w:rsidRPr="00CD4FB0" w:rsidRDefault="004A53EC" w:rsidP="006704B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สัดส่วนเวลา </w:t>
            </w:r>
          </w:p>
          <w:p w14:paraId="2C0FB3A6" w14:textId="6FBE2D42" w:rsidR="004A53EC" w:rsidRPr="00CD4FB0" w:rsidRDefault="004A53EC" w:rsidP="006704B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จำนวนวัน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 / </w:t>
            </w:r>
            <w:r w:rsidR="00041A1D" w:rsidRPr="00CD4FB0">
              <w:rPr>
                <w:rFonts w:ascii="BrowalliaUPC" w:hAnsi="BrowalliaUPC" w:cs="BrowalliaUPC"/>
                <w:sz w:val="28"/>
                <w:szCs w:val="28"/>
                <w:cs/>
              </w:rPr>
              <w:t>จำนวน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วัน</w:t>
            </w:r>
            <w:r w:rsidR="00041A1D" w:rsidRPr="00CD4FB0">
              <w:rPr>
                <w:rFonts w:ascii="BrowalliaUPC" w:hAnsi="BrowalliaUPC" w:cs="BrowalliaUPC"/>
                <w:sz w:val="28"/>
                <w:szCs w:val="28"/>
                <w:cs/>
              </w:rPr>
              <w:t>ในปี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  <w:vAlign w:val="bottom"/>
          </w:tcPr>
          <w:p w14:paraId="716BA7D1" w14:textId="15D9D660" w:rsidR="004A53EC" w:rsidRPr="00CD4FB0" w:rsidRDefault="004A53EC" w:rsidP="006704BA">
            <w:pPr>
              <w:pBdr>
                <w:bottom w:val="single" w:sz="4" w:space="1" w:color="auto"/>
              </w:pBdr>
              <w:spacing w:line="240" w:lineRule="auto"/>
              <w:ind w:left="-18" w:right="-10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 (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หุ้น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</w:tr>
      <w:tr w:rsidR="00AB4F77" w:rsidRPr="00CD4FB0" w14:paraId="5D2966B8" w14:textId="77777777" w:rsidTr="007455DB">
        <w:tc>
          <w:tcPr>
            <w:tcW w:w="2543" w:type="dxa"/>
            <w:shd w:val="clear" w:color="auto" w:fill="auto"/>
          </w:tcPr>
          <w:p w14:paraId="4633A788" w14:textId="77777777" w:rsidR="00AB4F77" w:rsidRPr="00CD4FB0" w:rsidRDefault="00AB4F77" w:rsidP="006704B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6AEF382" w14:textId="77777777" w:rsidR="00AB4F77" w:rsidRPr="00CD4FB0" w:rsidRDefault="00AB4F77" w:rsidP="006704B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40C099AB" w14:textId="77777777" w:rsidR="00AB4F77" w:rsidRPr="00CD4FB0" w:rsidRDefault="00AB4F77" w:rsidP="006704BA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268" w:type="dxa"/>
            <w:shd w:val="clear" w:color="auto" w:fill="auto"/>
          </w:tcPr>
          <w:p w14:paraId="37D40DFD" w14:textId="77777777" w:rsidR="00AB4F77" w:rsidRPr="00CD4FB0" w:rsidRDefault="00AB4F77" w:rsidP="006704B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3939C6" w:rsidRPr="00CD4FB0" w14:paraId="4D2F376F" w14:textId="77777777" w:rsidTr="004E4F24">
        <w:tc>
          <w:tcPr>
            <w:tcW w:w="2543" w:type="dxa"/>
            <w:shd w:val="clear" w:color="auto" w:fill="auto"/>
          </w:tcPr>
          <w:p w14:paraId="2BAAB4E2" w14:textId="74136F72" w:rsidR="003939C6" w:rsidRPr="00CD4FB0" w:rsidRDefault="003939C6" w:rsidP="006704B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</w:rPr>
              <w:t xml:space="preserve">1 </w:t>
            </w: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มกราคม</w:t>
            </w:r>
            <w:r w:rsidR="000C72EF" w:rsidRPr="00CD4FB0">
              <w:rPr>
                <w:rFonts w:ascii="BrowalliaUPC" w:hAnsi="BrowalliaUPC" w:cs="BrowalliaUPC" w:hint="cs"/>
                <w:sz w:val="28"/>
                <w:szCs w:val="28"/>
              </w:rPr>
              <w:t xml:space="preserve"> - </w:t>
            </w:r>
            <w:r w:rsidR="00754A18" w:rsidRPr="00CD4FB0">
              <w:rPr>
                <w:rFonts w:ascii="BrowalliaUPC" w:hAnsi="BrowalliaUPC" w:cs="BrowalliaUPC" w:hint="cs"/>
                <w:sz w:val="28"/>
                <w:szCs w:val="28"/>
              </w:rPr>
              <w:t>2</w:t>
            </w:r>
            <w:r w:rsidR="008F427A" w:rsidRPr="00CD4FB0">
              <w:rPr>
                <w:rFonts w:ascii="BrowalliaUPC" w:hAnsi="BrowalliaUPC" w:cs="BrowalliaUPC"/>
                <w:sz w:val="28"/>
                <w:szCs w:val="28"/>
              </w:rPr>
              <w:t>0</w:t>
            </w:r>
            <w:r w:rsidR="00754A18" w:rsidRPr="00CD4FB0">
              <w:rPr>
                <w:rFonts w:ascii="BrowalliaUPC" w:hAnsi="BrowalliaUPC" w:cs="BrowalliaUPC" w:hint="cs"/>
                <w:sz w:val="28"/>
                <w:szCs w:val="28"/>
              </w:rPr>
              <w:t xml:space="preserve"> </w:t>
            </w:r>
            <w:r w:rsidR="00754A18"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พฤษภาคม </w:t>
            </w:r>
          </w:p>
        </w:tc>
        <w:tc>
          <w:tcPr>
            <w:tcW w:w="1701" w:type="dxa"/>
            <w:shd w:val="clear" w:color="auto" w:fill="auto"/>
          </w:tcPr>
          <w:p w14:paraId="4EEA04CA" w14:textId="7CA34051" w:rsidR="003939C6" w:rsidRPr="00CD4FB0" w:rsidRDefault="00754A18" w:rsidP="006704B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</w:t>
            </w:r>
            <w:r w:rsidR="00BB618A"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24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="00BB618A"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683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="00BB618A"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817</w:t>
            </w:r>
          </w:p>
        </w:tc>
        <w:tc>
          <w:tcPr>
            <w:tcW w:w="2410" w:type="dxa"/>
            <w:shd w:val="clear" w:color="auto" w:fill="auto"/>
          </w:tcPr>
          <w:p w14:paraId="151699E2" w14:textId="7C03762C" w:rsidR="003939C6" w:rsidRPr="00CD4FB0" w:rsidRDefault="00754A18" w:rsidP="006704BA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140</w:t>
            </w:r>
            <w:r w:rsidR="00676F3A"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="003939C6"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/ 365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</w:tcPr>
          <w:p w14:paraId="1F1A40A8" w14:textId="79B3258C" w:rsidR="003939C6" w:rsidRPr="00CD4FB0" w:rsidRDefault="007C2E4C" w:rsidP="006704B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86,180,094</w:t>
            </w:r>
          </w:p>
        </w:tc>
      </w:tr>
      <w:tr w:rsidR="00754A18" w:rsidRPr="00CD4FB0" w14:paraId="1A316414" w14:textId="77777777" w:rsidTr="004E4F24">
        <w:tc>
          <w:tcPr>
            <w:tcW w:w="2543" w:type="dxa"/>
            <w:tcBorders>
              <w:bottom w:val="nil"/>
            </w:tcBorders>
            <w:shd w:val="clear" w:color="auto" w:fill="auto"/>
          </w:tcPr>
          <w:p w14:paraId="276E8554" w14:textId="3803B6FA" w:rsidR="00754A18" w:rsidRPr="00CD4FB0" w:rsidRDefault="00126BC3" w:rsidP="00754A18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="008F427A" w:rsidRPr="00CD4FB0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754A18"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พฤษภาคม</w:t>
            </w:r>
            <w:r w:rsidR="000C72EF" w:rsidRPr="00CD4FB0">
              <w:rPr>
                <w:rFonts w:ascii="BrowalliaUPC" w:hAnsi="BrowalliaUPC" w:cs="BrowalliaUPC" w:hint="cs"/>
                <w:sz w:val="28"/>
                <w:szCs w:val="28"/>
              </w:rPr>
              <w:t xml:space="preserve"> -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="00754A18"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55FD9F7C" w14:textId="4BEF7B57" w:rsidR="00754A18" w:rsidRPr="00CD4FB0" w:rsidRDefault="007C2E4C" w:rsidP="009C329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224,683,817</w:t>
            </w:r>
          </w:p>
        </w:tc>
        <w:tc>
          <w:tcPr>
            <w:tcW w:w="2410" w:type="dxa"/>
            <w:tcBorders>
              <w:bottom w:val="nil"/>
            </w:tcBorders>
            <w:shd w:val="clear" w:color="auto" w:fill="auto"/>
          </w:tcPr>
          <w:p w14:paraId="076395BF" w14:textId="1B03CE06" w:rsidR="00754A18" w:rsidRPr="00CD4FB0" w:rsidRDefault="00754A18" w:rsidP="00754A18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225</w:t>
            </w:r>
            <w:r w:rsidR="00676F3A" w:rsidRPr="00CD4FB0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/ 365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</w:tcPr>
          <w:p w14:paraId="12747ECE" w14:textId="4DB7AEB7" w:rsidR="00754A18" w:rsidRPr="00CD4FB0" w:rsidRDefault="007C2E4C" w:rsidP="004E4F2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138,503,723</w:t>
            </w:r>
          </w:p>
        </w:tc>
      </w:tr>
      <w:tr w:rsidR="003939C6" w:rsidRPr="00CD4FB0" w14:paraId="764DE074" w14:textId="77777777" w:rsidTr="004E4F24">
        <w:trPr>
          <w:trHeight w:val="103"/>
        </w:trPr>
        <w:tc>
          <w:tcPr>
            <w:tcW w:w="2543" w:type="dxa"/>
            <w:tcBorders>
              <w:bottom w:val="nil"/>
            </w:tcBorders>
            <w:shd w:val="clear" w:color="auto" w:fill="auto"/>
          </w:tcPr>
          <w:p w14:paraId="73D9126D" w14:textId="0870508F" w:rsidR="003939C6" w:rsidRPr="00CD4FB0" w:rsidRDefault="003939C6" w:rsidP="006704B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69A4E485" w14:textId="4F04821C" w:rsidR="003939C6" w:rsidRPr="00CD4FB0" w:rsidRDefault="003939C6" w:rsidP="009C329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nil"/>
            </w:tcBorders>
            <w:shd w:val="clear" w:color="auto" w:fill="auto"/>
          </w:tcPr>
          <w:p w14:paraId="1FCF6CB0" w14:textId="77777777" w:rsidR="003939C6" w:rsidRPr="00CD4FB0" w:rsidRDefault="003939C6" w:rsidP="006704BA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</w:tcPr>
          <w:p w14:paraId="7389534F" w14:textId="39214AC4" w:rsidR="003939C6" w:rsidRPr="00CD4FB0" w:rsidRDefault="001B01FC" w:rsidP="006704BA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224,683,817</w:t>
            </w:r>
          </w:p>
        </w:tc>
      </w:tr>
    </w:tbl>
    <w:p w14:paraId="2B6C3A7C" w14:textId="77777777" w:rsidR="00183B19" w:rsidRPr="00CD4FB0" w:rsidRDefault="00183B19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22" w:type="dxa"/>
        <w:tblInd w:w="434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3"/>
        <w:gridCol w:w="1701"/>
        <w:gridCol w:w="2410"/>
        <w:gridCol w:w="2268"/>
      </w:tblGrid>
      <w:tr w:rsidR="00281893" w:rsidRPr="00CD4FB0" w14:paraId="7DA5E20B" w14:textId="77777777" w:rsidTr="00C264A6">
        <w:tc>
          <w:tcPr>
            <w:tcW w:w="2543" w:type="dxa"/>
            <w:shd w:val="clear" w:color="auto" w:fill="auto"/>
            <w:vAlign w:val="bottom"/>
          </w:tcPr>
          <w:p w14:paraId="27186C7F" w14:textId="77777777" w:rsidR="00281893" w:rsidRPr="00CD4FB0" w:rsidRDefault="00281893">
            <w:pPr>
              <w:spacing w:line="240" w:lineRule="auto"/>
              <w:ind w:left="-18" w:right="-10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6379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6F071462" w14:textId="42554AEC" w:rsidR="00281893" w:rsidRPr="00CD4FB0" w:rsidRDefault="00281893" w:rsidP="00C264A6">
            <w:pPr>
              <w:pBdr>
                <w:bottom w:val="single" w:sz="4" w:space="1" w:color="auto"/>
              </w:pBdr>
              <w:spacing w:line="240" w:lineRule="auto"/>
              <w:ind w:left="-18" w:right="-10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E52735" w:rsidRPr="00CD4FB0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</w:tr>
      <w:tr w:rsidR="00281893" w:rsidRPr="00CD4FB0" w14:paraId="3E5CAFF0" w14:textId="77777777" w:rsidTr="00C264A6">
        <w:tc>
          <w:tcPr>
            <w:tcW w:w="2543" w:type="dxa"/>
            <w:shd w:val="clear" w:color="auto" w:fill="auto"/>
            <w:vAlign w:val="bottom"/>
          </w:tcPr>
          <w:p w14:paraId="5FDDB64E" w14:textId="77777777" w:rsidR="00281893" w:rsidRPr="00CD4FB0" w:rsidRDefault="00281893">
            <w:pPr>
              <w:pBdr>
                <w:bottom w:val="single" w:sz="4" w:space="1" w:color="auto"/>
              </w:pBdr>
              <w:spacing w:line="240" w:lineRule="auto"/>
              <w:ind w:left="-18" w:right="-10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วันที่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14:paraId="57A7C758" w14:textId="77777777" w:rsidR="00281893" w:rsidRPr="00CD4FB0" w:rsidRDefault="00281893">
            <w:pPr>
              <w:pBdr>
                <w:bottom w:val="single" w:sz="4" w:space="1" w:color="auto"/>
              </w:pBdr>
              <w:spacing w:line="240" w:lineRule="auto"/>
              <w:ind w:left="-18" w:right="-1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จำนวนหุ้นที่ออกและชำระแล้ว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 (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หุ้น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vAlign w:val="bottom"/>
          </w:tcPr>
          <w:p w14:paraId="5A976238" w14:textId="77777777" w:rsidR="00281893" w:rsidRPr="00CD4FB0" w:rsidRDefault="002818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สัดส่วนเวลา </w:t>
            </w:r>
          </w:p>
          <w:p w14:paraId="7C9FE3B8" w14:textId="77777777" w:rsidR="00281893" w:rsidRPr="00CD4FB0" w:rsidRDefault="002818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จำนวนวัน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 /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จำนวนวันในปี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  <w:vAlign w:val="bottom"/>
          </w:tcPr>
          <w:p w14:paraId="1CF000D5" w14:textId="77777777" w:rsidR="00281893" w:rsidRPr="00CD4FB0" w:rsidRDefault="00281893">
            <w:pPr>
              <w:pBdr>
                <w:bottom w:val="single" w:sz="4" w:space="1" w:color="auto"/>
              </w:pBdr>
              <w:spacing w:line="240" w:lineRule="auto"/>
              <w:ind w:left="-18" w:right="-10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 (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หุ้น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</w:tr>
      <w:tr w:rsidR="00281893" w:rsidRPr="00CD4FB0" w14:paraId="2CB1706C" w14:textId="77777777">
        <w:tc>
          <w:tcPr>
            <w:tcW w:w="2543" w:type="dxa"/>
            <w:shd w:val="clear" w:color="auto" w:fill="auto"/>
          </w:tcPr>
          <w:p w14:paraId="04D66BC0" w14:textId="77777777" w:rsidR="00281893" w:rsidRPr="00CD4FB0" w:rsidRDefault="00281893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0F044E5" w14:textId="77777777" w:rsidR="00281893" w:rsidRPr="00CD4FB0" w:rsidRDefault="0028189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0C8FDC1D" w14:textId="77777777" w:rsidR="00281893" w:rsidRPr="00CD4FB0" w:rsidRDefault="0028189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268" w:type="dxa"/>
            <w:shd w:val="clear" w:color="auto" w:fill="auto"/>
          </w:tcPr>
          <w:p w14:paraId="05FBECA0" w14:textId="77777777" w:rsidR="00281893" w:rsidRPr="00CD4FB0" w:rsidRDefault="0028189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281893" w:rsidRPr="00CD4FB0" w14:paraId="242D9910" w14:textId="77777777">
        <w:tc>
          <w:tcPr>
            <w:tcW w:w="2543" w:type="dxa"/>
            <w:shd w:val="clear" w:color="auto" w:fill="auto"/>
          </w:tcPr>
          <w:p w14:paraId="2E329EDA" w14:textId="69674A7A" w:rsidR="00281893" w:rsidRPr="00CD4FB0" w:rsidRDefault="00281893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</w:rPr>
              <w:t xml:space="preserve">1 </w:t>
            </w: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มกราคม</w:t>
            </w:r>
            <w:r w:rsidRPr="00CD4FB0">
              <w:rPr>
                <w:rFonts w:ascii="BrowalliaUPC" w:hAnsi="BrowalliaUPC" w:cs="BrowalliaUPC" w:hint="cs"/>
                <w:sz w:val="28"/>
                <w:szCs w:val="28"/>
              </w:rPr>
              <w:t xml:space="preserve"> </w:t>
            </w:r>
            <w:r w:rsidR="006E0EB9" w:rsidRPr="00CD4FB0">
              <w:rPr>
                <w:rFonts w:ascii="BrowalliaUPC" w:hAnsi="BrowalliaUPC" w:cs="BrowalliaUPC"/>
                <w:sz w:val="28"/>
                <w:szCs w:val="28"/>
              </w:rPr>
              <w:t>-</w:t>
            </w:r>
            <w:r w:rsidRPr="00CD4FB0">
              <w:rPr>
                <w:rFonts w:ascii="BrowalliaUPC" w:hAnsi="BrowalliaUPC" w:cs="BrowalliaUPC" w:hint="cs"/>
                <w:sz w:val="28"/>
                <w:szCs w:val="28"/>
              </w:rPr>
              <w:t xml:space="preserve"> </w:t>
            </w:r>
            <w:r w:rsidR="003D2F0D" w:rsidRPr="00CD4FB0">
              <w:rPr>
                <w:rFonts w:ascii="BrowalliaUPC" w:hAnsi="BrowalliaUPC" w:cs="BrowalliaUPC"/>
                <w:sz w:val="28"/>
                <w:szCs w:val="28"/>
              </w:rPr>
              <w:t>17</w:t>
            </w:r>
            <w:r w:rsidR="003D2F0D"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701" w:type="dxa"/>
            <w:shd w:val="clear" w:color="auto" w:fill="auto"/>
          </w:tcPr>
          <w:p w14:paraId="6704CCD6" w14:textId="589C99BB" w:rsidR="00281893" w:rsidRPr="00CD4FB0" w:rsidRDefault="00333A0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168,000,000</w:t>
            </w:r>
          </w:p>
        </w:tc>
        <w:tc>
          <w:tcPr>
            <w:tcW w:w="2410" w:type="dxa"/>
            <w:shd w:val="clear" w:color="auto" w:fill="auto"/>
          </w:tcPr>
          <w:p w14:paraId="3E331E0F" w14:textId="18CE3806" w:rsidR="00281893" w:rsidRPr="00CD4FB0" w:rsidRDefault="0028189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="00694F76"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68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/ 365</w:t>
            </w:r>
          </w:p>
        </w:tc>
        <w:tc>
          <w:tcPr>
            <w:tcW w:w="2268" w:type="dxa"/>
            <w:shd w:val="clear" w:color="auto" w:fill="auto"/>
          </w:tcPr>
          <w:p w14:paraId="4A150A01" w14:textId="31A3EACD" w:rsidR="00281893" w:rsidRPr="00CD4FB0" w:rsidRDefault="00A759C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77,326,027</w:t>
            </w:r>
          </w:p>
        </w:tc>
      </w:tr>
      <w:tr w:rsidR="00281893" w:rsidRPr="00CD4FB0" w14:paraId="51556C8F" w14:textId="77777777" w:rsidTr="004E4F24">
        <w:tc>
          <w:tcPr>
            <w:tcW w:w="2543" w:type="dxa"/>
            <w:tcBorders>
              <w:bottom w:val="nil"/>
            </w:tcBorders>
            <w:shd w:val="clear" w:color="auto" w:fill="auto"/>
          </w:tcPr>
          <w:p w14:paraId="0455C658" w14:textId="76EAE73B" w:rsidR="00281893" w:rsidRPr="00CD4FB0" w:rsidRDefault="003D2F0D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18 </w:t>
            </w: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มิถุนายน</w:t>
            </w:r>
            <w:r w:rsidR="00281893" w:rsidRPr="00CD4FB0">
              <w:rPr>
                <w:rFonts w:ascii="BrowalliaUPC" w:hAnsi="BrowalliaUPC" w:cs="BrowalliaUPC" w:hint="cs"/>
                <w:sz w:val="28"/>
                <w:szCs w:val="28"/>
              </w:rPr>
              <w:t xml:space="preserve"> - </w:t>
            </w:r>
            <w:r w:rsidR="00281893"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="00281893"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69A6D50A" w14:textId="77777777" w:rsidR="00281893" w:rsidRPr="00CD4FB0" w:rsidRDefault="0028189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224,683,817</w:t>
            </w:r>
          </w:p>
        </w:tc>
        <w:tc>
          <w:tcPr>
            <w:tcW w:w="2410" w:type="dxa"/>
            <w:tcBorders>
              <w:bottom w:val="nil"/>
            </w:tcBorders>
            <w:shd w:val="clear" w:color="auto" w:fill="auto"/>
          </w:tcPr>
          <w:p w14:paraId="4047CDE1" w14:textId="25B13687" w:rsidR="00281893" w:rsidRPr="00CD4FB0" w:rsidRDefault="00694F76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197</w:t>
            </w:r>
            <w:r w:rsidR="00281893" w:rsidRPr="00CD4FB0">
              <w:rPr>
                <w:rFonts w:ascii="BrowalliaUPC" w:hAnsi="BrowalliaUPC" w:cs="BrowalliaUPC"/>
                <w:sz w:val="28"/>
                <w:szCs w:val="28"/>
              </w:rPr>
              <w:t xml:space="preserve"> / 365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</w:tcPr>
          <w:p w14:paraId="1DB20423" w14:textId="30840610" w:rsidR="00281893" w:rsidRPr="00CD4FB0" w:rsidRDefault="00281893" w:rsidP="004E4F2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A759C3" w:rsidRPr="00CD4FB0">
              <w:rPr>
                <w:rFonts w:ascii="BrowalliaUPC" w:hAnsi="BrowalliaUPC" w:cs="BrowalliaUPC"/>
                <w:sz w:val="28"/>
                <w:szCs w:val="28"/>
              </w:rPr>
              <w:t>21,267,704</w:t>
            </w:r>
          </w:p>
        </w:tc>
      </w:tr>
      <w:tr w:rsidR="00281893" w:rsidRPr="00CD4FB0" w14:paraId="50B9C36A" w14:textId="77777777" w:rsidTr="004E4F24">
        <w:trPr>
          <w:trHeight w:val="103"/>
        </w:trPr>
        <w:tc>
          <w:tcPr>
            <w:tcW w:w="2543" w:type="dxa"/>
            <w:tcBorders>
              <w:bottom w:val="nil"/>
            </w:tcBorders>
            <w:shd w:val="clear" w:color="auto" w:fill="auto"/>
          </w:tcPr>
          <w:p w14:paraId="55328C7B" w14:textId="77777777" w:rsidR="00281893" w:rsidRPr="00CD4FB0" w:rsidRDefault="00281893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0F441F0E" w14:textId="77777777" w:rsidR="00281893" w:rsidRPr="00CD4FB0" w:rsidRDefault="0028189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nil"/>
            </w:tcBorders>
            <w:shd w:val="clear" w:color="auto" w:fill="auto"/>
          </w:tcPr>
          <w:p w14:paraId="436823CB" w14:textId="77777777" w:rsidR="00281893" w:rsidRPr="00CD4FB0" w:rsidRDefault="0028189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</w:tcPr>
          <w:p w14:paraId="0D31F612" w14:textId="47409653" w:rsidR="00281893" w:rsidRPr="00CD4FB0" w:rsidRDefault="00A759C3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198,593,731</w:t>
            </w:r>
          </w:p>
        </w:tc>
      </w:tr>
    </w:tbl>
    <w:p w14:paraId="4639810B" w14:textId="2A1B984C" w:rsidR="00281893" w:rsidRPr="00CD4FB0" w:rsidRDefault="00281893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7FAE70F3" w14:textId="62301635" w:rsidR="00576964" w:rsidRPr="00CD4FB0" w:rsidRDefault="00576964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69D0D9E0" w14:textId="0C43526D" w:rsidR="00576964" w:rsidRPr="00CD4FB0" w:rsidRDefault="00576964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0DBDD03B" w14:textId="45EA167D" w:rsidR="00576964" w:rsidRPr="00CD4FB0" w:rsidRDefault="00576964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406D95F2" w14:textId="471E4B44" w:rsidR="00576964" w:rsidRPr="00CD4FB0" w:rsidRDefault="00576964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703A4E2F" w14:textId="24237A07" w:rsidR="00576964" w:rsidRPr="00CD4FB0" w:rsidRDefault="00576964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000D316B" w14:textId="77777777" w:rsidR="00637327" w:rsidRPr="00CD4FB0" w:rsidRDefault="00637327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5F2C37FD" w14:textId="25B81DCD" w:rsidR="004C53F0" w:rsidRPr="00CD4FB0" w:rsidRDefault="004C53F0" w:rsidP="008467D7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clear" w:pos="1644"/>
          <w:tab w:val="left" w:pos="540"/>
          <w:tab w:val="num" w:pos="162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รายได้</w:t>
      </w:r>
    </w:p>
    <w:p w14:paraId="3E6CC98A" w14:textId="77777777" w:rsidR="004C53F0" w:rsidRPr="00CD4FB0" w:rsidRDefault="004C53F0" w:rsidP="004C53F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</w:p>
    <w:p w14:paraId="6E7C8ACC" w14:textId="52AFA210" w:rsidR="004C53F0" w:rsidRPr="00CD4FB0" w:rsidRDefault="004C53F0" w:rsidP="005C1CB6">
      <w:pPr>
        <w:pStyle w:val="ListParagraph"/>
        <w:tabs>
          <w:tab w:val="clear" w:pos="227"/>
          <w:tab w:val="clear" w:pos="454"/>
          <w:tab w:val="left" w:pos="441"/>
          <w:tab w:val="left" w:pos="540"/>
        </w:tabs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ข้อมูลการจำแนกรายได้ตามประเภทของสินค้าหรือบริการ และวิธีการบันทึกรายได้ </w:t>
      </w:r>
      <w:r w:rsidR="00B41C20" w:rsidRPr="00CD4FB0">
        <w:rPr>
          <w:rFonts w:ascii="BrowalliaUPC" w:hAnsi="BrowalliaUPC" w:cs="BrowalliaUPC"/>
          <w:sz w:val="28"/>
          <w:szCs w:val="28"/>
          <w:cs/>
        </w:rPr>
        <w:t>มี</w:t>
      </w:r>
      <w:r w:rsidRPr="00CD4FB0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3AE5A1E1" w14:textId="77777777" w:rsidR="004C53F0" w:rsidRPr="00CD4FB0" w:rsidRDefault="004C53F0" w:rsidP="004C53F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UPC" w:hAnsi="BrowalliaUPC" w:cs="BrowalliaUPC"/>
          <w:sz w:val="24"/>
          <w:szCs w:val="24"/>
          <w:u w:val="single"/>
          <w:lang w:val="en-GB"/>
        </w:rPr>
      </w:pPr>
    </w:p>
    <w:tbl>
      <w:tblPr>
        <w:tblStyle w:val="TableGrid1"/>
        <w:tblW w:w="9067" w:type="dxa"/>
        <w:tblInd w:w="2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3"/>
        <w:gridCol w:w="911"/>
        <w:gridCol w:w="897"/>
        <w:gridCol w:w="915"/>
        <w:gridCol w:w="988"/>
        <w:gridCol w:w="979"/>
        <w:gridCol w:w="999"/>
        <w:gridCol w:w="975"/>
        <w:gridCol w:w="960"/>
      </w:tblGrid>
      <w:tr w:rsidR="00C21946" w:rsidRPr="00CD4FB0" w14:paraId="07C13259" w14:textId="77777777">
        <w:tc>
          <w:tcPr>
            <w:tcW w:w="1443" w:type="dxa"/>
          </w:tcPr>
          <w:p w14:paraId="1677AA6A" w14:textId="77777777" w:rsidR="00C21946" w:rsidRPr="00CD4FB0" w:rsidRDefault="00C21946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7624" w:type="dxa"/>
            <w:gridSpan w:val="8"/>
            <w:hideMark/>
          </w:tcPr>
          <w:p w14:paraId="07D1694C" w14:textId="2C7E076E" w:rsidR="00C21946" w:rsidRPr="00CD4FB0" w:rsidRDefault="005C4F2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ล้านบาท</w:t>
            </w:r>
          </w:p>
        </w:tc>
      </w:tr>
      <w:tr w:rsidR="00C21946" w:rsidRPr="00CD4FB0" w14:paraId="75EA9F0F" w14:textId="77777777">
        <w:tc>
          <w:tcPr>
            <w:tcW w:w="1443" w:type="dxa"/>
          </w:tcPr>
          <w:p w14:paraId="19B53A7B" w14:textId="77777777" w:rsidR="00C21946" w:rsidRPr="00CD4FB0" w:rsidRDefault="00C21946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808" w:type="dxa"/>
            <w:gridSpan w:val="2"/>
            <w:hideMark/>
          </w:tcPr>
          <w:p w14:paraId="5545DDAB" w14:textId="47D66249" w:rsidR="00C21946" w:rsidRPr="00CD4FB0" w:rsidRDefault="00C21946" w:rsidP="0070262A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 New" w:hAnsi="Browallia New" w:cs="Browallia New"/>
                <w:sz w:val="22"/>
                <w:szCs w:val="22"/>
                <w:cs/>
              </w:rPr>
              <w:t>ขายเครื่อง</w:t>
            </w:r>
            <w:r w:rsidR="00317B68" w:rsidRPr="00CD4FB0">
              <w:rPr>
                <w:rFonts w:ascii="Browallia New" w:hAnsi="Browallia New" w:cs="Browallia New" w:hint="cs"/>
                <w:sz w:val="22"/>
                <w:szCs w:val="22"/>
                <w:cs/>
              </w:rPr>
              <w:t>มือและ</w:t>
            </w:r>
            <w:r w:rsidR="003250D2" w:rsidRPr="00CD4FB0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="00CA07F9" w:rsidRPr="00CD4FB0">
              <w:rPr>
                <w:rFonts w:ascii="Browallia New" w:hAnsi="Browallia New" w:cs="Browallia New" w:hint="cs"/>
                <w:sz w:val="22"/>
                <w:szCs w:val="22"/>
                <w:cs/>
              </w:rPr>
              <w:t>อุปกรณ์</w:t>
            </w:r>
            <w:r w:rsidR="004A07E5" w:rsidRPr="00CD4FB0">
              <w:rPr>
                <w:rFonts w:ascii="Browallia New" w:hAnsi="Browallia New" w:cs="Browallia New" w:hint="cs"/>
                <w:sz w:val="22"/>
                <w:szCs w:val="22"/>
                <w:cs/>
              </w:rPr>
              <w:t>ทางการ</w:t>
            </w:r>
            <w:r w:rsidR="00886651" w:rsidRPr="00CD4FB0">
              <w:rPr>
                <w:rFonts w:ascii="Browallia New" w:hAnsi="Browallia New" w:cs="Browallia New" w:hint="cs"/>
                <w:sz w:val="22"/>
                <w:szCs w:val="22"/>
                <w:cs/>
              </w:rPr>
              <w:t>แพทย์</w:t>
            </w:r>
            <w:r w:rsidR="003250D2" w:rsidRPr="00CD4FB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3250D2" w:rsidRPr="00CD4FB0">
              <w:rPr>
                <w:rFonts w:ascii="Browallia New" w:hAnsi="Browallia New" w:cs="Browallia New"/>
                <w:sz w:val="22"/>
                <w:szCs w:val="22"/>
                <w:cs/>
              </w:rPr>
              <w:br/>
            </w:r>
            <w:r w:rsidR="00601A63" w:rsidRPr="00CD4FB0">
              <w:rPr>
                <w:rFonts w:ascii="Browallia New" w:hAnsi="Browallia New" w:cs="Browallia New" w:hint="cs"/>
                <w:sz w:val="22"/>
                <w:szCs w:val="22"/>
                <w:cs/>
              </w:rPr>
              <w:t>วัสดุการแพทย์</w:t>
            </w:r>
          </w:p>
        </w:tc>
        <w:tc>
          <w:tcPr>
            <w:tcW w:w="1903" w:type="dxa"/>
            <w:gridSpan w:val="2"/>
            <w:hideMark/>
          </w:tcPr>
          <w:p w14:paraId="64C0514A" w14:textId="77777777" w:rsidR="00B801AD" w:rsidRPr="00CD4FB0" w:rsidRDefault="00B801AD" w:rsidP="00ED2399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246F908F" w14:textId="77777777" w:rsidR="008A0FC7" w:rsidRPr="00CD4FB0" w:rsidRDefault="00C21946" w:rsidP="008A0FC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D4FB0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1C66C389" w14:textId="67097B9D" w:rsidR="00C21946" w:rsidRPr="00CD4FB0" w:rsidRDefault="00891BEC" w:rsidP="00ED2399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</w:t>
            </w:r>
            <w:r w:rsidR="000F20E4" w:rsidRPr="00CD4FB0">
              <w:rPr>
                <w:rFonts w:ascii="Browallia New" w:hAnsi="Browallia New" w:cs="Browallia New" w:hint="cs"/>
                <w:sz w:val="22"/>
                <w:szCs w:val="22"/>
                <w:cs/>
              </w:rPr>
              <w:t>แพทย์</w:t>
            </w:r>
          </w:p>
        </w:tc>
        <w:tc>
          <w:tcPr>
            <w:tcW w:w="1978" w:type="dxa"/>
            <w:gridSpan w:val="2"/>
            <w:hideMark/>
          </w:tcPr>
          <w:p w14:paraId="2D683251" w14:textId="77777777" w:rsidR="00C21946" w:rsidRPr="00CD4FB0" w:rsidRDefault="00C2194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60B638D6" w14:textId="77777777" w:rsidR="00B801AD" w:rsidRPr="00CD4FB0" w:rsidRDefault="00B801AD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115F1536" w14:textId="3FA965E1" w:rsidR="00C21946" w:rsidRPr="00CD4FB0" w:rsidRDefault="00C2194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อื่นๆ</w:t>
            </w:r>
          </w:p>
        </w:tc>
        <w:tc>
          <w:tcPr>
            <w:tcW w:w="1935" w:type="dxa"/>
            <w:gridSpan w:val="2"/>
            <w:hideMark/>
          </w:tcPr>
          <w:p w14:paraId="07BD6C8C" w14:textId="77777777" w:rsidR="00C21946" w:rsidRPr="00CD4FB0" w:rsidRDefault="00C2194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7BE5F308" w14:textId="77777777" w:rsidR="00B801AD" w:rsidRPr="00CD4FB0" w:rsidRDefault="00B801AD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8F9E59E" w14:textId="5816C08E" w:rsidR="00C21946" w:rsidRPr="00CD4FB0" w:rsidRDefault="00C2194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</w:tr>
      <w:tr w:rsidR="005C4F26" w:rsidRPr="00CD4FB0" w14:paraId="4357BC63" w14:textId="77777777">
        <w:tc>
          <w:tcPr>
            <w:tcW w:w="1443" w:type="dxa"/>
          </w:tcPr>
          <w:p w14:paraId="44E4F949" w14:textId="77777777" w:rsidR="005C4F26" w:rsidRPr="00CD4FB0" w:rsidRDefault="005C4F26" w:rsidP="005C4F26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911" w:type="dxa"/>
            <w:hideMark/>
          </w:tcPr>
          <w:p w14:paraId="1F3C42A8" w14:textId="1FC4A0D7" w:rsidR="005C4F26" w:rsidRPr="00CD4FB0" w:rsidRDefault="005C4F26" w:rsidP="005C4F2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2565</w:t>
            </w:r>
          </w:p>
        </w:tc>
        <w:tc>
          <w:tcPr>
            <w:tcW w:w="897" w:type="dxa"/>
            <w:hideMark/>
          </w:tcPr>
          <w:p w14:paraId="65D5F867" w14:textId="252DB2E2" w:rsidR="005C4F26" w:rsidRPr="00CD4FB0" w:rsidRDefault="005C4F26" w:rsidP="005C4F2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915" w:type="dxa"/>
            <w:hideMark/>
          </w:tcPr>
          <w:p w14:paraId="5CA76B4C" w14:textId="293E6430" w:rsidR="005C4F26" w:rsidRPr="00CD4FB0" w:rsidRDefault="005C4F26" w:rsidP="005C4F2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2565</w:t>
            </w:r>
          </w:p>
        </w:tc>
        <w:tc>
          <w:tcPr>
            <w:tcW w:w="988" w:type="dxa"/>
            <w:hideMark/>
          </w:tcPr>
          <w:p w14:paraId="1DCC2152" w14:textId="760BF868" w:rsidR="005C4F26" w:rsidRPr="00CD4FB0" w:rsidRDefault="005C4F26" w:rsidP="005C4F2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979" w:type="dxa"/>
            <w:hideMark/>
          </w:tcPr>
          <w:p w14:paraId="3B27110B" w14:textId="2768285F" w:rsidR="005C4F26" w:rsidRPr="00CD4FB0" w:rsidRDefault="005C4F26" w:rsidP="005C4F2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2565</w:t>
            </w:r>
          </w:p>
        </w:tc>
        <w:tc>
          <w:tcPr>
            <w:tcW w:w="999" w:type="dxa"/>
            <w:hideMark/>
          </w:tcPr>
          <w:p w14:paraId="64C5AD0F" w14:textId="23600417" w:rsidR="005C4F26" w:rsidRPr="00CD4FB0" w:rsidRDefault="005C4F26" w:rsidP="005C4F2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975" w:type="dxa"/>
            <w:hideMark/>
          </w:tcPr>
          <w:p w14:paraId="0E8CFF08" w14:textId="4194FE71" w:rsidR="005C4F26" w:rsidRPr="00CD4FB0" w:rsidRDefault="005C4F26" w:rsidP="005C4F2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2565</w:t>
            </w:r>
          </w:p>
        </w:tc>
        <w:tc>
          <w:tcPr>
            <w:tcW w:w="960" w:type="dxa"/>
            <w:hideMark/>
          </w:tcPr>
          <w:p w14:paraId="52207C92" w14:textId="5EBF432E" w:rsidR="005C4F26" w:rsidRPr="00CD4FB0" w:rsidRDefault="005C4F26" w:rsidP="005C4F2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</w:tr>
      <w:tr w:rsidR="00C21946" w:rsidRPr="00CD4FB0" w14:paraId="49EEC343" w14:textId="77777777">
        <w:trPr>
          <w:trHeight w:val="297"/>
        </w:trPr>
        <w:tc>
          <w:tcPr>
            <w:tcW w:w="1443" w:type="dxa"/>
          </w:tcPr>
          <w:p w14:paraId="17E30985" w14:textId="77777777" w:rsidR="00C21946" w:rsidRPr="00CD4FB0" w:rsidRDefault="00C21946">
            <w:pPr>
              <w:rPr>
                <w:rFonts w:ascii="BrowalliaUPC" w:eastAsia="Calibri" w:hAnsi="BrowalliaUPC" w:cs="BrowalliaUPC"/>
                <w:sz w:val="22"/>
                <w:szCs w:val="22"/>
                <w:cs/>
              </w:rPr>
            </w:pPr>
          </w:p>
        </w:tc>
        <w:tc>
          <w:tcPr>
            <w:tcW w:w="911" w:type="dxa"/>
          </w:tcPr>
          <w:p w14:paraId="7BF0E7D6" w14:textId="77777777" w:rsidR="00C21946" w:rsidRPr="00CD4FB0" w:rsidRDefault="00C21946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897" w:type="dxa"/>
          </w:tcPr>
          <w:p w14:paraId="63FB099B" w14:textId="77777777" w:rsidR="00C21946" w:rsidRPr="00CD4FB0" w:rsidRDefault="00C21946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15" w:type="dxa"/>
          </w:tcPr>
          <w:p w14:paraId="30AC6BBB" w14:textId="77777777" w:rsidR="00C21946" w:rsidRPr="00CD4FB0" w:rsidRDefault="00C21946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88" w:type="dxa"/>
          </w:tcPr>
          <w:p w14:paraId="61ADB867" w14:textId="77777777" w:rsidR="00C21946" w:rsidRPr="00CD4FB0" w:rsidRDefault="00C21946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79" w:type="dxa"/>
          </w:tcPr>
          <w:p w14:paraId="60882E98" w14:textId="77777777" w:rsidR="00C21946" w:rsidRPr="00CD4FB0" w:rsidRDefault="00C21946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99" w:type="dxa"/>
          </w:tcPr>
          <w:p w14:paraId="63705BA0" w14:textId="77777777" w:rsidR="00C21946" w:rsidRPr="00CD4FB0" w:rsidRDefault="00C21946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75" w:type="dxa"/>
          </w:tcPr>
          <w:p w14:paraId="6878043B" w14:textId="77777777" w:rsidR="00C21946" w:rsidRPr="00CD4FB0" w:rsidRDefault="00C21946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60" w:type="dxa"/>
          </w:tcPr>
          <w:p w14:paraId="5F4735FB" w14:textId="77777777" w:rsidR="00C21946" w:rsidRPr="00CD4FB0" w:rsidRDefault="00C21946">
            <w:pPr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5C4F26" w:rsidRPr="00CD4FB0" w14:paraId="4DE09E38" w14:textId="77777777">
        <w:tc>
          <w:tcPr>
            <w:tcW w:w="1443" w:type="dxa"/>
            <w:hideMark/>
          </w:tcPr>
          <w:p w14:paraId="67C5BC73" w14:textId="1572DF0B" w:rsidR="005C4F26" w:rsidRPr="00CD4FB0" w:rsidRDefault="005C4F26" w:rsidP="005C4F26">
            <w:pPr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911" w:type="dxa"/>
          </w:tcPr>
          <w:p w14:paraId="27DB8330" w14:textId="552EC195" w:rsidR="005C4F26" w:rsidRPr="00CD4FB0" w:rsidRDefault="00BE75F9" w:rsidP="005C4F26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CD4FB0">
              <w:rPr>
                <w:rFonts w:ascii="BrowalliaUPC" w:eastAsia="Calibri" w:hAnsi="BrowalliaUPC" w:cs="BrowalliaUPC"/>
                <w:sz w:val="22"/>
                <w:szCs w:val="22"/>
              </w:rPr>
              <w:t>1,9</w:t>
            </w:r>
            <w:r w:rsidR="00323869" w:rsidRPr="00CD4FB0">
              <w:rPr>
                <w:rFonts w:ascii="BrowalliaUPC" w:eastAsia="Calibri" w:hAnsi="BrowalliaUPC" w:cs="BrowalliaUPC"/>
                <w:sz w:val="22"/>
                <w:szCs w:val="22"/>
              </w:rPr>
              <w:t>85</w:t>
            </w:r>
            <w:r w:rsidR="00032F28" w:rsidRPr="00CD4FB0">
              <w:rPr>
                <w:rFonts w:ascii="BrowalliaUPC" w:eastAsia="Calibri" w:hAnsi="BrowalliaUPC" w:cs="BrowalliaUPC"/>
                <w:sz w:val="22"/>
                <w:szCs w:val="22"/>
              </w:rPr>
              <w:t>.20</w:t>
            </w:r>
          </w:p>
        </w:tc>
        <w:tc>
          <w:tcPr>
            <w:tcW w:w="897" w:type="dxa"/>
          </w:tcPr>
          <w:p w14:paraId="2B448222" w14:textId="64556BE0" w:rsidR="005C4F26" w:rsidRPr="00CD4FB0" w:rsidRDefault="008B528A" w:rsidP="005C4F26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8B528A">
              <w:rPr>
                <w:rFonts w:ascii="BrowalliaUPC" w:eastAsia="Calibri" w:hAnsi="BrowalliaUPC" w:cs="BrowalliaUPC"/>
                <w:sz w:val="22"/>
                <w:szCs w:val="22"/>
              </w:rPr>
              <w:t>1</w:t>
            </w:r>
            <w:r w:rsidR="005C4F26" w:rsidRPr="00CD4FB0">
              <w:rPr>
                <w:rFonts w:ascii="BrowalliaUPC" w:eastAsia="Calibri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eastAsia="Calibri" w:hAnsi="BrowalliaUPC" w:cs="BrowalliaUPC"/>
                <w:sz w:val="22"/>
                <w:szCs w:val="22"/>
              </w:rPr>
              <w:t>606</w:t>
            </w:r>
            <w:r w:rsidR="005C4F26" w:rsidRPr="00CD4FB0">
              <w:rPr>
                <w:rFonts w:ascii="BrowalliaUPC" w:eastAsia="Calibri" w:hAnsi="BrowalliaUPC" w:cs="BrowalliaUPC"/>
                <w:sz w:val="22"/>
                <w:szCs w:val="22"/>
                <w:cs/>
              </w:rPr>
              <w:t>.</w:t>
            </w:r>
            <w:r w:rsidRPr="008B528A">
              <w:rPr>
                <w:rFonts w:ascii="BrowalliaUPC" w:eastAsia="Calibri" w:hAnsi="BrowalliaUPC" w:cs="BrowalliaUPC"/>
                <w:sz w:val="22"/>
                <w:szCs w:val="22"/>
              </w:rPr>
              <w:t>69</w:t>
            </w:r>
          </w:p>
        </w:tc>
        <w:tc>
          <w:tcPr>
            <w:tcW w:w="915" w:type="dxa"/>
          </w:tcPr>
          <w:p w14:paraId="7E4126F1" w14:textId="42241988" w:rsidR="005C4F26" w:rsidRPr="00CD4FB0" w:rsidRDefault="00BE75F9" w:rsidP="005C4F26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CD4FB0">
              <w:rPr>
                <w:rFonts w:ascii="BrowalliaUPC" w:eastAsia="Calibri" w:hAnsi="BrowalliaUPC" w:cs="BrowalliaUPC"/>
                <w:sz w:val="22"/>
                <w:szCs w:val="22"/>
              </w:rPr>
              <w:t>6.</w:t>
            </w:r>
            <w:r w:rsidR="00CD7946" w:rsidRPr="00CD4FB0">
              <w:rPr>
                <w:rFonts w:ascii="BrowalliaUPC" w:eastAsia="Calibri" w:hAnsi="BrowalliaUPC" w:cs="BrowalliaUPC"/>
                <w:sz w:val="22"/>
                <w:szCs w:val="22"/>
              </w:rPr>
              <w:t>59</w:t>
            </w:r>
          </w:p>
        </w:tc>
        <w:tc>
          <w:tcPr>
            <w:tcW w:w="988" w:type="dxa"/>
          </w:tcPr>
          <w:p w14:paraId="247FEE87" w14:textId="3075A7FA" w:rsidR="005C4F26" w:rsidRPr="00CD4FB0" w:rsidRDefault="008B528A" w:rsidP="005C4F26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8B528A">
              <w:rPr>
                <w:rFonts w:ascii="BrowalliaUPC" w:eastAsia="Calibri" w:hAnsi="BrowalliaUPC" w:cs="BrowalliaUPC"/>
                <w:sz w:val="22"/>
                <w:szCs w:val="22"/>
              </w:rPr>
              <w:t>4</w:t>
            </w:r>
            <w:r w:rsidR="005C4F26" w:rsidRPr="00CD4FB0">
              <w:rPr>
                <w:rFonts w:ascii="BrowalliaUPC" w:eastAsia="Calibri" w:hAnsi="BrowalliaUPC" w:cs="BrowalliaUPC"/>
                <w:sz w:val="22"/>
                <w:szCs w:val="22"/>
                <w:cs/>
              </w:rPr>
              <w:t>.</w:t>
            </w:r>
            <w:r w:rsidRPr="008B528A">
              <w:rPr>
                <w:rFonts w:ascii="BrowalliaUPC" w:eastAsia="Calibri" w:hAnsi="BrowalliaUPC" w:cs="BrowalliaUPC"/>
                <w:sz w:val="22"/>
                <w:szCs w:val="22"/>
              </w:rPr>
              <w:t>01</w:t>
            </w:r>
          </w:p>
        </w:tc>
        <w:tc>
          <w:tcPr>
            <w:tcW w:w="979" w:type="dxa"/>
          </w:tcPr>
          <w:p w14:paraId="5AEE7800" w14:textId="6EE360BA" w:rsidR="005C4F26" w:rsidRPr="00CD4FB0" w:rsidRDefault="004B69F0" w:rsidP="00F6110C">
            <w:pPr>
              <w:jc w:val="center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CD4FB0">
              <w:rPr>
                <w:rFonts w:ascii="BrowalliaUPC" w:eastAsia="Calibri" w:hAnsi="BrowalliaUPC" w:cs="BrowalliaUPC" w:hint="cs"/>
                <w:sz w:val="22"/>
                <w:szCs w:val="22"/>
                <w:cs/>
              </w:rPr>
              <w:t xml:space="preserve">         </w:t>
            </w:r>
            <w:r w:rsidR="00F6110C" w:rsidRPr="00CD4FB0">
              <w:rPr>
                <w:rFonts w:ascii="BrowalliaUPC" w:eastAsia="Calibri" w:hAnsi="BrowalliaUPC" w:cs="BrowalliaUPC"/>
                <w:sz w:val="22"/>
                <w:szCs w:val="22"/>
              </w:rPr>
              <w:t>-</w:t>
            </w:r>
          </w:p>
        </w:tc>
        <w:tc>
          <w:tcPr>
            <w:tcW w:w="999" w:type="dxa"/>
          </w:tcPr>
          <w:p w14:paraId="097E725E" w14:textId="0AB0E71D" w:rsidR="005C4F26" w:rsidRPr="00CD4FB0" w:rsidRDefault="004B69F0" w:rsidP="00F6110C">
            <w:pPr>
              <w:jc w:val="center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CD4FB0">
              <w:rPr>
                <w:rFonts w:ascii="BrowalliaUPC" w:eastAsia="Calibri" w:hAnsi="BrowalliaUPC" w:cs="BrowalliaUPC" w:hint="cs"/>
                <w:sz w:val="22"/>
                <w:szCs w:val="22"/>
                <w:cs/>
              </w:rPr>
              <w:t xml:space="preserve">         </w:t>
            </w:r>
            <w:r w:rsidR="005C4F26" w:rsidRPr="00CD4FB0">
              <w:rPr>
                <w:rFonts w:ascii="BrowalliaUPC" w:eastAsia="Calibri" w:hAnsi="BrowalliaUPC" w:cs="BrowalliaUPC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</w:tcPr>
          <w:p w14:paraId="52F635DF" w14:textId="17A76030" w:rsidR="005C4F26" w:rsidRPr="00CD4FB0" w:rsidRDefault="00323869" w:rsidP="005C4F26">
            <w:pPr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="00032F28" w:rsidRPr="00CD4FB0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9</w:t>
            </w:r>
            <w:r w:rsidR="00032F28" w:rsidRPr="00CD4FB0">
              <w:rPr>
                <w:rFonts w:ascii="BrowalliaUPC" w:hAnsi="BrowalliaUPC" w:cs="BrowalliaUPC"/>
                <w:sz w:val="22"/>
                <w:szCs w:val="22"/>
              </w:rPr>
              <w:t>91.</w:t>
            </w:r>
            <w:r w:rsidR="00CD7946" w:rsidRPr="00CD4FB0">
              <w:rPr>
                <w:rFonts w:ascii="BrowalliaUPC" w:hAnsi="BrowalliaUPC" w:cs="BrowalliaUPC"/>
                <w:sz w:val="22"/>
                <w:szCs w:val="22"/>
              </w:rPr>
              <w:t>79</w:t>
            </w:r>
          </w:p>
        </w:tc>
        <w:tc>
          <w:tcPr>
            <w:tcW w:w="960" w:type="dxa"/>
          </w:tcPr>
          <w:p w14:paraId="4A7D8EEB" w14:textId="29DBD33B" w:rsidR="005C4F26" w:rsidRPr="00CD4FB0" w:rsidRDefault="008B528A" w:rsidP="005C4F26">
            <w:pPr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="005C4F26"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610</w:t>
            </w:r>
            <w:r w:rsidR="005C4F26" w:rsidRPr="00CD4FB0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70</w:t>
            </w:r>
          </w:p>
        </w:tc>
      </w:tr>
      <w:tr w:rsidR="005C4F26" w:rsidRPr="00CD4FB0" w14:paraId="0E7E6940" w14:textId="77777777">
        <w:tc>
          <w:tcPr>
            <w:tcW w:w="1443" w:type="dxa"/>
            <w:hideMark/>
          </w:tcPr>
          <w:p w14:paraId="3D22A3CF" w14:textId="157D7D74" w:rsidR="005C4F26" w:rsidRPr="00CD4FB0" w:rsidRDefault="005C4F26" w:rsidP="005C4F26">
            <w:pPr>
              <w:ind w:right="-69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911" w:type="dxa"/>
          </w:tcPr>
          <w:p w14:paraId="74F31164" w14:textId="56CC5FAD" w:rsidR="005C4F26" w:rsidRPr="00CD4FB0" w:rsidRDefault="004B69F0" w:rsidP="005C4F26">
            <w:pPr>
              <w:pBdr>
                <w:bottom w:val="single" w:sz="4" w:space="1" w:color="auto"/>
              </w:pBdr>
              <w:jc w:val="center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CD4FB0">
              <w:rPr>
                <w:rFonts w:ascii="BrowalliaUPC" w:eastAsia="Calibri" w:hAnsi="BrowalliaUPC" w:cs="BrowalliaUPC" w:hint="cs"/>
                <w:sz w:val="22"/>
                <w:szCs w:val="22"/>
                <w:cs/>
              </w:rPr>
              <w:t xml:space="preserve">      </w:t>
            </w:r>
            <w:r w:rsidR="00BE75F9" w:rsidRPr="00CD4FB0">
              <w:rPr>
                <w:rFonts w:ascii="BrowalliaUPC" w:eastAsia="Calibri" w:hAnsi="BrowalliaUPC" w:cs="BrowalliaUPC"/>
                <w:sz w:val="22"/>
                <w:szCs w:val="22"/>
              </w:rPr>
              <w:t>-</w:t>
            </w:r>
          </w:p>
        </w:tc>
        <w:tc>
          <w:tcPr>
            <w:tcW w:w="897" w:type="dxa"/>
          </w:tcPr>
          <w:p w14:paraId="2BEF1753" w14:textId="4F9D181F" w:rsidR="005C4F26" w:rsidRPr="00CD4FB0" w:rsidRDefault="005C4F26" w:rsidP="005C4F26">
            <w:pPr>
              <w:pBdr>
                <w:bottom w:val="single" w:sz="4" w:space="1" w:color="auto"/>
              </w:pBdr>
              <w:jc w:val="center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CD4FB0">
              <w:rPr>
                <w:rFonts w:ascii="BrowalliaUPC" w:eastAsia="Calibri" w:hAnsi="BrowalliaUPC" w:cs="BrowalliaUPC"/>
                <w:sz w:val="22"/>
                <w:szCs w:val="22"/>
                <w:cs/>
              </w:rPr>
              <w:t xml:space="preserve">    </w:t>
            </w:r>
            <w:r w:rsidR="004B69F0" w:rsidRPr="00CD4FB0">
              <w:rPr>
                <w:rFonts w:ascii="BrowalliaUPC" w:eastAsia="Calibri" w:hAnsi="BrowalliaUPC" w:cs="BrowalliaUPC" w:hint="cs"/>
                <w:sz w:val="22"/>
                <w:szCs w:val="22"/>
                <w:cs/>
              </w:rPr>
              <w:t xml:space="preserve">   </w:t>
            </w:r>
            <w:r w:rsidRPr="00CD4FB0">
              <w:rPr>
                <w:rFonts w:ascii="BrowalliaUPC" w:eastAsia="Calibri" w:hAnsi="BrowalliaUPC" w:cs="BrowalliaUPC"/>
                <w:sz w:val="22"/>
                <w:szCs w:val="22"/>
                <w:cs/>
              </w:rPr>
              <w:t>-</w:t>
            </w:r>
          </w:p>
        </w:tc>
        <w:tc>
          <w:tcPr>
            <w:tcW w:w="915" w:type="dxa"/>
          </w:tcPr>
          <w:p w14:paraId="0E5E9782" w14:textId="251016CA" w:rsidR="005C4F26" w:rsidRPr="00CD4FB0" w:rsidRDefault="00323869" w:rsidP="005C4F26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CD4FB0">
              <w:rPr>
                <w:rFonts w:ascii="BrowalliaUPC" w:eastAsia="Calibri" w:hAnsi="BrowalliaUPC" w:cs="BrowalliaUPC"/>
                <w:sz w:val="22"/>
                <w:szCs w:val="22"/>
              </w:rPr>
              <w:t>7.</w:t>
            </w:r>
            <w:r w:rsidR="00CD7946" w:rsidRPr="00CD4FB0">
              <w:rPr>
                <w:rFonts w:ascii="BrowalliaUPC" w:eastAsia="Calibri" w:hAnsi="BrowalliaUPC" w:cs="BrowalliaUPC"/>
                <w:sz w:val="22"/>
                <w:szCs w:val="22"/>
              </w:rPr>
              <w:t>48</w:t>
            </w:r>
          </w:p>
        </w:tc>
        <w:tc>
          <w:tcPr>
            <w:tcW w:w="988" w:type="dxa"/>
          </w:tcPr>
          <w:p w14:paraId="5DE70D39" w14:textId="0D061915" w:rsidR="005C4F26" w:rsidRPr="00CD4FB0" w:rsidRDefault="008B528A" w:rsidP="005C4F26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8B528A">
              <w:rPr>
                <w:rFonts w:ascii="BrowalliaUPC" w:eastAsia="Calibri" w:hAnsi="BrowalliaUPC" w:cs="BrowalliaUPC"/>
                <w:sz w:val="22"/>
                <w:szCs w:val="22"/>
              </w:rPr>
              <w:t>6</w:t>
            </w:r>
            <w:r w:rsidR="005C4F26" w:rsidRPr="00CD4FB0">
              <w:rPr>
                <w:rFonts w:ascii="BrowalliaUPC" w:eastAsia="Calibri" w:hAnsi="BrowalliaUPC" w:cs="BrowalliaUPC"/>
                <w:sz w:val="22"/>
                <w:szCs w:val="22"/>
                <w:cs/>
              </w:rPr>
              <w:t>.</w:t>
            </w:r>
            <w:r w:rsidRPr="008B528A">
              <w:rPr>
                <w:rFonts w:ascii="BrowalliaUPC" w:eastAsia="Calibri" w:hAnsi="BrowalliaUPC" w:cs="BrowalliaUPC"/>
                <w:sz w:val="22"/>
                <w:szCs w:val="22"/>
              </w:rPr>
              <w:t>98</w:t>
            </w:r>
          </w:p>
        </w:tc>
        <w:tc>
          <w:tcPr>
            <w:tcW w:w="979" w:type="dxa"/>
          </w:tcPr>
          <w:p w14:paraId="03F329FD" w14:textId="15215FB5" w:rsidR="005C4F26" w:rsidRPr="00CD4FB0" w:rsidRDefault="00323869" w:rsidP="005C4F26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eastAsia="Calibri" w:hAnsi="BrowalliaUPC" w:cs="BrowalliaUPC"/>
                <w:sz w:val="22"/>
                <w:szCs w:val="22"/>
              </w:rPr>
              <w:t>10.3</w:t>
            </w:r>
            <w:r w:rsidR="00CD7946" w:rsidRPr="00CD4FB0">
              <w:rPr>
                <w:rFonts w:ascii="BrowalliaUPC" w:eastAsia="Calibri" w:hAnsi="BrowalliaUPC" w:cs="BrowalliaUPC"/>
                <w:sz w:val="22"/>
                <w:szCs w:val="22"/>
              </w:rPr>
              <w:t>3</w:t>
            </w:r>
          </w:p>
        </w:tc>
        <w:tc>
          <w:tcPr>
            <w:tcW w:w="999" w:type="dxa"/>
          </w:tcPr>
          <w:p w14:paraId="229E8011" w14:textId="7463064C" w:rsidR="005C4F26" w:rsidRPr="00CD4FB0" w:rsidRDefault="008B528A" w:rsidP="005C4F26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8B528A">
              <w:rPr>
                <w:rFonts w:ascii="BrowalliaUPC" w:eastAsia="Calibri" w:hAnsi="BrowalliaUPC" w:cs="BrowalliaUPC"/>
                <w:sz w:val="22"/>
                <w:szCs w:val="22"/>
              </w:rPr>
              <w:t>3</w:t>
            </w:r>
            <w:r w:rsidR="005C4F26" w:rsidRPr="00CD4FB0">
              <w:rPr>
                <w:rFonts w:ascii="BrowalliaUPC" w:eastAsia="Calibri" w:hAnsi="BrowalliaUPC" w:cs="BrowalliaUPC"/>
                <w:sz w:val="22"/>
                <w:szCs w:val="22"/>
                <w:cs/>
              </w:rPr>
              <w:t>.</w:t>
            </w:r>
            <w:r w:rsidRPr="008B528A">
              <w:rPr>
                <w:rFonts w:ascii="BrowalliaUPC" w:eastAsia="Calibri" w:hAnsi="BrowalliaUPC" w:cs="BrowalliaUPC"/>
                <w:sz w:val="22"/>
                <w:szCs w:val="22"/>
              </w:rPr>
              <w:t>43</w:t>
            </w:r>
          </w:p>
        </w:tc>
        <w:tc>
          <w:tcPr>
            <w:tcW w:w="975" w:type="dxa"/>
          </w:tcPr>
          <w:p w14:paraId="35A3C5A6" w14:textId="21456DD1" w:rsidR="005C4F26" w:rsidRPr="00CD4FB0" w:rsidRDefault="00323869" w:rsidP="005C4F26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17.8</w:t>
            </w:r>
            <w:r w:rsidR="00CD7946" w:rsidRPr="00CD4FB0">
              <w:rPr>
                <w:rFonts w:ascii="BrowalliaUPC" w:hAnsi="BrowalliaUPC" w:cs="BrowalliaUPC"/>
                <w:sz w:val="22"/>
                <w:szCs w:val="22"/>
              </w:rPr>
              <w:t>1</w:t>
            </w:r>
          </w:p>
        </w:tc>
        <w:tc>
          <w:tcPr>
            <w:tcW w:w="960" w:type="dxa"/>
          </w:tcPr>
          <w:p w14:paraId="66E230FE" w14:textId="09AE0151" w:rsidR="005C4F26" w:rsidRPr="00CD4FB0" w:rsidRDefault="008B528A" w:rsidP="005C4F26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10</w:t>
            </w:r>
            <w:r w:rsidR="005C4F26" w:rsidRPr="00CD4FB0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41</w:t>
            </w:r>
          </w:p>
        </w:tc>
      </w:tr>
      <w:tr w:rsidR="005C4F26" w:rsidRPr="00CD4FB0" w14:paraId="68BEE2D7" w14:textId="77777777">
        <w:tc>
          <w:tcPr>
            <w:tcW w:w="1443" w:type="dxa"/>
            <w:hideMark/>
          </w:tcPr>
          <w:p w14:paraId="22988216" w14:textId="751C9F74" w:rsidR="005C4F26" w:rsidRPr="00CD4FB0" w:rsidRDefault="005C4F26" w:rsidP="005C4F26">
            <w:pPr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911" w:type="dxa"/>
          </w:tcPr>
          <w:p w14:paraId="4FC3448F" w14:textId="0B21C178" w:rsidR="005C4F26" w:rsidRPr="00CD4FB0" w:rsidRDefault="00BE75F9" w:rsidP="005C4F2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="00032F28" w:rsidRPr="00CD4FB0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9</w:t>
            </w:r>
            <w:r w:rsidR="00032F28" w:rsidRPr="00CD4FB0">
              <w:rPr>
                <w:rFonts w:ascii="BrowalliaUPC" w:hAnsi="BrowalliaUPC" w:cs="BrowalliaUPC"/>
                <w:sz w:val="22"/>
                <w:szCs w:val="22"/>
              </w:rPr>
              <w:t>85.2</w:t>
            </w:r>
            <w:r w:rsidR="00CD7946" w:rsidRPr="00CD4FB0">
              <w:rPr>
                <w:rFonts w:ascii="BrowalliaUPC" w:hAnsi="BrowalliaUPC" w:cs="BrowalliaUPC"/>
                <w:sz w:val="22"/>
                <w:szCs w:val="22"/>
              </w:rPr>
              <w:t>0</w:t>
            </w:r>
          </w:p>
        </w:tc>
        <w:tc>
          <w:tcPr>
            <w:tcW w:w="897" w:type="dxa"/>
          </w:tcPr>
          <w:p w14:paraId="1129EF21" w14:textId="2E9A2D34" w:rsidR="005C4F26" w:rsidRPr="00CD4FB0" w:rsidRDefault="008B528A" w:rsidP="005C4F2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="005C4F26"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606</w:t>
            </w:r>
            <w:r w:rsidR="005C4F26" w:rsidRPr="00CD4FB0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69</w:t>
            </w:r>
          </w:p>
        </w:tc>
        <w:tc>
          <w:tcPr>
            <w:tcW w:w="915" w:type="dxa"/>
          </w:tcPr>
          <w:p w14:paraId="10C77BEA" w14:textId="34EDA4A6" w:rsidR="005C4F26" w:rsidRPr="00CD4FB0" w:rsidRDefault="00323869" w:rsidP="005C4F2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14.</w:t>
            </w:r>
            <w:r w:rsidR="00CD7946" w:rsidRPr="00CD4FB0">
              <w:rPr>
                <w:rFonts w:ascii="BrowalliaUPC" w:hAnsi="BrowalliaUPC" w:cs="BrowalliaUPC"/>
                <w:sz w:val="22"/>
                <w:szCs w:val="22"/>
              </w:rPr>
              <w:t>07</w:t>
            </w:r>
          </w:p>
        </w:tc>
        <w:tc>
          <w:tcPr>
            <w:tcW w:w="988" w:type="dxa"/>
          </w:tcPr>
          <w:p w14:paraId="4FE978F4" w14:textId="66F79461" w:rsidR="005C4F26" w:rsidRPr="00CD4FB0" w:rsidRDefault="008B528A" w:rsidP="005C4F2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10</w:t>
            </w:r>
            <w:r w:rsidR="005C4F26" w:rsidRPr="00CD4FB0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99</w:t>
            </w:r>
          </w:p>
        </w:tc>
        <w:tc>
          <w:tcPr>
            <w:tcW w:w="979" w:type="dxa"/>
          </w:tcPr>
          <w:p w14:paraId="4AD20447" w14:textId="7F974BAF" w:rsidR="005C4F26" w:rsidRPr="00CD4FB0" w:rsidRDefault="00323869" w:rsidP="005C4F2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10.3</w:t>
            </w:r>
            <w:r w:rsidR="00CD7946" w:rsidRPr="00CD4FB0">
              <w:rPr>
                <w:rFonts w:ascii="BrowalliaUPC" w:hAnsi="BrowalliaUPC" w:cs="BrowalliaUPC"/>
                <w:sz w:val="22"/>
                <w:szCs w:val="22"/>
              </w:rPr>
              <w:t>3</w:t>
            </w:r>
          </w:p>
        </w:tc>
        <w:tc>
          <w:tcPr>
            <w:tcW w:w="999" w:type="dxa"/>
          </w:tcPr>
          <w:p w14:paraId="75FAF740" w14:textId="6FE532A7" w:rsidR="005C4F26" w:rsidRPr="00CD4FB0" w:rsidRDefault="008B528A" w:rsidP="005C4F2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3</w:t>
            </w:r>
            <w:r w:rsidR="005C4F26" w:rsidRPr="00CD4FB0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43</w:t>
            </w:r>
          </w:p>
        </w:tc>
        <w:tc>
          <w:tcPr>
            <w:tcW w:w="975" w:type="dxa"/>
          </w:tcPr>
          <w:p w14:paraId="37EC3BD3" w14:textId="4FC171AF" w:rsidR="005C4F26" w:rsidRPr="00CD4FB0" w:rsidRDefault="00BE75F9" w:rsidP="005C4F2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2,009.60</w:t>
            </w:r>
          </w:p>
        </w:tc>
        <w:tc>
          <w:tcPr>
            <w:tcW w:w="960" w:type="dxa"/>
          </w:tcPr>
          <w:p w14:paraId="7CBFE4F1" w14:textId="71241C67" w:rsidR="005C4F26" w:rsidRPr="00CD4FB0" w:rsidRDefault="008B528A" w:rsidP="005C4F2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="005C4F26"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621</w:t>
            </w:r>
            <w:r w:rsidR="005C4F26" w:rsidRPr="00CD4FB0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11</w:t>
            </w:r>
          </w:p>
        </w:tc>
      </w:tr>
    </w:tbl>
    <w:p w14:paraId="68C01B86" w14:textId="77777777" w:rsidR="005C4F26" w:rsidRPr="00CD4FB0" w:rsidRDefault="005C4F26" w:rsidP="002F577F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</w:p>
    <w:p w14:paraId="1F239423" w14:textId="64F4C5CB" w:rsidR="00933CF0" w:rsidRPr="00CD4FB0" w:rsidRDefault="00933CF0" w:rsidP="00A85150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บริษัทได้เปิดเผยข้อมูลการจำแนกรายได้ตามกลุ่มลูกค้า </w:t>
      </w:r>
      <w:r w:rsidR="007D7C58" w:rsidRPr="00CD4FB0">
        <w:rPr>
          <w:rFonts w:ascii="BrowalliaUPC" w:hAnsi="BrowalliaUPC" w:cs="BrowalliaUPC"/>
          <w:sz w:val="28"/>
          <w:szCs w:val="28"/>
          <w:cs/>
        </w:rPr>
        <w:t>มี</w:t>
      </w:r>
      <w:r w:rsidRPr="00CD4FB0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0348E059" w14:textId="77777777" w:rsidR="009E5404" w:rsidRPr="00CD4FB0" w:rsidRDefault="009E5404" w:rsidP="00933CF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Style w:val="TableGrid1"/>
        <w:tblW w:w="9067" w:type="dxa"/>
        <w:tblInd w:w="2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3"/>
        <w:gridCol w:w="911"/>
        <w:gridCol w:w="897"/>
        <w:gridCol w:w="915"/>
        <w:gridCol w:w="988"/>
        <w:gridCol w:w="979"/>
        <w:gridCol w:w="999"/>
        <w:gridCol w:w="975"/>
        <w:gridCol w:w="960"/>
      </w:tblGrid>
      <w:tr w:rsidR="00E66A7C" w:rsidRPr="00CD4FB0" w14:paraId="654724D9" w14:textId="77777777" w:rsidTr="00C21946">
        <w:tc>
          <w:tcPr>
            <w:tcW w:w="1443" w:type="dxa"/>
          </w:tcPr>
          <w:p w14:paraId="5953AE51" w14:textId="77777777" w:rsidR="00E66A7C" w:rsidRPr="00CD4FB0" w:rsidRDefault="00E66A7C" w:rsidP="00A60ED3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7624" w:type="dxa"/>
            <w:gridSpan w:val="8"/>
            <w:hideMark/>
          </w:tcPr>
          <w:p w14:paraId="7A5335E2" w14:textId="691E0CDD" w:rsidR="00E66A7C" w:rsidRPr="00CD4FB0" w:rsidRDefault="005C4F26" w:rsidP="00A60ED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ล้านบาท</w:t>
            </w:r>
          </w:p>
        </w:tc>
      </w:tr>
      <w:tr w:rsidR="00E66A7C" w:rsidRPr="00CD4FB0" w14:paraId="3A8F7280" w14:textId="77777777" w:rsidTr="00C21946">
        <w:tc>
          <w:tcPr>
            <w:tcW w:w="1443" w:type="dxa"/>
          </w:tcPr>
          <w:p w14:paraId="755D7B82" w14:textId="77777777" w:rsidR="00E66A7C" w:rsidRPr="00CD4FB0" w:rsidRDefault="00E66A7C" w:rsidP="00A60ED3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808" w:type="dxa"/>
            <w:gridSpan w:val="2"/>
            <w:hideMark/>
          </w:tcPr>
          <w:p w14:paraId="38A56105" w14:textId="44FBF93A" w:rsidR="00E66A7C" w:rsidRPr="00CD4FB0" w:rsidRDefault="006E06D4" w:rsidP="00A60ED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 New" w:hAnsi="Browallia New" w:cs="Browallia New"/>
                <w:sz w:val="22"/>
                <w:szCs w:val="22"/>
                <w:cs/>
              </w:rPr>
              <w:t>ขายเครื่อง</w:t>
            </w:r>
            <w:r w:rsidRPr="00CD4FB0">
              <w:rPr>
                <w:rFonts w:ascii="Browallia New" w:hAnsi="Browallia New" w:cs="Browallia New" w:hint="cs"/>
                <w:sz w:val="22"/>
                <w:szCs w:val="22"/>
                <w:cs/>
              </w:rPr>
              <w:t>มือและ</w:t>
            </w:r>
            <w:r w:rsidR="003250D2" w:rsidRPr="00CD4FB0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CD4FB0">
              <w:rPr>
                <w:rFonts w:ascii="Browallia New" w:hAnsi="Browallia New" w:cs="Browallia New" w:hint="cs"/>
                <w:sz w:val="22"/>
                <w:szCs w:val="22"/>
                <w:cs/>
              </w:rPr>
              <w:t>อุปกรณ์ทางการแพทย์</w:t>
            </w:r>
            <w:r w:rsidR="003250D2" w:rsidRPr="00CD4FB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3250D2" w:rsidRPr="00CD4FB0">
              <w:rPr>
                <w:rFonts w:ascii="Browallia New" w:hAnsi="Browallia New" w:cs="Browallia New"/>
                <w:sz w:val="22"/>
                <w:szCs w:val="22"/>
                <w:cs/>
              </w:rPr>
              <w:br/>
            </w:r>
            <w:r w:rsidRPr="00CD4FB0">
              <w:rPr>
                <w:rFonts w:ascii="Browallia New" w:hAnsi="Browallia New" w:cs="Browallia New" w:hint="cs"/>
                <w:sz w:val="22"/>
                <w:szCs w:val="22"/>
                <w:cs/>
              </w:rPr>
              <w:t>วัสดุการแพทย์</w:t>
            </w:r>
          </w:p>
        </w:tc>
        <w:tc>
          <w:tcPr>
            <w:tcW w:w="1903" w:type="dxa"/>
            <w:gridSpan w:val="2"/>
            <w:hideMark/>
          </w:tcPr>
          <w:p w14:paraId="268F2BCC" w14:textId="77777777" w:rsidR="00B801AD" w:rsidRPr="00CD4FB0" w:rsidRDefault="00B801AD" w:rsidP="00F1286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3F81C24B" w14:textId="77777777" w:rsidR="008A0FC7" w:rsidRPr="00CD4FB0" w:rsidRDefault="006E06D4" w:rsidP="008A0FC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D4FB0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646566A9" w14:textId="70079C79" w:rsidR="00E66A7C" w:rsidRPr="00CD4FB0" w:rsidRDefault="006E06D4" w:rsidP="00F1286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978" w:type="dxa"/>
            <w:gridSpan w:val="2"/>
            <w:hideMark/>
          </w:tcPr>
          <w:p w14:paraId="21204534" w14:textId="77777777" w:rsidR="00E66A7C" w:rsidRPr="00CD4FB0" w:rsidRDefault="00E66A7C" w:rsidP="00A60ED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53A52DFA" w14:textId="77777777" w:rsidR="00B801AD" w:rsidRPr="00CD4FB0" w:rsidRDefault="00B801AD" w:rsidP="00A60ED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6E0B8D44" w14:textId="47885156" w:rsidR="00E66A7C" w:rsidRPr="00CD4FB0" w:rsidRDefault="00E66A7C" w:rsidP="00A60ED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อื่นๆ</w:t>
            </w:r>
          </w:p>
        </w:tc>
        <w:tc>
          <w:tcPr>
            <w:tcW w:w="1935" w:type="dxa"/>
            <w:gridSpan w:val="2"/>
            <w:hideMark/>
          </w:tcPr>
          <w:p w14:paraId="4C375E71" w14:textId="77777777" w:rsidR="00E66A7C" w:rsidRPr="00CD4FB0" w:rsidRDefault="00E66A7C" w:rsidP="00A60ED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278C9AAE" w14:textId="77777777" w:rsidR="00B801AD" w:rsidRPr="00CD4FB0" w:rsidRDefault="00B801AD" w:rsidP="00A60ED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32EEEE5" w14:textId="02E1B294" w:rsidR="00E66A7C" w:rsidRPr="00CD4FB0" w:rsidRDefault="00E66A7C" w:rsidP="00A60ED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</w:tr>
      <w:tr w:rsidR="00BE3DF3" w:rsidRPr="00CD4FB0" w14:paraId="2DB8A86B" w14:textId="77777777" w:rsidTr="00C21946">
        <w:tc>
          <w:tcPr>
            <w:tcW w:w="1443" w:type="dxa"/>
          </w:tcPr>
          <w:p w14:paraId="2C2871E5" w14:textId="77777777" w:rsidR="00BE3DF3" w:rsidRPr="00CD4FB0" w:rsidRDefault="00BE3DF3" w:rsidP="00BE3DF3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911" w:type="dxa"/>
            <w:hideMark/>
          </w:tcPr>
          <w:p w14:paraId="26A61D0F" w14:textId="5A099121" w:rsidR="00BE3DF3" w:rsidRPr="00CD4FB0" w:rsidRDefault="00BE3DF3" w:rsidP="00BE3DF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2565</w:t>
            </w:r>
          </w:p>
        </w:tc>
        <w:tc>
          <w:tcPr>
            <w:tcW w:w="897" w:type="dxa"/>
            <w:hideMark/>
          </w:tcPr>
          <w:p w14:paraId="4DB58B23" w14:textId="0B5EDA58" w:rsidR="00BE3DF3" w:rsidRPr="00CD4FB0" w:rsidRDefault="00BE3DF3" w:rsidP="00BE3DF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915" w:type="dxa"/>
            <w:hideMark/>
          </w:tcPr>
          <w:p w14:paraId="48A78A84" w14:textId="63D3E2A0" w:rsidR="00BE3DF3" w:rsidRPr="00CD4FB0" w:rsidRDefault="00BE3DF3" w:rsidP="00BE3DF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2565</w:t>
            </w:r>
          </w:p>
        </w:tc>
        <w:tc>
          <w:tcPr>
            <w:tcW w:w="988" w:type="dxa"/>
            <w:hideMark/>
          </w:tcPr>
          <w:p w14:paraId="5E79CAC2" w14:textId="5D54404E" w:rsidR="00BE3DF3" w:rsidRPr="00CD4FB0" w:rsidRDefault="00BE3DF3" w:rsidP="00BE3DF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979" w:type="dxa"/>
            <w:hideMark/>
          </w:tcPr>
          <w:p w14:paraId="01646865" w14:textId="212B4806" w:rsidR="00BE3DF3" w:rsidRPr="00CD4FB0" w:rsidRDefault="00BE3DF3" w:rsidP="00BE3DF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2565</w:t>
            </w:r>
          </w:p>
        </w:tc>
        <w:tc>
          <w:tcPr>
            <w:tcW w:w="999" w:type="dxa"/>
            <w:hideMark/>
          </w:tcPr>
          <w:p w14:paraId="04059E19" w14:textId="2FE0E2CD" w:rsidR="00BE3DF3" w:rsidRPr="00CD4FB0" w:rsidRDefault="00BE3DF3" w:rsidP="00BE3DF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975" w:type="dxa"/>
            <w:hideMark/>
          </w:tcPr>
          <w:p w14:paraId="668EC96C" w14:textId="70898C4A" w:rsidR="00BE3DF3" w:rsidRPr="00CD4FB0" w:rsidRDefault="00BE3DF3" w:rsidP="00BE3DF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2565</w:t>
            </w:r>
          </w:p>
        </w:tc>
        <w:tc>
          <w:tcPr>
            <w:tcW w:w="960" w:type="dxa"/>
            <w:hideMark/>
          </w:tcPr>
          <w:p w14:paraId="0ED21D3F" w14:textId="5E11D8BA" w:rsidR="00BE3DF3" w:rsidRPr="00CD4FB0" w:rsidRDefault="00BE3DF3" w:rsidP="00BE3DF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</w:tr>
      <w:tr w:rsidR="00E66A7C" w:rsidRPr="00CD4FB0" w14:paraId="38ECBA94" w14:textId="77777777" w:rsidTr="00C21946">
        <w:trPr>
          <w:trHeight w:val="297"/>
        </w:trPr>
        <w:tc>
          <w:tcPr>
            <w:tcW w:w="1443" w:type="dxa"/>
          </w:tcPr>
          <w:p w14:paraId="2021E2FF" w14:textId="77777777" w:rsidR="00E66A7C" w:rsidRPr="00CD4FB0" w:rsidRDefault="00E66A7C" w:rsidP="00A60ED3">
            <w:pPr>
              <w:rPr>
                <w:rFonts w:ascii="BrowalliaUPC" w:eastAsia="Calibri" w:hAnsi="BrowalliaUPC" w:cs="BrowalliaUPC"/>
                <w:sz w:val="22"/>
                <w:szCs w:val="22"/>
                <w:cs/>
              </w:rPr>
            </w:pPr>
          </w:p>
        </w:tc>
        <w:tc>
          <w:tcPr>
            <w:tcW w:w="911" w:type="dxa"/>
          </w:tcPr>
          <w:p w14:paraId="4F0E071C" w14:textId="77777777" w:rsidR="00E66A7C" w:rsidRPr="00CD4FB0" w:rsidRDefault="00E66A7C" w:rsidP="00A60ED3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897" w:type="dxa"/>
          </w:tcPr>
          <w:p w14:paraId="68339908" w14:textId="77777777" w:rsidR="00E66A7C" w:rsidRPr="00CD4FB0" w:rsidRDefault="00E66A7C" w:rsidP="00A60ED3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15" w:type="dxa"/>
          </w:tcPr>
          <w:p w14:paraId="1E82BC46" w14:textId="77777777" w:rsidR="00E66A7C" w:rsidRPr="00CD4FB0" w:rsidRDefault="00E66A7C" w:rsidP="00A60ED3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88" w:type="dxa"/>
          </w:tcPr>
          <w:p w14:paraId="187D8048" w14:textId="77777777" w:rsidR="00E66A7C" w:rsidRPr="00CD4FB0" w:rsidRDefault="00E66A7C" w:rsidP="00A60ED3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79" w:type="dxa"/>
          </w:tcPr>
          <w:p w14:paraId="21AEFC23" w14:textId="77777777" w:rsidR="00E66A7C" w:rsidRPr="00CD4FB0" w:rsidRDefault="00E66A7C" w:rsidP="00A60ED3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99" w:type="dxa"/>
          </w:tcPr>
          <w:p w14:paraId="510B841C" w14:textId="77777777" w:rsidR="00E66A7C" w:rsidRPr="00CD4FB0" w:rsidRDefault="00E66A7C" w:rsidP="00A60ED3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75" w:type="dxa"/>
          </w:tcPr>
          <w:p w14:paraId="41D80542" w14:textId="77777777" w:rsidR="00E66A7C" w:rsidRPr="00CD4FB0" w:rsidRDefault="00E66A7C" w:rsidP="00A60ED3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60" w:type="dxa"/>
          </w:tcPr>
          <w:p w14:paraId="174E7BB6" w14:textId="77777777" w:rsidR="00E66A7C" w:rsidRPr="00CD4FB0" w:rsidRDefault="00E66A7C" w:rsidP="00A60ED3">
            <w:pPr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5C4F26" w:rsidRPr="00CD4FB0" w14:paraId="272FD794" w14:textId="77777777">
        <w:tc>
          <w:tcPr>
            <w:tcW w:w="1443" w:type="dxa"/>
            <w:hideMark/>
          </w:tcPr>
          <w:p w14:paraId="6CBE81DA" w14:textId="149F5358" w:rsidR="005C4F26" w:rsidRPr="00CD4FB0" w:rsidRDefault="005C4F26" w:rsidP="005C4F26">
            <w:pPr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เอกชน</w:t>
            </w:r>
          </w:p>
        </w:tc>
        <w:tc>
          <w:tcPr>
            <w:tcW w:w="911" w:type="dxa"/>
            <w:vAlign w:val="bottom"/>
          </w:tcPr>
          <w:p w14:paraId="638869FA" w14:textId="6E3DC3F9" w:rsidR="005C4F26" w:rsidRPr="00CD4FB0" w:rsidRDefault="00032F28" w:rsidP="005C4F26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CD4FB0">
              <w:rPr>
                <w:rFonts w:ascii="BrowalliaUPC" w:eastAsia="Calibri" w:hAnsi="BrowalliaUPC" w:cs="BrowalliaUPC"/>
                <w:sz w:val="22"/>
                <w:szCs w:val="22"/>
              </w:rPr>
              <w:t>1,311.55</w:t>
            </w:r>
          </w:p>
        </w:tc>
        <w:tc>
          <w:tcPr>
            <w:tcW w:w="897" w:type="dxa"/>
            <w:vAlign w:val="bottom"/>
          </w:tcPr>
          <w:p w14:paraId="03567750" w14:textId="3E621554" w:rsidR="005C4F26" w:rsidRPr="00CD4FB0" w:rsidRDefault="008B528A" w:rsidP="005C4F26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8B528A">
              <w:rPr>
                <w:rFonts w:ascii="BrowalliaUPC" w:eastAsia="Calibri" w:hAnsi="BrowalliaUPC" w:cs="BrowalliaUPC"/>
                <w:sz w:val="22"/>
                <w:szCs w:val="22"/>
              </w:rPr>
              <w:t>521</w:t>
            </w:r>
            <w:r w:rsidR="005C4F26" w:rsidRPr="00CD4FB0">
              <w:rPr>
                <w:rFonts w:ascii="BrowalliaUPC" w:eastAsia="Calibri" w:hAnsi="BrowalliaUPC" w:cs="BrowalliaUPC"/>
                <w:sz w:val="22"/>
                <w:szCs w:val="22"/>
                <w:cs/>
              </w:rPr>
              <w:t>.</w:t>
            </w:r>
            <w:r w:rsidRPr="008B528A">
              <w:rPr>
                <w:rFonts w:ascii="BrowalliaUPC" w:eastAsia="Calibri" w:hAnsi="BrowalliaUPC" w:cs="BrowalliaUPC"/>
                <w:sz w:val="22"/>
                <w:szCs w:val="22"/>
              </w:rPr>
              <w:t>76</w:t>
            </w:r>
          </w:p>
        </w:tc>
        <w:tc>
          <w:tcPr>
            <w:tcW w:w="915" w:type="dxa"/>
            <w:vAlign w:val="bottom"/>
          </w:tcPr>
          <w:p w14:paraId="272BE339" w14:textId="5715C0E3" w:rsidR="005C4F26" w:rsidRPr="00CD4FB0" w:rsidRDefault="00032F28" w:rsidP="005C4F26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CD4FB0">
              <w:rPr>
                <w:rFonts w:ascii="BrowalliaUPC" w:eastAsia="Calibri" w:hAnsi="BrowalliaUPC" w:cs="BrowalliaUPC"/>
                <w:sz w:val="22"/>
                <w:szCs w:val="22"/>
              </w:rPr>
              <w:t>4.3</w:t>
            </w:r>
            <w:r w:rsidR="00CD7946" w:rsidRPr="00CD4FB0">
              <w:rPr>
                <w:rFonts w:ascii="BrowalliaUPC" w:eastAsia="Calibri" w:hAnsi="BrowalliaUPC" w:cs="BrowalliaUPC"/>
                <w:sz w:val="22"/>
                <w:szCs w:val="22"/>
              </w:rPr>
              <w:t>4</w:t>
            </w:r>
          </w:p>
        </w:tc>
        <w:tc>
          <w:tcPr>
            <w:tcW w:w="988" w:type="dxa"/>
            <w:vAlign w:val="bottom"/>
          </w:tcPr>
          <w:p w14:paraId="59B8CD29" w14:textId="78CBA6F9" w:rsidR="005C4F26" w:rsidRPr="00CD4FB0" w:rsidRDefault="008B528A" w:rsidP="005C4F26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8B528A">
              <w:rPr>
                <w:rFonts w:ascii="BrowalliaUPC" w:eastAsia="Calibri" w:hAnsi="BrowalliaUPC" w:cs="BrowalliaUPC"/>
                <w:sz w:val="22"/>
                <w:szCs w:val="22"/>
              </w:rPr>
              <w:t>4</w:t>
            </w:r>
            <w:r w:rsidR="005C4F26" w:rsidRPr="00CD4FB0">
              <w:rPr>
                <w:rFonts w:ascii="BrowalliaUPC" w:eastAsia="Calibri" w:hAnsi="BrowalliaUPC" w:cs="BrowalliaUPC"/>
                <w:sz w:val="22"/>
                <w:szCs w:val="22"/>
                <w:cs/>
              </w:rPr>
              <w:t>.</w:t>
            </w:r>
            <w:r w:rsidRPr="008B528A">
              <w:rPr>
                <w:rFonts w:ascii="BrowalliaUPC" w:eastAsia="Calibri" w:hAnsi="BrowalliaUPC" w:cs="BrowalliaUPC"/>
                <w:sz w:val="22"/>
                <w:szCs w:val="22"/>
              </w:rPr>
              <w:t>26</w:t>
            </w:r>
          </w:p>
        </w:tc>
        <w:tc>
          <w:tcPr>
            <w:tcW w:w="979" w:type="dxa"/>
          </w:tcPr>
          <w:p w14:paraId="21A3745D" w14:textId="2E0E1545" w:rsidR="005C4F26" w:rsidRPr="00CD4FB0" w:rsidRDefault="006E06D4" w:rsidP="00EF1B90">
            <w:pPr>
              <w:jc w:val="center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CD4FB0">
              <w:rPr>
                <w:rFonts w:ascii="BrowalliaUPC" w:eastAsia="Calibri" w:hAnsi="BrowalliaUPC" w:cs="BrowalliaUPC" w:hint="cs"/>
                <w:sz w:val="22"/>
                <w:szCs w:val="22"/>
                <w:cs/>
              </w:rPr>
              <w:t xml:space="preserve">       </w:t>
            </w:r>
            <w:r w:rsidR="00EF1B90" w:rsidRPr="00CD4FB0">
              <w:rPr>
                <w:rFonts w:ascii="BrowalliaUPC" w:eastAsia="Calibri" w:hAnsi="BrowalliaUPC" w:cs="BrowalliaUPC"/>
                <w:sz w:val="22"/>
                <w:szCs w:val="22"/>
              </w:rPr>
              <w:t>-</w:t>
            </w:r>
          </w:p>
        </w:tc>
        <w:tc>
          <w:tcPr>
            <w:tcW w:w="999" w:type="dxa"/>
          </w:tcPr>
          <w:p w14:paraId="16B3DECB" w14:textId="0FEB2A74" w:rsidR="005C4F26" w:rsidRPr="00CD4FB0" w:rsidRDefault="005C4F26" w:rsidP="005C4F26">
            <w:pPr>
              <w:jc w:val="center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CD4FB0">
              <w:rPr>
                <w:rFonts w:ascii="BrowalliaUPC" w:eastAsia="Calibri" w:hAnsi="BrowalliaUPC" w:cs="BrowalliaUPC"/>
                <w:sz w:val="22"/>
                <w:szCs w:val="22"/>
                <w:cs/>
              </w:rPr>
              <w:t xml:space="preserve">      </w:t>
            </w:r>
            <w:r w:rsidR="00B63871" w:rsidRPr="00CD4FB0">
              <w:rPr>
                <w:rFonts w:ascii="BrowalliaUPC" w:eastAsia="Calibri" w:hAnsi="BrowalliaUPC" w:cs="BrowalliaUPC" w:hint="cs"/>
                <w:sz w:val="22"/>
                <w:szCs w:val="22"/>
                <w:cs/>
              </w:rPr>
              <w:t xml:space="preserve">  </w:t>
            </w:r>
            <w:r w:rsidRPr="00CD4FB0">
              <w:rPr>
                <w:rFonts w:ascii="BrowalliaUPC" w:eastAsia="Calibri" w:hAnsi="BrowalliaUPC" w:cs="BrowalliaUPC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  <w:vAlign w:val="bottom"/>
          </w:tcPr>
          <w:p w14:paraId="0D76BE68" w14:textId="211D2E88" w:rsidR="005C4F26" w:rsidRPr="00CD4FB0" w:rsidRDefault="00C05C4D" w:rsidP="005C4F26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1,315.8</w:t>
            </w:r>
            <w:r w:rsidR="00CD7946" w:rsidRPr="00CD4FB0">
              <w:rPr>
                <w:rFonts w:ascii="BrowalliaUPC" w:hAnsi="BrowalliaUPC" w:cs="BrowalliaUPC"/>
                <w:sz w:val="22"/>
                <w:szCs w:val="22"/>
              </w:rPr>
              <w:t>9</w:t>
            </w:r>
          </w:p>
        </w:tc>
        <w:tc>
          <w:tcPr>
            <w:tcW w:w="960" w:type="dxa"/>
            <w:vAlign w:val="bottom"/>
          </w:tcPr>
          <w:p w14:paraId="1F735926" w14:textId="00B4E014" w:rsidR="005C4F26" w:rsidRPr="00CD4FB0" w:rsidRDefault="008B528A" w:rsidP="005C4F26">
            <w:pPr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526</w:t>
            </w:r>
            <w:r w:rsidR="005C4F26" w:rsidRPr="00CD4FB0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02</w:t>
            </w:r>
          </w:p>
        </w:tc>
      </w:tr>
      <w:tr w:rsidR="005C4F26" w:rsidRPr="00CD4FB0" w14:paraId="1D7C65AA" w14:textId="77777777" w:rsidTr="00C21946">
        <w:tc>
          <w:tcPr>
            <w:tcW w:w="1443" w:type="dxa"/>
            <w:hideMark/>
          </w:tcPr>
          <w:p w14:paraId="716E1B42" w14:textId="3F4D15D5" w:rsidR="005C4F26" w:rsidRPr="00CD4FB0" w:rsidRDefault="005C4F26" w:rsidP="005C4F26">
            <w:pPr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รัฐบาล</w:t>
            </w:r>
          </w:p>
        </w:tc>
        <w:tc>
          <w:tcPr>
            <w:tcW w:w="911" w:type="dxa"/>
            <w:vAlign w:val="bottom"/>
          </w:tcPr>
          <w:p w14:paraId="2818B2A8" w14:textId="3908BF0C" w:rsidR="005C4F26" w:rsidRPr="00CD4FB0" w:rsidRDefault="00032F28" w:rsidP="005C4F26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CD4FB0">
              <w:rPr>
                <w:rFonts w:ascii="BrowalliaUPC" w:eastAsia="Calibri" w:hAnsi="BrowalliaUPC" w:cs="BrowalliaUPC"/>
                <w:sz w:val="22"/>
                <w:szCs w:val="22"/>
              </w:rPr>
              <w:t>673.65</w:t>
            </w:r>
          </w:p>
        </w:tc>
        <w:tc>
          <w:tcPr>
            <w:tcW w:w="897" w:type="dxa"/>
            <w:vAlign w:val="bottom"/>
          </w:tcPr>
          <w:p w14:paraId="568A9E49" w14:textId="16107CC1" w:rsidR="005C4F26" w:rsidRPr="00CD4FB0" w:rsidRDefault="008B528A" w:rsidP="005C4F26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8B528A">
              <w:rPr>
                <w:rFonts w:ascii="BrowalliaUPC" w:eastAsia="Calibri" w:hAnsi="BrowalliaUPC" w:cs="BrowalliaUPC"/>
                <w:sz w:val="22"/>
                <w:szCs w:val="22"/>
              </w:rPr>
              <w:t>1</w:t>
            </w:r>
            <w:r w:rsidR="005C4F26" w:rsidRPr="00CD4FB0">
              <w:rPr>
                <w:rFonts w:ascii="BrowalliaUPC" w:eastAsia="Calibri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eastAsia="Calibri" w:hAnsi="BrowalliaUPC" w:cs="BrowalliaUPC"/>
                <w:sz w:val="22"/>
                <w:szCs w:val="22"/>
              </w:rPr>
              <w:t>084</w:t>
            </w:r>
            <w:r w:rsidR="005C4F26" w:rsidRPr="00CD4FB0">
              <w:rPr>
                <w:rFonts w:ascii="BrowalliaUPC" w:eastAsia="Calibri" w:hAnsi="BrowalliaUPC" w:cs="BrowalliaUPC"/>
                <w:sz w:val="22"/>
                <w:szCs w:val="22"/>
                <w:cs/>
              </w:rPr>
              <w:t>.</w:t>
            </w:r>
            <w:r w:rsidRPr="008B528A">
              <w:rPr>
                <w:rFonts w:ascii="BrowalliaUPC" w:eastAsia="Calibri" w:hAnsi="BrowalliaUPC" w:cs="BrowalliaUPC"/>
                <w:sz w:val="22"/>
                <w:szCs w:val="22"/>
              </w:rPr>
              <w:t>93</w:t>
            </w:r>
          </w:p>
        </w:tc>
        <w:tc>
          <w:tcPr>
            <w:tcW w:w="915" w:type="dxa"/>
            <w:vAlign w:val="bottom"/>
          </w:tcPr>
          <w:p w14:paraId="1EE74CC2" w14:textId="59F4DBFE" w:rsidR="005C4F26" w:rsidRPr="00CD4FB0" w:rsidRDefault="00032F28" w:rsidP="005C4F26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CD4FB0">
              <w:rPr>
                <w:rFonts w:ascii="BrowalliaUPC" w:eastAsia="Calibri" w:hAnsi="BrowalliaUPC" w:cs="BrowalliaUPC"/>
                <w:sz w:val="22"/>
                <w:szCs w:val="22"/>
              </w:rPr>
              <w:t>9.7</w:t>
            </w:r>
            <w:r w:rsidR="00CD7946" w:rsidRPr="00CD4FB0">
              <w:rPr>
                <w:rFonts w:ascii="BrowalliaUPC" w:eastAsia="Calibri" w:hAnsi="BrowalliaUPC" w:cs="BrowalliaUPC"/>
                <w:sz w:val="22"/>
                <w:szCs w:val="22"/>
              </w:rPr>
              <w:t>3</w:t>
            </w:r>
          </w:p>
        </w:tc>
        <w:tc>
          <w:tcPr>
            <w:tcW w:w="988" w:type="dxa"/>
            <w:vAlign w:val="bottom"/>
          </w:tcPr>
          <w:p w14:paraId="2A787A15" w14:textId="485C2EAA" w:rsidR="005C4F26" w:rsidRPr="00CD4FB0" w:rsidRDefault="008B528A" w:rsidP="005C4F26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8B528A">
              <w:rPr>
                <w:rFonts w:ascii="BrowalliaUPC" w:eastAsia="Calibri" w:hAnsi="BrowalliaUPC" w:cs="BrowalliaUPC"/>
                <w:sz w:val="22"/>
                <w:szCs w:val="22"/>
              </w:rPr>
              <w:t>6</w:t>
            </w:r>
            <w:r w:rsidR="005C4F26" w:rsidRPr="00CD4FB0">
              <w:rPr>
                <w:rFonts w:ascii="BrowalliaUPC" w:eastAsia="Calibri" w:hAnsi="BrowalliaUPC" w:cs="BrowalliaUPC"/>
                <w:sz w:val="22"/>
                <w:szCs w:val="22"/>
                <w:cs/>
              </w:rPr>
              <w:t>.</w:t>
            </w:r>
            <w:r w:rsidRPr="008B528A">
              <w:rPr>
                <w:rFonts w:ascii="BrowalliaUPC" w:eastAsia="Calibri" w:hAnsi="BrowalliaUPC" w:cs="BrowalliaUPC"/>
                <w:sz w:val="22"/>
                <w:szCs w:val="22"/>
              </w:rPr>
              <w:t>73</w:t>
            </w:r>
          </w:p>
        </w:tc>
        <w:tc>
          <w:tcPr>
            <w:tcW w:w="979" w:type="dxa"/>
            <w:vAlign w:val="bottom"/>
          </w:tcPr>
          <w:p w14:paraId="6AF035AB" w14:textId="40CCDAF1" w:rsidR="005C4F26" w:rsidRPr="00CD4FB0" w:rsidRDefault="00CD7946" w:rsidP="005C4F26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CD4FB0">
              <w:rPr>
                <w:rFonts w:ascii="BrowalliaUPC" w:eastAsia="Calibri" w:hAnsi="BrowalliaUPC" w:cs="BrowalliaUPC"/>
                <w:sz w:val="22"/>
                <w:szCs w:val="22"/>
              </w:rPr>
              <w:t>10.33</w:t>
            </w:r>
          </w:p>
        </w:tc>
        <w:tc>
          <w:tcPr>
            <w:tcW w:w="999" w:type="dxa"/>
            <w:vAlign w:val="bottom"/>
          </w:tcPr>
          <w:p w14:paraId="1C47CA3F" w14:textId="1ED21E31" w:rsidR="005C4F26" w:rsidRPr="00CD4FB0" w:rsidRDefault="008B528A" w:rsidP="005C4F26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8B528A">
              <w:rPr>
                <w:rFonts w:ascii="BrowalliaUPC" w:eastAsia="Calibri" w:hAnsi="BrowalliaUPC" w:cs="BrowalliaUPC"/>
                <w:sz w:val="22"/>
                <w:szCs w:val="22"/>
              </w:rPr>
              <w:t>3</w:t>
            </w:r>
            <w:r w:rsidR="005C4F26" w:rsidRPr="00CD4FB0">
              <w:rPr>
                <w:rFonts w:ascii="BrowalliaUPC" w:eastAsia="Calibri" w:hAnsi="BrowalliaUPC" w:cs="BrowalliaUPC"/>
                <w:sz w:val="22"/>
                <w:szCs w:val="22"/>
                <w:cs/>
              </w:rPr>
              <w:t>.</w:t>
            </w:r>
            <w:r w:rsidRPr="008B528A">
              <w:rPr>
                <w:rFonts w:ascii="BrowalliaUPC" w:eastAsia="Calibri" w:hAnsi="BrowalliaUPC" w:cs="BrowalliaUPC"/>
                <w:sz w:val="22"/>
                <w:szCs w:val="22"/>
              </w:rPr>
              <w:t>43</w:t>
            </w:r>
          </w:p>
        </w:tc>
        <w:tc>
          <w:tcPr>
            <w:tcW w:w="975" w:type="dxa"/>
            <w:vAlign w:val="bottom"/>
          </w:tcPr>
          <w:p w14:paraId="0926A6BC" w14:textId="40BE8B4C" w:rsidR="005C4F26" w:rsidRPr="00CD4FB0" w:rsidRDefault="00C05C4D" w:rsidP="005C4F26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693</w:t>
            </w:r>
            <w:r w:rsidR="00CD7946" w:rsidRPr="00CD4FB0">
              <w:rPr>
                <w:rFonts w:ascii="BrowalliaUPC" w:hAnsi="BrowalliaUPC" w:cs="BrowalliaUPC"/>
                <w:sz w:val="22"/>
                <w:szCs w:val="22"/>
              </w:rPr>
              <w:t>.71</w:t>
            </w:r>
          </w:p>
        </w:tc>
        <w:tc>
          <w:tcPr>
            <w:tcW w:w="960" w:type="dxa"/>
            <w:vAlign w:val="bottom"/>
          </w:tcPr>
          <w:p w14:paraId="2AD73797" w14:textId="0AC09A9B" w:rsidR="005C4F26" w:rsidRPr="00CD4FB0" w:rsidRDefault="008B528A" w:rsidP="005C4F26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="005C4F26"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095</w:t>
            </w:r>
            <w:r w:rsidR="005C4F26" w:rsidRPr="00CD4FB0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09</w:t>
            </w:r>
          </w:p>
        </w:tc>
      </w:tr>
      <w:tr w:rsidR="005C4F26" w:rsidRPr="00CD4FB0" w14:paraId="76964E93" w14:textId="77777777" w:rsidTr="00C21946">
        <w:tc>
          <w:tcPr>
            <w:tcW w:w="1443" w:type="dxa"/>
            <w:hideMark/>
          </w:tcPr>
          <w:p w14:paraId="4854DB03" w14:textId="0B4B756F" w:rsidR="005C4F26" w:rsidRPr="00CD4FB0" w:rsidRDefault="005C4F26" w:rsidP="005C4F26">
            <w:pPr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911" w:type="dxa"/>
            <w:vAlign w:val="bottom"/>
          </w:tcPr>
          <w:p w14:paraId="7A62DB07" w14:textId="05FBECC0" w:rsidR="005C4F26" w:rsidRPr="00CD4FB0" w:rsidRDefault="00032F28" w:rsidP="005C4F2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1,985.2</w:t>
            </w:r>
            <w:r w:rsidR="00CD7946" w:rsidRPr="00CD4FB0">
              <w:rPr>
                <w:rFonts w:ascii="BrowalliaUPC" w:hAnsi="BrowalliaUPC" w:cs="BrowalliaUPC"/>
                <w:sz w:val="22"/>
                <w:szCs w:val="22"/>
              </w:rPr>
              <w:t>0</w:t>
            </w:r>
          </w:p>
        </w:tc>
        <w:tc>
          <w:tcPr>
            <w:tcW w:w="897" w:type="dxa"/>
            <w:vAlign w:val="bottom"/>
          </w:tcPr>
          <w:p w14:paraId="3D798CAF" w14:textId="53E1043F" w:rsidR="005C4F26" w:rsidRPr="00CD4FB0" w:rsidRDefault="008B528A" w:rsidP="005C4F2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="005C4F26"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606</w:t>
            </w:r>
            <w:r w:rsidR="005C4F26" w:rsidRPr="00CD4FB0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69</w:t>
            </w:r>
          </w:p>
        </w:tc>
        <w:tc>
          <w:tcPr>
            <w:tcW w:w="915" w:type="dxa"/>
            <w:vAlign w:val="bottom"/>
          </w:tcPr>
          <w:p w14:paraId="7B16FA33" w14:textId="1E7984C4" w:rsidR="005C4F26" w:rsidRPr="00CD4FB0" w:rsidRDefault="00032F28" w:rsidP="005C4F2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14.</w:t>
            </w:r>
            <w:r w:rsidR="00CD7946" w:rsidRPr="00CD4FB0">
              <w:rPr>
                <w:rFonts w:ascii="BrowalliaUPC" w:hAnsi="BrowalliaUPC" w:cs="BrowalliaUPC"/>
                <w:sz w:val="22"/>
                <w:szCs w:val="22"/>
              </w:rPr>
              <w:t>07</w:t>
            </w:r>
          </w:p>
        </w:tc>
        <w:tc>
          <w:tcPr>
            <w:tcW w:w="988" w:type="dxa"/>
            <w:vAlign w:val="bottom"/>
          </w:tcPr>
          <w:p w14:paraId="3B89748F" w14:textId="60AA4A10" w:rsidR="005C4F26" w:rsidRPr="00CD4FB0" w:rsidRDefault="008B528A" w:rsidP="005C4F2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10</w:t>
            </w:r>
            <w:r w:rsidR="005C4F26" w:rsidRPr="00CD4FB0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99</w:t>
            </w:r>
          </w:p>
        </w:tc>
        <w:tc>
          <w:tcPr>
            <w:tcW w:w="979" w:type="dxa"/>
            <w:vAlign w:val="bottom"/>
          </w:tcPr>
          <w:p w14:paraId="23495982" w14:textId="420C46C5" w:rsidR="005C4F26" w:rsidRPr="00CD4FB0" w:rsidRDefault="00CD7946" w:rsidP="005C4F2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10.33</w:t>
            </w:r>
          </w:p>
        </w:tc>
        <w:tc>
          <w:tcPr>
            <w:tcW w:w="999" w:type="dxa"/>
            <w:vAlign w:val="bottom"/>
          </w:tcPr>
          <w:p w14:paraId="4FFB959C" w14:textId="207CFE54" w:rsidR="005C4F26" w:rsidRPr="00CD4FB0" w:rsidRDefault="008B528A" w:rsidP="005C4F2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3</w:t>
            </w:r>
            <w:r w:rsidR="005C4F26" w:rsidRPr="00CD4FB0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43</w:t>
            </w:r>
          </w:p>
        </w:tc>
        <w:tc>
          <w:tcPr>
            <w:tcW w:w="975" w:type="dxa"/>
            <w:vAlign w:val="bottom"/>
          </w:tcPr>
          <w:p w14:paraId="01A76328" w14:textId="7F07AAE5" w:rsidR="005C4F26" w:rsidRPr="00CD4FB0" w:rsidRDefault="00C05C4D" w:rsidP="005C4F2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2,009.60</w:t>
            </w:r>
          </w:p>
        </w:tc>
        <w:tc>
          <w:tcPr>
            <w:tcW w:w="960" w:type="dxa"/>
            <w:vAlign w:val="bottom"/>
          </w:tcPr>
          <w:p w14:paraId="0D93B513" w14:textId="5A291622" w:rsidR="005C4F26" w:rsidRPr="00CD4FB0" w:rsidRDefault="008B528A" w:rsidP="005C4F2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="005C4F26"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621</w:t>
            </w:r>
            <w:r w:rsidR="005C4F26" w:rsidRPr="00CD4FB0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11</w:t>
            </w:r>
          </w:p>
        </w:tc>
      </w:tr>
    </w:tbl>
    <w:p w14:paraId="2C9BD079" w14:textId="77777777" w:rsidR="009D19B5" w:rsidRPr="00CD4FB0" w:rsidRDefault="009D19B5" w:rsidP="009D19B5">
      <w:pPr>
        <w:tabs>
          <w:tab w:val="clear" w:pos="227"/>
          <w:tab w:val="left" w:pos="540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07BF75A0" w14:textId="67500A51" w:rsidR="009E5404" w:rsidRPr="00CD4FB0" w:rsidRDefault="009351AD" w:rsidP="00F23C7D">
      <w:pPr>
        <w:pStyle w:val="ListParagraph"/>
        <w:tabs>
          <w:tab w:val="clear" w:pos="227"/>
          <w:tab w:val="left" w:pos="540"/>
        </w:tabs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การปันส่วนราคาให้กับภาร</w:t>
      </w:r>
      <w:r w:rsidR="0000247A" w:rsidRPr="00CD4FB0">
        <w:rPr>
          <w:rFonts w:ascii="BrowalliaUPC" w:hAnsi="BrowalliaUPC" w:cs="BrowalliaUPC"/>
          <w:sz w:val="28"/>
          <w:szCs w:val="28"/>
          <w:cs/>
        </w:rPr>
        <w:t>ะที่ต้องปฏิบัติ</w:t>
      </w:r>
      <w:r w:rsidR="00640CE4" w:rsidRPr="00CD4FB0">
        <w:rPr>
          <w:rFonts w:ascii="BrowalliaUPC" w:hAnsi="BrowalliaUPC" w:cs="BrowalliaUPC"/>
          <w:sz w:val="28"/>
          <w:szCs w:val="28"/>
          <w:cs/>
        </w:rPr>
        <w:t>ตามสัญญา</w:t>
      </w:r>
      <w:r w:rsidR="00ED2E51" w:rsidRPr="00CD4FB0">
        <w:rPr>
          <w:rFonts w:ascii="BrowalliaUPC" w:hAnsi="BrowalliaUPC" w:cs="BrowalliaUPC"/>
          <w:sz w:val="28"/>
          <w:szCs w:val="28"/>
          <w:cs/>
        </w:rPr>
        <w:t xml:space="preserve"> (</w:t>
      </w:r>
      <w:r w:rsidR="00640CE4" w:rsidRPr="00CD4FB0">
        <w:rPr>
          <w:rFonts w:ascii="BrowalliaUPC" w:hAnsi="BrowalliaUPC" w:cs="BrowalliaUPC"/>
          <w:sz w:val="28"/>
          <w:szCs w:val="28"/>
          <w:cs/>
        </w:rPr>
        <w:t>ที่ยังไม่</w:t>
      </w:r>
      <w:r w:rsidR="009B3D78" w:rsidRPr="00CD4FB0">
        <w:rPr>
          <w:rFonts w:ascii="BrowalliaUPC" w:hAnsi="BrowalliaUPC" w:cs="BrowalliaUPC"/>
          <w:sz w:val="28"/>
          <w:szCs w:val="28"/>
          <w:cs/>
        </w:rPr>
        <w:t>เสร็จสิ้น</w:t>
      </w:r>
      <w:r w:rsidR="00ED2E51" w:rsidRPr="00CD4FB0">
        <w:rPr>
          <w:rFonts w:ascii="BrowalliaUPC" w:hAnsi="BrowalliaUPC" w:cs="BrowalliaUPC"/>
          <w:sz w:val="28"/>
          <w:szCs w:val="28"/>
          <w:cs/>
        </w:rPr>
        <w:t>หรือ</w:t>
      </w:r>
      <w:r w:rsidR="009B3D78" w:rsidRPr="00CD4FB0">
        <w:rPr>
          <w:rFonts w:ascii="BrowalliaUPC" w:hAnsi="BrowalliaUPC" w:cs="BrowalliaUPC"/>
          <w:sz w:val="28"/>
          <w:szCs w:val="28"/>
          <w:cs/>
        </w:rPr>
        <w:t>เสร็จสิ้น</w:t>
      </w:r>
      <w:r w:rsidR="00725452" w:rsidRPr="00CD4FB0">
        <w:rPr>
          <w:rFonts w:ascii="BrowalliaUPC" w:hAnsi="BrowalliaUPC" w:cs="BrowalliaUPC"/>
          <w:sz w:val="28"/>
          <w:szCs w:val="28"/>
          <w:cs/>
        </w:rPr>
        <w:t>แล้ว</w:t>
      </w:r>
      <w:r w:rsidR="00ED2E51" w:rsidRPr="00CD4FB0">
        <w:rPr>
          <w:rFonts w:ascii="BrowalliaUPC" w:hAnsi="BrowalliaUPC" w:cs="BrowalliaUPC"/>
          <w:sz w:val="28"/>
          <w:szCs w:val="28"/>
          <w:cs/>
        </w:rPr>
        <w:t>บางส่วน)</w:t>
      </w:r>
      <w:r w:rsidR="00D70CD2" w:rsidRPr="00CD4FB0">
        <w:rPr>
          <w:rFonts w:ascii="BrowalliaUPC" w:hAnsi="BrowalliaUPC" w:cs="BrowalliaUPC"/>
          <w:sz w:val="28"/>
          <w:szCs w:val="28"/>
          <w:cs/>
        </w:rPr>
        <w:t xml:space="preserve"> ณ วันที่ </w:t>
      </w:r>
      <w:r w:rsidR="00D70CD2" w:rsidRPr="00CD4FB0">
        <w:rPr>
          <w:rFonts w:ascii="BrowalliaUPC" w:hAnsi="BrowalliaUPC" w:cs="BrowalliaUPC"/>
          <w:sz w:val="28"/>
          <w:szCs w:val="28"/>
        </w:rPr>
        <w:t xml:space="preserve">31 </w:t>
      </w:r>
      <w:r w:rsidR="00D70CD2" w:rsidRPr="00CD4FB0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="00D70CD2" w:rsidRPr="00CD4FB0">
        <w:rPr>
          <w:rFonts w:ascii="BrowalliaUPC" w:hAnsi="BrowalliaUPC" w:cs="BrowalliaUPC"/>
          <w:sz w:val="28"/>
          <w:szCs w:val="28"/>
        </w:rPr>
        <w:t>25</w:t>
      </w:r>
      <w:r w:rsidR="00874222" w:rsidRPr="00CD4FB0">
        <w:rPr>
          <w:rFonts w:ascii="BrowalliaUPC" w:hAnsi="BrowalliaUPC" w:cs="BrowalliaUPC"/>
          <w:sz w:val="28"/>
          <w:szCs w:val="28"/>
        </w:rPr>
        <w:t>6</w:t>
      </w:r>
      <w:r w:rsidR="005C4F26" w:rsidRPr="00CD4FB0">
        <w:rPr>
          <w:rFonts w:ascii="BrowalliaUPC" w:hAnsi="BrowalliaUPC" w:cs="BrowalliaUPC"/>
          <w:sz w:val="28"/>
          <w:szCs w:val="28"/>
        </w:rPr>
        <w:t>5</w:t>
      </w:r>
      <w:r w:rsidR="00874222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946F9D" w:rsidRPr="00CD4FB0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="00946F9D" w:rsidRPr="00CD4FB0">
        <w:rPr>
          <w:rFonts w:ascii="BrowalliaUPC" w:hAnsi="BrowalliaUPC" w:cs="BrowalliaUPC"/>
          <w:sz w:val="28"/>
          <w:szCs w:val="28"/>
        </w:rPr>
        <w:t>256</w:t>
      </w:r>
      <w:r w:rsidR="005C4F26" w:rsidRPr="00CD4FB0">
        <w:rPr>
          <w:rFonts w:ascii="BrowalliaUPC" w:hAnsi="BrowalliaUPC" w:cs="BrowalliaUPC"/>
          <w:sz w:val="28"/>
          <w:szCs w:val="28"/>
        </w:rPr>
        <w:t>4</w:t>
      </w:r>
      <w:r w:rsidR="00946F9D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D70CD2" w:rsidRPr="00CD4FB0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0810C9E4" w14:textId="77777777" w:rsidR="00520EA2" w:rsidRPr="00CD4FB0" w:rsidRDefault="00520EA2" w:rsidP="001C5724">
      <w:pPr>
        <w:tabs>
          <w:tab w:val="clear" w:pos="227"/>
          <w:tab w:val="clear" w:pos="454"/>
          <w:tab w:val="clear" w:pos="680"/>
          <w:tab w:val="clear" w:pos="907"/>
        </w:tabs>
        <w:ind w:left="432"/>
        <w:jc w:val="thaiDistribute"/>
        <w:rPr>
          <w:rFonts w:ascii="BrowalliaUPC" w:hAnsi="BrowalliaUPC" w:cs="BrowalliaUPC"/>
          <w:b/>
          <w:sz w:val="28"/>
          <w:szCs w:val="28"/>
        </w:rPr>
      </w:pPr>
    </w:p>
    <w:tbl>
      <w:tblPr>
        <w:tblW w:w="9000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5571"/>
        <w:gridCol w:w="1593"/>
        <w:gridCol w:w="236"/>
        <w:gridCol w:w="1600"/>
      </w:tblGrid>
      <w:tr w:rsidR="001B1562" w:rsidRPr="00CD4FB0" w14:paraId="13AF3F88" w14:textId="77777777" w:rsidTr="005C4F26">
        <w:trPr>
          <w:cantSplit/>
          <w:trHeight w:val="78"/>
        </w:trPr>
        <w:tc>
          <w:tcPr>
            <w:tcW w:w="5571" w:type="dxa"/>
          </w:tcPr>
          <w:p w14:paraId="4AF768A1" w14:textId="77777777" w:rsidR="001B1562" w:rsidRPr="00CD4FB0" w:rsidRDefault="001B1562" w:rsidP="001B1562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3429" w:type="dxa"/>
            <w:gridSpan w:val="3"/>
            <w:tcBorders>
              <w:bottom w:val="single" w:sz="4" w:space="0" w:color="auto"/>
            </w:tcBorders>
          </w:tcPr>
          <w:p w14:paraId="1075D669" w14:textId="54FAF01D" w:rsidR="001B1562" w:rsidRPr="00CD4FB0" w:rsidRDefault="005C4F26" w:rsidP="005C4F26">
            <w:pP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</w:tr>
      <w:tr w:rsidR="001B1562" w:rsidRPr="00CD4FB0" w14:paraId="068383DB" w14:textId="77777777" w:rsidTr="005C4F26">
        <w:trPr>
          <w:cantSplit/>
        </w:trPr>
        <w:tc>
          <w:tcPr>
            <w:tcW w:w="5571" w:type="dxa"/>
            <w:vAlign w:val="bottom"/>
          </w:tcPr>
          <w:p w14:paraId="105FDC29" w14:textId="77777777" w:rsidR="001B1562" w:rsidRPr="00CD4FB0" w:rsidRDefault="001B1562" w:rsidP="001B1562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DD9F3" w14:textId="0F669BE9" w:rsidR="001B1562" w:rsidRPr="00CD4FB0" w:rsidRDefault="001B1562" w:rsidP="001B1562">
            <w:pPr>
              <w:ind w:right="20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256</w:t>
            </w:r>
            <w:r w:rsidR="005C4F26" w:rsidRPr="00CD4FB0">
              <w:rPr>
                <w:rFonts w:ascii="BrowalliaUPC" w:eastAsia="Calibri" w:hAnsi="BrowalliaUPC" w:cs="BrowalliaUPC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4EF1CF1" w14:textId="77777777" w:rsidR="001B1562" w:rsidRPr="00CD4FB0" w:rsidRDefault="001B1562" w:rsidP="001B1562">
            <w:pPr>
              <w:pStyle w:val="BodyTextIndent3"/>
              <w:spacing w:line="240" w:lineRule="atLeast"/>
              <w:ind w:left="0" w:firstLine="0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5FEF9" w14:textId="0C93B01F" w:rsidR="001B1562" w:rsidRPr="00CD4FB0" w:rsidRDefault="001B1562" w:rsidP="001B1562">
            <w:pPr>
              <w:ind w:right="-89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256</w:t>
            </w:r>
            <w:r w:rsidR="005C4F26" w:rsidRPr="00CD4FB0">
              <w:rPr>
                <w:rFonts w:ascii="BrowalliaUPC" w:eastAsia="Calibri" w:hAnsi="BrowalliaUPC" w:cs="BrowalliaUPC"/>
                <w:sz w:val="28"/>
                <w:szCs w:val="28"/>
              </w:rPr>
              <w:t>4</w:t>
            </w:r>
          </w:p>
        </w:tc>
      </w:tr>
      <w:tr w:rsidR="001B1562" w:rsidRPr="00CD4FB0" w14:paraId="37F9C5BA" w14:textId="77777777" w:rsidTr="005C4F26">
        <w:trPr>
          <w:cantSplit/>
          <w:trHeight w:val="269"/>
        </w:trPr>
        <w:tc>
          <w:tcPr>
            <w:tcW w:w="5571" w:type="dxa"/>
            <w:vAlign w:val="bottom"/>
          </w:tcPr>
          <w:p w14:paraId="7E662386" w14:textId="77777777" w:rsidR="001B1562" w:rsidRPr="00CD4FB0" w:rsidRDefault="001B1562" w:rsidP="001B1562">
            <w:pPr>
              <w:rPr>
                <w:rFonts w:ascii="BrowalliaUPC" w:eastAsia="Calibri" w:hAnsi="BrowalliaUPC" w:cs="BrowalliaUPC"/>
                <w:sz w:val="20"/>
                <w:szCs w:val="20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2F6DCA03" w14:textId="77777777" w:rsidR="001B1562" w:rsidRPr="00CD4FB0" w:rsidRDefault="001B1562" w:rsidP="001B1562">
            <w:pPr>
              <w:ind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21EB9229" w14:textId="77777777" w:rsidR="001B1562" w:rsidRPr="00CD4FB0" w:rsidRDefault="001B1562" w:rsidP="001B1562">
            <w:pPr>
              <w:ind w:right="-13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6552E3CB" w14:textId="77777777" w:rsidR="001B1562" w:rsidRPr="00CD4FB0" w:rsidRDefault="001B1562" w:rsidP="001B1562">
            <w:pPr>
              <w:ind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</w:tr>
      <w:tr w:rsidR="005C4F26" w:rsidRPr="00CD4FB0" w14:paraId="5ABD9675" w14:textId="77777777" w:rsidTr="005C4F26">
        <w:trPr>
          <w:cantSplit/>
          <w:trHeight w:val="155"/>
        </w:trPr>
        <w:tc>
          <w:tcPr>
            <w:tcW w:w="5571" w:type="dxa"/>
          </w:tcPr>
          <w:p w14:paraId="04234864" w14:textId="2B3F8E1A" w:rsidR="005C4F26" w:rsidRPr="00CD4FB0" w:rsidRDefault="005C4F26" w:rsidP="005C4F26">
            <w:pPr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 xml:space="preserve"> ภายใน </w:t>
            </w: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 xml:space="preserve">1 </w:t>
            </w: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1593" w:type="dxa"/>
            <w:shd w:val="clear" w:color="auto" w:fill="auto"/>
          </w:tcPr>
          <w:p w14:paraId="589CD34F" w14:textId="679D4BC0" w:rsidR="005C4F26" w:rsidRPr="00CD4FB0" w:rsidRDefault="00EE528C" w:rsidP="005C4F26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9,685,880</w:t>
            </w:r>
          </w:p>
        </w:tc>
        <w:tc>
          <w:tcPr>
            <w:tcW w:w="236" w:type="dxa"/>
            <w:vAlign w:val="center"/>
          </w:tcPr>
          <w:p w14:paraId="13635345" w14:textId="77777777" w:rsidR="005C4F26" w:rsidRPr="00CD4FB0" w:rsidRDefault="005C4F26" w:rsidP="005C4F26">
            <w:pPr>
              <w:tabs>
                <w:tab w:val="left" w:pos="988"/>
              </w:tabs>
              <w:ind w:right="34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600" w:type="dxa"/>
          </w:tcPr>
          <w:p w14:paraId="647E422D" w14:textId="5721151D" w:rsidR="005C4F26" w:rsidRPr="00CD4FB0" w:rsidRDefault="008B528A" w:rsidP="005C4F26">
            <w:pPr>
              <w:tabs>
                <w:tab w:val="left" w:pos="988"/>
              </w:tabs>
              <w:ind w:right="-33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8B528A">
              <w:rPr>
                <w:rFonts w:ascii="BrowalliaUPC" w:eastAsia="Calibri" w:hAnsi="BrowalliaUPC" w:cs="BrowalliaUPC"/>
                <w:sz w:val="28"/>
                <w:szCs w:val="28"/>
              </w:rPr>
              <w:t>12</w:t>
            </w:r>
            <w:r w:rsidR="005C4F26"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eastAsia="Calibri" w:hAnsi="BrowalliaUPC" w:cs="BrowalliaUPC"/>
                <w:sz w:val="28"/>
                <w:szCs w:val="28"/>
              </w:rPr>
              <w:t>790</w:t>
            </w:r>
            <w:r w:rsidR="005C4F26"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eastAsia="Calibri" w:hAnsi="BrowalliaUPC" w:cs="BrowalliaUPC"/>
                <w:sz w:val="28"/>
                <w:szCs w:val="28"/>
              </w:rPr>
              <w:t>946</w:t>
            </w:r>
          </w:p>
        </w:tc>
      </w:tr>
      <w:tr w:rsidR="005C4F26" w:rsidRPr="00CD4FB0" w14:paraId="419C711C" w14:textId="77777777" w:rsidTr="005C4F26">
        <w:trPr>
          <w:cantSplit/>
          <w:trHeight w:val="195"/>
        </w:trPr>
        <w:tc>
          <w:tcPr>
            <w:tcW w:w="5571" w:type="dxa"/>
          </w:tcPr>
          <w:p w14:paraId="3641E5BD" w14:textId="5504A51A" w:rsidR="005C4F26" w:rsidRPr="00CD4FB0" w:rsidRDefault="005C4F26" w:rsidP="005C4F26">
            <w:pPr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 xml:space="preserve"> </w:t>
            </w: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 xml:space="preserve">2 - 5 </w:t>
            </w: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</w:tcPr>
          <w:p w14:paraId="19175855" w14:textId="52AB0B9C" w:rsidR="005C4F26" w:rsidRPr="00CD4FB0" w:rsidRDefault="00EE528C" w:rsidP="005C4F26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6,884,061</w:t>
            </w:r>
          </w:p>
        </w:tc>
        <w:tc>
          <w:tcPr>
            <w:tcW w:w="236" w:type="dxa"/>
            <w:vAlign w:val="center"/>
          </w:tcPr>
          <w:p w14:paraId="2FA47219" w14:textId="77777777" w:rsidR="005C4F26" w:rsidRPr="00CD4FB0" w:rsidRDefault="005C4F26" w:rsidP="005C4F26">
            <w:pPr>
              <w:tabs>
                <w:tab w:val="left" w:pos="988"/>
              </w:tabs>
              <w:ind w:right="34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52B9EBEB" w14:textId="004C0404" w:rsidR="005C4F26" w:rsidRPr="00CD4FB0" w:rsidRDefault="008B528A" w:rsidP="005C4F26">
            <w:pPr>
              <w:tabs>
                <w:tab w:val="left" w:pos="988"/>
              </w:tabs>
              <w:ind w:right="-33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8B528A">
              <w:rPr>
                <w:rFonts w:ascii="BrowalliaUPC" w:eastAsia="Calibri" w:hAnsi="BrowalliaUPC" w:cs="BrowalliaUPC"/>
                <w:sz w:val="28"/>
                <w:szCs w:val="28"/>
              </w:rPr>
              <w:t>11</w:t>
            </w:r>
            <w:r w:rsidR="005C4F26"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eastAsia="Calibri" w:hAnsi="BrowalliaUPC" w:cs="BrowalliaUPC"/>
                <w:sz w:val="28"/>
                <w:szCs w:val="28"/>
              </w:rPr>
              <w:t>975</w:t>
            </w:r>
            <w:r w:rsidR="005C4F26"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eastAsia="Calibri" w:hAnsi="BrowalliaUPC" w:cs="BrowalliaUPC"/>
                <w:sz w:val="28"/>
                <w:szCs w:val="28"/>
              </w:rPr>
              <w:t>041</w:t>
            </w:r>
          </w:p>
        </w:tc>
      </w:tr>
      <w:tr w:rsidR="005C4F26" w:rsidRPr="00CD4FB0" w14:paraId="5D16A1E0" w14:textId="77777777" w:rsidTr="005C4F26">
        <w:trPr>
          <w:cantSplit/>
          <w:trHeight w:val="195"/>
        </w:trPr>
        <w:tc>
          <w:tcPr>
            <w:tcW w:w="5571" w:type="dxa"/>
          </w:tcPr>
          <w:p w14:paraId="29AC17BD" w14:textId="3B8F0DDF" w:rsidR="005C4F26" w:rsidRPr="00CD4FB0" w:rsidRDefault="005C4F26" w:rsidP="005C4F26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A177BF6" w14:textId="5B6ACF46" w:rsidR="005C4F26" w:rsidRPr="00CD4FB0" w:rsidRDefault="00EE528C" w:rsidP="005C4F26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16,</w:t>
            </w:r>
            <w:r w:rsidR="00C952A7" w:rsidRPr="00CD4FB0">
              <w:rPr>
                <w:rFonts w:ascii="BrowalliaUPC" w:eastAsia="Calibri" w:hAnsi="BrowalliaUPC" w:cs="BrowalliaUPC"/>
                <w:sz w:val="28"/>
                <w:szCs w:val="28"/>
              </w:rPr>
              <w:t>56</w:t>
            </w: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9,941</w:t>
            </w:r>
          </w:p>
        </w:tc>
        <w:tc>
          <w:tcPr>
            <w:tcW w:w="236" w:type="dxa"/>
            <w:vAlign w:val="center"/>
          </w:tcPr>
          <w:p w14:paraId="01FB5F18" w14:textId="77777777" w:rsidR="005C4F26" w:rsidRPr="00CD4FB0" w:rsidRDefault="005C4F26" w:rsidP="005C4F26">
            <w:pPr>
              <w:tabs>
                <w:tab w:val="left" w:pos="988"/>
              </w:tabs>
              <w:ind w:right="34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12" w:space="0" w:color="auto"/>
            </w:tcBorders>
          </w:tcPr>
          <w:p w14:paraId="237BBD37" w14:textId="3BB46161" w:rsidR="005C4F26" w:rsidRPr="00CD4FB0" w:rsidRDefault="008B528A" w:rsidP="005C4F26">
            <w:pPr>
              <w:tabs>
                <w:tab w:val="left" w:pos="988"/>
              </w:tabs>
              <w:ind w:right="-33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8B528A">
              <w:rPr>
                <w:rFonts w:ascii="BrowalliaUPC" w:eastAsia="Calibri" w:hAnsi="BrowalliaUPC" w:cs="BrowalliaUPC"/>
                <w:sz w:val="28"/>
                <w:szCs w:val="28"/>
              </w:rPr>
              <w:t>24</w:t>
            </w:r>
            <w:r w:rsidR="005C4F26"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eastAsia="Calibri" w:hAnsi="BrowalliaUPC" w:cs="BrowalliaUPC"/>
                <w:sz w:val="28"/>
                <w:szCs w:val="28"/>
              </w:rPr>
              <w:t>765</w:t>
            </w:r>
            <w:r w:rsidR="005C4F26"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eastAsia="Calibri" w:hAnsi="BrowalliaUPC" w:cs="BrowalliaUPC"/>
                <w:sz w:val="28"/>
                <w:szCs w:val="28"/>
              </w:rPr>
              <w:t>987</w:t>
            </w:r>
          </w:p>
        </w:tc>
      </w:tr>
    </w:tbl>
    <w:p w14:paraId="37060038" w14:textId="77777777" w:rsidR="00C25073" w:rsidRPr="00CD4FB0" w:rsidRDefault="00C25073" w:rsidP="001C5724">
      <w:pPr>
        <w:tabs>
          <w:tab w:val="clear" w:pos="227"/>
          <w:tab w:val="clear" w:pos="454"/>
          <w:tab w:val="clear" w:pos="680"/>
          <w:tab w:val="clear" w:pos="907"/>
        </w:tabs>
        <w:ind w:left="432"/>
        <w:jc w:val="thaiDistribute"/>
        <w:rPr>
          <w:rFonts w:ascii="BrowalliaUPC" w:hAnsi="BrowalliaUPC" w:cs="BrowalliaUPC"/>
          <w:b/>
          <w:sz w:val="24"/>
          <w:szCs w:val="24"/>
        </w:rPr>
      </w:pPr>
    </w:p>
    <w:p w14:paraId="0D233FF6" w14:textId="3F3C9EF6" w:rsidR="00C32F27" w:rsidRPr="00CD4FB0" w:rsidRDefault="00725452" w:rsidP="00F23C7D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ภาระที่ต้องปฏิบัติตามสัญญาดังกล่าวคาดว่าจะรับรู้เกินกว่า </w:t>
      </w:r>
      <w:r w:rsidRPr="00CD4FB0">
        <w:rPr>
          <w:rFonts w:ascii="BrowalliaUPC" w:hAnsi="BrowalliaUPC" w:cs="BrowalliaUPC"/>
          <w:sz w:val="28"/>
          <w:szCs w:val="28"/>
        </w:rPr>
        <w:t xml:space="preserve">1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ปี </w:t>
      </w:r>
      <w:r w:rsidR="00E021CE" w:rsidRPr="00CD4FB0">
        <w:rPr>
          <w:rFonts w:ascii="BrowalliaUPC" w:hAnsi="BrowalliaUPC" w:cs="BrowalliaUPC"/>
          <w:sz w:val="28"/>
          <w:szCs w:val="28"/>
          <w:cs/>
        </w:rPr>
        <w:t>ซึ่ง</w:t>
      </w:r>
      <w:r w:rsidR="00DE5F1C" w:rsidRPr="00CD4FB0">
        <w:rPr>
          <w:rFonts w:ascii="BrowalliaUPC" w:hAnsi="BrowalliaUPC" w:cs="BrowalliaUPC"/>
          <w:sz w:val="28"/>
          <w:szCs w:val="28"/>
          <w:cs/>
        </w:rPr>
        <w:t>เกี่ยวข้องกับการ</w:t>
      </w:r>
      <w:r w:rsidR="00B5040C" w:rsidRPr="00CD4FB0">
        <w:rPr>
          <w:rFonts w:ascii="BrowalliaUPC" w:hAnsi="BrowalliaUPC" w:cs="BrowalliaUPC"/>
          <w:sz w:val="28"/>
          <w:szCs w:val="28"/>
          <w:cs/>
        </w:rPr>
        <w:t>ให้บริการบำรุงรักษา</w:t>
      </w:r>
      <w:r w:rsidR="00DE5F1C" w:rsidRPr="00CD4FB0">
        <w:rPr>
          <w:rFonts w:ascii="BrowalliaUPC" w:hAnsi="BrowalliaUPC" w:cs="BrowalliaUPC"/>
          <w:sz w:val="28"/>
          <w:szCs w:val="28"/>
          <w:cs/>
        </w:rPr>
        <w:t>ที่จะ</w:t>
      </w:r>
      <w:r w:rsidR="00D66E36" w:rsidRPr="00CD4FB0">
        <w:rPr>
          <w:rFonts w:ascii="BrowalliaUPC" w:hAnsi="BrowalliaUPC" w:cs="BrowalliaUPC"/>
          <w:sz w:val="28"/>
          <w:szCs w:val="28"/>
          <w:cs/>
        </w:rPr>
        <w:t>เสร็จสิ้น</w:t>
      </w:r>
      <w:r w:rsidR="00DE5F1C" w:rsidRPr="00CD4FB0">
        <w:rPr>
          <w:rFonts w:ascii="BrowalliaUPC" w:hAnsi="BrowalliaUPC" w:cs="BrowalliaUPC"/>
          <w:sz w:val="28"/>
          <w:szCs w:val="28"/>
          <w:cs/>
        </w:rPr>
        <w:t xml:space="preserve">ภายใน </w:t>
      </w:r>
      <w:r w:rsidR="00946F9D" w:rsidRPr="00CD4FB0">
        <w:rPr>
          <w:rFonts w:ascii="BrowalliaUPC" w:hAnsi="BrowalliaUPC" w:cs="BrowalliaUPC"/>
          <w:sz w:val="28"/>
          <w:szCs w:val="28"/>
        </w:rPr>
        <w:t>5</w:t>
      </w:r>
      <w:r w:rsidR="00DE5F1C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DE5F1C" w:rsidRPr="00CD4FB0">
        <w:rPr>
          <w:rFonts w:ascii="BrowalliaUPC" w:hAnsi="BrowalliaUPC" w:cs="BrowalliaUPC"/>
          <w:sz w:val="28"/>
          <w:szCs w:val="28"/>
          <w:cs/>
        </w:rPr>
        <w:t>ปี</w:t>
      </w:r>
      <w:r w:rsidR="00B801AD" w:rsidRPr="00CD4FB0">
        <w:rPr>
          <w:rFonts w:ascii="BrowalliaUPC" w:hAnsi="BrowalliaUPC" w:cs="BrowalliaUPC"/>
          <w:sz w:val="28"/>
          <w:szCs w:val="28"/>
        </w:rPr>
        <w:t xml:space="preserve"> </w:t>
      </w:r>
    </w:p>
    <w:p w14:paraId="065BC077" w14:textId="04A38250" w:rsidR="001D66D4" w:rsidRPr="00CD4FB0" w:rsidRDefault="001D66D4" w:rsidP="00F23C7D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0FCAF508" w14:textId="7826EFB2" w:rsidR="00576964" w:rsidRPr="00CD4FB0" w:rsidRDefault="00576964" w:rsidP="00F23C7D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08C67DEC" w14:textId="41D97CC2" w:rsidR="00576964" w:rsidRPr="00CD4FB0" w:rsidRDefault="00576964" w:rsidP="00F23C7D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4F93F6E4" w14:textId="77777777" w:rsidR="00576964" w:rsidRPr="00CD4FB0" w:rsidRDefault="00576964" w:rsidP="00F23C7D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539C1BFB" w14:textId="016E9B01" w:rsidR="00147F90" w:rsidRPr="00CD4FB0" w:rsidRDefault="00147F90" w:rsidP="00147F90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lastRenderedPageBreak/>
        <w:t xml:space="preserve">การเปลี่ยนแปลงของรายได้รอการรับรู้ที่มีภาระที่ต้องปฏิบัติและรับล่วงหน้าจากลูกค้า สำหรับปีสิ้นสุดวันที่ </w:t>
      </w:r>
      <w:r w:rsidR="002D58E0" w:rsidRPr="00CD4FB0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</w:rPr>
        <w:t xml:space="preserve">31 </w:t>
      </w:r>
      <w:r w:rsidRPr="00CD4FB0">
        <w:rPr>
          <w:rFonts w:ascii="BrowalliaUPC" w:hAnsi="BrowalliaUPC" w:cs="BrowalliaUPC"/>
          <w:sz w:val="28"/>
          <w:szCs w:val="28"/>
          <w:cs/>
        </w:rPr>
        <w:t>ธันวาคม</w:t>
      </w:r>
      <w:r w:rsidRPr="00CD4FB0">
        <w:rPr>
          <w:rFonts w:ascii="BrowalliaUPC" w:hAnsi="BrowalliaUPC" w:cs="BrowalliaUPC"/>
          <w:sz w:val="28"/>
          <w:szCs w:val="28"/>
        </w:rPr>
        <w:t xml:space="preserve"> 256</w:t>
      </w:r>
      <w:r w:rsidR="005F5D0E" w:rsidRPr="00CD4FB0">
        <w:rPr>
          <w:rFonts w:ascii="BrowalliaUPC" w:hAnsi="BrowalliaUPC" w:cs="BrowalliaUPC"/>
          <w:sz w:val="28"/>
          <w:szCs w:val="28"/>
        </w:rPr>
        <w:t>5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3834BC" w:rsidRPr="00CD4FB0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="003834BC" w:rsidRPr="00CD4FB0">
        <w:rPr>
          <w:rFonts w:ascii="BrowalliaUPC" w:hAnsi="BrowalliaUPC" w:cs="BrowalliaUPC"/>
          <w:sz w:val="28"/>
          <w:szCs w:val="28"/>
        </w:rPr>
        <w:t>256</w:t>
      </w:r>
      <w:r w:rsidR="005F5D0E" w:rsidRPr="00CD4FB0">
        <w:rPr>
          <w:rFonts w:ascii="BrowalliaUPC" w:hAnsi="BrowalliaUPC" w:cs="BrowalliaUPC"/>
          <w:sz w:val="28"/>
          <w:szCs w:val="28"/>
        </w:rPr>
        <w:t>4</w:t>
      </w:r>
      <w:r w:rsidR="003834BC"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26EA5B01" w14:textId="77777777" w:rsidR="00147F90" w:rsidRPr="000B23DE" w:rsidRDefault="00147F90" w:rsidP="00147F90">
      <w:pPr>
        <w:pStyle w:val="CordiaNew"/>
        <w:tabs>
          <w:tab w:val="clear" w:pos="4153"/>
          <w:tab w:val="left" w:pos="810"/>
        </w:tabs>
        <w:ind w:left="450"/>
        <w:jc w:val="thaiDistribute"/>
        <w:rPr>
          <w:rFonts w:ascii="BrowalliaUPC" w:hAnsi="BrowalliaUPC" w:cs="BrowalliaUPC"/>
          <w:b/>
          <w:bCs/>
          <w:sz w:val="16"/>
          <w:szCs w:val="16"/>
        </w:rPr>
      </w:pPr>
    </w:p>
    <w:tbl>
      <w:tblPr>
        <w:tblW w:w="9027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5580"/>
        <w:gridCol w:w="1584"/>
        <w:gridCol w:w="236"/>
        <w:gridCol w:w="1627"/>
      </w:tblGrid>
      <w:tr w:rsidR="00147F90" w:rsidRPr="00CD4FB0" w14:paraId="64FFA4DA" w14:textId="77777777" w:rsidTr="005F5D0E">
        <w:trPr>
          <w:cantSplit/>
          <w:trHeight w:val="78"/>
        </w:trPr>
        <w:tc>
          <w:tcPr>
            <w:tcW w:w="5580" w:type="dxa"/>
          </w:tcPr>
          <w:p w14:paraId="5D235861" w14:textId="77777777" w:rsidR="00147F90" w:rsidRPr="00CD4FB0" w:rsidRDefault="00147F90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3447" w:type="dxa"/>
            <w:gridSpan w:val="3"/>
            <w:tcBorders>
              <w:bottom w:val="single" w:sz="4" w:space="0" w:color="auto"/>
            </w:tcBorders>
          </w:tcPr>
          <w:p w14:paraId="3002583B" w14:textId="37F18E64" w:rsidR="00147F90" w:rsidRPr="00CD4FB0" w:rsidRDefault="005F5D0E" w:rsidP="005F5D0E">
            <w:pP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</w:tr>
      <w:tr w:rsidR="005F5D0E" w:rsidRPr="00CD4FB0" w14:paraId="425DA754" w14:textId="77777777" w:rsidTr="005F5D0E">
        <w:trPr>
          <w:cantSplit/>
        </w:trPr>
        <w:tc>
          <w:tcPr>
            <w:tcW w:w="5580" w:type="dxa"/>
            <w:vAlign w:val="bottom"/>
          </w:tcPr>
          <w:p w14:paraId="3E641BBB" w14:textId="77777777" w:rsidR="005F5D0E" w:rsidRPr="00CD4FB0" w:rsidRDefault="005F5D0E" w:rsidP="005F5D0E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8BB4A" w14:textId="5DA6F673" w:rsidR="005F5D0E" w:rsidRPr="00CD4FB0" w:rsidRDefault="005F5D0E" w:rsidP="005F5D0E">
            <w:pPr>
              <w:ind w:right="20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585BE02" w14:textId="77777777" w:rsidR="005F5D0E" w:rsidRPr="00CD4FB0" w:rsidRDefault="005F5D0E" w:rsidP="005F5D0E">
            <w:pPr>
              <w:pStyle w:val="BodyTextIndent3"/>
              <w:spacing w:line="240" w:lineRule="atLeast"/>
              <w:ind w:left="0" w:firstLine="0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70813" w14:textId="43AE5182" w:rsidR="005F5D0E" w:rsidRPr="00CD4FB0" w:rsidRDefault="005F5D0E" w:rsidP="005F5D0E">
            <w:pPr>
              <w:ind w:right="-89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2564</w:t>
            </w:r>
          </w:p>
        </w:tc>
      </w:tr>
      <w:tr w:rsidR="00147F90" w:rsidRPr="00CD4FB0" w14:paraId="79E7A72F" w14:textId="77777777" w:rsidTr="005F5D0E">
        <w:trPr>
          <w:cantSplit/>
          <w:trHeight w:val="359"/>
        </w:trPr>
        <w:tc>
          <w:tcPr>
            <w:tcW w:w="5580" w:type="dxa"/>
            <w:vAlign w:val="bottom"/>
          </w:tcPr>
          <w:p w14:paraId="1DE926F9" w14:textId="77777777" w:rsidR="00147F90" w:rsidRPr="00CD4FB0" w:rsidRDefault="00147F90">
            <w:pPr>
              <w:rPr>
                <w:rFonts w:ascii="BrowalliaUPC" w:eastAsia="Calibri" w:hAnsi="BrowalliaUPC" w:cs="BrowalliaUPC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488CFB0" w14:textId="77777777" w:rsidR="00147F90" w:rsidRPr="00CD4FB0" w:rsidRDefault="00147F90">
            <w:pPr>
              <w:ind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5F945360" w14:textId="77777777" w:rsidR="00147F90" w:rsidRPr="00CD4FB0" w:rsidRDefault="00147F90">
            <w:pPr>
              <w:ind w:right="-13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584F6BCE" w14:textId="77777777" w:rsidR="00147F90" w:rsidRPr="00CD4FB0" w:rsidRDefault="00147F90">
            <w:pPr>
              <w:ind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</w:tr>
      <w:tr w:rsidR="005F5D0E" w:rsidRPr="00CD4FB0" w14:paraId="5EB8D613" w14:textId="77777777" w:rsidTr="005F5D0E">
        <w:trPr>
          <w:cantSplit/>
          <w:trHeight w:val="155"/>
        </w:trPr>
        <w:tc>
          <w:tcPr>
            <w:tcW w:w="5580" w:type="dxa"/>
          </w:tcPr>
          <w:p w14:paraId="47059EC0" w14:textId="774BC655" w:rsidR="005F5D0E" w:rsidRPr="00CD4FB0" w:rsidRDefault="005F5D0E" w:rsidP="005F5D0E">
            <w:pPr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CD4FB0"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  <w:t xml:space="preserve">1 </w:t>
            </w:r>
            <w:r w:rsidRPr="00CD4FB0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584" w:type="dxa"/>
            <w:shd w:val="clear" w:color="auto" w:fill="auto"/>
          </w:tcPr>
          <w:p w14:paraId="3DA7FC26" w14:textId="0EC539AC" w:rsidR="005F5D0E" w:rsidRPr="00CD4FB0" w:rsidRDefault="008B528A" w:rsidP="005F5D0E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8B528A">
              <w:rPr>
                <w:rFonts w:ascii="BrowalliaUPC" w:eastAsia="Calibri" w:hAnsi="BrowalliaUPC" w:cs="BrowalliaUPC" w:hint="cs"/>
                <w:sz w:val="28"/>
                <w:szCs w:val="28"/>
              </w:rPr>
              <w:t>24</w:t>
            </w:r>
            <w:r w:rsidR="00387FF7" w:rsidRPr="00CD4FB0">
              <w:rPr>
                <w:rFonts w:ascii="BrowalliaUPC" w:eastAsia="Calibri" w:hAnsi="BrowalliaUPC" w:cs="BrowalliaUPC"/>
                <w:sz w:val="28"/>
                <w:szCs w:val="28"/>
              </w:rPr>
              <w:t>,765,987</w:t>
            </w:r>
          </w:p>
        </w:tc>
        <w:tc>
          <w:tcPr>
            <w:tcW w:w="236" w:type="dxa"/>
            <w:vAlign w:val="center"/>
          </w:tcPr>
          <w:p w14:paraId="708113D2" w14:textId="77777777" w:rsidR="005F5D0E" w:rsidRPr="00CD4FB0" w:rsidRDefault="005F5D0E" w:rsidP="005F5D0E">
            <w:pPr>
              <w:tabs>
                <w:tab w:val="left" w:pos="988"/>
              </w:tabs>
              <w:ind w:right="34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627" w:type="dxa"/>
          </w:tcPr>
          <w:p w14:paraId="22E24D36" w14:textId="217C52F2" w:rsidR="005F5D0E" w:rsidRPr="00CD4FB0" w:rsidRDefault="008B528A" w:rsidP="005F5D0E">
            <w:pPr>
              <w:tabs>
                <w:tab w:val="left" w:pos="988"/>
              </w:tabs>
              <w:ind w:right="-33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8B528A">
              <w:rPr>
                <w:rFonts w:ascii="BrowalliaUPC" w:eastAsia="Calibri" w:hAnsi="BrowalliaUPC" w:cs="BrowalliaUPC"/>
                <w:sz w:val="28"/>
                <w:szCs w:val="28"/>
              </w:rPr>
              <w:t>24</w:t>
            </w:r>
            <w:r w:rsidR="005F5D0E" w:rsidRPr="00CD4FB0">
              <w:rPr>
                <w:rFonts w:ascii="BrowalliaUPC" w:eastAsia="Calibri" w:hAnsi="BrowalliaUPC" w:cs="BrowalliaUPC"/>
                <w:sz w:val="28"/>
                <w:szCs w:val="28"/>
              </w:rPr>
              <w:t>,</w:t>
            </w:r>
            <w:r w:rsidRPr="008B528A">
              <w:rPr>
                <w:rFonts w:ascii="BrowalliaUPC" w:eastAsia="Calibri" w:hAnsi="BrowalliaUPC" w:cs="BrowalliaUPC"/>
                <w:sz w:val="28"/>
                <w:szCs w:val="28"/>
              </w:rPr>
              <w:t>620</w:t>
            </w:r>
            <w:r w:rsidR="005F5D0E" w:rsidRPr="00CD4FB0">
              <w:rPr>
                <w:rFonts w:ascii="BrowalliaUPC" w:eastAsia="Calibri" w:hAnsi="BrowalliaUPC" w:cs="BrowalliaUPC"/>
                <w:sz w:val="28"/>
                <w:szCs w:val="28"/>
              </w:rPr>
              <w:t>,</w:t>
            </w:r>
            <w:r w:rsidRPr="008B528A">
              <w:rPr>
                <w:rFonts w:ascii="BrowalliaUPC" w:eastAsia="Calibri" w:hAnsi="BrowalliaUPC" w:cs="BrowalliaUPC"/>
                <w:sz w:val="28"/>
                <w:szCs w:val="28"/>
              </w:rPr>
              <w:t>875</w:t>
            </w:r>
          </w:p>
        </w:tc>
      </w:tr>
      <w:tr w:rsidR="005F5D0E" w:rsidRPr="00CD4FB0" w14:paraId="1839A82F" w14:textId="77777777" w:rsidTr="005F5D0E">
        <w:trPr>
          <w:cantSplit/>
          <w:trHeight w:val="195"/>
        </w:trPr>
        <w:tc>
          <w:tcPr>
            <w:tcW w:w="5580" w:type="dxa"/>
          </w:tcPr>
          <w:p w14:paraId="0A65CB3F" w14:textId="3104A670" w:rsidR="005F5D0E" w:rsidRPr="00CD4FB0" w:rsidRDefault="005F5D0E" w:rsidP="005F5D0E">
            <w:pPr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ordia New" w:hAnsi="BrowalliaUPC" w:cs="BrowalliaUPC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CD4FB0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 xml:space="preserve"> </w:t>
            </w:r>
            <w:r w:rsidRPr="00CD4FB0"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  <w:t xml:space="preserve"> </w:t>
            </w:r>
            <w:r w:rsidRPr="00CD4FB0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584" w:type="dxa"/>
            <w:shd w:val="clear" w:color="auto" w:fill="auto"/>
          </w:tcPr>
          <w:p w14:paraId="7E32F09F" w14:textId="71AC9D05" w:rsidR="005F5D0E" w:rsidRPr="00CD4FB0" w:rsidRDefault="008B528A" w:rsidP="005F5D0E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8B528A">
              <w:rPr>
                <w:rFonts w:ascii="BrowalliaUPC" w:eastAsia="Calibri" w:hAnsi="BrowalliaUPC" w:cs="BrowalliaUPC" w:hint="cs"/>
                <w:sz w:val="28"/>
                <w:szCs w:val="28"/>
              </w:rPr>
              <w:t>2</w:t>
            </w:r>
            <w:r w:rsidR="00461D22" w:rsidRPr="00CD4FB0">
              <w:rPr>
                <w:rFonts w:ascii="BrowalliaUPC" w:eastAsia="Calibri" w:hAnsi="BrowalliaUPC" w:cs="BrowalliaUPC"/>
                <w:sz w:val="28"/>
                <w:szCs w:val="28"/>
              </w:rPr>
              <w:t>,</w:t>
            </w:r>
            <w:r w:rsidRPr="008B528A">
              <w:rPr>
                <w:rFonts w:ascii="BrowalliaUPC" w:eastAsia="Calibri" w:hAnsi="BrowalliaUPC" w:cs="BrowalliaUPC" w:hint="cs"/>
                <w:sz w:val="28"/>
                <w:szCs w:val="28"/>
              </w:rPr>
              <w:t>297</w:t>
            </w:r>
            <w:r w:rsidR="00461D22" w:rsidRPr="00CD4FB0">
              <w:rPr>
                <w:rFonts w:ascii="BrowalliaUPC" w:eastAsia="Calibri" w:hAnsi="BrowalliaUPC" w:cs="BrowalliaUPC"/>
                <w:sz w:val="28"/>
                <w:szCs w:val="28"/>
              </w:rPr>
              <w:t>,</w:t>
            </w:r>
            <w:r w:rsidRPr="008B528A">
              <w:rPr>
                <w:rFonts w:ascii="BrowalliaUPC" w:eastAsia="Calibri" w:hAnsi="BrowalliaUPC" w:cs="BrowalliaUPC" w:hint="cs"/>
                <w:sz w:val="28"/>
                <w:szCs w:val="28"/>
              </w:rPr>
              <w:t>710</w:t>
            </w:r>
          </w:p>
        </w:tc>
        <w:tc>
          <w:tcPr>
            <w:tcW w:w="236" w:type="dxa"/>
            <w:vAlign w:val="center"/>
          </w:tcPr>
          <w:p w14:paraId="03460192" w14:textId="77777777" w:rsidR="005F5D0E" w:rsidRPr="00CD4FB0" w:rsidRDefault="005F5D0E" w:rsidP="005F5D0E">
            <w:pPr>
              <w:tabs>
                <w:tab w:val="left" w:pos="988"/>
              </w:tabs>
              <w:ind w:right="34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627" w:type="dxa"/>
          </w:tcPr>
          <w:p w14:paraId="2FB6F09E" w14:textId="37CC9C9F" w:rsidR="005F5D0E" w:rsidRPr="00CD4FB0" w:rsidRDefault="008B528A" w:rsidP="005F5D0E">
            <w:pPr>
              <w:tabs>
                <w:tab w:val="left" w:pos="988"/>
              </w:tabs>
              <w:ind w:right="-33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8B528A">
              <w:rPr>
                <w:rFonts w:ascii="BrowalliaUPC" w:eastAsia="Calibri" w:hAnsi="BrowalliaUPC" w:cs="BrowalliaUPC"/>
                <w:sz w:val="28"/>
                <w:szCs w:val="28"/>
              </w:rPr>
              <w:t>8</w:t>
            </w:r>
            <w:r w:rsidR="005F5D0E" w:rsidRPr="00CD4FB0">
              <w:rPr>
                <w:rFonts w:ascii="BrowalliaUPC" w:eastAsia="Calibri" w:hAnsi="BrowalliaUPC" w:cs="BrowalliaUPC"/>
                <w:sz w:val="28"/>
                <w:szCs w:val="28"/>
              </w:rPr>
              <w:t>,</w:t>
            </w:r>
            <w:r w:rsidRPr="008B528A">
              <w:rPr>
                <w:rFonts w:ascii="BrowalliaUPC" w:eastAsia="Calibri" w:hAnsi="BrowalliaUPC" w:cs="BrowalliaUPC"/>
                <w:sz w:val="28"/>
                <w:szCs w:val="28"/>
              </w:rPr>
              <w:t>048</w:t>
            </w:r>
            <w:r w:rsidR="005F5D0E" w:rsidRPr="00CD4FB0">
              <w:rPr>
                <w:rFonts w:ascii="BrowalliaUPC" w:eastAsia="Calibri" w:hAnsi="BrowalliaUPC" w:cs="BrowalliaUPC"/>
                <w:sz w:val="28"/>
                <w:szCs w:val="28"/>
              </w:rPr>
              <w:t>,</w:t>
            </w:r>
            <w:r w:rsidRPr="008B528A">
              <w:rPr>
                <w:rFonts w:ascii="BrowalliaUPC" w:eastAsia="Calibri" w:hAnsi="BrowalliaUPC" w:cs="BrowalliaUPC"/>
                <w:sz w:val="28"/>
                <w:szCs w:val="28"/>
              </w:rPr>
              <w:t>728</w:t>
            </w:r>
          </w:p>
        </w:tc>
      </w:tr>
      <w:tr w:rsidR="005F5D0E" w:rsidRPr="00CD4FB0" w14:paraId="6CE042A8" w14:textId="77777777" w:rsidTr="005F5D0E">
        <w:trPr>
          <w:cantSplit/>
          <w:trHeight w:val="195"/>
        </w:trPr>
        <w:tc>
          <w:tcPr>
            <w:tcW w:w="5580" w:type="dxa"/>
          </w:tcPr>
          <w:p w14:paraId="73F97F59" w14:textId="1D6D9C04" w:rsidR="005F5D0E" w:rsidRPr="00CD4FB0" w:rsidRDefault="005F5D0E" w:rsidP="005F5D0E">
            <w:pPr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ordia New" w:hAnsi="BrowalliaUPC" w:cs="Browalli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CD4FB0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 xml:space="preserve">   </w:t>
            </w:r>
            <w:r w:rsidRPr="00CD4FB0"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  <w:t xml:space="preserve"> </w:t>
            </w:r>
            <w:r w:rsidRPr="00CD4FB0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รับรู้เป็นรายได้ระหว่างปี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597817A" w14:textId="403525C1" w:rsidR="005F5D0E" w:rsidRPr="00CD4FB0" w:rsidRDefault="00461D22" w:rsidP="005F5D0E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(10,493,756)</w:t>
            </w:r>
          </w:p>
        </w:tc>
        <w:tc>
          <w:tcPr>
            <w:tcW w:w="236" w:type="dxa"/>
            <w:vAlign w:val="center"/>
          </w:tcPr>
          <w:p w14:paraId="604F00CE" w14:textId="77777777" w:rsidR="005F5D0E" w:rsidRPr="00CD4FB0" w:rsidRDefault="005F5D0E" w:rsidP="005F5D0E">
            <w:pPr>
              <w:tabs>
                <w:tab w:val="left" w:pos="988"/>
              </w:tabs>
              <w:ind w:right="34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1DED6B8" w14:textId="49CC3B4B" w:rsidR="005F5D0E" w:rsidRPr="00CD4FB0" w:rsidRDefault="005F5D0E" w:rsidP="005F5D0E">
            <w:pPr>
              <w:tabs>
                <w:tab w:val="left" w:pos="988"/>
              </w:tabs>
              <w:ind w:right="-33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(</w:t>
            </w:r>
            <w:r w:rsidR="008B528A" w:rsidRPr="008B528A">
              <w:rPr>
                <w:rFonts w:ascii="BrowalliaUPC" w:eastAsia="Calibri" w:hAnsi="BrowalliaUPC" w:cs="BrowalliaUPC"/>
                <w:sz w:val="28"/>
                <w:szCs w:val="28"/>
              </w:rPr>
              <w:t>7</w:t>
            </w: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,</w:t>
            </w:r>
            <w:r w:rsidR="008B528A" w:rsidRPr="008B528A">
              <w:rPr>
                <w:rFonts w:ascii="BrowalliaUPC" w:eastAsia="Calibri" w:hAnsi="BrowalliaUPC" w:cs="BrowalliaUPC"/>
                <w:sz w:val="28"/>
                <w:szCs w:val="28"/>
              </w:rPr>
              <w:t>903</w:t>
            </w: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,</w:t>
            </w:r>
            <w:r w:rsidR="008B528A" w:rsidRPr="008B528A">
              <w:rPr>
                <w:rFonts w:ascii="BrowalliaUPC" w:eastAsia="Calibri" w:hAnsi="BrowalliaUPC" w:cs="BrowalliaUPC"/>
                <w:sz w:val="28"/>
                <w:szCs w:val="28"/>
              </w:rPr>
              <w:t>616</w:t>
            </w: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5F5D0E" w:rsidRPr="00CD4FB0" w14:paraId="2EE3893F" w14:textId="77777777" w:rsidTr="005F5D0E">
        <w:trPr>
          <w:cantSplit/>
          <w:trHeight w:val="195"/>
        </w:trPr>
        <w:tc>
          <w:tcPr>
            <w:tcW w:w="5580" w:type="dxa"/>
          </w:tcPr>
          <w:p w14:paraId="726A23DC" w14:textId="5371952B" w:rsidR="005F5D0E" w:rsidRPr="00CD4FB0" w:rsidRDefault="005F5D0E" w:rsidP="005F5D0E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CD4FB0"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  <w:t xml:space="preserve">31 </w:t>
            </w:r>
            <w:r w:rsidRPr="00CD4FB0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CEEA070" w14:textId="090293A6" w:rsidR="005F5D0E" w:rsidRPr="00CD4FB0" w:rsidRDefault="00EE528C" w:rsidP="005F5D0E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16,</w:t>
            </w:r>
            <w:r w:rsidR="00C952A7" w:rsidRPr="00CD4FB0">
              <w:rPr>
                <w:rFonts w:ascii="BrowalliaUPC" w:eastAsia="Calibri" w:hAnsi="BrowalliaUPC" w:cs="BrowalliaUPC"/>
                <w:sz w:val="28"/>
                <w:szCs w:val="28"/>
              </w:rPr>
              <w:t>56</w:t>
            </w: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9,941</w:t>
            </w:r>
          </w:p>
        </w:tc>
        <w:tc>
          <w:tcPr>
            <w:tcW w:w="236" w:type="dxa"/>
            <w:vAlign w:val="center"/>
          </w:tcPr>
          <w:p w14:paraId="198DC9B9" w14:textId="77777777" w:rsidR="005F5D0E" w:rsidRPr="00CD4FB0" w:rsidRDefault="005F5D0E" w:rsidP="005F5D0E">
            <w:pPr>
              <w:tabs>
                <w:tab w:val="left" w:pos="988"/>
              </w:tabs>
              <w:ind w:right="34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12" w:space="0" w:color="auto"/>
            </w:tcBorders>
          </w:tcPr>
          <w:p w14:paraId="6F807A5F" w14:textId="42498101" w:rsidR="005F5D0E" w:rsidRPr="00CD4FB0" w:rsidRDefault="008B528A" w:rsidP="005F5D0E">
            <w:pPr>
              <w:tabs>
                <w:tab w:val="left" w:pos="988"/>
              </w:tabs>
              <w:ind w:right="-33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8B528A">
              <w:rPr>
                <w:rFonts w:ascii="BrowalliaUPC" w:eastAsia="Calibri" w:hAnsi="BrowalliaUPC" w:cs="BrowalliaUPC"/>
                <w:sz w:val="28"/>
                <w:szCs w:val="28"/>
              </w:rPr>
              <w:t>24</w:t>
            </w:r>
            <w:r w:rsidR="005F5D0E"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eastAsia="Calibri" w:hAnsi="BrowalliaUPC" w:cs="BrowalliaUPC"/>
                <w:sz w:val="28"/>
                <w:szCs w:val="28"/>
              </w:rPr>
              <w:t>765</w:t>
            </w:r>
            <w:r w:rsidR="005F5D0E"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eastAsia="Calibri" w:hAnsi="BrowalliaUPC" w:cs="BrowalliaUPC"/>
                <w:sz w:val="28"/>
                <w:szCs w:val="28"/>
              </w:rPr>
              <w:t>987</w:t>
            </w:r>
          </w:p>
        </w:tc>
      </w:tr>
    </w:tbl>
    <w:p w14:paraId="3C00FC8A" w14:textId="77777777" w:rsidR="005C4F26" w:rsidRPr="000B23DE" w:rsidRDefault="005C4F26" w:rsidP="009B5D52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="BrowalliaUPC" w:hAnsi="BrowalliaUPC" w:cs="BrowalliaUPC"/>
          <w:b/>
          <w:sz w:val="24"/>
          <w:szCs w:val="24"/>
        </w:rPr>
      </w:pPr>
    </w:p>
    <w:p w14:paraId="64B4DF31" w14:textId="77689358" w:rsidR="008C7D07" w:rsidRPr="00CD4FB0" w:rsidRDefault="008C7D07" w:rsidP="00A413C2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num" w:pos="426"/>
          <w:tab w:val="left" w:pos="54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ค่าใช้จ่ายตามลักษณะ</w:t>
      </w:r>
    </w:p>
    <w:p w14:paraId="64B4DF33" w14:textId="77777777" w:rsidR="00971F58" w:rsidRPr="000B23DE" w:rsidRDefault="00971F58" w:rsidP="001C5724">
      <w:pPr>
        <w:tabs>
          <w:tab w:val="clear" w:pos="227"/>
          <w:tab w:val="clear" w:pos="454"/>
          <w:tab w:val="clear" w:pos="680"/>
          <w:tab w:val="clear" w:pos="907"/>
        </w:tabs>
        <w:ind w:left="432"/>
        <w:jc w:val="thaiDistribute"/>
        <w:rPr>
          <w:rFonts w:ascii="BrowalliaUPC" w:hAnsi="BrowalliaUPC" w:cs="BrowalliaUPC"/>
          <w:b/>
          <w:sz w:val="20"/>
          <w:szCs w:val="20"/>
          <w:cs/>
        </w:rPr>
      </w:pPr>
    </w:p>
    <w:tbl>
      <w:tblPr>
        <w:tblW w:w="4822" w:type="pct"/>
        <w:tblInd w:w="360" w:type="dxa"/>
        <w:tblLayout w:type="fixed"/>
        <w:tblLook w:val="01E0" w:firstRow="1" w:lastRow="1" w:firstColumn="1" w:lastColumn="1" w:noHBand="0" w:noVBand="0"/>
      </w:tblPr>
      <w:tblGrid>
        <w:gridCol w:w="5536"/>
        <w:gridCol w:w="1622"/>
        <w:gridCol w:w="239"/>
        <w:gridCol w:w="1604"/>
      </w:tblGrid>
      <w:tr w:rsidR="00653D00" w:rsidRPr="00CD4FB0" w14:paraId="64B4DF47" w14:textId="77777777" w:rsidTr="00653D00">
        <w:trPr>
          <w:trHeight w:val="351"/>
        </w:trPr>
        <w:tc>
          <w:tcPr>
            <w:tcW w:w="3075" w:type="pct"/>
          </w:tcPr>
          <w:p w14:paraId="64B4DF3F" w14:textId="77777777" w:rsidR="00653D00" w:rsidRPr="00CD4FB0" w:rsidRDefault="00653D00" w:rsidP="00E45813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25" w:type="pct"/>
            <w:gridSpan w:val="3"/>
            <w:tcBorders>
              <w:bottom w:val="single" w:sz="4" w:space="0" w:color="auto"/>
            </w:tcBorders>
            <w:vAlign w:val="bottom"/>
          </w:tcPr>
          <w:p w14:paraId="64B4DF46" w14:textId="4281412E" w:rsidR="00653D00" w:rsidRPr="00CD4FB0" w:rsidRDefault="00653D00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</w:tr>
      <w:tr w:rsidR="00653D00" w:rsidRPr="00CD4FB0" w14:paraId="13CEDD09" w14:textId="77777777" w:rsidTr="00653D00">
        <w:trPr>
          <w:trHeight w:val="351"/>
        </w:trPr>
        <w:tc>
          <w:tcPr>
            <w:tcW w:w="3075" w:type="pct"/>
          </w:tcPr>
          <w:p w14:paraId="7303A1E7" w14:textId="77777777" w:rsidR="00653D00" w:rsidRPr="00CD4FB0" w:rsidRDefault="00653D00" w:rsidP="00653D00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01" w:type="pct"/>
            <w:tcBorders>
              <w:bottom w:val="single" w:sz="4" w:space="0" w:color="auto"/>
            </w:tcBorders>
            <w:vAlign w:val="bottom"/>
          </w:tcPr>
          <w:p w14:paraId="6D671A72" w14:textId="237C8C06" w:rsidR="00653D00" w:rsidRPr="00CD4FB0" w:rsidRDefault="00653D00" w:rsidP="0065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33" w:type="pct"/>
          </w:tcPr>
          <w:p w14:paraId="276E6740" w14:textId="77777777" w:rsidR="00653D00" w:rsidRPr="00CD4FB0" w:rsidRDefault="00653D00" w:rsidP="0065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891" w:type="pct"/>
            <w:tcBorders>
              <w:bottom w:val="single" w:sz="4" w:space="0" w:color="auto"/>
            </w:tcBorders>
            <w:vAlign w:val="bottom"/>
          </w:tcPr>
          <w:p w14:paraId="517BC203" w14:textId="39319159" w:rsidR="00653D00" w:rsidRPr="00CD4FB0" w:rsidRDefault="00653D00" w:rsidP="0065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2564</w:t>
            </w:r>
          </w:p>
        </w:tc>
      </w:tr>
      <w:tr w:rsidR="00653D00" w:rsidRPr="00CD4FB0" w14:paraId="7C6BA598" w14:textId="77777777" w:rsidTr="00653D00">
        <w:trPr>
          <w:trHeight w:val="208"/>
        </w:trPr>
        <w:tc>
          <w:tcPr>
            <w:tcW w:w="3075" w:type="pct"/>
          </w:tcPr>
          <w:p w14:paraId="63A1E9E8" w14:textId="77777777" w:rsidR="00653D00" w:rsidRPr="00CD4FB0" w:rsidRDefault="00653D00" w:rsidP="00653D00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01" w:type="pct"/>
          </w:tcPr>
          <w:p w14:paraId="00125CE7" w14:textId="77777777" w:rsidR="00653D00" w:rsidRPr="00CD4FB0" w:rsidRDefault="00653D00" w:rsidP="0065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3" w:type="pct"/>
          </w:tcPr>
          <w:p w14:paraId="5B82C722" w14:textId="77777777" w:rsidR="00653D00" w:rsidRPr="00CD4FB0" w:rsidRDefault="00653D00" w:rsidP="0065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891" w:type="pct"/>
          </w:tcPr>
          <w:p w14:paraId="431E4C8D" w14:textId="77777777" w:rsidR="00653D00" w:rsidRPr="00CD4FB0" w:rsidRDefault="00653D00" w:rsidP="0065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53D00" w:rsidRPr="00CD4FB0" w14:paraId="64B4DF59" w14:textId="77777777" w:rsidTr="00A413C2">
        <w:trPr>
          <w:trHeight w:val="113"/>
        </w:trPr>
        <w:tc>
          <w:tcPr>
            <w:tcW w:w="3075" w:type="pct"/>
          </w:tcPr>
          <w:p w14:paraId="64B4DF51" w14:textId="0199174A" w:rsidR="00653D00" w:rsidRPr="00CD4FB0" w:rsidRDefault="00653D00" w:rsidP="00A413C2">
            <w:pPr>
              <w:ind w:left="-37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01" w:type="pct"/>
          </w:tcPr>
          <w:p w14:paraId="64B4DF56" w14:textId="567A2241" w:rsidR="00653D00" w:rsidRPr="00CD4FB0" w:rsidRDefault="00000002" w:rsidP="0065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1,265,697,563</w:t>
            </w:r>
          </w:p>
        </w:tc>
        <w:tc>
          <w:tcPr>
            <w:tcW w:w="133" w:type="pct"/>
            <w:vAlign w:val="bottom"/>
          </w:tcPr>
          <w:p w14:paraId="64B4DF57" w14:textId="77777777" w:rsidR="00653D00" w:rsidRPr="00CD4FB0" w:rsidRDefault="00653D00" w:rsidP="00653D0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891" w:type="pct"/>
          </w:tcPr>
          <w:p w14:paraId="64B4DF58" w14:textId="0C8A1FD0" w:rsidR="00653D00" w:rsidRPr="00CD4FB0" w:rsidRDefault="008B528A" w:rsidP="0065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653D00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090</w:t>
            </w:r>
            <w:r w:rsidR="00653D00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978</w:t>
            </w:r>
            <w:r w:rsidR="00653D00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220</w:t>
            </w:r>
          </w:p>
        </w:tc>
      </w:tr>
      <w:tr w:rsidR="00653D00" w:rsidRPr="00CD4FB0" w14:paraId="64B4DF67" w14:textId="77777777" w:rsidTr="00653D00">
        <w:trPr>
          <w:trHeight w:val="113"/>
        </w:trPr>
        <w:tc>
          <w:tcPr>
            <w:tcW w:w="3075" w:type="pct"/>
          </w:tcPr>
          <w:p w14:paraId="64B4DF5B" w14:textId="1BC60BA9" w:rsidR="00653D00" w:rsidRPr="00CD4FB0" w:rsidRDefault="00653D00" w:rsidP="00A413C2">
            <w:pPr>
              <w:ind w:left="-37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เงินเดือนและผลประโยชน์อื่นของพนักงาน</w:t>
            </w:r>
          </w:p>
        </w:tc>
        <w:tc>
          <w:tcPr>
            <w:tcW w:w="901" w:type="pct"/>
          </w:tcPr>
          <w:p w14:paraId="64B4DF63" w14:textId="6ABE4D6F" w:rsidR="00653D00" w:rsidRPr="00CD4FB0" w:rsidRDefault="0097065C" w:rsidP="0065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118,262,915</w:t>
            </w:r>
          </w:p>
        </w:tc>
        <w:tc>
          <w:tcPr>
            <w:tcW w:w="133" w:type="pct"/>
            <w:vAlign w:val="bottom"/>
          </w:tcPr>
          <w:p w14:paraId="64B4DF64" w14:textId="77777777" w:rsidR="00653D00" w:rsidRPr="00CD4FB0" w:rsidRDefault="00653D00" w:rsidP="00653D0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891" w:type="pct"/>
          </w:tcPr>
          <w:p w14:paraId="64B4DF66" w14:textId="702882E5" w:rsidR="00653D00" w:rsidRPr="00CD4FB0" w:rsidRDefault="008B528A" w:rsidP="0065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105</w:t>
            </w:r>
            <w:r w:rsidR="00653D00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757</w:t>
            </w:r>
            <w:r w:rsidR="00653D00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496</w:t>
            </w:r>
          </w:p>
        </w:tc>
      </w:tr>
      <w:tr w:rsidR="00653D00" w:rsidRPr="00CD4FB0" w14:paraId="64B4DF70" w14:textId="77777777" w:rsidTr="00653D00">
        <w:trPr>
          <w:trHeight w:val="113"/>
        </w:trPr>
        <w:tc>
          <w:tcPr>
            <w:tcW w:w="3075" w:type="pct"/>
          </w:tcPr>
          <w:p w14:paraId="64B4DF68" w14:textId="026CBDCC" w:rsidR="00653D00" w:rsidRPr="00CD4FB0" w:rsidRDefault="00653D00" w:rsidP="00A413C2">
            <w:pPr>
              <w:ind w:left="-37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01" w:type="pct"/>
            <w:vAlign w:val="bottom"/>
          </w:tcPr>
          <w:p w14:paraId="64B4DF6D" w14:textId="38E99835" w:rsidR="00653D00" w:rsidRPr="00CD4FB0" w:rsidRDefault="0097065C" w:rsidP="0065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31,342,03</w:t>
            </w:r>
            <w:r w:rsidR="00212659"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</w:t>
            </w:r>
          </w:p>
        </w:tc>
        <w:tc>
          <w:tcPr>
            <w:tcW w:w="133" w:type="pct"/>
            <w:vAlign w:val="bottom"/>
          </w:tcPr>
          <w:p w14:paraId="64B4DF6E" w14:textId="77777777" w:rsidR="00653D00" w:rsidRPr="00CD4FB0" w:rsidRDefault="00653D00" w:rsidP="00653D0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891" w:type="pct"/>
            <w:vAlign w:val="bottom"/>
          </w:tcPr>
          <w:p w14:paraId="64B4DF6F" w14:textId="2BC1A11D" w:rsidR="00653D00" w:rsidRPr="00CD4FB0" w:rsidRDefault="008B528A" w:rsidP="0065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28</w:t>
            </w:r>
            <w:r w:rsidR="00653D00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699</w:t>
            </w:r>
            <w:r w:rsidR="00653D00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38</w:t>
            </w:r>
            <w:r w:rsidR="00653D00"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7</w:t>
            </w:r>
          </w:p>
        </w:tc>
      </w:tr>
      <w:tr w:rsidR="00653D00" w:rsidRPr="00CD4FB0" w14:paraId="64B4DF79" w14:textId="77777777" w:rsidTr="00653D00">
        <w:trPr>
          <w:trHeight w:val="113"/>
        </w:trPr>
        <w:tc>
          <w:tcPr>
            <w:tcW w:w="3075" w:type="pct"/>
          </w:tcPr>
          <w:p w14:paraId="64B4DF71" w14:textId="0D0B5332" w:rsidR="00653D00" w:rsidRPr="00CD4FB0" w:rsidRDefault="00653D00" w:rsidP="00A413C2">
            <w:pPr>
              <w:ind w:left="-37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ค่าจ้างบริการติดตั้ง</w:t>
            </w:r>
          </w:p>
        </w:tc>
        <w:tc>
          <w:tcPr>
            <w:tcW w:w="901" w:type="pct"/>
          </w:tcPr>
          <w:p w14:paraId="64B4DF76" w14:textId="5AADE19B" w:rsidR="00653D00" w:rsidRPr="00CD4FB0" w:rsidRDefault="0097065C" w:rsidP="0065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41,839,300</w:t>
            </w:r>
          </w:p>
        </w:tc>
        <w:tc>
          <w:tcPr>
            <w:tcW w:w="133" w:type="pct"/>
            <w:vAlign w:val="bottom"/>
          </w:tcPr>
          <w:p w14:paraId="64B4DF77" w14:textId="77777777" w:rsidR="00653D00" w:rsidRPr="00CD4FB0" w:rsidRDefault="00653D00" w:rsidP="00653D0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891" w:type="pct"/>
          </w:tcPr>
          <w:p w14:paraId="64B4DF78" w14:textId="6A2C78BF" w:rsidR="00653D00" w:rsidRPr="00CD4FB0" w:rsidRDefault="008B528A" w:rsidP="0065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53</w:t>
            </w:r>
            <w:r w:rsidR="00653D00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296</w:t>
            </w:r>
            <w:r w:rsidR="00653D00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760</w:t>
            </w:r>
          </w:p>
        </w:tc>
      </w:tr>
      <w:tr w:rsidR="00653D00" w:rsidRPr="00CD4FB0" w14:paraId="64B4DF82" w14:textId="77777777" w:rsidTr="00653D00">
        <w:trPr>
          <w:trHeight w:val="113"/>
        </w:trPr>
        <w:tc>
          <w:tcPr>
            <w:tcW w:w="3075" w:type="pct"/>
          </w:tcPr>
          <w:p w14:paraId="64B4DF7A" w14:textId="06835559" w:rsidR="00653D00" w:rsidRPr="00CD4FB0" w:rsidRDefault="00653D00" w:rsidP="00A413C2">
            <w:pPr>
              <w:ind w:left="-37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01" w:type="pct"/>
          </w:tcPr>
          <w:p w14:paraId="64B4DF7F" w14:textId="2928FAB3" w:rsidR="00653D00" w:rsidRPr="00CD4FB0" w:rsidRDefault="0097065C" w:rsidP="0065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33,166,630</w:t>
            </w:r>
          </w:p>
        </w:tc>
        <w:tc>
          <w:tcPr>
            <w:tcW w:w="133" w:type="pct"/>
            <w:vAlign w:val="bottom"/>
          </w:tcPr>
          <w:p w14:paraId="64B4DF80" w14:textId="77777777" w:rsidR="00653D00" w:rsidRPr="00CD4FB0" w:rsidRDefault="00653D00" w:rsidP="00653D0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891" w:type="pct"/>
          </w:tcPr>
          <w:p w14:paraId="64B4DF81" w14:textId="5C33FD81" w:rsidR="00653D00" w:rsidRPr="00CD4FB0" w:rsidRDefault="008B528A" w:rsidP="0065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42</w:t>
            </w:r>
            <w:r w:rsidR="00653D00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156</w:t>
            </w:r>
            <w:r w:rsidR="00653D00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492</w:t>
            </w:r>
          </w:p>
        </w:tc>
      </w:tr>
      <w:tr w:rsidR="00653D00" w:rsidRPr="00CD4FB0" w14:paraId="64B4DF8B" w14:textId="77777777" w:rsidTr="00653D00">
        <w:trPr>
          <w:trHeight w:val="113"/>
        </w:trPr>
        <w:tc>
          <w:tcPr>
            <w:tcW w:w="3075" w:type="pct"/>
          </w:tcPr>
          <w:p w14:paraId="64B4DF83" w14:textId="776DE2F0" w:rsidR="00653D00" w:rsidRPr="00CD4FB0" w:rsidRDefault="00653D00" w:rsidP="00A413C2">
            <w:pPr>
              <w:ind w:left="-37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ค่าเดินทาง</w:t>
            </w:r>
          </w:p>
        </w:tc>
        <w:tc>
          <w:tcPr>
            <w:tcW w:w="901" w:type="pct"/>
            <w:vAlign w:val="bottom"/>
          </w:tcPr>
          <w:p w14:paraId="64B4DF88" w14:textId="64E7AFD2" w:rsidR="00653D00" w:rsidRPr="00CD4FB0" w:rsidRDefault="0097065C" w:rsidP="0065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20,015,358</w:t>
            </w:r>
          </w:p>
        </w:tc>
        <w:tc>
          <w:tcPr>
            <w:tcW w:w="133" w:type="pct"/>
            <w:vAlign w:val="bottom"/>
          </w:tcPr>
          <w:p w14:paraId="64B4DF89" w14:textId="77777777" w:rsidR="00653D00" w:rsidRPr="00CD4FB0" w:rsidRDefault="00653D00" w:rsidP="00653D0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891" w:type="pct"/>
            <w:vAlign w:val="bottom"/>
          </w:tcPr>
          <w:p w14:paraId="64B4DF8A" w14:textId="4B1E0E53" w:rsidR="00653D00" w:rsidRPr="00CD4FB0" w:rsidRDefault="008B528A" w:rsidP="0065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14</w:t>
            </w:r>
            <w:r w:rsidR="00653D00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106</w:t>
            </w:r>
            <w:r w:rsidR="00653D00"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39</w:t>
            </w:r>
            <w:r w:rsidR="00653D00" w:rsidRPr="00CD4FB0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</w:tr>
      <w:tr w:rsidR="00653D00" w:rsidRPr="00CD4FB0" w14:paraId="64B4DF94" w14:textId="77777777" w:rsidTr="00653D00">
        <w:trPr>
          <w:trHeight w:val="113"/>
        </w:trPr>
        <w:tc>
          <w:tcPr>
            <w:tcW w:w="3075" w:type="pct"/>
          </w:tcPr>
          <w:p w14:paraId="64B4DF8C" w14:textId="0C03248C" w:rsidR="00653D00" w:rsidRPr="00CD4FB0" w:rsidRDefault="00653D00" w:rsidP="00A413C2">
            <w:pPr>
              <w:ind w:left="-37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01" w:type="pct"/>
            <w:vAlign w:val="bottom"/>
          </w:tcPr>
          <w:p w14:paraId="64B4DF91" w14:textId="507B32B0" w:rsidR="00653D00" w:rsidRPr="00CD4FB0" w:rsidRDefault="00BE4C46" w:rsidP="0065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(84,923,881)</w:t>
            </w:r>
          </w:p>
        </w:tc>
        <w:tc>
          <w:tcPr>
            <w:tcW w:w="133" w:type="pct"/>
            <w:vAlign w:val="bottom"/>
          </w:tcPr>
          <w:p w14:paraId="64B4DF92" w14:textId="77777777" w:rsidR="00653D00" w:rsidRPr="00CD4FB0" w:rsidRDefault="00653D00" w:rsidP="00653D0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891" w:type="pct"/>
            <w:vAlign w:val="bottom"/>
          </w:tcPr>
          <w:p w14:paraId="64B4DF93" w14:textId="4F5E5982" w:rsidR="00653D00" w:rsidRPr="00CD4FB0" w:rsidRDefault="00653D00" w:rsidP="0065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162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794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8"/>
                <w:szCs w:val="28"/>
              </w:rPr>
              <w:t>732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</w:tr>
    </w:tbl>
    <w:p w14:paraId="2D8C89F7" w14:textId="77777777" w:rsidR="00EE51E8" w:rsidRPr="000B23DE" w:rsidRDefault="00EE51E8" w:rsidP="00281893">
      <w:pPr>
        <w:tabs>
          <w:tab w:val="clear" w:pos="227"/>
          <w:tab w:val="left" w:pos="540"/>
        </w:tabs>
        <w:jc w:val="thaiDistribute"/>
        <w:rPr>
          <w:rFonts w:ascii="BrowalliaUPC" w:hAnsi="BrowalliaUPC" w:cs="BrowalliaUPC"/>
          <w:b/>
          <w:bCs/>
          <w:sz w:val="24"/>
          <w:szCs w:val="24"/>
        </w:rPr>
      </w:pPr>
    </w:p>
    <w:p w14:paraId="64B4DF96" w14:textId="7422A79C" w:rsidR="008C7D07" w:rsidRPr="00CD4FB0" w:rsidRDefault="008C7D07" w:rsidP="00A413C2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num" w:pos="426"/>
          <w:tab w:val="left" w:pos="54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ส่วนงานดำเนินงาน</w:t>
      </w:r>
    </w:p>
    <w:p w14:paraId="64B4DF97" w14:textId="77777777" w:rsidR="008C7D07" w:rsidRPr="000B23DE" w:rsidRDefault="008C7D07" w:rsidP="00594C66">
      <w:pPr>
        <w:spacing w:line="240" w:lineRule="auto"/>
        <w:ind w:left="426"/>
        <w:rPr>
          <w:rFonts w:ascii="BrowalliaUPC" w:hAnsi="BrowalliaUPC" w:cs="BrowalliaUPC"/>
          <w:sz w:val="24"/>
          <w:szCs w:val="24"/>
          <w:lang w:val="en-GB"/>
        </w:rPr>
      </w:pPr>
    </w:p>
    <w:p w14:paraId="1A6C051B" w14:textId="2DAB12FA" w:rsidR="002E44AB" w:rsidRPr="00CD4FB0" w:rsidRDefault="007D6051" w:rsidP="00697F94">
      <w:pPr>
        <w:pStyle w:val="ListParagraph"/>
        <w:tabs>
          <w:tab w:val="clear" w:pos="227"/>
          <w:tab w:val="left" w:pos="540"/>
        </w:tabs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บริษัทดำเนินธุรกิจหลักในส่วนงานดำเนินงานที่รายงาน คือส่วนงานธุรกิจตัวแทนจำหน่ายเครื่องมือและอุปกรณ์ทางการแพทย์</w:t>
      </w:r>
      <w:r w:rsidR="007638D3" w:rsidRPr="00CD4FB0">
        <w:rPr>
          <w:rFonts w:ascii="BrowalliaUPC" w:hAnsi="BrowalliaUPC" w:cs="BrowalliaUPC" w:hint="cs"/>
          <w:sz w:val="28"/>
          <w:szCs w:val="28"/>
          <w:cs/>
        </w:rPr>
        <w:t xml:space="preserve"> ให้บริการเช่าเครื่องมือแพทย์ และบริการอื่นๆ ที่เกี่ยวเนื่องกับทางการแพทย์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5038F1" w:rsidRPr="00CD4FB0">
        <w:rPr>
          <w:rFonts w:ascii="BrowalliaUPC" w:hAnsi="BrowalliaUPC" w:cs="BrowalliaUPC" w:hint="cs"/>
          <w:sz w:val="28"/>
          <w:szCs w:val="28"/>
          <w:cs/>
        </w:rPr>
        <w:t>และ</w:t>
      </w:r>
      <w:r w:rsidRPr="00CD4FB0">
        <w:rPr>
          <w:rFonts w:ascii="BrowalliaUPC" w:hAnsi="BrowalliaUPC" w:cs="BrowalliaUPC"/>
          <w:sz w:val="28"/>
          <w:szCs w:val="28"/>
          <w:cs/>
        </w:rPr>
        <w:t>ดำเนินธุรกิจในเขตภูมิศาสตร์ในประเทศไทย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  <w:r w:rsidR="00177494" w:rsidRPr="00CD4FB0">
        <w:rPr>
          <w:rFonts w:ascii="BrowalliaUPC" w:hAnsi="BrowalliaUPC" w:cs="BrowalliaUPC"/>
          <w:sz w:val="28"/>
          <w:szCs w:val="28"/>
        </w:rPr>
        <w:t xml:space="preserve"> </w:t>
      </w:r>
    </w:p>
    <w:p w14:paraId="1703D8DD" w14:textId="77777777" w:rsidR="001F5D7C" w:rsidRPr="000B23DE" w:rsidRDefault="001F5D7C" w:rsidP="00697F94">
      <w:pPr>
        <w:pStyle w:val="ListParagraph"/>
        <w:tabs>
          <w:tab w:val="clear" w:pos="227"/>
          <w:tab w:val="left" w:pos="540"/>
        </w:tabs>
        <w:ind w:left="432"/>
        <w:jc w:val="thaiDistribute"/>
        <w:rPr>
          <w:rFonts w:ascii="BrowalliaUPC" w:hAnsi="BrowalliaUPC" w:cs="BrowalliaUPC"/>
          <w:sz w:val="24"/>
          <w:szCs w:val="24"/>
        </w:rPr>
      </w:pPr>
    </w:p>
    <w:p w14:paraId="64B4DF9A" w14:textId="274197DF" w:rsidR="00FF2446" w:rsidRPr="00CD4FB0" w:rsidRDefault="00177494" w:rsidP="00697F94">
      <w:pPr>
        <w:pStyle w:val="ListParagraph"/>
        <w:tabs>
          <w:tab w:val="clear" w:pos="227"/>
          <w:tab w:val="left" w:pos="540"/>
        </w:tabs>
        <w:ind w:left="432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CD4FB0">
        <w:rPr>
          <w:rFonts w:ascii="BrowalliaUPC" w:hAnsi="BrowalliaUPC" w:cs="BrowalliaUPC" w:hint="cs"/>
          <w:sz w:val="28"/>
          <w:szCs w:val="28"/>
          <w:cs/>
        </w:rPr>
        <w:t>บริษัท</w:t>
      </w:r>
      <w:r w:rsidR="009C59B7" w:rsidRPr="00CD4FB0">
        <w:rPr>
          <w:rFonts w:ascii="BrowalliaUPC" w:hAnsi="BrowalliaUPC" w:cs="BrowalliaUPC" w:hint="cs"/>
          <w:sz w:val="28"/>
          <w:szCs w:val="28"/>
          <w:cs/>
        </w:rPr>
        <w:t>ไม่มีลูกค้ารายใหญ่</w:t>
      </w:r>
    </w:p>
    <w:p w14:paraId="141AC932" w14:textId="77777777" w:rsidR="007B4F0D" w:rsidRPr="000B23DE" w:rsidRDefault="007B4F0D" w:rsidP="00594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9"/>
        </w:tabs>
        <w:spacing w:line="240" w:lineRule="auto"/>
        <w:ind w:right="-22"/>
        <w:jc w:val="thaiDistribute"/>
        <w:rPr>
          <w:rFonts w:ascii="BrowalliaUPC" w:hAnsi="BrowalliaUPC" w:cs="BrowalliaUPC"/>
          <w:sz w:val="24"/>
          <w:szCs w:val="24"/>
          <w:u w:val="single"/>
          <w:lang w:val="en-GB"/>
        </w:rPr>
      </w:pPr>
    </w:p>
    <w:p w14:paraId="61C63470" w14:textId="77777777" w:rsidR="00FA2CB1" w:rsidRPr="00CD4FB0" w:rsidRDefault="00FA2CB1" w:rsidP="00A413C2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num" w:pos="426"/>
          <w:tab w:val="left" w:pos="54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เงินกองทุนสำรองเลี้ยงชีพ</w:t>
      </w:r>
    </w:p>
    <w:p w14:paraId="0BD6A819" w14:textId="77777777" w:rsidR="00FA2CB1" w:rsidRPr="00CD4FB0" w:rsidRDefault="00FA2CB1" w:rsidP="00FA2CB1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2"/>
          <w:szCs w:val="22"/>
          <w:cs/>
        </w:rPr>
      </w:pPr>
    </w:p>
    <w:p w14:paraId="7F8826E2" w14:textId="06378F4A" w:rsidR="00FA2CB1" w:rsidRPr="00CD4FB0" w:rsidRDefault="00FA2CB1" w:rsidP="00FA2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บริษัทได้จดทะเบียนจัดตั้งกองทุนสำรองเลี้ยงชีพพนักงานตามพระราชบัญญัติกองทุนสำรองเลี้ยงชีพ พ.ศ. </w:t>
      </w:r>
      <w:r w:rsidR="00576964" w:rsidRPr="00CD4FB0">
        <w:rPr>
          <w:rFonts w:ascii="BrowalliaUPC" w:hAnsi="BrowalliaUPC" w:cs="BrowalliaUPC"/>
          <w:sz w:val="28"/>
          <w:szCs w:val="28"/>
        </w:rPr>
        <w:t>2530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ตามระเบียบกองทุนบริษัทจ่ายสมทบเข้ากองทุนนี้เท่ากับส่วนที่พนักงานจ่ายในอัตราร้อยละ </w:t>
      </w:r>
      <w:r w:rsidR="00576964" w:rsidRPr="00CD4FB0">
        <w:rPr>
          <w:rFonts w:ascii="BrowalliaUPC" w:hAnsi="BrowalliaUPC" w:cs="BrowalliaUPC"/>
          <w:sz w:val="28"/>
          <w:szCs w:val="28"/>
        </w:rPr>
        <w:t>3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ของเงินเดือนพนักงาน บริษัทได้แต่งตั้ง</w:t>
      </w:r>
      <w:r w:rsidR="00001AA7" w:rsidRPr="00CD4FB0">
        <w:rPr>
          <w:rFonts w:ascii="BrowalliaUPC" w:hAnsi="BrowalliaUPC" w:cs="BrowalliaUPC"/>
          <w:sz w:val="28"/>
          <w:szCs w:val="28"/>
          <w:cs/>
        </w:rPr>
        <w:t>หลักทรัพย์จัดการกองทุนกสิกรไทย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เป็นผู้จัดการกองทุน </w:t>
      </w:r>
    </w:p>
    <w:p w14:paraId="5C451E4E" w14:textId="77777777" w:rsidR="00EF2FC9" w:rsidRPr="000B23DE" w:rsidRDefault="00EF2FC9" w:rsidP="00FA2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UPC" w:hAnsi="BrowalliaUPC" w:cs="BrowalliaUPC"/>
          <w:sz w:val="24"/>
          <w:szCs w:val="24"/>
        </w:rPr>
      </w:pPr>
    </w:p>
    <w:p w14:paraId="0F46E29E" w14:textId="76EB63C4" w:rsidR="00576964" w:rsidRDefault="00FA2CB1" w:rsidP="003B4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 w:hint="cs"/>
          <w:sz w:val="28"/>
          <w:szCs w:val="28"/>
          <w:cs/>
        </w:rPr>
        <w:t xml:space="preserve">บริษัทจ่ายเงินสมทบเข้ากองทุนสำหรับปีสิ้นสุดวันที่ </w:t>
      </w:r>
      <w:r w:rsidRPr="00CD4FB0">
        <w:rPr>
          <w:rFonts w:ascii="BrowalliaUPC" w:hAnsi="BrowalliaUPC" w:cs="BrowalliaUPC" w:hint="cs"/>
          <w:sz w:val="28"/>
          <w:szCs w:val="28"/>
        </w:rPr>
        <w:t>31</w:t>
      </w:r>
      <w:r w:rsidRPr="00CD4FB0">
        <w:rPr>
          <w:rFonts w:ascii="BrowalliaUPC" w:hAnsi="BrowalliaUPC" w:cs="BrowalliaUPC" w:hint="cs"/>
          <w:sz w:val="28"/>
          <w:szCs w:val="28"/>
          <w:cs/>
        </w:rPr>
        <w:t xml:space="preserve"> ธันวาคม </w:t>
      </w:r>
      <w:r w:rsidRPr="00CD4FB0">
        <w:rPr>
          <w:rFonts w:ascii="BrowalliaUPC" w:hAnsi="BrowalliaUPC" w:cs="BrowalliaUPC" w:hint="cs"/>
          <w:sz w:val="28"/>
          <w:szCs w:val="28"/>
        </w:rPr>
        <w:t>256</w:t>
      </w:r>
      <w:r w:rsidR="00E53776" w:rsidRPr="00CD4FB0">
        <w:rPr>
          <w:rFonts w:ascii="BrowalliaUPC" w:hAnsi="BrowalliaUPC" w:cs="BrowalliaUPC" w:hint="cs"/>
          <w:sz w:val="28"/>
          <w:szCs w:val="28"/>
        </w:rPr>
        <w:t>5</w:t>
      </w:r>
      <w:r w:rsidRPr="00CD4FB0">
        <w:rPr>
          <w:rFonts w:ascii="BrowalliaUPC" w:hAnsi="BrowalliaUPC" w:cs="BrowalliaUPC" w:hint="cs"/>
          <w:sz w:val="28"/>
          <w:szCs w:val="28"/>
          <w:cs/>
        </w:rPr>
        <w:t xml:space="preserve"> และ </w:t>
      </w:r>
      <w:r w:rsidRPr="00CD4FB0">
        <w:rPr>
          <w:rFonts w:ascii="BrowalliaUPC" w:hAnsi="BrowalliaUPC" w:cs="BrowalliaUPC" w:hint="cs"/>
          <w:sz w:val="28"/>
          <w:szCs w:val="28"/>
        </w:rPr>
        <w:t>256</w:t>
      </w:r>
      <w:r w:rsidR="00E53776" w:rsidRPr="00CD4FB0">
        <w:rPr>
          <w:rFonts w:ascii="BrowalliaUPC" w:hAnsi="BrowalliaUPC" w:cs="BrowalliaUPC" w:hint="cs"/>
          <w:sz w:val="28"/>
          <w:szCs w:val="28"/>
        </w:rPr>
        <w:t>4</w:t>
      </w:r>
      <w:r w:rsidRPr="00CD4FB0">
        <w:rPr>
          <w:rFonts w:ascii="BrowalliaUPC" w:hAnsi="BrowalliaUPC" w:cs="BrowalliaUPC" w:hint="cs"/>
          <w:sz w:val="28"/>
          <w:szCs w:val="28"/>
          <w:cs/>
        </w:rPr>
        <w:t xml:space="preserve"> เป็นจำนวนเงิน</w:t>
      </w:r>
      <w:r w:rsidR="00807C75" w:rsidRPr="00CD4FB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372B2B" w:rsidRPr="00CD4FB0">
        <w:rPr>
          <w:rFonts w:ascii="BrowalliaUPC" w:hAnsi="BrowalliaUPC" w:cs="BrowalliaUPC"/>
          <w:sz w:val="28"/>
          <w:szCs w:val="28"/>
        </w:rPr>
        <w:t>1.63</w:t>
      </w:r>
      <w:r w:rsidRPr="00CD4FB0">
        <w:rPr>
          <w:rFonts w:ascii="BrowalliaUPC" w:hAnsi="BrowalliaUPC" w:cs="BrowalliaUPC" w:hint="cs"/>
          <w:sz w:val="28"/>
          <w:szCs w:val="28"/>
        </w:rPr>
        <w:t xml:space="preserve"> </w:t>
      </w:r>
      <w:r w:rsidRPr="00CD4FB0">
        <w:rPr>
          <w:rFonts w:ascii="BrowalliaUPC" w:hAnsi="BrowalliaUPC" w:cs="BrowalliaUPC" w:hint="cs"/>
          <w:sz w:val="28"/>
          <w:szCs w:val="28"/>
          <w:cs/>
        </w:rPr>
        <w:t>ล้านบาท และ</w:t>
      </w:r>
      <w:r w:rsidRPr="00CD4FB0">
        <w:rPr>
          <w:rFonts w:ascii="BrowalliaUPC" w:hAnsi="BrowalliaUPC" w:cs="BrowalliaUPC" w:hint="cs"/>
          <w:sz w:val="28"/>
          <w:szCs w:val="28"/>
        </w:rPr>
        <w:t xml:space="preserve"> </w:t>
      </w:r>
      <w:r w:rsidR="00E53776" w:rsidRPr="00CD4FB0">
        <w:rPr>
          <w:rFonts w:ascii="BrowalliaUPC" w:hAnsi="BrowalliaUPC" w:cs="BrowalliaUPC" w:hint="cs"/>
          <w:sz w:val="28"/>
          <w:szCs w:val="28"/>
        </w:rPr>
        <w:t xml:space="preserve">1.60 </w:t>
      </w:r>
      <w:r w:rsidRPr="00CD4FB0">
        <w:rPr>
          <w:rFonts w:ascii="BrowalliaUPC" w:hAnsi="BrowalliaUPC" w:cs="BrowalliaUPC" w:hint="cs"/>
          <w:sz w:val="28"/>
          <w:szCs w:val="28"/>
          <w:cs/>
        </w:rPr>
        <w:t>ล้านบาท ตามลำดับ</w:t>
      </w:r>
    </w:p>
    <w:p w14:paraId="31AE79B9" w14:textId="52CF2890" w:rsidR="00DC3A7C" w:rsidRPr="00CD4FB0" w:rsidRDefault="00DC3A7C" w:rsidP="008467D7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left" w:pos="54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  <w:cs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การปรับกระทบยอดหนี้สินที่เกิดขึ้นจากกิจกรรมจัดหาเงิน</w:t>
      </w:r>
    </w:p>
    <w:p w14:paraId="0D8087D3" w14:textId="77777777" w:rsidR="00DC3A7C" w:rsidRPr="00CD4FB0" w:rsidRDefault="00DC3A7C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2BF8533A" w14:textId="2C43F77C" w:rsidR="00DC3A7C" w:rsidRPr="00CD4FB0" w:rsidRDefault="00DC3A7C" w:rsidP="004C3AA7">
      <w:pPr>
        <w:pStyle w:val="ListParagraph"/>
        <w:tabs>
          <w:tab w:val="clear" w:pos="227"/>
          <w:tab w:val="clear" w:pos="454"/>
          <w:tab w:val="left" w:pos="432"/>
          <w:tab w:val="left" w:pos="540"/>
        </w:tabs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การเปลี่ยนแปลงต่อหนี้สินที่เกิดขึ้นจากกิจกรรมจัดหาเงินของบริษัท</w:t>
      </w:r>
      <w:r w:rsidR="00C532C2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มีดังนี้ </w:t>
      </w:r>
    </w:p>
    <w:p w14:paraId="4708CA6F" w14:textId="77777777" w:rsidR="00432632" w:rsidRPr="00CD4FB0" w:rsidRDefault="00432632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4"/>
          <w:szCs w:val="24"/>
        </w:rPr>
      </w:pPr>
    </w:p>
    <w:tbl>
      <w:tblPr>
        <w:tblStyle w:val="TableGrid"/>
        <w:tblW w:w="9041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4"/>
        <w:gridCol w:w="1337"/>
        <w:gridCol w:w="1355"/>
        <w:gridCol w:w="1417"/>
        <w:gridCol w:w="1418"/>
        <w:gridCol w:w="1270"/>
      </w:tblGrid>
      <w:tr w:rsidR="000449A3" w:rsidRPr="00CD4FB0" w14:paraId="764E8A8F" w14:textId="77777777">
        <w:tc>
          <w:tcPr>
            <w:tcW w:w="2244" w:type="dxa"/>
          </w:tcPr>
          <w:p w14:paraId="6C4C2B65" w14:textId="77777777" w:rsidR="000449A3" w:rsidRPr="00CD4FB0" w:rsidRDefault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  <w:tc>
          <w:tcPr>
            <w:tcW w:w="6797" w:type="dxa"/>
            <w:gridSpan w:val="5"/>
          </w:tcPr>
          <w:p w14:paraId="4129A93E" w14:textId="0C895EAE" w:rsidR="000449A3" w:rsidRPr="00CD4FB0" w:rsidRDefault="00E537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บาท</w:t>
            </w:r>
          </w:p>
        </w:tc>
      </w:tr>
      <w:tr w:rsidR="000449A3" w:rsidRPr="00CD4FB0" w14:paraId="2E7A628B" w14:textId="77777777">
        <w:tc>
          <w:tcPr>
            <w:tcW w:w="2244" w:type="dxa"/>
          </w:tcPr>
          <w:p w14:paraId="3E268463" w14:textId="77777777" w:rsidR="000449A3" w:rsidRPr="00CD4FB0" w:rsidRDefault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49785567" w14:textId="77777777" w:rsidR="000449A3" w:rsidRPr="00CD4FB0" w:rsidRDefault="00044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เงินกู้ยืม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br/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ระยะสั้นจากธนาคาร</w:t>
            </w:r>
          </w:p>
        </w:tc>
        <w:tc>
          <w:tcPr>
            <w:tcW w:w="1355" w:type="dxa"/>
            <w:vAlign w:val="bottom"/>
          </w:tcPr>
          <w:p w14:paraId="28712850" w14:textId="77777777" w:rsidR="000449A3" w:rsidRPr="00CD4FB0" w:rsidRDefault="00044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เงินกู้ยืม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br/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ระยะยาวจากธนาคาร</w:t>
            </w:r>
          </w:p>
        </w:tc>
        <w:tc>
          <w:tcPr>
            <w:tcW w:w="1417" w:type="dxa"/>
            <w:vAlign w:val="bottom"/>
          </w:tcPr>
          <w:p w14:paraId="18243B03" w14:textId="77777777" w:rsidR="000449A3" w:rsidRPr="00CD4FB0" w:rsidRDefault="00044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หนี้สินตาม         สัญญาเช่า</w:t>
            </w:r>
          </w:p>
        </w:tc>
        <w:tc>
          <w:tcPr>
            <w:tcW w:w="1418" w:type="dxa"/>
            <w:vAlign w:val="bottom"/>
          </w:tcPr>
          <w:p w14:paraId="40F8B38A" w14:textId="77777777" w:rsidR="000449A3" w:rsidRPr="00CD4FB0" w:rsidRDefault="00044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เงินกู้ยืมจาก</w:t>
            </w:r>
          </w:p>
          <w:p w14:paraId="09A1C08B" w14:textId="20117902" w:rsidR="000449A3" w:rsidRPr="00CD4FB0" w:rsidRDefault="000449A3" w:rsidP="003F75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0" w:type="dxa"/>
            <w:vAlign w:val="bottom"/>
          </w:tcPr>
          <w:p w14:paraId="1D6444AD" w14:textId="77777777" w:rsidR="000449A3" w:rsidRPr="00CD4FB0" w:rsidRDefault="00044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2AAB72D2" w14:textId="77777777" w:rsidR="000449A3" w:rsidRPr="00CD4FB0" w:rsidRDefault="00044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0E60B131" w14:textId="77777777" w:rsidR="000449A3" w:rsidRPr="00CD4FB0" w:rsidRDefault="00044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รวม</w:t>
            </w:r>
          </w:p>
        </w:tc>
      </w:tr>
      <w:tr w:rsidR="000449A3" w:rsidRPr="00CD4FB0" w14:paraId="191ADEB3" w14:textId="77777777">
        <w:trPr>
          <w:trHeight w:val="183"/>
        </w:trPr>
        <w:tc>
          <w:tcPr>
            <w:tcW w:w="2244" w:type="dxa"/>
          </w:tcPr>
          <w:p w14:paraId="28233BC0" w14:textId="77777777" w:rsidR="000449A3" w:rsidRPr="00CD4FB0" w:rsidRDefault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37" w:type="dxa"/>
          </w:tcPr>
          <w:p w14:paraId="6AB7F2A3" w14:textId="77777777" w:rsidR="000449A3" w:rsidRPr="00CD4FB0" w:rsidRDefault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2DE458C4" w14:textId="77777777" w:rsidR="000449A3" w:rsidRPr="00CD4FB0" w:rsidRDefault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2C2E3337" w14:textId="77777777" w:rsidR="000449A3" w:rsidRPr="00CD4FB0" w:rsidRDefault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036FA0EC" w14:textId="77777777" w:rsidR="000449A3" w:rsidRPr="00CD4FB0" w:rsidRDefault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1270" w:type="dxa"/>
          </w:tcPr>
          <w:p w14:paraId="6C7D2C56" w14:textId="77777777" w:rsidR="000449A3" w:rsidRPr="00CD4FB0" w:rsidRDefault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</w:tr>
      <w:tr w:rsidR="00164C24" w:rsidRPr="00CD4FB0" w14:paraId="3B90AEAE" w14:textId="77777777">
        <w:tc>
          <w:tcPr>
            <w:tcW w:w="2244" w:type="dxa"/>
          </w:tcPr>
          <w:p w14:paraId="36DE2B74" w14:textId="7FEE5421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1 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 xml:space="preserve">มกราคม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2565</w:t>
            </w:r>
          </w:p>
        </w:tc>
        <w:tc>
          <w:tcPr>
            <w:tcW w:w="1337" w:type="dxa"/>
          </w:tcPr>
          <w:p w14:paraId="0435E45A" w14:textId="2299BB53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B528A">
              <w:rPr>
                <w:rFonts w:ascii="BrowalliaUPC" w:hAnsi="BrowalliaUPC" w:cs="BrowalliaUPC"/>
                <w:sz w:val="26"/>
                <w:szCs w:val="26"/>
              </w:rPr>
              <w:t>206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6"/>
                <w:szCs w:val="26"/>
              </w:rPr>
              <w:t>192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6"/>
                <w:szCs w:val="26"/>
              </w:rPr>
              <w:t>173</w:t>
            </w:r>
          </w:p>
        </w:tc>
        <w:tc>
          <w:tcPr>
            <w:tcW w:w="1355" w:type="dxa"/>
          </w:tcPr>
          <w:p w14:paraId="2285F0B1" w14:textId="02F71DBA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20,000,000</w:t>
            </w:r>
          </w:p>
        </w:tc>
        <w:tc>
          <w:tcPr>
            <w:tcW w:w="1417" w:type="dxa"/>
          </w:tcPr>
          <w:p w14:paraId="076F7F49" w14:textId="5E8EACE6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B528A">
              <w:rPr>
                <w:rFonts w:ascii="BrowalliaUPC" w:hAnsi="BrowalliaUPC" w:cs="BrowalliaUPC"/>
                <w:sz w:val="26"/>
                <w:szCs w:val="26"/>
              </w:rPr>
              <w:t>55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6"/>
                <w:szCs w:val="26"/>
              </w:rPr>
              <w:t>957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6"/>
                <w:szCs w:val="26"/>
              </w:rPr>
              <w:t>525</w:t>
            </w:r>
          </w:p>
        </w:tc>
        <w:tc>
          <w:tcPr>
            <w:tcW w:w="1418" w:type="dxa"/>
          </w:tcPr>
          <w:p w14:paraId="5B72C3D9" w14:textId="4742E17A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270" w:type="dxa"/>
          </w:tcPr>
          <w:p w14:paraId="5CD03BBD" w14:textId="51504704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B528A">
              <w:rPr>
                <w:rFonts w:ascii="BrowalliaUPC" w:hAnsi="BrowalliaUPC" w:cs="BrowalliaUPC"/>
                <w:sz w:val="26"/>
                <w:szCs w:val="26"/>
              </w:rPr>
              <w:t>282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Pr="008B528A">
              <w:rPr>
                <w:rFonts w:ascii="BrowalliaUPC" w:hAnsi="BrowalliaUPC" w:cs="BrowalliaUPC"/>
                <w:sz w:val="26"/>
                <w:szCs w:val="26"/>
              </w:rPr>
              <w:t>49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6"/>
                <w:szCs w:val="26"/>
              </w:rPr>
              <w:t>698</w:t>
            </w:r>
          </w:p>
        </w:tc>
      </w:tr>
      <w:tr w:rsidR="00E53776" w:rsidRPr="00CD4FB0" w14:paraId="1ABCC51D" w14:textId="77777777">
        <w:trPr>
          <w:trHeight w:val="261"/>
        </w:trPr>
        <w:tc>
          <w:tcPr>
            <w:tcW w:w="2244" w:type="dxa"/>
          </w:tcPr>
          <w:p w14:paraId="388A2E11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37" w:type="dxa"/>
          </w:tcPr>
          <w:p w14:paraId="28160863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04C7901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0CB20A9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BB0D2A1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98D3F28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E53776" w:rsidRPr="00CD4FB0" w14:paraId="752F29CA" w14:textId="77777777">
        <w:tc>
          <w:tcPr>
            <w:tcW w:w="4936" w:type="dxa"/>
            <w:gridSpan w:val="3"/>
          </w:tcPr>
          <w:p w14:paraId="56E2AC5F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  <w:lang w:val="en-GB"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  <w:t>รายการที่เกิดขึ้นจากกระแสเงินสด</w:t>
            </w:r>
            <w:r w:rsidRPr="00CD4FB0">
              <w:rPr>
                <w:rFonts w:ascii="BrowalliaUPC" w:hAnsi="BrowalliaUPC" w:cs="BrowalliaUPC"/>
                <w:b/>
                <w:bCs/>
                <w:sz w:val="26"/>
                <w:szCs w:val="26"/>
                <w:lang w:val="en-GB"/>
              </w:rPr>
              <w:t>:</w:t>
            </w:r>
          </w:p>
        </w:tc>
        <w:tc>
          <w:tcPr>
            <w:tcW w:w="1417" w:type="dxa"/>
          </w:tcPr>
          <w:p w14:paraId="50FB9340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E4CD6D0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44D9DE3A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164C24" w:rsidRPr="00CD4FB0" w14:paraId="3BB56AE1" w14:textId="77777777">
        <w:tc>
          <w:tcPr>
            <w:tcW w:w="2244" w:type="dxa"/>
          </w:tcPr>
          <w:p w14:paraId="2D63189B" w14:textId="77777777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การจ่ายคืน</w:t>
            </w:r>
          </w:p>
        </w:tc>
        <w:tc>
          <w:tcPr>
            <w:tcW w:w="1337" w:type="dxa"/>
          </w:tcPr>
          <w:p w14:paraId="4DB3AD47" w14:textId="47D49302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(635,559,864)</w:t>
            </w:r>
          </w:p>
        </w:tc>
        <w:tc>
          <w:tcPr>
            <w:tcW w:w="1355" w:type="dxa"/>
          </w:tcPr>
          <w:p w14:paraId="010B54C3" w14:textId="0E52169D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(20,000,000)</w:t>
            </w:r>
          </w:p>
        </w:tc>
        <w:tc>
          <w:tcPr>
            <w:tcW w:w="1417" w:type="dxa"/>
          </w:tcPr>
          <w:p w14:paraId="2ABF79C2" w14:textId="6070B9C8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(7,665,277)</w:t>
            </w:r>
          </w:p>
        </w:tc>
        <w:tc>
          <w:tcPr>
            <w:tcW w:w="1418" w:type="dxa"/>
          </w:tcPr>
          <w:p w14:paraId="0EAED4CF" w14:textId="3F052200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270" w:type="dxa"/>
          </w:tcPr>
          <w:p w14:paraId="6426B332" w14:textId="79EA5034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(663,225,141)</w:t>
            </w:r>
          </w:p>
        </w:tc>
      </w:tr>
      <w:tr w:rsidR="00164C24" w:rsidRPr="00CD4FB0" w14:paraId="5D4C77CC" w14:textId="77777777">
        <w:tc>
          <w:tcPr>
            <w:tcW w:w="2244" w:type="dxa"/>
          </w:tcPr>
          <w:p w14:paraId="39D21680" w14:textId="77777777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เงินสดรับ</w:t>
            </w:r>
          </w:p>
        </w:tc>
        <w:tc>
          <w:tcPr>
            <w:tcW w:w="1337" w:type="dxa"/>
          </w:tcPr>
          <w:p w14:paraId="4BB60165" w14:textId="4215C373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429,385,546</w:t>
            </w:r>
          </w:p>
        </w:tc>
        <w:tc>
          <w:tcPr>
            <w:tcW w:w="1355" w:type="dxa"/>
          </w:tcPr>
          <w:p w14:paraId="206051D1" w14:textId="0452BB11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5"/>
                <w:tab w:val="left" w:pos="930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A2F7566" w14:textId="35B9E8CA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9B7A5EA" w14:textId="7A2CB0E7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0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270" w:type="dxa"/>
          </w:tcPr>
          <w:p w14:paraId="1564F660" w14:textId="2566B1F6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429,385,546</w:t>
            </w:r>
          </w:p>
        </w:tc>
      </w:tr>
      <w:tr w:rsidR="00E53776" w:rsidRPr="00CD4FB0" w14:paraId="2CEE9141" w14:textId="77777777">
        <w:trPr>
          <w:trHeight w:val="306"/>
        </w:trPr>
        <w:tc>
          <w:tcPr>
            <w:tcW w:w="2244" w:type="dxa"/>
          </w:tcPr>
          <w:p w14:paraId="599CAC6B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337" w:type="dxa"/>
          </w:tcPr>
          <w:p w14:paraId="6A8F6082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  <w:tc>
          <w:tcPr>
            <w:tcW w:w="1355" w:type="dxa"/>
          </w:tcPr>
          <w:p w14:paraId="19763AB0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7B63525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421CA05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2F500C24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</w:tr>
      <w:tr w:rsidR="00E53776" w:rsidRPr="00CD4FB0" w14:paraId="2B383DA2" w14:textId="77777777">
        <w:tc>
          <w:tcPr>
            <w:tcW w:w="4936" w:type="dxa"/>
            <w:gridSpan w:val="3"/>
          </w:tcPr>
          <w:p w14:paraId="57472BBA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  <w:t>รายการที่ไม่ใช่กระแสเงินสด</w:t>
            </w:r>
            <w:r w:rsidRPr="00CD4FB0">
              <w:rPr>
                <w:rFonts w:ascii="BrowalliaUPC" w:hAnsi="BrowalliaUPC" w:cs="BrowalliaUPC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17" w:type="dxa"/>
          </w:tcPr>
          <w:p w14:paraId="6065527D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A1A7009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348CEF4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164C24" w:rsidRPr="00CD4FB0" w14:paraId="2885DA69" w14:textId="77777777" w:rsidTr="00152CDB">
        <w:tc>
          <w:tcPr>
            <w:tcW w:w="2244" w:type="dxa"/>
          </w:tcPr>
          <w:p w14:paraId="27A14546" w14:textId="6AA857D9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  <w:lang w:val="en-GB"/>
              </w:rPr>
              <w:t>ขาดทุน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  <w:p w14:paraId="70EB449A" w14:textId="77777777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 xml:space="preserve">   ที่ยังไม่ได้เกิดขึ้นจริง</w:t>
            </w:r>
          </w:p>
        </w:tc>
        <w:tc>
          <w:tcPr>
            <w:tcW w:w="1337" w:type="dxa"/>
            <w:vAlign w:val="bottom"/>
          </w:tcPr>
          <w:p w14:paraId="6432783E" w14:textId="31C22740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(17,855)</w:t>
            </w:r>
          </w:p>
        </w:tc>
        <w:tc>
          <w:tcPr>
            <w:tcW w:w="1355" w:type="dxa"/>
            <w:vAlign w:val="bottom"/>
          </w:tcPr>
          <w:p w14:paraId="3414922C" w14:textId="3CD5114E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2108C12" w14:textId="70B62CF7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  </w:t>
            </w: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D5BDAEA" w14:textId="77777777" w:rsidR="00164C24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</w:t>
            </w:r>
          </w:p>
          <w:p w14:paraId="59C91890" w14:textId="017D3C3B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>
              <w:rPr>
                <w:rFonts w:ascii="BrowalliaUPC" w:hAnsi="BrowalliaUPC" w:cs="BrowalliaUPC"/>
                <w:sz w:val="26"/>
                <w:szCs w:val="26"/>
              </w:rPr>
              <w:t xml:space="preserve">  </w:t>
            </w: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270" w:type="dxa"/>
            <w:vAlign w:val="bottom"/>
          </w:tcPr>
          <w:p w14:paraId="72C91DB7" w14:textId="3736F55F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(17,855)</w:t>
            </w:r>
          </w:p>
        </w:tc>
      </w:tr>
      <w:tr w:rsidR="00164C24" w:rsidRPr="00CD4FB0" w14:paraId="2655861C" w14:textId="77777777" w:rsidTr="00152CDB">
        <w:tc>
          <w:tcPr>
            <w:tcW w:w="2244" w:type="dxa"/>
          </w:tcPr>
          <w:p w14:paraId="3218BB66" w14:textId="77777777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การได้มา</w:t>
            </w:r>
          </w:p>
        </w:tc>
        <w:tc>
          <w:tcPr>
            <w:tcW w:w="1337" w:type="dxa"/>
          </w:tcPr>
          <w:p w14:paraId="79D9F5F1" w14:textId="218BB32B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355" w:type="dxa"/>
          </w:tcPr>
          <w:p w14:paraId="39BD201A" w14:textId="5DF5CAFE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7856189" w14:textId="0356C32D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        2,781,776</w:t>
            </w:r>
          </w:p>
        </w:tc>
        <w:tc>
          <w:tcPr>
            <w:tcW w:w="1418" w:type="dxa"/>
          </w:tcPr>
          <w:p w14:paraId="42FB8150" w14:textId="16710F35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270" w:type="dxa"/>
          </w:tcPr>
          <w:p w14:paraId="459CAAE9" w14:textId="4159E773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     2,781,776</w:t>
            </w:r>
          </w:p>
        </w:tc>
      </w:tr>
      <w:tr w:rsidR="00164C24" w:rsidRPr="00CD4FB0" w14:paraId="6FDDBC66" w14:textId="77777777" w:rsidTr="00152CDB">
        <w:tc>
          <w:tcPr>
            <w:tcW w:w="2244" w:type="dxa"/>
          </w:tcPr>
          <w:p w14:paraId="7F0EBBD7" w14:textId="4DA9E272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  <w:lang w:val="en-GB"/>
              </w:rPr>
              <w:t>การเปลี่ยนแปลงสัญญา</w:t>
            </w:r>
          </w:p>
        </w:tc>
        <w:tc>
          <w:tcPr>
            <w:tcW w:w="1337" w:type="dxa"/>
          </w:tcPr>
          <w:p w14:paraId="73491E3D" w14:textId="52D1C4CB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355" w:type="dxa"/>
          </w:tcPr>
          <w:p w14:paraId="571A032B" w14:textId="7D4467E3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BF86FF3" w14:textId="4CF131E4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(551,691)</w:t>
            </w:r>
          </w:p>
        </w:tc>
        <w:tc>
          <w:tcPr>
            <w:tcW w:w="1418" w:type="dxa"/>
          </w:tcPr>
          <w:p w14:paraId="24EB8343" w14:textId="4A50ED2C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270" w:type="dxa"/>
          </w:tcPr>
          <w:p w14:paraId="7A176DD7" w14:textId="48329287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(551,691)</w:t>
            </w:r>
          </w:p>
        </w:tc>
      </w:tr>
      <w:tr w:rsidR="00164C24" w:rsidRPr="00CD4FB0" w14:paraId="62B2ECBE" w14:textId="77777777">
        <w:trPr>
          <w:trHeight w:val="57"/>
        </w:trPr>
        <w:tc>
          <w:tcPr>
            <w:tcW w:w="2244" w:type="dxa"/>
          </w:tcPr>
          <w:p w14:paraId="3A06B55E" w14:textId="77777777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1337" w:type="dxa"/>
          </w:tcPr>
          <w:p w14:paraId="2E689EC8" w14:textId="05526EBF" w:rsidR="00164C24" w:rsidRPr="00CD4FB0" w:rsidRDefault="00164C24" w:rsidP="00164C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355" w:type="dxa"/>
          </w:tcPr>
          <w:p w14:paraId="7EA02B01" w14:textId="26094D88" w:rsidR="00164C24" w:rsidRPr="00CD4FB0" w:rsidRDefault="00164C24" w:rsidP="00164C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19EC916" w14:textId="598DB243" w:rsidR="00164C24" w:rsidRPr="00CD4FB0" w:rsidRDefault="00164C24" w:rsidP="00164C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        2,581,811</w:t>
            </w:r>
          </w:p>
        </w:tc>
        <w:tc>
          <w:tcPr>
            <w:tcW w:w="1418" w:type="dxa"/>
          </w:tcPr>
          <w:p w14:paraId="2395376C" w14:textId="4242F2C5" w:rsidR="00164C24" w:rsidRPr="00CD4FB0" w:rsidRDefault="00164C24" w:rsidP="00164C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270" w:type="dxa"/>
          </w:tcPr>
          <w:p w14:paraId="2E7BE953" w14:textId="6B8666FD" w:rsidR="00164C24" w:rsidRPr="00CD4FB0" w:rsidRDefault="00164C24" w:rsidP="00164C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     2,581,811</w:t>
            </w:r>
          </w:p>
        </w:tc>
      </w:tr>
      <w:tr w:rsidR="00164C24" w:rsidRPr="00CD4FB0" w14:paraId="0B87E68D" w14:textId="77777777">
        <w:tc>
          <w:tcPr>
            <w:tcW w:w="2244" w:type="dxa"/>
          </w:tcPr>
          <w:p w14:paraId="05311BD4" w14:textId="2CC00684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lang w:val="en-GB"/>
              </w:rPr>
              <w:t xml:space="preserve">31 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2565</w:t>
            </w:r>
          </w:p>
        </w:tc>
        <w:tc>
          <w:tcPr>
            <w:tcW w:w="1337" w:type="dxa"/>
          </w:tcPr>
          <w:p w14:paraId="48054F95" w14:textId="37D4E63D" w:rsidR="00164C24" w:rsidRPr="00CD4FB0" w:rsidRDefault="00164C24" w:rsidP="00164C2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355" w:type="dxa"/>
          </w:tcPr>
          <w:p w14:paraId="0ECAF07B" w14:textId="12115212" w:rsidR="00164C24" w:rsidRPr="00CD4FB0" w:rsidRDefault="00164C24" w:rsidP="00164C2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A7860FF" w14:textId="478473A9" w:rsidR="00164C24" w:rsidRPr="00CD4FB0" w:rsidRDefault="00164C24" w:rsidP="00164C2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53,104,144</w:t>
            </w:r>
          </w:p>
        </w:tc>
        <w:tc>
          <w:tcPr>
            <w:tcW w:w="1418" w:type="dxa"/>
          </w:tcPr>
          <w:p w14:paraId="172DE6F6" w14:textId="438D3B32" w:rsidR="00164C24" w:rsidRPr="00CD4FB0" w:rsidRDefault="00164C24" w:rsidP="00164C2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270" w:type="dxa"/>
          </w:tcPr>
          <w:p w14:paraId="57023A6A" w14:textId="7809BB82" w:rsidR="00164C24" w:rsidRPr="00CD4FB0" w:rsidRDefault="00164C24" w:rsidP="00164C2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53,104,144</w:t>
            </w:r>
          </w:p>
        </w:tc>
      </w:tr>
    </w:tbl>
    <w:p w14:paraId="1F54FE8B" w14:textId="77777777" w:rsidR="000A53C0" w:rsidRPr="00CD4FB0" w:rsidRDefault="000A53C0" w:rsidP="000A53C0">
      <w:pPr>
        <w:tabs>
          <w:tab w:val="clear" w:pos="227"/>
          <w:tab w:val="left" w:pos="540"/>
        </w:tabs>
        <w:jc w:val="thaiDistribute"/>
        <w:rPr>
          <w:rFonts w:ascii="BrowalliaUPC" w:hAnsi="BrowalliaUPC" w:cs="BrowalliaUPC"/>
          <w:sz w:val="32"/>
          <w:szCs w:val="32"/>
        </w:rPr>
      </w:pPr>
    </w:p>
    <w:tbl>
      <w:tblPr>
        <w:tblStyle w:val="TableGrid"/>
        <w:tblW w:w="9192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4"/>
        <w:gridCol w:w="1337"/>
        <w:gridCol w:w="1355"/>
        <w:gridCol w:w="1417"/>
        <w:gridCol w:w="1418"/>
        <w:gridCol w:w="1421"/>
      </w:tblGrid>
      <w:tr w:rsidR="00E53776" w:rsidRPr="00CD4FB0" w14:paraId="55107701" w14:textId="77777777" w:rsidTr="00E5155F">
        <w:tc>
          <w:tcPr>
            <w:tcW w:w="2244" w:type="dxa"/>
          </w:tcPr>
          <w:p w14:paraId="683A18D8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  <w:tc>
          <w:tcPr>
            <w:tcW w:w="6948" w:type="dxa"/>
            <w:gridSpan w:val="5"/>
          </w:tcPr>
          <w:p w14:paraId="17D803A4" w14:textId="77777777" w:rsidR="00E53776" w:rsidRPr="00CD4FB0" w:rsidRDefault="00E537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บาท</w:t>
            </w:r>
          </w:p>
        </w:tc>
      </w:tr>
      <w:tr w:rsidR="00E53776" w:rsidRPr="00CD4FB0" w14:paraId="2621B35D" w14:textId="77777777" w:rsidTr="00E5155F">
        <w:tc>
          <w:tcPr>
            <w:tcW w:w="2244" w:type="dxa"/>
          </w:tcPr>
          <w:p w14:paraId="73B245B0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9287976" w14:textId="77777777" w:rsidR="00E53776" w:rsidRPr="00CD4FB0" w:rsidRDefault="00E537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เงินกู้ยืม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br/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ระยะสั้นจากธนาคาร</w:t>
            </w:r>
          </w:p>
        </w:tc>
        <w:tc>
          <w:tcPr>
            <w:tcW w:w="1355" w:type="dxa"/>
            <w:vAlign w:val="bottom"/>
          </w:tcPr>
          <w:p w14:paraId="40C8558C" w14:textId="77777777" w:rsidR="00E53776" w:rsidRPr="00CD4FB0" w:rsidRDefault="00E537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เงินกู้ยืม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br/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ระยะยาวจากธนาคาร</w:t>
            </w:r>
          </w:p>
        </w:tc>
        <w:tc>
          <w:tcPr>
            <w:tcW w:w="1417" w:type="dxa"/>
            <w:vAlign w:val="bottom"/>
          </w:tcPr>
          <w:p w14:paraId="60869FBE" w14:textId="77777777" w:rsidR="00E53776" w:rsidRPr="00CD4FB0" w:rsidRDefault="00E537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หนี้สินตาม         สัญญาเช่า</w:t>
            </w:r>
          </w:p>
        </w:tc>
        <w:tc>
          <w:tcPr>
            <w:tcW w:w="1418" w:type="dxa"/>
            <w:vAlign w:val="bottom"/>
          </w:tcPr>
          <w:p w14:paraId="27AB2B98" w14:textId="77777777" w:rsidR="00E53776" w:rsidRPr="00CD4FB0" w:rsidRDefault="00E537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เงินกู้ยืมจาก</w:t>
            </w:r>
          </w:p>
          <w:p w14:paraId="6CB42B73" w14:textId="77777777" w:rsidR="00E53776" w:rsidRPr="00CD4FB0" w:rsidRDefault="00E537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21" w:type="dxa"/>
            <w:vAlign w:val="bottom"/>
          </w:tcPr>
          <w:p w14:paraId="56F3D4AF" w14:textId="77777777" w:rsidR="00E53776" w:rsidRPr="00CD4FB0" w:rsidRDefault="00E537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63332BCB" w14:textId="77777777" w:rsidR="00E53776" w:rsidRPr="00CD4FB0" w:rsidRDefault="00E537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3D23EC01" w14:textId="77777777" w:rsidR="00E53776" w:rsidRPr="00CD4FB0" w:rsidRDefault="00E537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รวม</w:t>
            </w:r>
          </w:p>
        </w:tc>
      </w:tr>
      <w:tr w:rsidR="00E53776" w:rsidRPr="00CD4FB0" w14:paraId="1BBC9FE6" w14:textId="77777777" w:rsidTr="00E5155F">
        <w:trPr>
          <w:trHeight w:val="183"/>
        </w:trPr>
        <w:tc>
          <w:tcPr>
            <w:tcW w:w="2244" w:type="dxa"/>
          </w:tcPr>
          <w:p w14:paraId="75EAB7D2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37" w:type="dxa"/>
          </w:tcPr>
          <w:p w14:paraId="489AE69A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798D90C3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46F77B7B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1F48F43A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1421" w:type="dxa"/>
          </w:tcPr>
          <w:p w14:paraId="4CCE270B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</w:tr>
      <w:tr w:rsidR="00E53776" w:rsidRPr="00CD4FB0" w14:paraId="3B319C30" w14:textId="77777777" w:rsidTr="00E5155F">
        <w:tc>
          <w:tcPr>
            <w:tcW w:w="2244" w:type="dxa"/>
          </w:tcPr>
          <w:p w14:paraId="2E4EF84C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1 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 xml:space="preserve">มกราคม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2564</w:t>
            </w:r>
          </w:p>
        </w:tc>
        <w:tc>
          <w:tcPr>
            <w:tcW w:w="1337" w:type="dxa"/>
          </w:tcPr>
          <w:p w14:paraId="269848DD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151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485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170</w:t>
            </w:r>
          </w:p>
        </w:tc>
        <w:tc>
          <w:tcPr>
            <w:tcW w:w="1355" w:type="dxa"/>
          </w:tcPr>
          <w:p w14:paraId="3B30042D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80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514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453</w:t>
            </w:r>
          </w:p>
        </w:tc>
        <w:tc>
          <w:tcPr>
            <w:tcW w:w="1417" w:type="dxa"/>
          </w:tcPr>
          <w:p w14:paraId="3C1D0D89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56,979,100 </w:t>
            </w:r>
          </w:p>
        </w:tc>
        <w:tc>
          <w:tcPr>
            <w:tcW w:w="1418" w:type="dxa"/>
          </w:tcPr>
          <w:p w14:paraId="419D1CC8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10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000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000</w:t>
            </w:r>
          </w:p>
        </w:tc>
        <w:tc>
          <w:tcPr>
            <w:tcW w:w="1421" w:type="dxa"/>
          </w:tcPr>
          <w:p w14:paraId="43660098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298,978,723</w:t>
            </w:r>
          </w:p>
        </w:tc>
      </w:tr>
      <w:tr w:rsidR="00E53776" w:rsidRPr="00CD4FB0" w14:paraId="653B1CA3" w14:textId="77777777" w:rsidTr="00E5155F">
        <w:trPr>
          <w:trHeight w:val="261"/>
        </w:trPr>
        <w:tc>
          <w:tcPr>
            <w:tcW w:w="2244" w:type="dxa"/>
          </w:tcPr>
          <w:p w14:paraId="7941B686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37" w:type="dxa"/>
          </w:tcPr>
          <w:p w14:paraId="690431C2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0F5BBB6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E2F25F5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1D016FA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21" w:type="dxa"/>
          </w:tcPr>
          <w:p w14:paraId="270E28AC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E53776" w:rsidRPr="00CD4FB0" w14:paraId="56B8BEB8" w14:textId="77777777" w:rsidTr="00E5155F">
        <w:tc>
          <w:tcPr>
            <w:tcW w:w="4936" w:type="dxa"/>
            <w:gridSpan w:val="3"/>
          </w:tcPr>
          <w:p w14:paraId="27C67501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  <w:lang w:val="en-GB"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  <w:t>รายการที่เกิดขึ้นจากกระแสเงินสด</w:t>
            </w:r>
            <w:r w:rsidRPr="00CD4FB0">
              <w:rPr>
                <w:rFonts w:ascii="BrowalliaUPC" w:hAnsi="BrowalliaUPC" w:cs="BrowalliaUPC"/>
                <w:b/>
                <w:bCs/>
                <w:sz w:val="26"/>
                <w:szCs w:val="26"/>
                <w:lang w:val="en-GB"/>
              </w:rPr>
              <w:t>:</w:t>
            </w:r>
          </w:p>
        </w:tc>
        <w:tc>
          <w:tcPr>
            <w:tcW w:w="1417" w:type="dxa"/>
          </w:tcPr>
          <w:p w14:paraId="03836E66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2EFA05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21" w:type="dxa"/>
          </w:tcPr>
          <w:p w14:paraId="793A9024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E53776" w:rsidRPr="00CD4FB0" w14:paraId="0FD420C8" w14:textId="77777777" w:rsidTr="00E5155F">
        <w:tc>
          <w:tcPr>
            <w:tcW w:w="2244" w:type="dxa"/>
          </w:tcPr>
          <w:p w14:paraId="08798C9D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การจ่ายคืน</w:t>
            </w:r>
          </w:p>
        </w:tc>
        <w:tc>
          <w:tcPr>
            <w:tcW w:w="1337" w:type="dxa"/>
          </w:tcPr>
          <w:p w14:paraId="3A140880" w14:textId="2B64B1B5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(</w:t>
            </w:r>
            <w:r w:rsidR="008B528A" w:rsidRPr="008B528A">
              <w:rPr>
                <w:rFonts w:ascii="BrowalliaUPC" w:hAnsi="BrowalliaUPC" w:cs="BrowalliaUPC"/>
                <w:sz w:val="26"/>
                <w:szCs w:val="26"/>
              </w:rPr>
              <w:t>766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6"/>
                <w:szCs w:val="26"/>
              </w:rPr>
              <w:t>874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6"/>
                <w:szCs w:val="26"/>
              </w:rPr>
              <w:t>841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</w:tcPr>
          <w:p w14:paraId="2D96E972" w14:textId="2BD2380B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(</w:t>
            </w:r>
            <w:r w:rsidR="008B528A" w:rsidRPr="008B528A">
              <w:rPr>
                <w:rFonts w:ascii="BrowalliaUPC" w:hAnsi="BrowalliaUPC" w:cs="BrowalliaUPC"/>
                <w:sz w:val="26"/>
                <w:szCs w:val="26"/>
              </w:rPr>
              <w:t>60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6"/>
                <w:szCs w:val="26"/>
              </w:rPr>
              <w:t>514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6"/>
                <w:szCs w:val="26"/>
              </w:rPr>
              <w:t>453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1186972E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(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6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961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450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14:paraId="73626E3D" w14:textId="7D32B471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(</w:t>
            </w:r>
            <w:r w:rsidR="008B528A" w:rsidRPr="008B528A">
              <w:rPr>
                <w:rFonts w:ascii="BrowalliaUPC" w:hAnsi="BrowalliaUPC" w:cs="BrowalliaUPC"/>
                <w:sz w:val="26"/>
                <w:szCs w:val="26"/>
              </w:rPr>
              <w:t>10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6"/>
                <w:szCs w:val="26"/>
              </w:rPr>
              <w:t>000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="008B528A" w:rsidRPr="008B528A">
              <w:rPr>
                <w:rFonts w:ascii="BrowalliaUPC" w:hAnsi="BrowalliaUPC" w:cs="BrowalliaUPC"/>
                <w:sz w:val="26"/>
                <w:szCs w:val="26"/>
              </w:rPr>
              <w:t>000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  <w:tc>
          <w:tcPr>
            <w:tcW w:w="1421" w:type="dxa"/>
          </w:tcPr>
          <w:p w14:paraId="222C12A6" w14:textId="5A590092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(</w:t>
            </w:r>
            <w:r w:rsidR="008B528A" w:rsidRPr="008B528A">
              <w:rPr>
                <w:rFonts w:ascii="BrowalliaUPC" w:hAnsi="BrowalliaUPC" w:cs="BrowalliaUPC"/>
                <w:sz w:val="26"/>
                <w:szCs w:val="26"/>
              </w:rPr>
              <w:t>84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4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350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744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</w:tr>
      <w:tr w:rsidR="00E53776" w:rsidRPr="00CD4FB0" w14:paraId="41FA5BBD" w14:textId="77777777" w:rsidTr="00E5155F">
        <w:tc>
          <w:tcPr>
            <w:tcW w:w="2244" w:type="dxa"/>
          </w:tcPr>
          <w:p w14:paraId="57FA4E27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เงินสดรับ</w:t>
            </w:r>
          </w:p>
        </w:tc>
        <w:tc>
          <w:tcPr>
            <w:tcW w:w="1337" w:type="dxa"/>
          </w:tcPr>
          <w:p w14:paraId="38952288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821,563,989</w:t>
            </w:r>
          </w:p>
        </w:tc>
        <w:tc>
          <w:tcPr>
            <w:tcW w:w="1355" w:type="dxa"/>
          </w:tcPr>
          <w:p w14:paraId="4C5A989E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  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4A9DBDBD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  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  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2084DB6C" w14:textId="77777777" w:rsidR="00E53776" w:rsidRPr="00CD4FB0" w:rsidRDefault="00E53776" w:rsidP="00A4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0"/>
                <w:tab w:val="left" w:pos="2160"/>
                <w:tab w:val="right" w:pos="7280"/>
                <w:tab w:val="right" w:pos="8540"/>
              </w:tabs>
              <w:spacing w:line="240" w:lineRule="auto"/>
              <w:ind w:right="-45" w:firstLine="178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       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21" w:type="dxa"/>
          </w:tcPr>
          <w:p w14:paraId="23E276F5" w14:textId="1D164564" w:rsidR="00E53776" w:rsidRPr="00CD4FB0" w:rsidRDefault="008B5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B528A">
              <w:rPr>
                <w:rFonts w:ascii="BrowalliaUPC" w:hAnsi="BrowalliaUPC" w:cs="BrowalliaUPC"/>
                <w:sz w:val="26"/>
                <w:szCs w:val="26"/>
              </w:rPr>
              <w:t>821</w:t>
            </w:r>
            <w:r w:rsidR="00E53776"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6"/>
                <w:szCs w:val="26"/>
              </w:rPr>
              <w:t>563</w:t>
            </w:r>
            <w:r w:rsidR="00E53776"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6"/>
                <w:szCs w:val="26"/>
              </w:rPr>
              <w:t>989</w:t>
            </w:r>
          </w:p>
        </w:tc>
      </w:tr>
      <w:tr w:rsidR="00E53776" w:rsidRPr="00CD4FB0" w14:paraId="4B12ADE2" w14:textId="77777777" w:rsidTr="00E5155F">
        <w:trPr>
          <w:trHeight w:val="306"/>
        </w:trPr>
        <w:tc>
          <w:tcPr>
            <w:tcW w:w="2244" w:type="dxa"/>
          </w:tcPr>
          <w:p w14:paraId="3C9E271F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337" w:type="dxa"/>
          </w:tcPr>
          <w:p w14:paraId="1A4F925A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  <w:tc>
          <w:tcPr>
            <w:tcW w:w="1355" w:type="dxa"/>
          </w:tcPr>
          <w:p w14:paraId="79AE421C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D2B2DF3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C8E8DD4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21" w:type="dxa"/>
          </w:tcPr>
          <w:p w14:paraId="33E3F3F4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</w:tr>
      <w:tr w:rsidR="00E53776" w:rsidRPr="00CD4FB0" w14:paraId="616E0C5D" w14:textId="77777777" w:rsidTr="00E5155F">
        <w:tc>
          <w:tcPr>
            <w:tcW w:w="4936" w:type="dxa"/>
            <w:gridSpan w:val="3"/>
          </w:tcPr>
          <w:p w14:paraId="26A59391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  <w:t>รายการที่ไม่ใช่กระแสเงินสด</w:t>
            </w:r>
            <w:r w:rsidRPr="00CD4FB0">
              <w:rPr>
                <w:rFonts w:ascii="BrowalliaUPC" w:hAnsi="BrowalliaUPC" w:cs="BrowalliaUPC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17" w:type="dxa"/>
          </w:tcPr>
          <w:p w14:paraId="391ADAB2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644C145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21" w:type="dxa"/>
          </w:tcPr>
          <w:p w14:paraId="26B74F68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E53776" w:rsidRPr="00CD4FB0" w14:paraId="459CBFB2" w14:textId="77777777" w:rsidTr="00E5155F">
        <w:tc>
          <w:tcPr>
            <w:tcW w:w="2244" w:type="dxa"/>
          </w:tcPr>
          <w:p w14:paraId="55DD45D8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  <w:p w14:paraId="24CD4530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 xml:space="preserve">   ที่ยังไม่ได้เกิดขึ้นจริง</w:t>
            </w:r>
          </w:p>
        </w:tc>
        <w:tc>
          <w:tcPr>
            <w:tcW w:w="1337" w:type="dxa"/>
          </w:tcPr>
          <w:p w14:paraId="71E4147B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55F2AEEA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17,855</w:t>
            </w:r>
          </w:p>
        </w:tc>
        <w:tc>
          <w:tcPr>
            <w:tcW w:w="1355" w:type="dxa"/>
          </w:tcPr>
          <w:p w14:paraId="5A2D2724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11436BA5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62854B11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2E9DB8DF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73CA19DA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2B4EAE0B" w14:textId="77777777" w:rsidR="00E53776" w:rsidRPr="00CD4FB0" w:rsidRDefault="00E53776" w:rsidP="00A4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 w:firstLine="178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21" w:type="dxa"/>
          </w:tcPr>
          <w:p w14:paraId="04779A91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7B71537C" w14:textId="1199AAA3" w:rsidR="00E53776" w:rsidRPr="00CD4FB0" w:rsidRDefault="008B5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B528A">
              <w:rPr>
                <w:rFonts w:ascii="BrowalliaUPC" w:hAnsi="BrowalliaUPC" w:cs="BrowalliaUPC"/>
                <w:sz w:val="26"/>
                <w:szCs w:val="26"/>
              </w:rPr>
              <w:t>17</w:t>
            </w:r>
            <w:r w:rsidR="00E53776"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6"/>
                <w:szCs w:val="26"/>
              </w:rPr>
              <w:t>855</w:t>
            </w:r>
          </w:p>
        </w:tc>
      </w:tr>
      <w:tr w:rsidR="00E53776" w:rsidRPr="00CD4FB0" w14:paraId="45C93146" w14:textId="77777777" w:rsidTr="00E5155F">
        <w:tc>
          <w:tcPr>
            <w:tcW w:w="2244" w:type="dxa"/>
          </w:tcPr>
          <w:p w14:paraId="2972EF0D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การได้มา</w:t>
            </w:r>
          </w:p>
        </w:tc>
        <w:tc>
          <w:tcPr>
            <w:tcW w:w="1337" w:type="dxa"/>
          </w:tcPr>
          <w:p w14:paraId="394981F7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     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  -</w:t>
            </w:r>
          </w:p>
        </w:tc>
        <w:tc>
          <w:tcPr>
            <w:tcW w:w="1355" w:type="dxa"/>
          </w:tcPr>
          <w:p w14:paraId="540BBC11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613AC21F" w14:textId="573EDB5B" w:rsidR="00E53776" w:rsidRPr="00CD4FB0" w:rsidRDefault="008B5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B528A">
              <w:rPr>
                <w:rFonts w:ascii="BrowalliaUPC" w:hAnsi="BrowalliaUPC" w:cs="BrowalliaUPC"/>
                <w:sz w:val="26"/>
                <w:szCs w:val="26"/>
              </w:rPr>
              <w:t>3</w:t>
            </w:r>
            <w:r w:rsidR="00E53776"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6"/>
                <w:szCs w:val="26"/>
              </w:rPr>
              <w:t>195</w:t>
            </w:r>
            <w:r w:rsidR="00E53776"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6"/>
                <w:szCs w:val="26"/>
              </w:rPr>
              <w:t>327</w:t>
            </w:r>
          </w:p>
        </w:tc>
        <w:tc>
          <w:tcPr>
            <w:tcW w:w="1418" w:type="dxa"/>
          </w:tcPr>
          <w:p w14:paraId="26361952" w14:textId="77777777" w:rsidR="00E53776" w:rsidRPr="00CD4FB0" w:rsidRDefault="00E53776" w:rsidP="00A4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 w:firstLine="178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    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21" w:type="dxa"/>
          </w:tcPr>
          <w:p w14:paraId="04763483" w14:textId="2E5392D5" w:rsidR="00E53776" w:rsidRPr="00CD4FB0" w:rsidRDefault="008B5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B528A">
              <w:rPr>
                <w:rFonts w:ascii="BrowalliaUPC" w:hAnsi="BrowalliaUPC" w:cs="BrowalliaUPC"/>
                <w:sz w:val="26"/>
                <w:szCs w:val="26"/>
              </w:rPr>
              <w:t>3</w:t>
            </w:r>
            <w:r w:rsidR="00E53776"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6"/>
                <w:szCs w:val="26"/>
              </w:rPr>
              <w:t>195</w:t>
            </w:r>
            <w:r w:rsidR="00E53776"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6"/>
                <w:szCs w:val="26"/>
              </w:rPr>
              <w:t>327</w:t>
            </w:r>
          </w:p>
        </w:tc>
      </w:tr>
      <w:tr w:rsidR="00E53776" w:rsidRPr="00CD4FB0" w14:paraId="6F2FDADF" w14:textId="77777777" w:rsidTr="00E5155F">
        <w:trPr>
          <w:trHeight w:val="57"/>
        </w:trPr>
        <w:tc>
          <w:tcPr>
            <w:tcW w:w="2244" w:type="dxa"/>
          </w:tcPr>
          <w:p w14:paraId="5274204C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1337" w:type="dxa"/>
          </w:tcPr>
          <w:p w14:paraId="4C07E398" w14:textId="77777777" w:rsidR="00E53776" w:rsidRPr="00CD4FB0" w:rsidRDefault="00E537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65B30BD8" w14:textId="77777777" w:rsidR="00E53776" w:rsidRPr="00CD4FB0" w:rsidRDefault="00E537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  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  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20DA3E34" w14:textId="77777777" w:rsidR="00E53776" w:rsidRPr="00CD4FB0" w:rsidRDefault="00E537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2,744,548</w:t>
            </w:r>
          </w:p>
        </w:tc>
        <w:tc>
          <w:tcPr>
            <w:tcW w:w="1418" w:type="dxa"/>
          </w:tcPr>
          <w:p w14:paraId="6F911778" w14:textId="77777777" w:rsidR="00E53776" w:rsidRPr="00CD4FB0" w:rsidRDefault="00E53776" w:rsidP="00A466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 w:firstLine="178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  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  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1421" w:type="dxa"/>
          </w:tcPr>
          <w:p w14:paraId="2C3E5AD8" w14:textId="77777777" w:rsidR="00E53776" w:rsidRPr="00CD4FB0" w:rsidRDefault="00E537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2,744,548</w:t>
            </w:r>
          </w:p>
        </w:tc>
      </w:tr>
      <w:tr w:rsidR="00E53776" w:rsidRPr="00CD4FB0" w14:paraId="2A0FA0BB" w14:textId="77777777" w:rsidTr="00E5155F">
        <w:tc>
          <w:tcPr>
            <w:tcW w:w="2244" w:type="dxa"/>
          </w:tcPr>
          <w:p w14:paraId="19EC8504" w14:textId="77777777" w:rsidR="00E53776" w:rsidRPr="00CD4FB0" w:rsidRDefault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lang w:val="en-GB"/>
              </w:rPr>
              <w:t xml:space="preserve">31 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2564</w:t>
            </w:r>
          </w:p>
        </w:tc>
        <w:tc>
          <w:tcPr>
            <w:tcW w:w="1337" w:type="dxa"/>
          </w:tcPr>
          <w:p w14:paraId="21B7A26D" w14:textId="1ED37678" w:rsidR="00E53776" w:rsidRPr="00CD4FB0" w:rsidRDefault="008B52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8B528A">
              <w:rPr>
                <w:rFonts w:ascii="BrowalliaUPC" w:hAnsi="BrowalliaUPC" w:cs="BrowalliaUPC"/>
                <w:sz w:val="26"/>
                <w:szCs w:val="26"/>
              </w:rPr>
              <w:t>206</w:t>
            </w:r>
            <w:r w:rsidR="00E53776"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6"/>
                <w:szCs w:val="26"/>
              </w:rPr>
              <w:t>192</w:t>
            </w:r>
            <w:r w:rsidR="00E53776"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6"/>
                <w:szCs w:val="26"/>
              </w:rPr>
              <w:t>173</w:t>
            </w:r>
          </w:p>
        </w:tc>
        <w:tc>
          <w:tcPr>
            <w:tcW w:w="1355" w:type="dxa"/>
          </w:tcPr>
          <w:p w14:paraId="1CDEFD60" w14:textId="77777777" w:rsidR="00E53776" w:rsidRPr="00CD4FB0" w:rsidRDefault="00E5377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20,000,000</w:t>
            </w:r>
          </w:p>
        </w:tc>
        <w:tc>
          <w:tcPr>
            <w:tcW w:w="1417" w:type="dxa"/>
          </w:tcPr>
          <w:p w14:paraId="31AB142F" w14:textId="6040729B" w:rsidR="00E53776" w:rsidRPr="00CD4FB0" w:rsidRDefault="008B52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B528A">
              <w:rPr>
                <w:rFonts w:ascii="BrowalliaUPC" w:hAnsi="BrowalliaUPC" w:cs="BrowalliaUPC"/>
                <w:sz w:val="26"/>
                <w:szCs w:val="26"/>
              </w:rPr>
              <w:t>55</w:t>
            </w:r>
            <w:r w:rsidR="00E53776"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6"/>
                <w:szCs w:val="26"/>
              </w:rPr>
              <w:t>957</w:t>
            </w:r>
            <w:r w:rsidR="00E53776"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6"/>
                <w:szCs w:val="26"/>
              </w:rPr>
              <w:t>525</w:t>
            </w:r>
          </w:p>
        </w:tc>
        <w:tc>
          <w:tcPr>
            <w:tcW w:w="1418" w:type="dxa"/>
          </w:tcPr>
          <w:p w14:paraId="0B320D6B" w14:textId="77777777" w:rsidR="00E53776" w:rsidRPr="00CD4FB0" w:rsidRDefault="00E53776" w:rsidP="00A4669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 w:firstLine="178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    -</w:t>
            </w:r>
          </w:p>
        </w:tc>
        <w:tc>
          <w:tcPr>
            <w:tcW w:w="1421" w:type="dxa"/>
          </w:tcPr>
          <w:p w14:paraId="1A397A25" w14:textId="62D934FF" w:rsidR="00E53776" w:rsidRPr="00CD4FB0" w:rsidRDefault="008B52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B528A">
              <w:rPr>
                <w:rFonts w:ascii="BrowalliaUPC" w:hAnsi="BrowalliaUPC" w:cs="BrowalliaUPC"/>
                <w:sz w:val="26"/>
                <w:szCs w:val="26"/>
              </w:rPr>
              <w:t>282</w:t>
            </w:r>
            <w:r w:rsidR="00E53776"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="00E53776" w:rsidRPr="00CD4FB0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Pr="008B528A">
              <w:rPr>
                <w:rFonts w:ascii="BrowalliaUPC" w:hAnsi="BrowalliaUPC" w:cs="BrowalliaUPC"/>
                <w:sz w:val="26"/>
                <w:szCs w:val="26"/>
              </w:rPr>
              <w:t>49</w:t>
            </w:r>
            <w:r w:rsidR="00E53776"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6"/>
                <w:szCs w:val="26"/>
              </w:rPr>
              <w:t>698</w:t>
            </w:r>
          </w:p>
        </w:tc>
      </w:tr>
    </w:tbl>
    <w:p w14:paraId="67D49B5D" w14:textId="010E1FC7" w:rsidR="00A919CA" w:rsidRPr="00CD4FB0" w:rsidRDefault="00A919CA" w:rsidP="003B449E">
      <w:pPr>
        <w:tabs>
          <w:tab w:val="clear" w:pos="227"/>
          <w:tab w:val="left" w:pos="540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767E728A" w14:textId="1CC90BC1" w:rsidR="00855ED4" w:rsidRPr="00CD4FB0" w:rsidRDefault="00BA09DB" w:rsidP="0043326A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left" w:pos="54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7F19AC93" w14:textId="77777777" w:rsidR="00984582" w:rsidRPr="00CD4FB0" w:rsidRDefault="00984582" w:rsidP="007F129E">
      <w:pPr>
        <w:pStyle w:val="ListParagraph"/>
        <w:tabs>
          <w:tab w:val="clear" w:pos="227"/>
          <w:tab w:val="left" w:pos="540"/>
        </w:tabs>
        <w:spacing w:line="240" w:lineRule="auto"/>
        <w:ind w:left="36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7C1E733C" w14:textId="77777777" w:rsidR="003B1D88" w:rsidRPr="00CD4FB0" w:rsidRDefault="003B1D8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73145128" w14:textId="77777777" w:rsidR="003B1D88" w:rsidRPr="00CD4FB0" w:rsidRDefault="003B1D8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09FD1A38" w14:textId="77777777" w:rsidR="003B1D88" w:rsidRPr="00CD4FB0" w:rsidRDefault="003B1D8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302D6C4E" w14:textId="77777777" w:rsidR="003B1D88" w:rsidRPr="00CD4FB0" w:rsidRDefault="003B1D8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0344F30C" w14:textId="77777777" w:rsidR="003B1D88" w:rsidRPr="00CD4FB0" w:rsidRDefault="003B1D8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6950D6F2" w14:textId="3E84CC0F" w:rsidR="008E6BC2" w:rsidRPr="00CD4FB0" w:rsidRDefault="0095781C">
      <w:pPr>
        <w:pStyle w:val="ListParagraph"/>
        <w:numPr>
          <w:ilvl w:val="1"/>
          <w:numId w:val="35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มูลค่าตามบัญชีของสินทรัพย์ทางการเงินและหนี้สินทางการเงิน ณ วันที่ </w:t>
      </w:r>
      <w:r w:rsidRPr="00CD4FB0">
        <w:rPr>
          <w:rFonts w:ascii="BrowalliaUPC" w:hAnsi="BrowalliaUPC" w:cs="BrowalliaUPC"/>
          <w:sz w:val="28"/>
          <w:szCs w:val="28"/>
        </w:rPr>
        <w:t xml:space="preserve">31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CD4FB0">
        <w:rPr>
          <w:rFonts w:ascii="BrowalliaUPC" w:hAnsi="BrowalliaUPC" w:cs="BrowalliaUPC"/>
          <w:sz w:val="28"/>
          <w:szCs w:val="28"/>
        </w:rPr>
        <w:t>256</w:t>
      </w:r>
      <w:r w:rsidR="00E53776" w:rsidRPr="00CD4FB0">
        <w:rPr>
          <w:rFonts w:ascii="BrowalliaUPC" w:hAnsi="BrowalliaUPC" w:cs="BrowalliaUPC"/>
          <w:sz w:val="28"/>
          <w:szCs w:val="28"/>
        </w:rPr>
        <w:t>5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Pr="00CD4FB0">
        <w:rPr>
          <w:rFonts w:ascii="BrowalliaUPC" w:hAnsi="BrowalliaUPC" w:cs="BrowalliaUPC"/>
          <w:sz w:val="28"/>
          <w:szCs w:val="28"/>
        </w:rPr>
        <w:t>256</w:t>
      </w:r>
      <w:r w:rsidR="00E53776" w:rsidRPr="00CD4FB0">
        <w:rPr>
          <w:rFonts w:ascii="BrowalliaUPC" w:hAnsi="BrowalliaUPC" w:cs="BrowalliaUPC"/>
          <w:sz w:val="28"/>
          <w:szCs w:val="28"/>
        </w:rPr>
        <w:t>4</w:t>
      </w:r>
      <w:r w:rsidR="000D117F" w:rsidRPr="00CD4FB0">
        <w:rPr>
          <w:rFonts w:ascii="BrowalliaUPC" w:hAnsi="BrowalliaUPC" w:cs="BrowalliaUPC"/>
          <w:sz w:val="28"/>
          <w:szCs w:val="28"/>
          <w:cs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>มีดังต่อไปนี้</w:t>
      </w:r>
    </w:p>
    <w:p w14:paraId="4C28E51A" w14:textId="77777777" w:rsidR="00FF02F2" w:rsidRPr="00CD4FB0" w:rsidRDefault="00FF02F2" w:rsidP="00FE1AB2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500" w:type="dxa"/>
        <w:tblInd w:w="909" w:type="dxa"/>
        <w:tblLayout w:type="fixed"/>
        <w:tblLook w:val="0000" w:firstRow="0" w:lastRow="0" w:firstColumn="0" w:lastColumn="0" w:noHBand="0" w:noVBand="0"/>
      </w:tblPr>
      <w:tblGrid>
        <w:gridCol w:w="5418"/>
        <w:gridCol w:w="1507"/>
        <w:gridCol w:w="1575"/>
      </w:tblGrid>
      <w:tr w:rsidR="00E53776" w:rsidRPr="00CD4FB0" w14:paraId="57A07866" w14:textId="77777777" w:rsidTr="00B43720">
        <w:trPr>
          <w:tblHeader/>
        </w:trPr>
        <w:tc>
          <w:tcPr>
            <w:tcW w:w="5418" w:type="dxa"/>
          </w:tcPr>
          <w:p w14:paraId="2CA91643" w14:textId="77777777" w:rsidR="00E53776" w:rsidRPr="00CD4FB0" w:rsidRDefault="00E53776">
            <w:pPr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082" w:type="dxa"/>
            <w:gridSpan w:val="2"/>
            <w:vAlign w:val="bottom"/>
          </w:tcPr>
          <w:p w14:paraId="28B58AF4" w14:textId="7E84BD06" w:rsidR="00E53776" w:rsidRPr="00CD4FB0" w:rsidRDefault="00B43720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E53776" w:rsidRPr="00CD4FB0" w14:paraId="52D286DD" w14:textId="77777777" w:rsidTr="00B43720">
        <w:trPr>
          <w:trHeight w:val="345"/>
          <w:tblHeader/>
        </w:trPr>
        <w:tc>
          <w:tcPr>
            <w:tcW w:w="5418" w:type="dxa"/>
            <w:vAlign w:val="bottom"/>
          </w:tcPr>
          <w:p w14:paraId="4237BF04" w14:textId="161ACD91" w:rsidR="00E53776" w:rsidRPr="00CD4FB0" w:rsidRDefault="00E53776" w:rsidP="00632360">
            <w:pPr>
              <w:ind w:right="3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07" w:type="dxa"/>
            <w:vAlign w:val="bottom"/>
          </w:tcPr>
          <w:p w14:paraId="276B053A" w14:textId="5C60A779" w:rsidR="00E53776" w:rsidRPr="00CD4FB0" w:rsidRDefault="00E53776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BE3DF3" w:rsidRPr="00CD4FB0"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  <w:tc>
          <w:tcPr>
            <w:tcW w:w="1575" w:type="dxa"/>
            <w:vAlign w:val="bottom"/>
          </w:tcPr>
          <w:p w14:paraId="4FB44BF3" w14:textId="0EAE05D0" w:rsidR="00E53776" w:rsidRPr="00CD4FB0" w:rsidRDefault="00E53776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BE3DF3" w:rsidRPr="00CD4FB0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</w:tr>
      <w:tr w:rsidR="00E53776" w:rsidRPr="00CD4FB0" w14:paraId="60DA0E2D" w14:textId="77777777" w:rsidTr="00B43720">
        <w:tc>
          <w:tcPr>
            <w:tcW w:w="5418" w:type="dxa"/>
          </w:tcPr>
          <w:p w14:paraId="718CA11A" w14:textId="77777777" w:rsidR="00E53776" w:rsidRPr="00CD4FB0" w:rsidRDefault="00E53776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7" w:type="dxa"/>
            <w:shd w:val="clear" w:color="auto" w:fill="auto"/>
          </w:tcPr>
          <w:p w14:paraId="7F1F5C82" w14:textId="77777777" w:rsidR="00E53776" w:rsidRPr="00CD4FB0" w:rsidRDefault="00E53776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  <w:lang w:val="en-GB"/>
              </w:rPr>
            </w:pPr>
          </w:p>
        </w:tc>
        <w:tc>
          <w:tcPr>
            <w:tcW w:w="1575" w:type="dxa"/>
            <w:shd w:val="clear" w:color="auto" w:fill="auto"/>
          </w:tcPr>
          <w:p w14:paraId="712CDAFD" w14:textId="77777777" w:rsidR="00E53776" w:rsidRPr="00CD4FB0" w:rsidRDefault="00E53776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  <w:lang w:val="en-GB"/>
              </w:rPr>
            </w:pPr>
          </w:p>
        </w:tc>
      </w:tr>
      <w:tr w:rsidR="00E53776" w:rsidRPr="00CD4FB0" w14:paraId="6A5AFD54" w14:textId="77777777" w:rsidTr="00B43720">
        <w:tc>
          <w:tcPr>
            <w:tcW w:w="5418" w:type="dxa"/>
          </w:tcPr>
          <w:p w14:paraId="285EAE57" w14:textId="77777777" w:rsidR="00E53776" w:rsidRPr="00CD4FB0" w:rsidRDefault="00E53776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07" w:type="dxa"/>
            <w:shd w:val="clear" w:color="auto" w:fill="auto"/>
          </w:tcPr>
          <w:p w14:paraId="7044C2F1" w14:textId="77777777" w:rsidR="00E53776" w:rsidRPr="00CD4FB0" w:rsidRDefault="00E53776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  <w:lang w:val="en-GB"/>
              </w:rPr>
            </w:pPr>
          </w:p>
        </w:tc>
        <w:tc>
          <w:tcPr>
            <w:tcW w:w="1575" w:type="dxa"/>
            <w:shd w:val="clear" w:color="auto" w:fill="auto"/>
          </w:tcPr>
          <w:p w14:paraId="18F782A0" w14:textId="77777777" w:rsidR="00E53776" w:rsidRPr="00CD4FB0" w:rsidRDefault="00E53776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  <w:lang w:val="en-GB"/>
              </w:rPr>
            </w:pPr>
          </w:p>
        </w:tc>
      </w:tr>
      <w:tr w:rsidR="00E53776" w:rsidRPr="00CD4FB0" w14:paraId="1F9F96BE" w14:textId="77777777" w:rsidTr="00B43720">
        <w:tc>
          <w:tcPr>
            <w:tcW w:w="5418" w:type="dxa"/>
          </w:tcPr>
          <w:p w14:paraId="2DDB0B15" w14:textId="7263EB23" w:rsidR="00E53776" w:rsidRPr="00CD4FB0" w:rsidRDefault="00E53776" w:rsidP="00B43720">
            <w:pPr>
              <w:ind w:right="-43"/>
              <w:jc w:val="both"/>
              <w:rPr>
                <w:rFonts w:ascii="BrowalliaUPC" w:hAnsi="BrowalliaUPC" w:cs="BrowalliaUPC"/>
                <w:i/>
                <w:iCs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507" w:type="dxa"/>
            <w:shd w:val="clear" w:color="auto" w:fill="auto"/>
          </w:tcPr>
          <w:p w14:paraId="1E1D4172" w14:textId="77777777" w:rsidR="00E53776" w:rsidRPr="00CD4FB0" w:rsidRDefault="00E53776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  <w:lang w:val="en-GB"/>
              </w:rPr>
            </w:pPr>
          </w:p>
        </w:tc>
        <w:tc>
          <w:tcPr>
            <w:tcW w:w="1575" w:type="dxa"/>
            <w:shd w:val="clear" w:color="auto" w:fill="auto"/>
          </w:tcPr>
          <w:p w14:paraId="63647313" w14:textId="77777777" w:rsidR="00E53776" w:rsidRPr="00CD4FB0" w:rsidRDefault="00E53776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  <w:lang w:val="en-GB"/>
              </w:rPr>
            </w:pPr>
          </w:p>
        </w:tc>
      </w:tr>
      <w:tr w:rsidR="00B43720" w:rsidRPr="00CD4FB0" w14:paraId="0D64C794" w14:textId="77777777" w:rsidTr="00B43720">
        <w:tc>
          <w:tcPr>
            <w:tcW w:w="5418" w:type="dxa"/>
          </w:tcPr>
          <w:p w14:paraId="4866ADA5" w14:textId="536F6AC1" w:rsidR="00B43720" w:rsidRPr="00CD4FB0" w:rsidRDefault="00B43720" w:rsidP="00B43720">
            <w:pPr>
              <w:ind w:left="149" w:right="-43"/>
              <w:jc w:val="both"/>
              <w:rPr>
                <w:rFonts w:ascii="BrowalliaUPC" w:hAnsi="BrowalliaUPC" w:cs="BrowalliaUPC"/>
                <w:color w:val="0000FF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07" w:type="dxa"/>
            <w:shd w:val="clear" w:color="auto" w:fill="auto"/>
          </w:tcPr>
          <w:p w14:paraId="0767B89F" w14:textId="42BFFBD8" w:rsidR="00B43720" w:rsidRPr="00CD4FB0" w:rsidRDefault="00CA305B" w:rsidP="00B43720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545</w:t>
            </w:r>
            <w:r w:rsidR="00451854" w:rsidRPr="00CD4FB0">
              <w:rPr>
                <w:rFonts w:ascii="BrowalliaUPC" w:eastAsia="Calibri" w:hAnsi="BrowalliaUPC" w:cs="BrowalliaUPC"/>
                <w:sz w:val="28"/>
                <w:szCs w:val="28"/>
              </w:rPr>
              <w:t>,321,895</w:t>
            </w:r>
            <w:r w:rsidR="0013397E" w:rsidRPr="00CD4FB0">
              <w:rPr>
                <w:rFonts w:ascii="BrowalliaUPC" w:eastAsia="Calibri" w:hAnsi="BrowalliaUPC" w:cs="BrowalliaUPC"/>
                <w:sz w:val="28"/>
                <w:szCs w:val="28"/>
              </w:rPr>
              <w:t xml:space="preserve"> </w:t>
            </w:r>
          </w:p>
        </w:tc>
        <w:tc>
          <w:tcPr>
            <w:tcW w:w="1575" w:type="dxa"/>
            <w:shd w:val="clear" w:color="auto" w:fill="auto"/>
          </w:tcPr>
          <w:p w14:paraId="312256B2" w14:textId="1AE1851B" w:rsidR="00B43720" w:rsidRPr="00CD4FB0" w:rsidRDefault="00451854" w:rsidP="00B43720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482,276,654</w:t>
            </w:r>
          </w:p>
        </w:tc>
      </w:tr>
      <w:tr w:rsidR="00B43720" w:rsidRPr="00CD4FB0" w14:paraId="7A436F94" w14:textId="77777777" w:rsidTr="00B43720">
        <w:tc>
          <w:tcPr>
            <w:tcW w:w="5418" w:type="dxa"/>
          </w:tcPr>
          <w:p w14:paraId="6E49353B" w14:textId="08DEF038" w:rsidR="00B43720" w:rsidRPr="00CD4FB0" w:rsidRDefault="00B43720" w:rsidP="00B43720">
            <w:pPr>
              <w:ind w:left="149" w:right="-43"/>
              <w:jc w:val="both"/>
              <w:rPr>
                <w:rFonts w:ascii="BrowalliaUPC" w:hAnsi="BrowalliaUPC" w:cs="BrowalliaUPC"/>
                <w:color w:val="0000FF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07" w:type="dxa"/>
            <w:shd w:val="clear" w:color="auto" w:fill="auto"/>
          </w:tcPr>
          <w:p w14:paraId="1310E0E3" w14:textId="17CEC342" w:rsidR="00B43720" w:rsidRPr="00CD4FB0" w:rsidRDefault="00792F76" w:rsidP="00B43720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124,834,817</w:t>
            </w:r>
          </w:p>
        </w:tc>
        <w:tc>
          <w:tcPr>
            <w:tcW w:w="1575" w:type="dxa"/>
            <w:shd w:val="clear" w:color="auto" w:fill="auto"/>
          </w:tcPr>
          <w:p w14:paraId="09902761" w14:textId="0B275E72" w:rsidR="00B43720" w:rsidRPr="00CD4FB0" w:rsidRDefault="00B43720" w:rsidP="00B43720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273,752,770</w:t>
            </w:r>
          </w:p>
        </w:tc>
      </w:tr>
      <w:tr w:rsidR="00B43720" w:rsidRPr="00CD4FB0" w14:paraId="18E380B5" w14:textId="77777777" w:rsidTr="00B43720">
        <w:tc>
          <w:tcPr>
            <w:tcW w:w="5418" w:type="dxa"/>
          </w:tcPr>
          <w:p w14:paraId="081C7B94" w14:textId="3071A0DC" w:rsidR="00B43720" w:rsidRPr="00CD4FB0" w:rsidRDefault="00B43720" w:rsidP="00B43720">
            <w:pPr>
              <w:ind w:left="149" w:right="-43"/>
              <w:jc w:val="both"/>
              <w:rPr>
                <w:rFonts w:ascii="BrowalliaUPC" w:hAnsi="BrowalliaUPC" w:cs="BrowalliaUPC"/>
                <w:color w:val="0000FF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07" w:type="dxa"/>
            <w:shd w:val="clear" w:color="auto" w:fill="auto"/>
          </w:tcPr>
          <w:p w14:paraId="30B55BBD" w14:textId="67E3DFB0" w:rsidR="00B43720" w:rsidRPr="00CD4FB0" w:rsidRDefault="00792F76" w:rsidP="00B43720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39,000,000</w:t>
            </w:r>
          </w:p>
        </w:tc>
        <w:tc>
          <w:tcPr>
            <w:tcW w:w="1575" w:type="dxa"/>
            <w:shd w:val="clear" w:color="auto" w:fill="auto"/>
          </w:tcPr>
          <w:p w14:paraId="388D1ECD" w14:textId="005EE501" w:rsidR="00B43720" w:rsidRPr="00CD4FB0" w:rsidRDefault="00B43720" w:rsidP="00B43720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33,000,000</w:t>
            </w:r>
          </w:p>
        </w:tc>
      </w:tr>
      <w:tr w:rsidR="00B43720" w:rsidRPr="00CD4FB0" w14:paraId="09BB2990" w14:textId="77777777" w:rsidTr="00B43720">
        <w:tc>
          <w:tcPr>
            <w:tcW w:w="5418" w:type="dxa"/>
          </w:tcPr>
          <w:p w14:paraId="6ACD583F" w14:textId="13739FCB" w:rsidR="00B43720" w:rsidRPr="00CD4FB0" w:rsidRDefault="00B43720" w:rsidP="00B43720">
            <w:pPr>
              <w:ind w:left="149" w:right="-43"/>
              <w:jc w:val="both"/>
              <w:rPr>
                <w:rFonts w:ascii="BrowalliaUPC" w:hAnsi="BrowalliaUPC" w:cs="BrowalliaUPC"/>
                <w:color w:val="0000FF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507" w:type="dxa"/>
            <w:shd w:val="clear" w:color="auto" w:fill="auto"/>
          </w:tcPr>
          <w:p w14:paraId="0FD2D136" w14:textId="63A375C9" w:rsidR="00B43720" w:rsidRPr="00CD4FB0" w:rsidRDefault="00D4516E" w:rsidP="00B43720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16,860,380</w:t>
            </w:r>
          </w:p>
        </w:tc>
        <w:tc>
          <w:tcPr>
            <w:tcW w:w="1575" w:type="dxa"/>
            <w:shd w:val="clear" w:color="auto" w:fill="auto"/>
          </w:tcPr>
          <w:p w14:paraId="25B0C67B" w14:textId="53840392" w:rsidR="00B43720" w:rsidRPr="00CD4FB0" w:rsidRDefault="00B43720" w:rsidP="00B43720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1,180,743</w:t>
            </w:r>
          </w:p>
        </w:tc>
      </w:tr>
      <w:tr w:rsidR="00B43720" w:rsidRPr="00CD4FB0" w14:paraId="1846CA81" w14:textId="77777777" w:rsidTr="00B43720">
        <w:tc>
          <w:tcPr>
            <w:tcW w:w="5418" w:type="dxa"/>
          </w:tcPr>
          <w:p w14:paraId="6C363AB9" w14:textId="22BB3F6F" w:rsidR="00B43720" w:rsidRPr="00CD4FB0" w:rsidRDefault="00B43720" w:rsidP="00B43720">
            <w:pPr>
              <w:ind w:left="149" w:right="-43"/>
              <w:jc w:val="both"/>
              <w:rPr>
                <w:rFonts w:ascii="BrowalliaUPC" w:hAnsi="BrowalliaUPC" w:cs="BrowalliaUPC"/>
                <w:color w:val="0000FF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07" w:type="dxa"/>
            <w:shd w:val="clear" w:color="auto" w:fill="auto"/>
          </w:tcPr>
          <w:p w14:paraId="0E2A3157" w14:textId="79CCB372" w:rsidR="00B43720" w:rsidRPr="00CD4FB0" w:rsidRDefault="00792F76" w:rsidP="00B43720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1,718,90</w:t>
            </w:r>
            <w:r w:rsidR="00642A47" w:rsidRPr="00CD4FB0">
              <w:rPr>
                <w:rFonts w:ascii="BrowalliaUPC" w:eastAsia="Calibri" w:hAnsi="BrowalliaUPC" w:cs="BrowalliaUPC"/>
                <w:sz w:val="28"/>
                <w:szCs w:val="28"/>
              </w:rPr>
              <w:t>5</w:t>
            </w:r>
          </w:p>
        </w:tc>
        <w:tc>
          <w:tcPr>
            <w:tcW w:w="1575" w:type="dxa"/>
            <w:shd w:val="clear" w:color="auto" w:fill="auto"/>
          </w:tcPr>
          <w:p w14:paraId="03B3801F" w14:textId="0A89D854" w:rsidR="00B43720" w:rsidRPr="00CD4FB0" w:rsidRDefault="00B43720" w:rsidP="00B43720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1,725,256</w:t>
            </w:r>
          </w:p>
        </w:tc>
      </w:tr>
      <w:tr w:rsidR="00B43720" w:rsidRPr="00CD4FB0" w14:paraId="3EEADFDD" w14:textId="77777777" w:rsidTr="00B43720">
        <w:tc>
          <w:tcPr>
            <w:tcW w:w="5418" w:type="dxa"/>
          </w:tcPr>
          <w:p w14:paraId="402D8F60" w14:textId="77777777" w:rsidR="00B43720" w:rsidRPr="00CD4FB0" w:rsidRDefault="00B43720" w:rsidP="00B43720">
            <w:pPr>
              <w:ind w:right="-43"/>
              <w:jc w:val="both"/>
              <w:rPr>
                <w:rFonts w:ascii="BrowalliaUPC" w:hAnsi="BrowalliaUPC" w:cs="BrowalliaUPC"/>
                <w:color w:val="0000FF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07" w:type="dxa"/>
            <w:shd w:val="clear" w:color="auto" w:fill="auto"/>
          </w:tcPr>
          <w:p w14:paraId="5B14EB5E" w14:textId="7D9115BC" w:rsidR="00B43720" w:rsidRPr="00CD4FB0" w:rsidRDefault="00107672" w:rsidP="00B43720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fldChar w:fldCharType="begin"/>
            </w: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instrText xml:space="preserve"> =SUM(ABOVE) </w:instrText>
            </w: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fldChar w:fldCharType="separate"/>
            </w:r>
            <w:r w:rsidR="00872613">
              <w:rPr>
                <w:rFonts w:ascii="BrowalliaUPC" w:eastAsia="Calibri" w:hAnsi="BrowalliaUPC" w:cs="BrowalliaUPC"/>
                <w:noProof/>
                <w:sz w:val="28"/>
                <w:szCs w:val="28"/>
              </w:rPr>
              <w:t>727,735,997</w:t>
            </w: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fldChar w:fldCharType="end"/>
            </w:r>
          </w:p>
        </w:tc>
        <w:tc>
          <w:tcPr>
            <w:tcW w:w="1575" w:type="dxa"/>
            <w:shd w:val="clear" w:color="auto" w:fill="auto"/>
          </w:tcPr>
          <w:p w14:paraId="4C965941" w14:textId="4E5618DB" w:rsidR="00B43720" w:rsidRPr="00CD4FB0" w:rsidRDefault="00451854" w:rsidP="00B43720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791,935,423</w:t>
            </w:r>
          </w:p>
        </w:tc>
      </w:tr>
      <w:tr w:rsidR="00B43720" w:rsidRPr="00CD4FB0" w14:paraId="69D21FF9" w14:textId="77777777" w:rsidTr="00B43720">
        <w:tc>
          <w:tcPr>
            <w:tcW w:w="5418" w:type="dxa"/>
          </w:tcPr>
          <w:p w14:paraId="639EC18D" w14:textId="77777777" w:rsidR="00B43720" w:rsidRPr="00CD4FB0" w:rsidRDefault="00B43720" w:rsidP="00B43720">
            <w:pPr>
              <w:ind w:right="-43"/>
              <w:jc w:val="both"/>
              <w:rPr>
                <w:rFonts w:ascii="BrowalliaUPC" w:hAnsi="BrowalliaUPC" w:cs="BrowalliaUPC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1507" w:type="dxa"/>
            <w:shd w:val="clear" w:color="auto" w:fill="auto"/>
          </w:tcPr>
          <w:p w14:paraId="330C0BDA" w14:textId="77777777" w:rsidR="00B43720" w:rsidRPr="00CD4FB0" w:rsidRDefault="00B43720" w:rsidP="00B43720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  <w:lang w:val="en-GB"/>
              </w:rPr>
            </w:pPr>
          </w:p>
        </w:tc>
        <w:tc>
          <w:tcPr>
            <w:tcW w:w="1575" w:type="dxa"/>
            <w:shd w:val="clear" w:color="auto" w:fill="auto"/>
          </w:tcPr>
          <w:p w14:paraId="702F836F" w14:textId="77777777" w:rsidR="00B43720" w:rsidRPr="00CD4FB0" w:rsidRDefault="00B43720" w:rsidP="00B43720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  <w:lang w:val="en-GB"/>
              </w:rPr>
            </w:pPr>
          </w:p>
        </w:tc>
      </w:tr>
      <w:tr w:rsidR="00B43720" w:rsidRPr="00CD4FB0" w14:paraId="69747F2D" w14:textId="77777777" w:rsidTr="00B43720">
        <w:tc>
          <w:tcPr>
            <w:tcW w:w="5418" w:type="dxa"/>
          </w:tcPr>
          <w:p w14:paraId="0AC95B12" w14:textId="1EF3586F" w:rsidR="00B43720" w:rsidRPr="00CD4FB0" w:rsidRDefault="00B43720" w:rsidP="00B43720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07" w:type="dxa"/>
            <w:shd w:val="clear" w:color="auto" w:fill="auto"/>
          </w:tcPr>
          <w:p w14:paraId="3FE5DC5C" w14:textId="77777777" w:rsidR="00B43720" w:rsidRPr="00CD4FB0" w:rsidRDefault="00B43720" w:rsidP="00B43720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  <w:lang w:val="en-GB"/>
              </w:rPr>
            </w:pPr>
          </w:p>
        </w:tc>
        <w:tc>
          <w:tcPr>
            <w:tcW w:w="1575" w:type="dxa"/>
            <w:shd w:val="clear" w:color="auto" w:fill="auto"/>
          </w:tcPr>
          <w:p w14:paraId="704385E4" w14:textId="77777777" w:rsidR="00B43720" w:rsidRPr="00CD4FB0" w:rsidRDefault="00B43720" w:rsidP="00B43720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  <w:lang w:val="en-GB"/>
              </w:rPr>
            </w:pPr>
          </w:p>
        </w:tc>
      </w:tr>
      <w:tr w:rsidR="00B43720" w:rsidRPr="00CD4FB0" w14:paraId="5538B841" w14:textId="77777777" w:rsidTr="00B43720">
        <w:tc>
          <w:tcPr>
            <w:tcW w:w="5418" w:type="dxa"/>
          </w:tcPr>
          <w:p w14:paraId="353FCB39" w14:textId="1054BB08" w:rsidR="00B43720" w:rsidRPr="00CD4FB0" w:rsidRDefault="00B43720" w:rsidP="00B43720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507" w:type="dxa"/>
            <w:shd w:val="clear" w:color="auto" w:fill="auto"/>
          </w:tcPr>
          <w:p w14:paraId="75046F00" w14:textId="77777777" w:rsidR="00B43720" w:rsidRPr="00CD4FB0" w:rsidRDefault="00B43720" w:rsidP="00B43720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</w:rPr>
            </w:pPr>
          </w:p>
        </w:tc>
        <w:tc>
          <w:tcPr>
            <w:tcW w:w="1575" w:type="dxa"/>
            <w:shd w:val="clear" w:color="auto" w:fill="auto"/>
          </w:tcPr>
          <w:p w14:paraId="462359CC" w14:textId="77777777" w:rsidR="00B43720" w:rsidRPr="00CD4FB0" w:rsidRDefault="00B43720" w:rsidP="00B43720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</w:rPr>
            </w:pPr>
          </w:p>
        </w:tc>
      </w:tr>
      <w:tr w:rsidR="00B43720" w:rsidRPr="00CD4FB0" w14:paraId="3B478E43" w14:textId="77777777" w:rsidTr="00B43720">
        <w:tc>
          <w:tcPr>
            <w:tcW w:w="5418" w:type="dxa"/>
          </w:tcPr>
          <w:p w14:paraId="7C018AF3" w14:textId="58C13F8C" w:rsidR="00B43720" w:rsidRPr="00CD4FB0" w:rsidRDefault="00B43720" w:rsidP="00B43720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07" w:type="dxa"/>
            <w:shd w:val="clear" w:color="auto" w:fill="auto"/>
          </w:tcPr>
          <w:p w14:paraId="684CE326" w14:textId="1A267FEA" w:rsidR="00B43720" w:rsidRPr="00CD4FB0" w:rsidRDefault="00FE0310" w:rsidP="00FE0310">
            <w:pPr>
              <w:ind w:right="-15"/>
              <w:jc w:val="center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 w:hint="cs"/>
                <w:sz w:val="28"/>
                <w:szCs w:val="28"/>
                <w:cs/>
              </w:rPr>
              <w:t xml:space="preserve">       </w:t>
            </w:r>
            <w:r w:rsidR="00A639A0" w:rsidRPr="00CD4FB0">
              <w:rPr>
                <w:rFonts w:ascii="BrowalliaUPC" w:eastAsia="Calibri" w:hAnsi="BrowalliaUPC" w:cs="BrowalliaUPC" w:hint="cs"/>
                <w:sz w:val="28"/>
                <w:szCs w:val="28"/>
                <w:cs/>
              </w:rPr>
              <w:t xml:space="preserve">     </w:t>
            </w:r>
            <w:r w:rsidR="00792F76" w:rsidRPr="00CD4FB0">
              <w:rPr>
                <w:rFonts w:ascii="BrowalliaUPC" w:eastAsia="Calibri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68B322B6" w14:textId="65ABED4C" w:rsidR="00B43720" w:rsidRPr="00CD4FB0" w:rsidRDefault="00B43720" w:rsidP="00B43720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206,192,173</w:t>
            </w:r>
          </w:p>
        </w:tc>
      </w:tr>
      <w:tr w:rsidR="00B43720" w:rsidRPr="00CD4FB0" w14:paraId="6C256B1A" w14:textId="77777777" w:rsidTr="00B43720">
        <w:tc>
          <w:tcPr>
            <w:tcW w:w="5418" w:type="dxa"/>
          </w:tcPr>
          <w:p w14:paraId="43297AA1" w14:textId="5C06D315" w:rsidR="00B43720" w:rsidRPr="00CD4FB0" w:rsidRDefault="00B43720" w:rsidP="00B43720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07" w:type="dxa"/>
            <w:shd w:val="clear" w:color="auto" w:fill="auto"/>
          </w:tcPr>
          <w:p w14:paraId="7D246FB6" w14:textId="2C824DA0" w:rsidR="00B43720" w:rsidRPr="00CD4FB0" w:rsidRDefault="00792F76" w:rsidP="00B43720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49,</w:t>
            </w:r>
            <w:r w:rsidR="008B528A" w:rsidRPr="008B528A">
              <w:rPr>
                <w:rFonts w:ascii="BrowalliaUPC" w:eastAsia="Calibri" w:hAnsi="BrowalliaUPC" w:cs="BrowalliaUPC" w:hint="cs"/>
                <w:sz w:val="28"/>
                <w:szCs w:val="28"/>
              </w:rPr>
              <w:t>414</w:t>
            </w:r>
            <w:r w:rsidR="002655F5" w:rsidRPr="00CD4FB0">
              <w:rPr>
                <w:rFonts w:ascii="BrowalliaUPC" w:eastAsia="Calibri" w:hAnsi="BrowalliaUPC" w:cs="BrowalliaUPC"/>
                <w:sz w:val="28"/>
                <w:szCs w:val="28"/>
              </w:rPr>
              <w:t>,</w:t>
            </w:r>
            <w:r w:rsidR="002A3E3F" w:rsidRPr="00CD4FB0">
              <w:rPr>
                <w:rFonts w:ascii="BrowalliaUPC" w:eastAsia="Calibri" w:hAnsi="BrowalliaUPC" w:cs="BrowalliaUPC"/>
                <w:sz w:val="28"/>
                <w:szCs w:val="28"/>
              </w:rPr>
              <w:t>230</w:t>
            </w:r>
          </w:p>
        </w:tc>
        <w:tc>
          <w:tcPr>
            <w:tcW w:w="1575" w:type="dxa"/>
            <w:shd w:val="clear" w:color="auto" w:fill="auto"/>
          </w:tcPr>
          <w:p w14:paraId="79DE9C77" w14:textId="0FBB7971" w:rsidR="00B43720" w:rsidRPr="00CD4FB0" w:rsidRDefault="00B43720" w:rsidP="00B43720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77,242,298</w:t>
            </w:r>
          </w:p>
        </w:tc>
      </w:tr>
      <w:tr w:rsidR="00B43720" w:rsidRPr="00CD4FB0" w14:paraId="2A988F31" w14:textId="77777777" w:rsidTr="00FE0310">
        <w:tc>
          <w:tcPr>
            <w:tcW w:w="5418" w:type="dxa"/>
          </w:tcPr>
          <w:p w14:paraId="719A9B71" w14:textId="7F9DCC13" w:rsidR="00B43720" w:rsidRPr="00CD4FB0" w:rsidRDefault="00B43720" w:rsidP="00B43720">
            <w:pPr>
              <w:ind w:left="149" w:right="-43"/>
              <w:jc w:val="both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07" w:type="dxa"/>
            <w:shd w:val="clear" w:color="auto" w:fill="auto"/>
          </w:tcPr>
          <w:p w14:paraId="139E88F2" w14:textId="41EB500E" w:rsidR="00B43720" w:rsidRPr="00CD4FB0" w:rsidRDefault="00FE0310" w:rsidP="00FE0310">
            <w:pPr>
              <w:ind w:right="-15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 w:hint="cs"/>
                <w:sz w:val="28"/>
                <w:szCs w:val="28"/>
                <w:cs/>
              </w:rPr>
              <w:t xml:space="preserve">            </w:t>
            </w:r>
            <w:r w:rsidR="00792F76" w:rsidRPr="00CD4FB0">
              <w:rPr>
                <w:rFonts w:ascii="BrowalliaUPC" w:eastAsia="Calibri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43F86070" w14:textId="67FE7F1B" w:rsidR="00B43720" w:rsidRPr="00CD4FB0" w:rsidRDefault="00B43720" w:rsidP="00B43720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20,000,000</w:t>
            </w:r>
          </w:p>
        </w:tc>
      </w:tr>
      <w:tr w:rsidR="00B43720" w:rsidRPr="00CD4FB0" w14:paraId="1E138747" w14:textId="77777777" w:rsidTr="00B43720">
        <w:tc>
          <w:tcPr>
            <w:tcW w:w="5418" w:type="dxa"/>
          </w:tcPr>
          <w:p w14:paraId="5DA81701" w14:textId="3F3473DB" w:rsidR="00B43720" w:rsidRPr="00CD4FB0" w:rsidRDefault="00B43720" w:rsidP="00B43720">
            <w:pPr>
              <w:ind w:left="149" w:right="-43"/>
              <w:jc w:val="both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07" w:type="dxa"/>
            <w:shd w:val="clear" w:color="auto" w:fill="auto"/>
          </w:tcPr>
          <w:p w14:paraId="3D2EE77B" w14:textId="277446D5" w:rsidR="00B43720" w:rsidRPr="00CD4FB0" w:rsidRDefault="00792F76" w:rsidP="00B43720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53,104,144</w:t>
            </w:r>
          </w:p>
        </w:tc>
        <w:tc>
          <w:tcPr>
            <w:tcW w:w="1575" w:type="dxa"/>
            <w:shd w:val="clear" w:color="auto" w:fill="auto"/>
          </w:tcPr>
          <w:p w14:paraId="4B73370B" w14:textId="295F128A" w:rsidR="00B43720" w:rsidRPr="00CD4FB0" w:rsidRDefault="00B43720" w:rsidP="00B43720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55,957,525</w:t>
            </w:r>
          </w:p>
        </w:tc>
      </w:tr>
      <w:tr w:rsidR="00B43720" w:rsidRPr="00CD4FB0" w14:paraId="62E1E3B1" w14:textId="77777777" w:rsidTr="00B43720">
        <w:tc>
          <w:tcPr>
            <w:tcW w:w="5418" w:type="dxa"/>
          </w:tcPr>
          <w:p w14:paraId="1C41C0BE" w14:textId="77777777" w:rsidR="00B43720" w:rsidRPr="00CD4FB0" w:rsidRDefault="00B43720" w:rsidP="00B43720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07" w:type="dxa"/>
            <w:shd w:val="clear" w:color="auto" w:fill="auto"/>
          </w:tcPr>
          <w:p w14:paraId="3473DB99" w14:textId="77777777" w:rsidR="00B43720" w:rsidRPr="00CD4FB0" w:rsidRDefault="00B43720" w:rsidP="00B43720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</w:tcPr>
          <w:p w14:paraId="5BBC53A6" w14:textId="77777777" w:rsidR="00B43720" w:rsidRPr="00CD4FB0" w:rsidRDefault="00B43720" w:rsidP="00B43720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</w:tr>
      <w:tr w:rsidR="00B43720" w:rsidRPr="00CD4FB0" w14:paraId="405A68FD" w14:textId="77777777" w:rsidTr="00B43720">
        <w:tc>
          <w:tcPr>
            <w:tcW w:w="5418" w:type="dxa"/>
            <w:vAlign w:val="bottom"/>
          </w:tcPr>
          <w:p w14:paraId="099EAFC3" w14:textId="77777777" w:rsidR="00B43720" w:rsidRPr="00CD4FB0" w:rsidRDefault="00B43720" w:rsidP="00B43720">
            <w:pPr>
              <w:ind w:right="-43"/>
              <w:jc w:val="both"/>
              <w:rPr>
                <w:rFonts w:ascii="BrowalliaUPC" w:hAnsi="BrowalliaUPC" w:cs="BrowalliaUPC"/>
                <w:i/>
                <w:iCs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หนี้สินทางการเงินที่วัดมูลค่าด้วยมูลค่า</w:t>
            </w:r>
            <w:r w:rsidRPr="00CD4FB0">
              <w:rPr>
                <w:rFonts w:ascii="BrowalliaUPC" w:hAnsi="BrowalliaUPC" w:cs="BrowalliaUPC"/>
                <w:i/>
                <w:iCs/>
                <w:sz w:val="28"/>
                <w:szCs w:val="28"/>
                <w:lang w:val="en-GB"/>
              </w:rPr>
              <w:t xml:space="preserve">     </w:t>
            </w:r>
          </w:p>
          <w:p w14:paraId="34519BDC" w14:textId="5C8AFC91" w:rsidR="00B43720" w:rsidRPr="00CD4FB0" w:rsidRDefault="00B43720" w:rsidP="00B43720">
            <w:pPr>
              <w:ind w:right="-43"/>
              <w:jc w:val="both"/>
              <w:rPr>
                <w:rFonts w:ascii="BrowalliaUPC" w:hAnsi="BrowalliaUPC" w:cs="BrowalliaUPC"/>
                <w:i/>
                <w:iCs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i/>
                <w:iCs/>
                <w:sz w:val="28"/>
                <w:szCs w:val="28"/>
                <w:lang w:val="en-GB"/>
              </w:rPr>
              <w:t xml:space="preserve">   </w:t>
            </w:r>
            <w:r w:rsidRPr="00CD4FB0">
              <w:rPr>
                <w:rFonts w:ascii="BrowalliaUPC" w:hAnsi="BrowalliaUPC" w:cs="BrowalliaUPC"/>
                <w:i/>
                <w:iCs/>
                <w:sz w:val="28"/>
                <w:szCs w:val="28"/>
                <w:cs/>
                <w:lang w:val="en-GB"/>
              </w:rPr>
              <w:t>ยุติธรรมผ่านกำไรหรือขาดทุน</w:t>
            </w:r>
            <w:r w:rsidRPr="00CD4FB0">
              <w:rPr>
                <w:rFonts w:ascii="BrowalliaUPC" w:hAnsi="BrowalliaUPC" w:cs="BrowalliaUPC"/>
                <w:i/>
                <w:iCs/>
                <w:sz w:val="28"/>
                <w:szCs w:val="28"/>
                <w:lang w:val="en-GB"/>
              </w:rPr>
              <w:t xml:space="preserve"> (F</w:t>
            </w:r>
            <w:r w:rsidR="00B27BB4" w:rsidRPr="00CD4FB0">
              <w:rPr>
                <w:rFonts w:ascii="BrowalliaUPC" w:hAnsi="BrowalliaUPC" w:cs="BrowalliaUPC"/>
                <w:i/>
                <w:iCs/>
                <w:sz w:val="28"/>
                <w:szCs w:val="28"/>
                <w:lang w:val="en-GB"/>
              </w:rPr>
              <w:t>V</w:t>
            </w:r>
            <w:r w:rsidR="003705FB" w:rsidRPr="00CD4FB0">
              <w:rPr>
                <w:rFonts w:ascii="BrowalliaUPC" w:hAnsi="BrowalliaUPC" w:cs="BrowalliaUPC"/>
                <w:i/>
                <w:iCs/>
                <w:sz w:val="28"/>
                <w:szCs w:val="28"/>
              </w:rPr>
              <w:t>T</w:t>
            </w:r>
            <w:r w:rsidRPr="00CD4FB0">
              <w:rPr>
                <w:rFonts w:ascii="BrowalliaUPC" w:hAnsi="BrowalliaUPC" w:cs="BrowalliaUPC"/>
                <w:i/>
                <w:iCs/>
                <w:sz w:val="28"/>
                <w:szCs w:val="28"/>
                <w:lang w:val="en-GB"/>
              </w:rPr>
              <w:t>PL)</w:t>
            </w:r>
          </w:p>
        </w:tc>
        <w:tc>
          <w:tcPr>
            <w:tcW w:w="1507" w:type="dxa"/>
            <w:shd w:val="clear" w:color="auto" w:fill="auto"/>
          </w:tcPr>
          <w:p w14:paraId="5892EB9F" w14:textId="2AE6DF12" w:rsidR="00B43720" w:rsidRPr="00CD4FB0" w:rsidRDefault="00B43720" w:rsidP="00B43720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</w:tcPr>
          <w:p w14:paraId="17660855" w14:textId="549D4B64" w:rsidR="00B43720" w:rsidRPr="00CD4FB0" w:rsidRDefault="00B43720" w:rsidP="00B43720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</w:tr>
      <w:tr w:rsidR="00B43720" w:rsidRPr="00CD4FB0" w14:paraId="0463E48E" w14:textId="77777777" w:rsidTr="00B43720">
        <w:tc>
          <w:tcPr>
            <w:tcW w:w="5418" w:type="dxa"/>
          </w:tcPr>
          <w:p w14:paraId="122D9757" w14:textId="5E4FA0A4" w:rsidR="00B43720" w:rsidRPr="00CD4FB0" w:rsidRDefault="00B43720" w:rsidP="00B43720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507" w:type="dxa"/>
            <w:shd w:val="clear" w:color="auto" w:fill="auto"/>
          </w:tcPr>
          <w:p w14:paraId="58CC103C" w14:textId="5DCBBE46" w:rsidR="00B43720" w:rsidRPr="00CD4FB0" w:rsidRDefault="00D50EBB" w:rsidP="00B4372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 xml:space="preserve">        119,936</w:t>
            </w:r>
          </w:p>
        </w:tc>
        <w:tc>
          <w:tcPr>
            <w:tcW w:w="1575" w:type="dxa"/>
            <w:shd w:val="clear" w:color="auto" w:fill="auto"/>
          </w:tcPr>
          <w:p w14:paraId="02514F82" w14:textId="09B20937" w:rsidR="00B43720" w:rsidRPr="00CD4FB0" w:rsidRDefault="00B43720" w:rsidP="00B4372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           -</w:t>
            </w:r>
          </w:p>
        </w:tc>
      </w:tr>
      <w:tr w:rsidR="00B43720" w:rsidRPr="00CD4FB0" w14:paraId="5868B129" w14:textId="77777777" w:rsidTr="00B43720">
        <w:tc>
          <w:tcPr>
            <w:tcW w:w="5418" w:type="dxa"/>
          </w:tcPr>
          <w:p w14:paraId="0743C327" w14:textId="77777777" w:rsidR="00B43720" w:rsidRPr="00CD4FB0" w:rsidRDefault="00B43720" w:rsidP="00B43720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07" w:type="dxa"/>
            <w:shd w:val="clear" w:color="auto" w:fill="auto"/>
          </w:tcPr>
          <w:p w14:paraId="02B725E2" w14:textId="1B997F7E" w:rsidR="00B43720" w:rsidRPr="00CD4FB0" w:rsidRDefault="00D50EBB" w:rsidP="00D50EBB">
            <w:pPr>
              <w:pBdr>
                <w:bottom w:val="single" w:sz="12" w:space="1" w:color="auto"/>
              </w:pBdr>
              <w:ind w:right="-15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 xml:space="preserve">    102,</w:t>
            </w:r>
            <w:r w:rsidR="00314B74" w:rsidRPr="00CD4FB0">
              <w:rPr>
                <w:rFonts w:ascii="BrowalliaUPC" w:eastAsia="Calibri" w:hAnsi="BrowalliaUPC" w:cs="BrowalliaUPC"/>
                <w:sz w:val="28"/>
                <w:szCs w:val="28"/>
              </w:rPr>
              <w:t>638,310</w:t>
            </w:r>
          </w:p>
        </w:tc>
        <w:tc>
          <w:tcPr>
            <w:tcW w:w="1575" w:type="dxa"/>
            <w:shd w:val="clear" w:color="auto" w:fill="auto"/>
          </w:tcPr>
          <w:p w14:paraId="4735075F" w14:textId="08FD7EC8" w:rsidR="00B43720" w:rsidRPr="00CD4FB0" w:rsidRDefault="00B43720" w:rsidP="00B43720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359,391,996</w:t>
            </w:r>
          </w:p>
        </w:tc>
      </w:tr>
    </w:tbl>
    <w:p w14:paraId="308D739F" w14:textId="77777777" w:rsidR="00AA211C" w:rsidRPr="00CD4FB0" w:rsidRDefault="00AA211C" w:rsidP="007F129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54CC402D" w14:textId="6E38952B" w:rsidR="005B44F6" w:rsidRPr="00CD4FB0" w:rsidRDefault="00547F3C">
      <w:pPr>
        <w:pStyle w:val="ListParagraph"/>
        <w:numPr>
          <w:ilvl w:val="1"/>
          <w:numId w:val="35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0122EF" w:rsidRPr="00CD4FB0">
        <w:rPr>
          <w:rFonts w:ascii="BrowalliaUPC" w:hAnsi="BrowalliaUPC" w:cs="BrowalliaUPC"/>
          <w:sz w:val="28"/>
          <w:szCs w:val="28"/>
          <w:cs/>
        </w:rPr>
        <w:t>ตราสารอนุพันธ์ทางการเงิน</w:t>
      </w:r>
    </w:p>
    <w:p w14:paraId="363ECA98" w14:textId="77777777" w:rsidR="00E66E2C" w:rsidRPr="00CD4FB0" w:rsidRDefault="00E66E2C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19712DD6" w14:textId="53EF7B26" w:rsidR="00E66E2C" w:rsidRPr="00CD4FB0" w:rsidRDefault="00E66E2C" w:rsidP="00746BD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36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 สัญญาซื้อขายเงินตราต่างประเทศล่วงหน้ามีไว้เพื่อช่วยในการบริหารความเสี่ยงที่เกิดจากการผันผวนของอัตราแลกเปลี่ยนเงินตราต่างประเทศ อย่างไรก็ตาม สัญญาอนุพันธ์ดังกล่าวไม่เข้าเงื่อนไขการป้องกันความเสี่ยงจึงถูกจัดประเภทเป็นสินทรัพย์/หนี้สินตราสารอนุพันธ์ และวัดมูลค่าด้วยมูลค่ายุติธรรมผ่านกำไรหรือขาดทุน</w:t>
      </w:r>
    </w:p>
    <w:p w14:paraId="7D4A58F1" w14:textId="74BC7FD3" w:rsidR="00DC266A" w:rsidRDefault="00DC266A" w:rsidP="00746BD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36"/>
        <w:jc w:val="thaiDistribute"/>
        <w:rPr>
          <w:rFonts w:ascii="BrowalliaUPC" w:hAnsi="BrowalliaUPC" w:cs="BrowalliaUPC"/>
          <w:sz w:val="28"/>
          <w:szCs w:val="28"/>
        </w:rPr>
      </w:pPr>
    </w:p>
    <w:p w14:paraId="7E80B2F1" w14:textId="77777777" w:rsidR="005A7C8E" w:rsidRPr="00CD4FB0" w:rsidRDefault="005A7C8E" w:rsidP="00746BD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36"/>
        <w:jc w:val="thaiDistribute"/>
        <w:rPr>
          <w:rFonts w:ascii="BrowalliaUPC" w:hAnsi="BrowalliaUPC" w:cs="BrowalliaUPC"/>
          <w:sz w:val="28"/>
          <w:szCs w:val="28"/>
        </w:rPr>
      </w:pPr>
    </w:p>
    <w:p w14:paraId="623C1DCF" w14:textId="150D2188" w:rsidR="00BA3F6D" w:rsidRPr="00CD4FB0" w:rsidRDefault="00BA3F6D" w:rsidP="00746BD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36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lastRenderedPageBreak/>
        <w:t>ตราสารอนุพันธ์ทางการเงินของ</w:t>
      </w:r>
      <w:r w:rsidR="00A81CD1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วัดมูลค่ายุติธรรมด้วยวิธีมูลค่ายุติธรรมผ่านกำไรหรือขาดทุน </w:t>
      </w:r>
      <w:r w:rsidR="00B43720" w:rsidRPr="00CD4FB0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>มีรายละเอียดดังนี้</w:t>
      </w:r>
    </w:p>
    <w:p w14:paraId="526C6435" w14:textId="234D27C9" w:rsidR="00CB214B" w:rsidRPr="00AA5326" w:rsidRDefault="00CB214B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546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002"/>
        <w:gridCol w:w="1748"/>
        <w:gridCol w:w="1796"/>
      </w:tblGrid>
      <w:tr w:rsidR="00AF769F" w:rsidRPr="00CD4FB0" w14:paraId="412D8D93" w14:textId="77777777" w:rsidTr="00755D01">
        <w:tc>
          <w:tcPr>
            <w:tcW w:w="5002" w:type="dxa"/>
          </w:tcPr>
          <w:p w14:paraId="3CC84CB7" w14:textId="77777777" w:rsidR="00AF769F" w:rsidRPr="00CD4FB0" w:rsidRDefault="00AF769F" w:rsidP="008A33FD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6B33E6E3" w14:textId="0FDD6364" w:rsidR="00AF769F" w:rsidRPr="00CD4FB0" w:rsidRDefault="00B43720" w:rsidP="008A33FD">
            <w:pPr>
              <w:pBdr>
                <w:bottom w:val="single" w:sz="4" w:space="1" w:color="auto"/>
              </w:pBdr>
              <w:ind w:right="-2"/>
              <w:jc w:val="center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บาท</w:t>
            </w:r>
          </w:p>
        </w:tc>
      </w:tr>
      <w:tr w:rsidR="00AF769F" w:rsidRPr="00CD4FB0" w14:paraId="1FFEF46B" w14:textId="77777777" w:rsidTr="00DB2EBB">
        <w:trPr>
          <w:trHeight w:val="345"/>
        </w:trPr>
        <w:tc>
          <w:tcPr>
            <w:tcW w:w="5002" w:type="dxa"/>
            <w:vAlign w:val="bottom"/>
          </w:tcPr>
          <w:p w14:paraId="0B9D04AA" w14:textId="77777777" w:rsidR="00AF769F" w:rsidRPr="00CD4FB0" w:rsidRDefault="00AF769F" w:rsidP="004B5DDD">
            <w:pPr>
              <w:pBdr>
                <w:bottom w:val="single" w:sz="4" w:space="1" w:color="auto"/>
              </w:pBdr>
              <w:jc w:val="center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ตราสารอนุพันธ์ทางการเงิน</w:t>
            </w:r>
          </w:p>
        </w:tc>
        <w:tc>
          <w:tcPr>
            <w:tcW w:w="1748" w:type="dxa"/>
            <w:vAlign w:val="bottom"/>
          </w:tcPr>
          <w:p w14:paraId="21C8B371" w14:textId="4CC7385D" w:rsidR="00AF769F" w:rsidRPr="00CD4FB0" w:rsidRDefault="00AF769F" w:rsidP="004B5DD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256</w:t>
            </w:r>
            <w:r w:rsidR="00B43720" w:rsidRPr="00CD4FB0">
              <w:rPr>
                <w:rFonts w:ascii="BrowalliaUPC" w:eastAsia="Calibri" w:hAnsi="BrowalliaUPC" w:cs="BrowalliaUPC"/>
                <w:sz w:val="28"/>
                <w:szCs w:val="28"/>
              </w:rPr>
              <w:t>5</w:t>
            </w:r>
          </w:p>
        </w:tc>
        <w:tc>
          <w:tcPr>
            <w:tcW w:w="1796" w:type="dxa"/>
            <w:vAlign w:val="bottom"/>
          </w:tcPr>
          <w:p w14:paraId="2B98CD0B" w14:textId="12FA22FB" w:rsidR="00AF769F" w:rsidRPr="00CD4FB0" w:rsidRDefault="00AF769F" w:rsidP="004B5DD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256</w:t>
            </w:r>
            <w:r w:rsidR="00B43720" w:rsidRPr="00CD4FB0">
              <w:rPr>
                <w:rFonts w:ascii="BrowalliaUPC" w:eastAsia="Calibri" w:hAnsi="BrowalliaUPC" w:cs="BrowalliaUPC"/>
                <w:sz w:val="28"/>
                <w:szCs w:val="28"/>
              </w:rPr>
              <w:t>4</w:t>
            </w:r>
          </w:p>
        </w:tc>
      </w:tr>
      <w:tr w:rsidR="00AF769F" w:rsidRPr="00CD4FB0" w14:paraId="6449ECA3" w14:textId="77777777" w:rsidTr="00DB2EBB">
        <w:trPr>
          <w:trHeight w:hRule="exact" w:val="323"/>
        </w:trPr>
        <w:tc>
          <w:tcPr>
            <w:tcW w:w="5002" w:type="dxa"/>
          </w:tcPr>
          <w:p w14:paraId="12F3630C" w14:textId="77777777" w:rsidR="00AF769F" w:rsidRPr="00CD4FB0" w:rsidRDefault="00AF769F" w:rsidP="00AF769F">
            <w:pPr>
              <w:rPr>
                <w:rFonts w:ascii="BrowalliaUPC" w:eastAsia="Calibri" w:hAnsi="BrowalliaUPC" w:cs="BrowalliaUPC"/>
                <w:sz w:val="22"/>
                <w:szCs w:val="22"/>
                <w:cs/>
              </w:rPr>
            </w:pPr>
          </w:p>
        </w:tc>
        <w:tc>
          <w:tcPr>
            <w:tcW w:w="1748" w:type="dxa"/>
          </w:tcPr>
          <w:p w14:paraId="1E2B835A" w14:textId="77777777" w:rsidR="00AF769F" w:rsidRPr="00CD4FB0" w:rsidRDefault="00AF769F" w:rsidP="00AF769F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1796" w:type="dxa"/>
          </w:tcPr>
          <w:p w14:paraId="065ACBD2" w14:textId="77777777" w:rsidR="00AF769F" w:rsidRPr="00CD4FB0" w:rsidRDefault="00AF769F" w:rsidP="00AF769F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</w:tr>
      <w:tr w:rsidR="00B43720" w:rsidRPr="00CD4FB0" w14:paraId="7E56F3F0" w14:textId="77777777" w:rsidTr="00DB2EBB">
        <w:tc>
          <w:tcPr>
            <w:tcW w:w="5002" w:type="dxa"/>
          </w:tcPr>
          <w:p w14:paraId="03080FA5" w14:textId="2C0314B8" w:rsidR="00B43720" w:rsidRPr="00CD4FB0" w:rsidRDefault="00B43720" w:rsidP="00B43720">
            <w:pPr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674CEC07" w14:textId="4F88EC3E" w:rsidR="00B43720" w:rsidRPr="00CD4FB0" w:rsidRDefault="005F0179" w:rsidP="005F0179">
            <w:pPr>
              <w:pBdr>
                <w:bottom w:val="single" w:sz="12" w:space="1" w:color="auto"/>
              </w:pBd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119,936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0D07C681" w14:textId="2B609FDB" w:rsidR="00B43720" w:rsidRPr="00CD4FB0" w:rsidRDefault="00B43720" w:rsidP="00B43720">
            <w:pPr>
              <w:pBdr>
                <w:bottom w:val="single" w:sz="12" w:space="1" w:color="auto"/>
              </w:pBdr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 xml:space="preserve">          -</w:t>
            </w:r>
          </w:p>
        </w:tc>
      </w:tr>
    </w:tbl>
    <w:p w14:paraId="2926254C" w14:textId="77777777" w:rsidR="001C363B" w:rsidRPr="00CD4FB0" w:rsidRDefault="001C363B" w:rsidP="007C4E3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896"/>
        </w:tabs>
        <w:ind w:right="-2"/>
        <w:rPr>
          <w:rFonts w:ascii="BrowalliaUPC" w:hAnsi="BrowalliaUPC" w:cs="BrowalliaUPC"/>
          <w:sz w:val="28"/>
          <w:szCs w:val="28"/>
          <w:u w:val="single"/>
        </w:rPr>
      </w:pPr>
    </w:p>
    <w:p w14:paraId="64B4DF9D" w14:textId="03D9FE0B" w:rsidR="00BA09DB" w:rsidRPr="00CD4FB0" w:rsidRDefault="00BA09DB">
      <w:pPr>
        <w:pStyle w:val="ListParagraph"/>
        <w:numPr>
          <w:ilvl w:val="1"/>
          <w:numId w:val="35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27" w:hanging="486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การบริหารความเสี่ยงทางการเงิน</w:t>
      </w:r>
    </w:p>
    <w:p w14:paraId="37982FE3" w14:textId="77777777" w:rsidR="007C5CEA" w:rsidRPr="00CD4FB0" w:rsidRDefault="007C5CEA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4"/>
          <w:szCs w:val="24"/>
        </w:rPr>
      </w:pPr>
    </w:p>
    <w:p w14:paraId="64B4DF9E" w14:textId="3F2829B5" w:rsidR="00BA09DB" w:rsidRPr="00CD4FB0" w:rsidRDefault="00BA09DB" w:rsidP="00F34EF6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27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บริษัทไม่มีการออกหรือถือเครื่องมือทางการเงินที่เป็นตราสารอนุพันธ์ เพื่อการเก็งกำไรหรือการค้า</w:t>
      </w:r>
    </w:p>
    <w:p w14:paraId="381D5A74" w14:textId="77777777" w:rsidR="0060137E" w:rsidRPr="00CD4FB0" w:rsidRDefault="0060137E" w:rsidP="00FE7ACB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  <w:u w:val="single"/>
        </w:rPr>
      </w:pPr>
    </w:p>
    <w:p w14:paraId="5FEFF24D" w14:textId="19ADE3F4" w:rsidR="003B48B3" w:rsidRPr="00CD4FB0" w:rsidRDefault="00BA09DB" w:rsidP="000B748C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27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CD4FB0">
        <w:rPr>
          <w:rFonts w:ascii="BrowalliaUPC" w:hAnsi="BrowalliaUPC" w:cs="BrowalliaUPC"/>
          <w:sz w:val="28"/>
          <w:szCs w:val="28"/>
          <w:u w:val="single"/>
          <w:cs/>
        </w:rPr>
        <w:t>ความเสี่ยงด้านสภาพคล่อง</w:t>
      </w:r>
    </w:p>
    <w:p w14:paraId="28F7D114" w14:textId="56A825E0" w:rsidR="00EA3457" w:rsidRPr="00CD4FB0" w:rsidRDefault="00BA09DB" w:rsidP="00AB5A2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27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ิจการและเพื่อทำให้ผลกระทบจากความผันผวนของกระแสเงินสดลดลง</w:t>
      </w:r>
      <w:r w:rsidR="003C4F7B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3C4F7B" w:rsidRPr="00CD4FB0">
        <w:rPr>
          <w:rFonts w:ascii="BrowalliaUPC" w:hAnsi="BrowalliaUPC" w:cs="BrowalliaUPC"/>
          <w:sz w:val="28"/>
          <w:szCs w:val="28"/>
          <w:cs/>
        </w:rPr>
        <w:t>รวมถึงการชำระหนี้สินที่ครบกำหนดชำระ เพื่อลดความเสี่ยงจากการขาดสภาพคล่องในอนาคต</w:t>
      </w:r>
    </w:p>
    <w:p w14:paraId="5B1E0F78" w14:textId="77777777" w:rsidR="004705AE" w:rsidRPr="00CD4FB0" w:rsidRDefault="004705AE" w:rsidP="00AB5A2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27"/>
        <w:jc w:val="thaiDistribute"/>
        <w:rPr>
          <w:rFonts w:ascii="BrowalliaUPC" w:hAnsi="BrowalliaUPC" w:cs="BrowalliaUPC"/>
          <w:sz w:val="28"/>
          <w:szCs w:val="28"/>
        </w:rPr>
      </w:pPr>
    </w:p>
    <w:p w14:paraId="4EC244C8" w14:textId="35B9C7EB" w:rsidR="004A0E35" w:rsidRPr="00CD4FB0" w:rsidRDefault="004A0E35" w:rsidP="00F34EF6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27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หนี้สินทางการเงิน ณ วันที่ </w:t>
      </w:r>
      <w:r w:rsidRPr="00CD4FB0">
        <w:rPr>
          <w:rFonts w:ascii="BrowalliaUPC" w:hAnsi="BrowalliaUPC" w:cs="BrowalliaUPC"/>
          <w:sz w:val="28"/>
          <w:szCs w:val="28"/>
        </w:rPr>
        <w:t xml:space="preserve">31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CD4FB0">
        <w:rPr>
          <w:rFonts w:ascii="BrowalliaUPC" w:hAnsi="BrowalliaUPC" w:cs="BrowalliaUPC"/>
          <w:sz w:val="28"/>
          <w:szCs w:val="28"/>
        </w:rPr>
        <w:t>256</w:t>
      </w:r>
      <w:r w:rsidR="00B43720" w:rsidRPr="00CD4FB0">
        <w:rPr>
          <w:rFonts w:ascii="BrowalliaUPC" w:hAnsi="BrowalliaUPC" w:cs="BrowalliaUPC"/>
          <w:sz w:val="28"/>
          <w:szCs w:val="28"/>
        </w:rPr>
        <w:t>5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Pr="00CD4FB0">
        <w:rPr>
          <w:rFonts w:ascii="BrowalliaUPC" w:hAnsi="BrowalliaUPC" w:cs="BrowalliaUPC"/>
          <w:sz w:val="28"/>
          <w:szCs w:val="28"/>
        </w:rPr>
        <w:t>256</w:t>
      </w:r>
      <w:r w:rsidR="00B43720" w:rsidRPr="00CD4FB0">
        <w:rPr>
          <w:rFonts w:ascii="BrowalliaUPC" w:hAnsi="BrowalliaUPC" w:cs="BrowalliaUPC"/>
          <w:sz w:val="28"/>
          <w:szCs w:val="28"/>
        </w:rPr>
        <w:t>4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มีระยะเวลาที่ครบกำหนดชำระ ดังนี้ </w:t>
      </w:r>
    </w:p>
    <w:p w14:paraId="7E302AED" w14:textId="77777777" w:rsidR="004A0E35" w:rsidRPr="00CD4FB0" w:rsidRDefault="004A0E35" w:rsidP="004A0E35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tbl>
      <w:tblPr>
        <w:tblW w:w="8649" w:type="dxa"/>
        <w:tblInd w:w="79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979"/>
        <w:gridCol w:w="1418"/>
        <w:gridCol w:w="1417"/>
        <w:gridCol w:w="1418"/>
        <w:gridCol w:w="1417"/>
      </w:tblGrid>
      <w:tr w:rsidR="00193AC7" w:rsidRPr="00CD4FB0" w14:paraId="779E1C29" w14:textId="77777777" w:rsidTr="00B43720">
        <w:trPr>
          <w:tblHeader/>
        </w:trPr>
        <w:tc>
          <w:tcPr>
            <w:tcW w:w="2979" w:type="dxa"/>
          </w:tcPr>
          <w:p w14:paraId="3636B03D" w14:textId="77777777" w:rsidR="004A0E35" w:rsidRPr="00CD4FB0" w:rsidRDefault="004A0E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B13F4AA" w14:textId="28DD4A24" w:rsidR="004A0E35" w:rsidRPr="00CD4FB0" w:rsidRDefault="007418D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บาท</w:t>
            </w:r>
          </w:p>
        </w:tc>
      </w:tr>
      <w:tr w:rsidR="00193AC7" w:rsidRPr="00CD4FB0" w14:paraId="0C8FC64E" w14:textId="77777777" w:rsidTr="00B43720">
        <w:trPr>
          <w:tblHeader/>
        </w:trPr>
        <w:tc>
          <w:tcPr>
            <w:tcW w:w="2979" w:type="dxa"/>
          </w:tcPr>
          <w:p w14:paraId="07AB3B39" w14:textId="77777777" w:rsidR="004A0E35" w:rsidRPr="00CD4FB0" w:rsidRDefault="004A0E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4F0BA397" w14:textId="4EED457E" w:rsidR="004A0E35" w:rsidRPr="00CD4FB0" w:rsidRDefault="004A0E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="007418D9" w:rsidRPr="00CD4FB0">
              <w:rPr>
                <w:rFonts w:ascii="BrowalliaUPC" w:hAnsi="BrowalliaUPC" w:cs="BrowalliaUPC"/>
                <w:sz w:val="24"/>
                <w:szCs w:val="24"/>
              </w:rPr>
              <w:t>5</w:t>
            </w:r>
          </w:p>
        </w:tc>
      </w:tr>
      <w:tr w:rsidR="00193AC7" w:rsidRPr="00CD4FB0" w14:paraId="4571698A" w14:textId="77777777" w:rsidTr="00B43720">
        <w:trPr>
          <w:tblHeader/>
        </w:trPr>
        <w:tc>
          <w:tcPr>
            <w:tcW w:w="2979" w:type="dxa"/>
          </w:tcPr>
          <w:p w14:paraId="02B747C6" w14:textId="77777777" w:rsidR="004A0E35" w:rsidRPr="00CD4FB0" w:rsidRDefault="004A0E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bottom"/>
            <w:hideMark/>
          </w:tcPr>
          <w:p w14:paraId="4C493B90" w14:textId="77777777" w:rsidR="004A0E35" w:rsidRPr="00CD4FB0" w:rsidRDefault="004A0E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417" w:type="dxa"/>
            <w:vAlign w:val="bottom"/>
            <w:hideMark/>
          </w:tcPr>
          <w:p w14:paraId="307EEBD7" w14:textId="77777777" w:rsidR="004A0E35" w:rsidRPr="00CD4FB0" w:rsidRDefault="004A0E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ภายใน 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  <w:hideMark/>
          </w:tcPr>
          <w:p w14:paraId="102A7080" w14:textId="77777777" w:rsidR="004A0E35" w:rsidRPr="00CD4FB0" w:rsidRDefault="004A0E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มากกว่า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 1 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14:paraId="472A865D" w14:textId="77777777" w:rsidR="004A0E35" w:rsidRPr="00CD4FB0" w:rsidRDefault="004A0E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193AC7" w:rsidRPr="00CD4FB0" w14:paraId="67FC99D5" w14:textId="77777777" w:rsidTr="00B43720">
        <w:trPr>
          <w:tblHeader/>
        </w:trPr>
        <w:tc>
          <w:tcPr>
            <w:tcW w:w="2979" w:type="dxa"/>
            <w:tcBorders>
              <w:bottom w:val="nil"/>
            </w:tcBorders>
            <w:hideMark/>
          </w:tcPr>
          <w:p w14:paraId="2AEA9F1D" w14:textId="77777777" w:rsidR="004A0E35" w:rsidRPr="00CD4FB0" w:rsidRDefault="004A0E35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5E6D60F" w14:textId="77777777" w:rsidR="004A0E35" w:rsidRPr="00CD4FB0" w:rsidRDefault="004A0E3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3AEAB9C" w14:textId="77777777" w:rsidR="004A0E35" w:rsidRPr="00CD4FB0" w:rsidRDefault="004A0E3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EFA2EF3" w14:textId="77777777" w:rsidR="004A0E35" w:rsidRPr="00CD4FB0" w:rsidRDefault="004A0E3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EE811B8" w14:textId="77777777" w:rsidR="004A0E35" w:rsidRPr="00CD4FB0" w:rsidRDefault="004A0E3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42495D" w:rsidRPr="00CD4FB0" w14:paraId="64293B06" w14:textId="77777777" w:rsidTr="00B43720">
        <w:trPr>
          <w:tblHeader/>
        </w:trPr>
        <w:tc>
          <w:tcPr>
            <w:tcW w:w="2979" w:type="dxa"/>
            <w:tcBorders>
              <w:bottom w:val="nil"/>
            </w:tcBorders>
          </w:tcPr>
          <w:p w14:paraId="49B5239B" w14:textId="05708483" w:rsidR="0042495D" w:rsidRPr="00CD4FB0" w:rsidRDefault="0042495D" w:rsidP="0042495D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523DF14" w14:textId="615884EA" w:rsidR="0042495D" w:rsidRPr="00CD4FB0" w:rsidRDefault="00946D3F" w:rsidP="0042495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49,</w:t>
            </w:r>
            <w:r w:rsidR="00917EFD" w:rsidRPr="00CD4FB0">
              <w:rPr>
                <w:rFonts w:ascii="BrowalliaUPC" w:hAnsi="BrowalliaUPC" w:cs="BrowalliaUPC"/>
                <w:sz w:val="24"/>
                <w:szCs w:val="24"/>
              </w:rPr>
              <w:t>414</w:t>
            </w:r>
            <w:r w:rsidR="00AD1388" w:rsidRPr="00CD4FB0">
              <w:rPr>
                <w:rFonts w:ascii="BrowalliaUPC" w:hAnsi="BrowalliaUPC" w:cs="BrowalliaUPC"/>
                <w:sz w:val="24"/>
                <w:szCs w:val="24"/>
              </w:rPr>
              <w:t>,230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C31E014" w14:textId="6D95B5E1" w:rsidR="0042495D" w:rsidRPr="00CD4FB0" w:rsidRDefault="00FE4FE7" w:rsidP="0042495D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 xml:space="preserve">            </w:t>
            </w:r>
            <w:r w:rsidR="001C529B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06E22A0" w14:textId="6430D43D" w:rsidR="0042495D" w:rsidRPr="00CD4FB0" w:rsidRDefault="00FE4FE7" w:rsidP="0042495D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 xml:space="preserve">            </w:t>
            </w:r>
            <w:r w:rsidR="001C529B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C333947" w14:textId="6C59FE25" w:rsidR="0042495D" w:rsidRPr="00CD4FB0" w:rsidRDefault="004C73E6" w:rsidP="0042495D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49,</w:t>
            </w:r>
            <w:r w:rsidR="0076021A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414,230</w:t>
            </w:r>
          </w:p>
        </w:tc>
      </w:tr>
      <w:tr w:rsidR="0042495D" w:rsidRPr="00CD4FB0" w14:paraId="60C74698" w14:textId="77777777" w:rsidTr="00B43720">
        <w:trPr>
          <w:tblHeader/>
        </w:trPr>
        <w:tc>
          <w:tcPr>
            <w:tcW w:w="2979" w:type="dxa"/>
            <w:tcBorders>
              <w:bottom w:val="nil"/>
            </w:tcBorders>
          </w:tcPr>
          <w:p w14:paraId="4B392784" w14:textId="6B3DDD2C" w:rsidR="0042495D" w:rsidRPr="00CD4FB0" w:rsidRDefault="0042495D" w:rsidP="0042495D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AADDBDA" w14:textId="08B1AA84" w:rsidR="0042495D" w:rsidRPr="00CD4FB0" w:rsidRDefault="00FE4FE7" w:rsidP="005B5E5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 xml:space="preserve">            </w:t>
            </w:r>
            <w:r w:rsidR="00946D3F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AD81F6D" w14:textId="0B0EE930" w:rsidR="0042495D" w:rsidRPr="00CD4FB0" w:rsidRDefault="008B528A" w:rsidP="005B5E5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5</w:t>
            </w:r>
            <w:r w:rsidR="001931E1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521</w:t>
            </w:r>
            <w:r w:rsidR="001931E1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785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03A5B49" w14:textId="560DB193" w:rsidR="0042495D" w:rsidRPr="00CD4FB0" w:rsidRDefault="008B528A" w:rsidP="005B5E5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47</w:t>
            </w:r>
            <w:r w:rsidR="001931E1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582</w:t>
            </w:r>
            <w:r w:rsidR="001931E1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359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9CCCC53" w14:textId="10C80086" w:rsidR="0042495D" w:rsidRPr="00CD4FB0" w:rsidRDefault="008B528A" w:rsidP="005B5E57">
            <w:pPr>
              <w:pBdr>
                <w:bottom w:val="single" w:sz="4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 w:hint="cs"/>
                <w:sz w:val="24"/>
                <w:szCs w:val="24"/>
              </w:rPr>
              <w:t>53</w:t>
            </w:r>
            <w:r w:rsidR="001931E1" w:rsidRPr="00CD4FB0">
              <w:rPr>
                <w:rFonts w:ascii="BrowalliaUPC" w:hAnsi="BrowalliaUPC" w:cs="BrowalliaUPC"/>
                <w:sz w:val="24"/>
                <w:szCs w:val="24"/>
              </w:rPr>
              <w:t>,104,144</w:t>
            </w:r>
          </w:p>
        </w:tc>
      </w:tr>
      <w:tr w:rsidR="0042495D" w:rsidRPr="00CD4FB0" w14:paraId="2865B7EE" w14:textId="77777777" w:rsidTr="00B43720">
        <w:trPr>
          <w:tblHeader/>
        </w:trPr>
        <w:tc>
          <w:tcPr>
            <w:tcW w:w="2979" w:type="dxa"/>
            <w:tcBorders>
              <w:bottom w:val="nil"/>
            </w:tcBorders>
          </w:tcPr>
          <w:p w14:paraId="251CE677" w14:textId="00994F75" w:rsidR="0042495D" w:rsidRPr="00CD4FB0" w:rsidRDefault="0042495D" w:rsidP="0042495D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0C21BE0" w14:textId="4EA799C4" w:rsidR="0042495D" w:rsidRPr="00CD4FB0" w:rsidRDefault="004C73E6" w:rsidP="0042495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49,</w:t>
            </w:r>
            <w:r w:rsidR="002B64AF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414,230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1B44681" w14:textId="2B3FF117" w:rsidR="0042495D" w:rsidRPr="00CD4FB0" w:rsidRDefault="001931E1" w:rsidP="0042495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5,521,785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C018C71" w14:textId="49C2B0BB" w:rsidR="0042495D" w:rsidRPr="00CD4FB0" w:rsidRDefault="001931E1" w:rsidP="0042495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47,582,359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275B320" w14:textId="54632B5E" w:rsidR="0042495D" w:rsidRPr="00CD4FB0" w:rsidRDefault="004C73E6" w:rsidP="0042495D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102,</w:t>
            </w:r>
            <w:r w:rsidR="006801AD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518,374</w:t>
            </w:r>
          </w:p>
        </w:tc>
      </w:tr>
    </w:tbl>
    <w:p w14:paraId="614DEF1D" w14:textId="54B32946" w:rsidR="004A0E35" w:rsidRPr="00CD4FB0" w:rsidRDefault="004A0E35" w:rsidP="004A0E35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36"/>
          <w:szCs w:val="36"/>
        </w:rPr>
      </w:pPr>
    </w:p>
    <w:tbl>
      <w:tblPr>
        <w:tblW w:w="8649" w:type="dxa"/>
        <w:tblInd w:w="79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979"/>
        <w:gridCol w:w="1418"/>
        <w:gridCol w:w="1417"/>
        <w:gridCol w:w="1418"/>
        <w:gridCol w:w="1417"/>
      </w:tblGrid>
      <w:tr w:rsidR="00B43720" w:rsidRPr="00CD4FB0" w14:paraId="0AC02910" w14:textId="77777777" w:rsidTr="00B43720">
        <w:trPr>
          <w:tblHeader/>
        </w:trPr>
        <w:tc>
          <w:tcPr>
            <w:tcW w:w="2979" w:type="dxa"/>
          </w:tcPr>
          <w:p w14:paraId="3C3A5B2A" w14:textId="77777777" w:rsidR="00B43720" w:rsidRPr="00CD4FB0" w:rsidRDefault="00B437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5C82856" w14:textId="079FDE69" w:rsidR="00B43720" w:rsidRPr="00CD4FB0" w:rsidRDefault="007418D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บาท</w:t>
            </w:r>
          </w:p>
        </w:tc>
      </w:tr>
      <w:tr w:rsidR="00B43720" w:rsidRPr="00CD4FB0" w14:paraId="5CB8D12D" w14:textId="77777777" w:rsidTr="00B43720">
        <w:trPr>
          <w:tblHeader/>
        </w:trPr>
        <w:tc>
          <w:tcPr>
            <w:tcW w:w="2979" w:type="dxa"/>
          </w:tcPr>
          <w:p w14:paraId="08F3F8AC" w14:textId="77777777" w:rsidR="00B43720" w:rsidRPr="00CD4FB0" w:rsidRDefault="00B437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12979842" w14:textId="77777777" w:rsidR="00B43720" w:rsidRPr="00CD4FB0" w:rsidRDefault="00B4372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</w:tr>
      <w:tr w:rsidR="00B43720" w:rsidRPr="00CD4FB0" w14:paraId="288ECE21" w14:textId="77777777" w:rsidTr="00B43720">
        <w:trPr>
          <w:tblHeader/>
        </w:trPr>
        <w:tc>
          <w:tcPr>
            <w:tcW w:w="2979" w:type="dxa"/>
          </w:tcPr>
          <w:p w14:paraId="393D83D7" w14:textId="77777777" w:rsidR="00B43720" w:rsidRPr="00CD4FB0" w:rsidRDefault="00B437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bottom"/>
            <w:hideMark/>
          </w:tcPr>
          <w:p w14:paraId="07F79671" w14:textId="77777777" w:rsidR="00B43720" w:rsidRPr="00CD4FB0" w:rsidRDefault="00B4372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417" w:type="dxa"/>
            <w:vAlign w:val="bottom"/>
            <w:hideMark/>
          </w:tcPr>
          <w:p w14:paraId="40531D88" w14:textId="77777777" w:rsidR="00B43720" w:rsidRPr="00CD4FB0" w:rsidRDefault="00B4372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ภายใน 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  <w:hideMark/>
          </w:tcPr>
          <w:p w14:paraId="4FA0B1E3" w14:textId="77777777" w:rsidR="00B43720" w:rsidRPr="00CD4FB0" w:rsidRDefault="00B4372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มากกว่า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 1 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14:paraId="62D5363E" w14:textId="77777777" w:rsidR="00B43720" w:rsidRPr="00CD4FB0" w:rsidRDefault="00B4372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B43720" w:rsidRPr="00CD4FB0" w14:paraId="31BA6BA7" w14:textId="77777777" w:rsidTr="00B43720">
        <w:trPr>
          <w:tblHeader/>
        </w:trPr>
        <w:tc>
          <w:tcPr>
            <w:tcW w:w="2979" w:type="dxa"/>
            <w:tcBorders>
              <w:bottom w:val="nil"/>
            </w:tcBorders>
            <w:hideMark/>
          </w:tcPr>
          <w:p w14:paraId="09868728" w14:textId="77777777" w:rsidR="00B43720" w:rsidRPr="00CD4FB0" w:rsidRDefault="00B43720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8FBC1BB" w14:textId="77777777" w:rsidR="00B43720" w:rsidRPr="00CD4FB0" w:rsidRDefault="00B4372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D43DF40" w14:textId="77777777" w:rsidR="00B43720" w:rsidRPr="00CD4FB0" w:rsidRDefault="00B4372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FD87C8E" w14:textId="77777777" w:rsidR="00B43720" w:rsidRPr="00CD4FB0" w:rsidRDefault="00B4372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F2F3969" w14:textId="77777777" w:rsidR="00B43720" w:rsidRPr="00CD4FB0" w:rsidRDefault="00B43720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43720" w:rsidRPr="00CD4FB0" w14:paraId="48345E59" w14:textId="77777777" w:rsidTr="00B43720">
        <w:trPr>
          <w:tblHeader/>
        </w:trPr>
        <w:tc>
          <w:tcPr>
            <w:tcW w:w="2979" w:type="dxa"/>
            <w:tcBorders>
              <w:bottom w:val="nil"/>
            </w:tcBorders>
          </w:tcPr>
          <w:p w14:paraId="57C0BED5" w14:textId="77777777" w:rsidR="00B43720" w:rsidRPr="00CD4FB0" w:rsidRDefault="00B43720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865D111" w14:textId="77777777" w:rsidR="00B43720" w:rsidRPr="00CD4FB0" w:rsidRDefault="00B43720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 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5122AEE" w14:textId="63776572" w:rsidR="00B43720" w:rsidRPr="00CD4FB0" w:rsidRDefault="008B528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206</w:t>
            </w:r>
            <w:r w:rsidR="00B43720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192</w:t>
            </w:r>
            <w:r w:rsidR="00B43720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173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505B750" w14:textId="77777777" w:rsidR="00B43720" w:rsidRPr="00CD4FB0" w:rsidRDefault="00B43720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 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7566382" w14:textId="0476F8F9" w:rsidR="00B43720" w:rsidRPr="00CD4FB0" w:rsidRDefault="008B528A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206</w:t>
            </w:r>
            <w:r w:rsidR="00B43720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192</w:t>
            </w:r>
            <w:r w:rsidR="00B43720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173</w:t>
            </w:r>
          </w:p>
        </w:tc>
      </w:tr>
      <w:tr w:rsidR="00B43720" w:rsidRPr="00CD4FB0" w14:paraId="5FBEAE80" w14:textId="77777777" w:rsidTr="00B43720">
        <w:trPr>
          <w:tblHeader/>
        </w:trPr>
        <w:tc>
          <w:tcPr>
            <w:tcW w:w="2979" w:type="dxa"/>
            <w:tcBorders>
              <w:bottom w:val="nil"/>
            </w:tcBorders>
          </w:tcPr>
          <w:p w14:paraId="1C145A5F" w14:textId="77777777" w:rsidR="00B43720" w:rsidRPr="00CD4FB0" w:rsidRDefault="00B43720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3DBA06A" w14:textId="469679C6" w:rsidR="00B43720" w:rsidRPr="00CD4FB0" w:rsidRDefault="008B528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77</w:t>
            </w:r>
            <w:r w:rsidR="00B43720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242</w:t>
            </w:r>
            <w:r w:rsidR="00B43720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298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BA5DB4D" w14:textId="77777777" w:rsidR="00B43720" w:rsidRPr="00CD4FB0" w:rsidRDefault="00B43720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 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4DAD5D1" w14:textId="77777777" w:rsidR="00B43720" w:rsidRPr="00CD4FB0" w:rsidRDefault="00B43720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 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A497949" w14:textId="130B724B" w:rsidR="00B43720" w:rsidRPr="00CD4FB0" w:rsidRDefault="008B528A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77</w:t>
            </w:r>
            <w:r w:rsidR="00B43720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242</w:t>
            </w:r>
            <w:r w:rsidR="00B43720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298</w:t>
            </w:r>
          </w:p>
        </w:tc>
      </w:tr>
      <w:tr w:rsidR="00B43720" w:rsidRPr="00CD4FB0" w14:paraId="7CC3FF84" w14:textId="77777777" w:rsidTr="00B43720">
        <w:trPr>
          <w:tblHeader/>
        </w:trPr>
        <w:tc>
          <w:tcPr>
            <w:tcW w:w="2979" w:type="dxa"/>
            <w:tcBorders>
              <w:bottom w:val="nil"/>
            </w:tcBorders>
          </w:tcPr>
          <w:p w14:paraId="31393B31" w14:textId="77777777" w:rsidR="00B43720" w:rsidRPr="00CD4FB0" w:rsidRDefault="00B43720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BA0A6B5" w14:textId="77777777" w:rsidR="00B43720" w:rsidRPr="00CD4FB0" w:rsidRDefault="00B43720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 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D285AC6" w14:textId="2E7BA0C8" w:rsidR="00B43720" w:rsidRPr="00CD4FB0" w:rsidRDefault="008B528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4</w:t>
            </w:r>
            <w:r w:rsidR="00B43720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674</w:t>
            </w:r>
            <w:r w:rsidR="00B43720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644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02F42DB" w14:textId="6A4FE761" w:rsidR="00B43720" w:rsidRPr="00CD4FB0" w:rsidRDefault="008B528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51</w:t>
            </w:r>
            <w:r w:rsidR="00B43720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282</w:t>
            </w:r>
            <w:r w:rsidR="00B43720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881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024BF19" w14:textId="788C9B40" w:rsidR="00B43720" w:rsidRPr="00CD4FB0" w:rsidRDefault="008B528A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55</w:t>
            </w:r>
            <w:r w:rsidR="00B43720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957</w:t>
            </w:r>
            <w:r w:rsidR="00B43720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525</w:t>
            </w:r>
          </w:p>
        </w:tc>
      </w:tr>
      <w:tr w:rsidR="00B43720" w:rsidRPr="00CD4FB0" w14:paraId="2A681872" w14:textId="77777777" w:rsidTr="00B43720">
        <w:trPr>
          <w:tblHeader/>
        </w:trPr>
        <w:tc>
          <w:tcPr>
            <w:tcW w:w="2979" w:type="dxa"/>
            <w:tcBorders>
              <w:bottom w:val="nil"/>
            </w:tcBorders>
          </w:tcPr>
          <w:p w14:paraId="062E5834" w14:textId="77777777" w:rsidR="00B43720" w:rsidRPr="00CD4FB0" w:rsidRDefault="00B43720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3AFA7013" w14:textId="77777777" w:rsidR="00B43720" w:rsidRPr="00CD4FB0" w:rsidRDefault="00B4372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 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4AA50AF" w14:textId="7DC59A1D" w:rsidR="00B43720" w:rsidRPr="00CD4FB0" w:rsidRDefault="008B528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20</w:t>
            </w:r>
            <w:r w:rsidR="00B43720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000</w:t>
            </w:r>
            <w:r w:rsidR="00B43720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4E623DE" w14:textId="77777777" w:rsidR="00B43720" w:rsidRPr="00CD4FB0" w:rsidRDefault="00B4372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   - 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BFAAA68" w14:textId="0D43FC10" w:rsidR="00B43720" w:rsidRPr="00CD4FB0" w:rsidRDefault="008B528A">
            <w:pPr>
              <w:pBdr>
                <w:bottom w:val="single" w:sz="4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20</w:t>
            </w:r>
            <w:r w:rsidR="00B43720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000</w:t>
            </w:r>
            <w:r w:rsidR="00B43720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000</w:t>
            </w:r>
          </w:p>
        </w:tc>
      </w:tr>
      <w:tr w:rsidR="00B43720" w:rsidRPr="00CD4FB0" w14:paraId="5A4296F8" w14:textId="77777777" w:rsidTr="00B43720">
        <w:trPr>
          <w:tblHeader/>
        </w:trPr>
        <w:tc>
          <w:tcPr>
            <w:tcW w:w="2979" w:type="dxa"/>
            <w:tcBorders>
              <w:bottom w:val="nil"/>
            </w:tcBorders>
          </w:tcPr>
          <w:p w14:paraId="767E9DE2" w14:textId="77777777" w:rsidR="00B43720" w:rsidRPr="00CD4FB0" w:rsidRDefault="00B43720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27BEA73" w14:textId="66E7FE01" w:rsidR="00B43720" w:rsidRPr="00CD4FB0" w:rsidRDefault="008B528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77</w:t>
            </w:r>
            <w:r w:rsidR="00B43720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242</w:t>
            </w:r>
            <w:r w:rsidR="00B43720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298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6DE27A7" w14:textId="77777777" w:rsidR="00B43720" w:rsidRPr="00CD4FB0" w:rsidRDefault="00B4372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230,866,817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3A3FE78" w14:textId="0E806EA5" w:rsidR="00B43720" w:rsidRPr="00CD4FB0" w:rsidRDefault="008B528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B528A">
              <w:rPr>
                <w:rFonts w:ascii="BrowalliaUPC" w:hAnsi="BrowalliaUPC" w:cs="BrowalliaUPC"/>
                <w:sz w:val="24"/>
                <w:szCs w:val="24"/>
              </w:rPr>
              <w:t>51</w:t>
            </w:r>
            <w:r w:rsidR="00B43720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282</w:t>
            </w:r>
            <w:r w:rsidR="00B43720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4"/>
                <w:szCs w:val="24"/>
              </w:rPr>
              <w:t>881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5662267" w14:textId="278E856F" w:rsidR="00B43720" w:rsidRPr="00CD4FB0" w:rsidRDefault="00B43720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fldChar w:fldCharType="begin"/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instrText xml:space="preserve"> =</w:instrTex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instrText>SUM(ABOVE)</w:instrTex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instrText xml:space="preserve"> </w:instrTex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fldChar w:fldCharType="separate"/>
            </w:r>
            <w:r w:rsidR="008B528A" w:rsidRPr="008B528A">
              <w:rPr>
                <w:rFonts w:ascii="BrowalliaUPC" w:hAnsi="BrowalliaUPC" w:cs="BrowalliaUPC"/>
                <w:sz w:val="24"/>
                <w:szCs w:val="24"/>
              </w:rPr>
              <w:t>359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="008B528A" w:rsidRPr="008B528A">
              <w:rPr>
                <w:rFonts w:ascii="BrowalliaUPC" w:hAnsi="BrowalliaUPC" w:cs="BrowalliaUPC"/>
                <w:sz w:val="24"/>
                <w:szCs w:val="24"/>
              </w:rPr>
              <w:t>391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="008B528A" w:rsidRPr="008B528A">
              <w:rPr>
                <w:rFonts w:ascii="BrowalliaUPC" w:hAnsi="BrowalliaUPC" w:cs="BrowalliaUPC"/>
                <w:sz w:val="24"/>
                <w:szCs w:val="24"/>
              </w:rPr>
              <w:t>996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fldChar w:fldCharType="end"/>
            </w:r>
          </w:p>
        </w:tc>
      </w:tr>
    </w:tbl>
    <w:p w14:paraId="781F7592" w14:textId="1E778288" w:rsidR="00EA5D80" w:rsidRPr="00CD4FB0" w:rsidRDefault="00EA5D80" w:rsidP="00221B87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9D75E77" w14:textId="3F0EC681" w:rsidR="000B748C" w:rsidRPr="00CD4FB0" w:rsidRDefault="000B748C" w:rsidP="00221B87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4E22BEA" w14:textId="77777777" w:rsidR="000B748C" w:rsidRPr="00CD4FB0" w:rsidRDefault="000B748C" w:rsidP="00221B87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64B4DFA3" w14:textId="77777777" w:rsidR="00BA09DB" w:rsidRPr="00CD4FB0" w:rsidRDefault="00BA09DB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CD4FB0">
        <w:rPr>
          <w:rFonts w:ascii="BrowalliaUPC" w:hAnsi="BrowalliaUPC" w:cs="BrowalliaUPC"/>
          <w:sz w:val="28"/>
          <w:szCs w:val="28"/>
          <w:u w:val="single"/>
          <w:cs/>
        </w:rPr>
        <w:lastRenderedPageBreak/>
        <w:t>ความเสี่ยงด้านการให้สินเชื่อ</w:t>
      </w:r>
    </w:p>
    <w:p w14:paraId="193A9EF4" w14:textId="7130859C" w:rsidR="004C093F" w:rsidRPr="00CD4FB0" w:rsidRDefault="00BA09DB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บริษัทไม่มีการกระจุกตัวของลูกหนี้ที่เป็นสาระสำคัญ เนื่องจาก</w:t>
      </w:r>
      <w:r w:rsidR="002441D3" w:rsidRPr="00CD4FB0">
        <w:rPr>
          <w:rFonts w:ascii="BrowalliaUPC" w:hAnsi="BrowalliaUPC" w:cs="BrowalliaUPC"/>
          <w:sz w:val="28"/>
          <w:szCs w:val="28"/>
          <w:cs/>
        </w:rPr>
        <w:t>ลูกหนี้ส่วนใหญ่เป็นหน่วยงานที่เกี่ยวข้องกับรัฐบาล</w:t>
      </w:r>
      <w:r w:rsidR="009439F8" w:rsidRPr="00CD4FB0">
        <w:rPr>
          <w:rFonts w:ascii="BrowalliaUPC" w:hAnsi="BrowalliaUPC" w:cs="BrowalliaUPC"/>
          <w:sz w:val="28"/>
          <w:szCs w:val="28"/>
          <w:cs/>
        </w:rPr>
        <w:t>หลายหน่วยงาน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2441D3" w:rsidRPr="00CD4FB0">
        <w:rPr>
          <w:rFonts w:ascii="BrowalliaUPC" w:hAnsi="BrowalliaUPC" w:cs="BrowalliaUPC"/>
          <w:sz w:val="28"/>
          <w:szCs w:val="28"/>
          <w:cs/>
        </w:rPr>
        <w:t>ซึ่ง</w:t>
      </w:r>
      <w:r w:rsidRPr="00CD4FB0">
        <w:rPr>
          <w:rFonts w:ascii="BrowalliaUPC" w:hAnsi="BrowalliaUPC" w:cs="BrowalliaUPC"/>
          <w:sz w:val="28"/>
          <w:szCs w:val="28"/>
          <w:cs/>
        </w:rPr>
        <w:t>ผู้บริหารของกิจการมีนโยบายที่จะบันทึกค่าเผื่อหนี้สงสัยจะสูญให้เพียงพอกับโอกาสที่จะเกิดความสูญเสียดังกล่าว</w:t>
      </w:r>
    </w:p>
    <w:p w14:paraId="1A90717C" w14:textId="77777777" w:rsidR="00CC7692" w:rsidRPr="00CD4FB0" w:rsidRDefault="00CC7692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4"/>
          <w:szCs w:val="24"/>
        </w:rPr>
      </w:pPr>
    </w:p>
    <w:p w14:paraId="64B4DFA6" w14:textId="77777777" w:rsidR="00BA09DB" w:rsidRPr="00CD4FB0" w:rsidRDefault="00BA09DB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CD4FB0">
        <w:rPr>
          <w:rFonts w:ascii="BrowalliaUPC" w:hAnsi="BrowalliaUPC" w:cs="BrowalliaUPC"/>
          <w:sz w:val="28"/>
          <w:szCs w:val="28"/>
          <w:u w:val="single"/>
          <w:cs/>
        </w:rPr>
        <w:t>ความเสี่ยงของอัตราแลกเปลี่ยน</w:t>
      </w:r>
    </w:p>
    <w:p w14:paraId="64B4DFA7" w14:textId="5DE676C5" w:rsidR="00484A5B" w:rsidRPr="00CD4FB0" w:rsidRDefault="00BA09DB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บริษัทมีรายการบางรายการเป็นเงินตราต่างประเทศ ซึ่งทำให้เกิดความเสี่ยงจากการเปลี่ยนแปลงของอัตราแลกเปลี่ยนเงินตราต่างประเทศ บริษัทได้ป้องกันความเสี่ยงจากอัตราแลกเปลี่ยนบางส่วนแล้ว</w:t>
      </w:r>
      <w:r w:rsidR="00DC78BB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อย่างไรก็ตาม ผู้บริหารเชื่อว่าความเสี่ยงจากอัตราแลกเปลี่ยนเงินตราต่างประเทศไม่เป็นสาระสำคัญ</w:t>
      </w:r>
    </w:p>
    <w:p w14:paraId="44D6DB88" w14:textId="77777777" w:rsidR="00221B87" w:rsidRPr="00CD4FB0" w:rsidRDefault="00221B87" w:rsidP="00BE5204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right="-7"/>
        <w:jc w:val="thaiDistribute"/>
        <w:rPr>
          <w:rFonts w:ascii="BrowalliaUPC" w:hAnsi="BrowalliaUPC" w:cs="BrowalliaUPC"/>
          <w:sz w:val="24"/>
          <w:szCs w:val="24"/>
        </w:rPr>
      </w:pPr>
    </w:p>
    <w:p w14:paraId="0F2DB4F5" w14:textId="02B4FCD3" w:rsidR="006F0873" w:rsidRPr="00CD4FB0" w:rsidRDefault="00BA09DB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CD4FB0">
        <w:rPr>
          <w:rFonts w:ascii="BrowalliaUPC" w:hAnsi="BrowalliaUPC" w:cs="BrowalliaUPC"/>
          <w:sz w:val="28"/>
          <w:szCs w:val="28"/>
        </w:rPr>
        <w:t xml:space="preserve">31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CD4FB0">
        <w:rPr>
          <w:rFonts w:ascii="BrowalliaUPC" w:hAnsi="BrowalliaUPC" w:cs="BrowalliaUPC"/>
          <w:sz w:val="28"/>
          <w:szCs w:val="28"/>
        </w:rPr>
        <w:t>25</w:t>
      </w:r>
      <w:r w:rsidR="00546C74" w:rsidRPr="00CD4FB0">
        <w:rPr>
          <w:rFonts w:ascii="BrowalliaUPC" w:hAnsi="BrowalliaUPC" w:cs="BrowalliaUPC"/>
          <w:sz w:val="28"/>
          <w:szCs w:val="28"/>
        </w:rPr>
        <w:t>6</w:t>
      </w:r>
      <w:r w:rsidR="007418D9" w:rsidRPr="00CD4FB0">
        <w:rPr>
          <w:rFonts w:ascii="BrowalliaUPC" w:hAnsi="BrowalliaUPC" w:cs="BrowalliaUPC"/>
          <w:sz w:val="28"/>
          <w:szCs w:val="28"/>
        </w:rPr>
        <w:t>5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บริษัทมีหนี้สินที่เป็นเงินตราต่างประเทศดังนี้</w:t>
      </w:r>
    </w:p>
    <w:p w14:paraId="23908550" w14:textId="77777777" w:rsidR="008C624F" w:rsidRPr="00CD4FB0" w:rsidRDefault="008C624F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3364"/>
        <w:gridCol w:w="1536"/>
        <w:gridCol w:w="284"/>
        <w:gridCol w:w="1559"/>
        <w:gridCol w:w="242"/>
        <w:gridCol w:w="1520"/>
      </w:tblGrid>
      <w:tr w:rsidR="00C71A49" w:rsidRPr="00CD4FB0" w14:paraId="440FF3DC" w14:textId="77777777" w:rsidTr="00EB50F3">
        <w:trPr>
          <w:cantSplit/>
        </w:trPr>
        <w:tc>
          <w:tcPr>
            <w:tcW w:w="3364" w:type="dxa"/>
          </w:tcPr>
          <w:p w14:paraId="1CD7C1EC" w14:textId="77777777" w:rsidR="00C71A49" w:rsidRPr="00CD4FB0" w:rsidRDefault="00C71A49" w:rsidP="008A33FD">
            <w:pPr>
              <w:pStyle w:val="a5"/>
              <w:tabs>
                <w:tab w:val="left" w:pos="0"/>
                <w:tab w:val="left" w:pos="709"/>
              </w:tabs>
              <w:ind w:left="-54" w:hanging="54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C3741D8" w14:textId="77777777" w:rsidR="00C71A49" w:rsidRPr="00CD4FB0" w:rsidRDefault="00C71A49" w:rsidP="008A33FD">
            <w:pPr>
              <w:pStyle w:val="a5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/>
                <w:sz w:val="28"/>
                <w:szCs w:val="28"/>
                <w:cs/>
              </w:rPr>
              <w:t>จำนวนเงิน</w:t>
            </w:r>
          </w:p>
          <w:p w14:paraId="0EE5BD69" w14:textId="77777777" w:rsidR="00C71A49" w:rsidRPr="00CD4FB0" w:rsidRDefault="00C71A49" w:rsidP="008A33FD">
            <w:pPr>
              <w:pStyle w:val="a5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/>
                <w:sz w:val="28"/>
                <w:szCs w:val="28"/>
                <w:cs/>
              </w:rPr>
              <w:t>ตราต่างประเทศ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1EA012A1" w14:textId="77777777" w:rsidR="00C71A49" w:rsidRPr="00CD4FB0" w:rsidRDefault="00C71A49" w:rsidP="008A33FD">
            <w:pPr>
              <w:pStyle w:val="a5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DF767C7" w14:textId="77777777" w:rsidR="00C71A49" w:rsidRPr="00CD4FB0" w:rsidRDefault="00C71A49" w:rsidP="008A33FD">
            <w:pPr>
              <w:pStyle w:val="a5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/>
                <w:sz w:val="28"/>
                <w:szCs w:val="28"/>
                <w:cs/>
              </w:rPr>
              <w:t>อัตราแลกเปลี่ยนที่บันทึกบัญชี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14:paraId="17552D77" w14:textId="77777777" w:rsidR="00C71A49" w:rsidRPr="00CD4FB0" w:rsidRDefault="00C71A49" w:rsidP="008A33FD">
            <w:pPr>
              <w:pStyle w:val="a5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52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9BDDE8F" w14:textId="77777777" w:rsidR="00C71A49" w:rsidRPr="00CD4FB0" w:rsidRDefault="00C71A49" w:rsidP="008A33FD">
            <w:pPr>
              <w:pStyle w:val="a5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/>
                <w:sz w:val="28"/>
                <w:szCs w:val="28"/>
                <w:cs/>
              </w:rPr>
              <w:t>จำนวนเงินเทียบเท่าเงินบาท</w:t>
            </w:r>
          </w:p>
        </w:tc>
      </w:tr>
      <w:tr w:rsidR="00C71A49" w:rsidRPr="00CD4FB0" w14:paraId="5895BBBF" w14:textId="77777777" w:rsidTr="00166BE0">
        <w:trPr>
          <w:cantSplit/>
        </w:trPr>
        <w:tc>
          <w:tcPr>
            <w:tcW w:w="3364" w:type="dxa"/>
            <w:hideMark/>
          </w:tcPr>
          <w:p w14:paraId="330B0595" w14:textId="77777777" w:rsidR="00C71A49" w:rsidRPr="00CD4FB0" w:rsidRDefault="00C71A49" w:rsidP="008A33FD">
            <w:pPr>
              <w:pStyle w:val="a5"/>
              <w:tabs>
                <w:tab w:val="left" w:pos="317"/>
              </w:tabs>
              <w:ind w:left="33"/>
              <w:rPr>
                <w:rFonts w:ascii="BrowalliaUPC" w:hAnsi="BrowalliaUPC"/>
                <w:sz w:val="28"/>
                <w:szCs w:val="28"/>
                <w:u w:val="single"/>
                <w:lang w:val="en-GB"/>
              </w:rPr>
            </w:pPr>
            <w:r w:rsidRPr="00CD4FB0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เจ้าหนี้</w:t>
            </w:r>
            <w:r w:rsidRPr="00CD4FB0">
              <w:rPr>
                <w:rFonts w:ascii="BrowalliaUPC" w:hAnsi="BrowalliaUPC"/>
                <w:sz w:val="28"/>
                <w:szCs w:val="28"/>
                <w:u w:val="single"/>
                <w:cs/>
              </w:rPr>
              <w:t>การค้า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1E39E" w14:textId="77777777" w:rsidR="00C71A49" w:rsidRPr="00CD4FB0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1CE610F9" w14:textId="77777777" w:rsidR="00C71A49" w:rsidRPr="00CD4FB0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5DB80" w14:textId="77777777" w:rsidR="00C71A49" w:rsidRPr="00CD4FB0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64629C6F" w14:textId="77777777" w:rsidR="00C71A49" w:rsidRPr="00CD4FB0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82D7C" w14:textId="77777777" w:rsidR="00C71A49" w:rsidRPr="00CD4FB0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</w:tr>
      <w:tr w:rsidR="00C71A49" w:rsidRPr="00CD4FB0" w14:paraId="180160BC" w14:textId="77777777" w:rsidTr="00166BE0">
        <w:trPr>
          <w:cantSplit/>
        </w:trPr>
        <w:tc>
          <w:tcPr>
            <w:tcW w:w="3364" w:type="dxa"/>
            <w:shd w:val="clear" w:color="auto" w:fill="auto"/>
            <w:hideMark/>
          </w:tcPr>
          <w:p w14:paraId="03507617" w14:textId="77777777" w:rsidR="00C71A49" w:rsidRPr="00CD4FB0" w:rsidRDefault="00C71A49" w:rsidP="008A33FD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1536" w:type="dxa"/>
            <w:shd w:val="clear" w:color="auto" w:fill="auto"/>
          </w:tcPr>
          <w:p w14:paraId="40CF12D1" w14:textId="305DA87B" w:rsidR="00C71A49" w:rsidRPr="00CD4FB0" w:rsidRDefault="00F65C04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CD4FB0">
              <w:rPr>
                <w:rFonts w:ascii="BrowalliaUPC" w:hAnsi="BrowalliaUPC"/>
                <w:sz w:val="28"/>
                <w:szCs w:val="28"/>
                <w:lang w:val="en-US"/>
              </w:rPr>
              <w:t>258,827</w:t>
            </w:r>
          </w:p>
        </w:tc>
        <w:tc>
          <w:tcPr>
            <w:tcW w:w="284" w:type="dxa"/>
          </w:tcPr>
          <w:p w14:paraId="6311BA30" w14:textId="77777777" w:rsidR="00C71A49" w:rsidRPr="00CD4FB0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A20A140" w14:textId="4429BF91" w:rsidR="00C71A49" w:rsidRPr="00CD4FB0" w:rsidRDefault="00F65C04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CD4FB0">
              <w:rPr>
                <w:rFonts w:ascii="BrowalliaUPC" w:hAnsi="BrowalliaUPC"/>
                <w:sz w:val="28"/>
                <w:szCs w:val="28"/>
                <w:lang w:val="en-US"/>
              </w:rPr>
              <w:t>34.7335</w:t>
            </w:r>
          </w:p>
        </w:tc>
        <w:tc>
          <w:tcPr>
            <w:tcW w:w="242" w:type="dxa"/>
          </w:tcPr>
          <w:p w14:paraId="10D6D79D" w14:textId="77777777" w:rsidR="00C71A49" w:rsidRPr="00CD4FB0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520" w:type="dxa"/>
          </w:tcPr>
          <w:p w14:paraId="1D1A60D4" w14:textId="00B46138" w:rsidR="00C71A49" w:rsidRPr="00CD4FB0" w:rsidRDefault="00F65C04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CD4FB0">
              <w:rPr>
                <w:rFonts w:ascii="BrowalliaUPC" w:hAnsi="BrowalliaUPC"/>
                <w:sz w:val="28"/>
                <w:szCs w:val="28"/>
                <w:lang w:val="en-US"/>
              </w:rPr>
              <w:t>8,989,967</w:t>
            </w:r>
          </w:p>
        </w:tc>
      </w:tr>
      <w:tr w:rsidR="00435B5C" w:rsidRPr="00CD4FB0" w14:paraId="3F7D3001" w14:textId="77777777" w:rsidTr="00166BE0">
        <w:trPr>
          <w:cantSplit/>
        </w:trPr>
        <w:tc>
          <w:tcPr>
            <w:tcW w:w="3364" w:type="dxa"/>
            <w:shd w:val="clear" w:color="auto" w:fill="auto"/>
          </w:tcPr>
          <w:p w14:paraId="3883E116" w14:textId="63660CED" w:rsidR="00435B5C" w:rsidRPr="00CD4FB0" w:rsidRDefault="00435B5C" w:rsidP="008A33FD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ยูโร</w:t>
            </w:r>
          </w:p>
        </w:tc>
        <w:tc>
          <w:tcPr>
            <w:tcW w:w="1536" w:type="dxa"/>
            <w:shd w:val="clear" w:color="auto" w:fill="auto"/>
          </w:tcPr>
          <w:p w14:paraId="365EDC63" w14:textId="7DFB3D34" w:rsidR="00435B5C" w:rsidRPr="00CD4FB0" w:rsidRDefault="00F65C04" w:rsidP="00F65C04">
            <w:pPr>
              <w:pStyle w:val="a5"/>
              <w:tabs>
                <w:tab w:val="left" w:pos="0"/>
                <w:tab w:val="left" w:pos="709"/>
              </w:tabs>
              <w:jc w:val="center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CD4FB0">
              <w:rPr>
                <w:rFonts w:ascii="BrowalliaUPC" w:hAnsi="BrowalliaUPC"/>
                <w:sz w:val="28"/>
                <w:szCs w:val="28"/>
                <w:lang w:val="en-US"/>
              </w:rPr>
              <w:t xml:space="preserve">             9,728                  </w:t>
            </w:r>
          </w:p>
        </w:tc>
        <w:tc>
          <w:tcPr>
            <w:tcW w:w="284" w:type="dxa"/>
          </w:tcPr>
          <w:p w14:paraId="7039A22C" w14:textId="77777777" w:rsidR="00435B5C" w:rsidRPr="00CD4FB0" w:rsidRDefault="00435B5C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E0F5483" w14:textId="4CECC621" w:rsidR="00435B5C" w:rsidRPr="00CD4FB0" w:rsidRDefault="00F65C04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CD4FB0">
              <w:rPr>
                <w:rFonts w:ascii="BrowalliaUPC" w:hAnsi="BrowalliaUPC"/>
                <w:sz w:val="28"/>
                <w:szCs w:val="28"/>
                <w:lang w:val="en-US"/>
              </w:rPr>
              <w:t>37.2053</w:t>
            </w:r>
          </w:p>
        </w:tc>
        <w:tc>
          <w:tcPr>
            <w:tcW w:w="242" w:type="dxa"/>
          </w:tcPr>
          <w:p w14:paraId="5D2A2065" w14:textId="77777777" w:rsidR="00435B5C" w:rsidRPr="00CD4FB0" w:rsidRDefault="00435B5C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520" w:type="dxa"/>
          </w:tcPr>
          <w:p w14:paraId="3429B7CE" w14:textId="70E4CEE9" w:rsidR="00435B5C" w:rsidRPr="00CD4FB0" w:rsidRDefault="00F65C04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CD4FB0">
              <w:rPr>
                <w:rFonts w:ascii="BrowalliaUPC" w:hAnsi="BrowalliaUPC"/>
                <w:sz w:val="28"/>
                <w:szCs w:val="28"/>
                <w:lang w:val="en-US"/>
              </w:rPr>
              <w:t>361,945</w:t>
            </w:r>
          </w:p>
        </w:tc>
      </w:tr>
    </w:tbl>
    <w:p w14:paraId="7C2EC95C" w14:textId="77777777" w:rsidR="004D559B" w:rsidRPr="00CD4FB0" w:rsidRDefault="004D559B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4B4DFC9" w14:textId="09BEEA4A" w:rsidR="00BA09DB" w:rsidRPr="00CD4FB0" w:rsidRDefault="00BA09DB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CD4FB0">
        <w:rPr>
          <w:rFonts w:ascii="BrowalliaUPC" w:hAnsi="BrowalliaUPC" w:cs="BrowalliaUPC"/>
          <w:sz w:val="28"/>
          <w:szCs w:val="28"/>
          <w:u w:val="single"/>
          <w:cs/>
        </w:rPr>
        <w:t>ความเสี่ยงของอัตราดอกเบี้ย</w:t>
      </w:r>
    </w:p>
    <w:p w14:paraId="7086AE5B" w14:textId="6D104350" w:rsidR="000B0573" w:rsidRPr="00CD4FB0" w:rsidRDefault="00BA09DB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ความเสี่ยงจากอัตราดอกเบี้ย หมายถึง ความเสี่ยงที่เกิดจากการเปลี่ยนแปลงของอัตราดอกเบี้ยในตลาดในอนาคต ซึ่งส่งผลกระทบต่อกระแสเงินสดของบริษัท</w:t>
      </w:r>
      <w:r w:rsidR="00CB0C61"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โดยความเสี่ยงจากอัตราดอกเบี้ยดังกล่าวเกิดจากความเปลี่ยนแปลงของอัตราดอกเบี้ยในตลาด</w:t>
      </w:r>
    </w:p>
    <w:p w14:paraId="5A9B21F1" w14:textId="77777777" w:rsidR="00EA5D80" w:rsidRPr="00CD4FB0" w:rsidRDefault="00EA5D80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UPC" w:hAnsi="BrowalliaUPC" w:cs="BrowalliaUPC"/>
          <w:sz w:val="24"/>
          <w:szCs w:val="24"/>
        </w:rPr>
      </w:pPr>
    </w:p>
    <w:p w14:paraId="64B4DFCC" w14:textId="3F4B2AF1" w:rsidR="00BA09DB" w:rsidRPr="00CD4FB0" w:rsidRDefault="00BA09DB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CD4FB0">
        <w:rPr>
          <w:rFonts w:ascii="BrowalliaUPC" w:hAnsi="BrowalliaUPC" w:cs="BrowalliaUPC"/>
          <w:sz w:val="28"/>
          <w:szCs w:val="28"/>
        </w:rPr>
        <w:t>31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CD4FB0">
        <w:rPr>
          <w:rFonts w:ascii="BrowalliaUPC" w:hAnsi="BrowalliaUPC" w:cs="BrowalliaUPC"/>
          <w:sz w:val="28"/>
          <w:szCs w:val="28"/>
        </w:rPr>
        <w:t>25</w:t>
      </w:r>
      <w:r w:rsidR="00546C74" w:rsidRPr="00CD4FB0">
        <w:rPr>
          <w:rFonts w:ascii="BrowalliaUPC" w:hAnsi="BrowalliaUPC" w:cs="BrowalliaUPC"/>
          <w:sz w:val="28"/>
          <w:szCs w:val="28"/>
        </w:rPr>
        <w:t>6</w:t>
      </w:r>
      <w:r w:rsidR="007418D9" w:rsidRPr="00CD4FB0">
        <w:rPr>
          <w:rFonts w:ascii="BrowalliaUPC" w:hAnsi="BrowalliaUPC" w:cs="BrowalliaUPC"/>
          <w:sz w:val="28"/>
          <w:szCs w:val="28"/>
        </w:rPr>
        <w:t>5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สินทรัพย์ทางการเงินและหนี้สินทางการเงินที่มีความเสี่ยงด้านกระแสเงินสด</w:t>
      </w:r>
      <w:r w:rsidR="00F24D5D" w:rsidRPr="00CD4FB0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>อันเกิดจากการเปลี่ยนแปลงอัตราดอกเบี้ยสรุปได้ดังนี้</w:t>
      </w:r>
    </w:p>
    <w:p w14:paraId="10F99EE7" w14:textId="77777777" w:rsidR="00CE3EBB" w:rsidRPr="00CD4FB0" w:rsidRDefault="00CE3EBB" w:rsidP="00F602C8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8605" w:type="dxa"/>
        <w:tblInd w:w="798" w:type="dxa"/>
        <w:tblLook w:val="0000" w:firstRow="0" w:lastRow="0" w:firstColumn="0" w:lastColumn="0" w:noHBand="0" w:noVBand="0"/>
      </w:tblPr>
      <w:tblGrid>
        <w:gridCol w:w="3007"/>
        <w:gridCol w:w="1266"/>
        <w:gridCol w:w="236"/>
        <w:gridCol w:w="1275"/>
        <w:gridCol w:w="236"/>
        <w:gridCol w:w="1143"/>
        <w:gridCol w:w="248"/>
        <w:gridCol w:w="1179"/>
        <w:gridCol w:w="15"/>
      </w:tblGrid>
      <w:tr w:rsidR="00867214" w:rsidRPr="00CD4FB0" w14:paraId="36678E58" w14:textId="77777777">
        <w:trPr>
          <w:gridAfter w:val="1"/>
          <w:wAfter w:w="15" w:type="dxa"/>
          <w:tblHeader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42E9B" w14:textId="77777777" w:rsidR="00867214" w:rsidRPr="00CD4FB0" w:rsidRDefault="00867214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5583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4CB278" w14:textId="29EC4444" w:rsidR="00867214" w:rsidRPr="00CD4FB0" w:rsidRDefault="003575A8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67214" w:rsidRPr="00CD4FB0" w14:paraId="1E98AB64" w14:textId="77777777">
        <w:trPr>
          <w:tblHeader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C9D43" w14:textId="77777777" w:rsidR="00867214" w:rsidRPr="00CD4FB0" w:rsidRDefault="00867214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B9DE44" w14:textId="77777777" w:rsidR="00867214" w:rsidRPr="00CD4FB0" w:rsidRDefault="00867214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0C91F" w14:textId="77777777" w:rsidR="00867214" w:rsidRPr="00CD4FB0" w:rsidRDefault="00867214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806BD2" w14:textId="77777777" w:rsidR="00867214" w:rsidRPr="00CD4FB0" w:rsidRDefault="00867214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มีอัตราดอกเบี้ย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  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คงที่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0B55505" w14:textId="77777777" w:rsidR="00867214" w:rsidRPr="00CD4FB0" w:rsidRDefault="00867214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8B72B6" w14:textId="77777777" w:rsidR="00867214" w:rsidRPr="00CD4FB0" w:rsidRDefault="00867214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1BBC9E6A" w14:textId="77777777" w:rsidR="00867214" w:rsidRPr="00CD4FB0" w:rsidRDefault="00867214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160A5F" w14:textId="77777777" w:rsidR="00867214" w:rsidRPr="00CD4FB0" w:rsidRDefault="00867214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867214" w:rsidRPr="00CD4FB0" w14:paraId="49FA9A60" w14:textId="77777777" w:rsidTr="00DB2EBB">
        <w:trPr>
          <w:trHeight w:hRule="exact" w:val="216"/>
        </w:trPr>
        <w:tc>
          <w:tcPr>
            <w:tcW w:w="300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1F3DCBD" w14:textId="1A9CB945" w:rsidR="00867214" w:rsidRPr="00CD4FB0" w:rsidRDefault="00867214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1266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63682E74" w14:textId="77777777" w:rsidR="00867214" w:rsidRPr="00CD4FB0" w:rsidRDefault="00867214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ECAF248" w14:textId="77777777" w:rsidR="00867214" w:rsidRPr="00CD4FB0" w:rsidRDefault="00867214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BD7B57" w14:textId="77777777" w:rsidR="00867214" w:rsidRPr="00CD4FB0" w:rsidRDefault="00867214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2318184" w14:textId="77777777" w:rsidR="00867214" w:rsidRPr="00CD4FB0" w:rsidRDefault="00867214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424E51" w14:textId="77777777" w:rsidR="00867214" w:rsidRPr="00CD4FB0" w:rsidRDefault="00867214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5AC33717" w14:textId="77777777" w:rsidR="00867214" w:rsidRPr="00CD4FB0" w:rsidRDefault="00867214">
            <w:pPr>
              <w:spacing w:line="240" w:lineRule="auto"/>
              <w:ind w:right="-155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94" w:type="dxa"/>
            <w:gridSpan w:val="2"/>
            <w:tcBorders>
              <w:left w:val="nil"/>
              <w:right w:val="nil"/>
            </w:tcBorders>
            <w:vAlign w:val="bottom"/>
          </w:tcPr>
          <w:p w14:paraId="0E255A01" w14:textId="77777777" w:rsidR="00867214" w:rsidRPr="00CD4FB0" w:rsidRDefault="00867214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7418D9" w:rsidRPr="00CD4FB0" w14:paraId="4950D191" w14:textId="77777777">
        <w:tc>
          <w:tcPr>
            <w:tcW w:w="300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AE54D87" w14:textId="097C4D42" w:rsidR="007418D9" w:rsidRPr="00CD4FB0" w:rsidRDefault="007418D9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66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49DC1EF7" w14:textId="77777777" w:rsidR="007418D9" w:rsidRPr="00CD4FB0" w:rsidRDefault="007418D9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9CCB5D" w14:textId="77777777" w:rsidR="007418D9" w:rsidRPr="00CD4FB0" w:rsidRDefault="007418D9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327C43" w14:textId="77777777" w:rsidR="007418D9" w:rsidRPr="00CD4FB0" w:rsidRDefault="007418D9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9D5E923" w14:textId="77777777" w:rsidR="007418D9" w:rsidRPr="00CD4FB0" w:rsidRDefault="007418D9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5DB28A" w14:textId="77777777" w:rsidR="007418D9" w:rsidRPr="00CD4FB0" w:rsidRDefault="007418D9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2B973545" w14:textId="77777777" w:rsidR="007418D9" w:rsidRPr="00CD4FB0" w:rsidRDefault="007418D9">
            <w:pPr>
              <w:spacing w:line="240" w:lineRule="auto"/>
              <w:ind w:right="-155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94" w:type="dxa"/>
            <w:gridSpan w:val="2"/>
            <w:tcBorders>
              <w:left w:val="nil"/>
              <w:right w:val="nil"/>
            </w:tcBorders>
            <w:vAlign w:val="bottom"/>
          </w:tcPr>
          <w:p w14:paraId="62E36970" w14:textId="77777777" w:rsidR="007418D9" w:rsidRPr="00CD4FB0" w:rsidRDefault="007418D9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867214" w:rsidRPr="00CD4FB0" w14:paraId="1056BEC7" w14:textId="77777777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12FB1" w14:textId="77777777" w:rsidR="00867214" w:rsidRPr="00CD4FB0" w:rsidRDefault="00867214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E8F5278" w14:textId="56BF1843" w:rsidR="00867214" w:rsidRPr="00CD4FB0" w:rsidRDefault="008B528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8B528A">
              <w:rPr>
                <w:rFonts w:ascii="BrowalliaUPC" w:hAnsi="BrowalliaUPC" w:cs="BrowalliaUPC" w:hint="cs"/>
                <w:sz w:val="24"/>
                <w:szCs w:val="24"/>
              </w:rPr>
              <w:t>101</w:t>
            </w:r>
            <w:r w:rsidR="00507783" w:rsidRPr="00CD4FB0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8B528A">
              <w:rPr>
                <w:rFonts w:ascii="BrowalliaUPC" w:hAnsi="BrowalliaUPC" w:cs="BrowalliaUPC" w:hint="cs"/>
                <w:sz w:val="24"/>
                <w:szCs w:val="24"/>
              </w:rPr>
              <w:t>623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5BB622" w14:textId="77777777" w:rsidR="00867214" w:rsidRPr="00CD4FB0" w:rsidRDefault="0086721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8672FF5" w14:textId="68001FBF" w:rsidR="00867214" w:rsidRPr="00CD4FB0" w:rsidRDefault="008A2E09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34</w:t>
            </w:r>
            <w:r w:rsidR="00100516" w:rsidRPr="00CD4FB0">
              <w:rPr>
                <w:rFonts w:ascii="BrowalliaUPC" w:hAnsi="BrowalliaUPC" w:cs="BrowalliaUPC"/>
                <w:sz w:val="24"/>
                <w:szCs w:val="24"/>
              </w:rPr>
              <w:t>0</w:t>
            </w:r>
            <w:r w:rsidR="00507783" w:rsidRPr="00CD4FB0">
              <w:rPr>
                <w:rFonts w:ascii="BrowalliaUPC" w:hAnsi="BrowalliaUPC" w:cs="BrowalliaUPC"/>
                <w:sz w:val="24"/>
                <w:szCs w:val="24"/>
              </w:rPr>
              <w:t>,643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A7C2A3" w14:textId="77777777" w:rsidR="00867214" w:rsidRPr="00CD4FB0" w:rsidRDefault="0086721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E2D1FE" w14:textId="0D756B38" w:rsidR="00867214" w:rsidRPr="00CD4FB0" w:rsidRDefault="0050778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103,056</w:t>
            </w: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9EAA87" w14:textId="77777777" w:rsidR="00867214" w:rsidRPr="00CD4FB0" w:rsidRDefault="0086721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00F229" w14:textId="0566D45C" w:rsidR="00867214" w:rsidRPr="00CD4FB0" w:rsidRDefault="00D91439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545</w:t>
            </w:r>
            <w:r w:rsidR="00507783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,322</w:t>
            </w:r>
          </w:p>
        </w:tc>
      </w:tr>
      <w:tr w:rsidR="00211516" w:rsidRPr="00CD4FB0" w14:paraId="36170E66" w14:textId="77777777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18E64" w14:textId="77777777" w:rsidR="00211516" w:rsidRPr="00CD4FB0" w:rsidRDefault="00211516" w:rsidP="00211516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A2071B6" w14:textId="1C6E1AB3" w:rsidR="00211516" w:rsidRPr="00CD4FB0" w:rsidRDefault="00C92830" w:rsidP="00C92830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 xml:space="preserve">       </w:t>
            </w:r>
            <w:r w:rsidR="00AB0E3B" w:rsidRPr="00CD4FB0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 xml:space="preserve">  </w:t>
            </w:r>
            <w:r w:rsidR="00451854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B735CB" w14:textId="77777777" w:rsidR="00211516" w:rsidRPr="00CD4FB0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497B56B" w14:textId="3D04AF44" w:rsidR="00211516" w:rsidRPr="00CD4FB0" w:rsidRDefault="00224D07" w:rsidP="00224D07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 w:hint="cs"/>
                <w:sz w:val="24"/>
                <w:szCs w:val="24"/>
                <w:cs/>
              </w:rPr>
              <w:t xml:space="preserve">       </w:t>
            </w:r>
            <w:r w:rsidR="00FE4FE7" w:rsidRPr="00CD4FB0">
              <w:rPr>
                <w:rFonts w:ascii="BrowalliaUPC" w:hAnsi="BrowalliaUPC" w:cs="BrowalliaUPC" w:hint="cs"/>
                <w:sz w:val="24"/>
                <w:szCs w:val="24"/>
                <w:cs/>
              </w:rPr>
              <w:t xml:space="preserve">  </w:t>
            </w:r>
            <w:r w:rsidR="00451854" w:rsidRPr="00CD4FB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178956" w14:textId="77777777" w:rsidR="00211516" w:rsidRPr="00CD4FB0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0FC7C4F" w14:textId="517DA342" w:rsidR="00211516" w:rsidRPr="00CD4FB0" w:rsidRDefault="00451854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124,</w:t>
            </w:r>
            <w:r w:rsidR="004D3AE7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835</w:t>
            </w: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39DB42" w14:textId="77777777" w:rsidR="00211516" w:rsidRPr="00CD4FB0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9D56C8" w14:textId="35B40163" w:rsidR="00211516" w:rsidRPr="00CD4FB0" w:rsidRDefault="00451854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124,</w:t>
            </w:r>
            <w:r w:rsidR="00C230FF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35</w:t>
            </w:r>
          </w:p>
        </w:tc>
      </w:tr>
      <w:tr w:rsidR="0047641D" w:rsidRPr="00CD4FB0" w14:paraId="271DE2BC" w14:textId="77777777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02D6E" w14:textId="77777777" w:rsidR="0047641D" w:rsidRPr="00CD4FB0" w:rsidRDefault="0047641D" w:rsidP="0047641D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F2BAEA7" w14:textId="5A4044CC" w:rsidR="0047641D" w:rsidRPr="00CD4FB0" w:rsidRDefault="0047641D" w:rsidP="0047641D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 xml:space="preserve">         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D80068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E94510E" w14:textId="56E3FA74" w:rsidR="0047641D" w:rsidRPr="00CD4FB0" w:rsidRDefault="008B528A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B528A">
              <w:rPr>
                <w:rFonts w:ascii="BrowalliaUPC" w:hAnsi="BrowalliaUPC" w:cs="BrowalliaUPC" w:hint="cs"/>
                <w:sz w:val="24"/>
                <w:szCs w:val="24"/>
              </w:rPr>
              <w:t>39</w:t>
            </w:r>
            <w:r w:rsidR="0047641D" w:rsidRPr="00CD4FB0">
              <w:rPr>
                <w:rFonts w:ascii="BrowalliaUPC" w:hAnsi="BrowalliaUPC" w:cs="BrowalliaUPC"/>
                <w:sz w:val="24"/>
                <w:szCs w:val="24"/>
              </w:rPr>
              <w:t>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F62D32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30D054" w14:textId="4548B51E" w:rsidR="0047641D" w:rsidRPr="00CD4FB0" w:rsidRDefault="0047641D" w:rsidP="0047641D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 xml:space="preserve">       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B4CF0D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7809D4" w14:textId="1007351E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39,000</w:t>
            </w:r>
          </w:p>
        </w:tc>
      </w:tr>
      <w:tr w:rsidR="0047641D" w:rsidRPr="00CD4FB0" w14:paraId="272EE663" w14:textId="77777777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FFC2C" w14:textId="77777777" w:rsidR="0047641D" w:rsidRPr="00CD4FB0" w:rsidRDefault="0047641D" w:rsidP="0047641D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EC9EE76" w14:textId="7A063678" w:rsidR="0047641D" w:rsidRPr="00CD4FB0" w:rsidRDefault="0047641D" w:rsidP="0047641D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 xml:space="preserve">         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CE13D6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3DBD308" w14:textId="183D94ED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16,860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3BAF06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3B66034" w14:textId="05C053FF" w:rsidR="0047641D" w:rsidRPr="00CD4FB0" w:rsidRDefault="0047641D" w:rsidP="0047641D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 xml:space="preserve">       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95A1BA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6A398F" w14:textId="519B7292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16,860</w:t>
            </w:r>
          </w:p>
        </w:tc>
      </w:tr>
      <w:tr w:rsidR="0047641D" w:rsidRPr="00CD4FB0" w14:paraId="429DE129" w14:textId="77777777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929B9" w14:textId="77777777" w:rsidR="0047641D" w:rsidRPr="00CD4FB0" w:rsidRDefault="0047641D" w:rsidP="0047641D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AD27C2C" w14:textId="39C9A2C2" w:rsidR="0047641D" w:rsidRPr="00CD4FB0" w:rsidRDefault="0047641D" w:rsidP="0047641D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 xml:space="preserve">         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F24EEB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5CA6A48" w14:textId="763C064F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1,719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5C2EFD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88369CA" w14:textId="085C92CB" w:rsidR="0047641D" w:rsidRPr="00CD4FB0" w:rsidRDefault="0047641D" w:rsidP="0047641D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 xml:space="preserve">       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7E47F8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9BC9EA" w14:textId="00556DDB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1,719</w:t>
            </w:r>
          </w:p>
        </w:tc>
      </w:tr>
      <w:tr w:rsidR="0047641D" w:rsidRPr="00CD4FB0" w14:paraId="096FBC75" w14:textId="77777777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3C2DA" w14:textId="77777777" w:rsidR="0047641D" w:rsidRPr="00CD4FB0" w:rsidRDefault="0047641D" w:rsidP="0047641D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FE700AE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5C120B18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B408989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5E9233D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F9A62A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</w:tcPr>
          <w:p w14:paraId="43686C47" w14:textId="77777777" w:rsidR="0047641D" w:rsidRPr="00CD4FB0" w:rsidRDefault="0047641D" w:rsidP="0047641D">
            <w:pPr>
              <w:spacing w:line="240" w:lineRule="auto"/>
              <w:ind w:right="-155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194" w:type="dxa"/>
            <w:gridSpan w:val="2"/>
            <w:tcBorders>
              <w:left w:val="nil"/>
              <w:right w:val="nil"/>
            </w:tcBorders>
          </w:tcPr>
          <w:p w14:paraId="180EC386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</w:tr>
      <w:tr w:rsidR="0047641D" w:rsidRPr="00CD4FB0" w14:paraId="718C1917" w14:textId="77777777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D80A4" w14:textId="77777777" w:rsidR="0047641D" w:rsidRPr="00CD4FB0" w:rsidRDefault="0047641D" w:rsidP="0047641D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5CC688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3916AA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2747A2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F3DD73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838F8B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326B09F" w14:textId="77777777" w:rsidR="0047641D" w:rsidRPr="00CD4FB0" w:rsidRDefault="0047641D" w:rsidP="0047641D">
            <w:pPr>
              <w:spacing w:line="240" w:lineRule="auto"/>
              <w:ind w:right="-155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right w:val="nil"/>
            </w:tcBorders>
          </w:tcPr>
          <w:p w14:paraId="6E529787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</w:tr>
      <w:tr w:rsidR="0047641D" w:rsidRPr="00CD4FB0" w14:paraId="567CA1C0" w14:textId="77777777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4A2B4" w14:textId="77777777" w:rsidR="0047641D" w:rsidRPr="00CD4FB0" w:rsidRDefault="0047641D" w:rsidP="0047641D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22A536" w14:textId="4C2084C7" w:rsidR="0047641D" w:rsidRPr="00CD4FB0" w:rsidRDefault="0047641D" w:rsidP="0047641D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 xml:space="preserve">         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28EFF2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89DCE5" w14:textId="4C4F3DC1" w:rsidR="0047641D" w:rsidRPr="00CD4FB0" w:rsidRDefault="0047641D" w:rsidP="0047641D">
            <w:pPr>
              <w:spacing w:line="240" w:lineRule="auto"/>
              <w:ind w:right="27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 xml:space="preserve">         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EC300F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FC7476" w14:textId="0A06B252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49,414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D0C9181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right w:val="nil"/>
            </w:tcBorders>
          </w:tcPr>
          <w:p w14:paraId="1636FC60" w14:textId="5E487042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49,414</w:t>
            </w:r>
          </w:p>
        </w:tc>
      </w:tr>
      <w:tr w:rsidR="0047641D" w:rsidRPr="00CD4FB0" w14:paraId="54804306" w14:textId="77777777" w:rsidTr="00BC5DB5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7CA26" w14:textId="77777777" w:rsidR="0047641D" w:rsidRPr="00CD4FB0" w:rsidRDefault="0047641D" w:rsidP="0047641D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92F5CF" w14:textId="144C508D" w:rsidR="0047641D" w:rsidRPr="00CD4FB0" w:rsidRDefault="0047641D" w:rsidP="0047641D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 xml:space="preserve">         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ECF684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BA0A81" w14:textId="3D92150E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53,104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31EDEC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168A1" w14:textId="0D0B91D6" w:rsidR="0047641D" w:rsidRPr="00CD4FB0" w:rsidRDefault="0047641D" w:rsidP="0047641D">
            <w:pPr>
              <w:tabs>
                <w:tab w:val="clear" w:pos="680"/>
                <w:tab w:val="left" w:pos="730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 w:hint="cs"/>
                <w:sz w:val="24"/>
                <w:szCs w:val="24"/>
                <w:cs/>
              </w:rPr>
              <w:t xml:space="preserve"> </w:t>
            </w:r>
            <w:r w:rsidRPr="00CD4FB0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 xml:space="preserve">      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  <w:r w:rsidRPr="00CD4FB0">
              <w:rPr>
                <w:rFonts w:ascii="BrowalliaUPC" w:hAnsi="BrowalliaUPC" w:cs="BrowalliaUPC" w:hint="cs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C979F8F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11E32" w14:textId="346C4698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53,104</w:t>
            </w:r>
          </w:p>
        </w:tc>
      </w:tr>
      <w:tr w:rsidR="0047641D" w:rsidRPr="00CD4FB0" w14:paraId="3854425B" w14:textId="77777777">
        <w:tc>
          <w:tcPr>
            <w:tcW w:w="30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A78107" w14:textId="179FA9E3" w:rsidR="0047641D" w:rsidRPr="00CD4FB0" w:rsidRDefault="0047641D" w:rsidP="0047641D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0DB1A1" w14:textId="696F768E" w:rsidR="0047641D" w:rsidRPr="00CD4FB0" w:rsidRDefault="008B528A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8B528A">
              <w:rPr>
                <w:rFonts w:ascii="BrowalliaUPC" w:hAnsi="BrowalliaUPC" w:cs="BrowalliaUPC" w:hint="cs"/>
                <w:sz w:val="24"/>
                <w:szCs w:val="24"/>
              </w:rPr>
              <w:t>120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F6416ED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D046BB" w14:textId="5A56EC5E" w:rsidR="0047641D" w:rsidRPr="00CD4FB0" w:rsidRDefault="0047641D" w:rsidP="0047641D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 xml:space="preserve">         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A367376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F855B3" w14:textId="14AA97AF" w:rsidR="0047641D" w:rsidRPr="00CD4FB0" w:rsidRDefault="0047641D" w:rsidP="0047641D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 xml:space="preserve">       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32FC9A15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right w:val="nil"/>
            </w:tcBorders>
          </w:tcPr>
          <w:p w14:paraId="1FAFDA3E" w14:textId="25835954" w:rsidR="0047641D" w:rsidRPr="00CD4FB0" w:rsidRDefault="008B528A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B528A">
              <w:rPr>
                <w:rFonts w:ascii="BrowalliaUPC" w:hAnsi="BrowalliaUPC" w:cs="BrowalliaUPC" w:hint="cs"/>
                <w:sz w:val="24"/>
                <w:szCs w:val="24"/>
              </w:rPr>
              <w:t>120</w:t>
            </w:r>
          </w:p>
        </w:tc>
      </w:tr>
    </w:tbl>
    <w:p w14:paraId="550F568F" w14:textId="78AED2A2" w:rsidR="00D87BB9" w:rsidRPr="00CD4FB0" w:rsidRDefault="00D87BB9" w:rsidP="002B6941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right="-7"/>
        <w:jc w:val="thaiDistribute"/>
        <w:rPr>
          <w:rFonts w:ascii="BrowalliaUPC" w:hAnsi="BrowalliaUPC" w:cs="BrowalliaUPC"/>
          <w:sz w:val="28"/>
          <w:szCs w:val="28"/>
        </w:rPr>
      </w:pPr>
    </w:p>
    <w:p w14:paraId="65D39267" w14:textId="77777777" w:rsidR="00CB0C61" w:rsidRPr="00CD4FB0" w:rsidRDefault="00CB0C61" w:rsidP="002B6941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right="-7"/>
        <w:jc w:val="thaiDistribute"/>
        <w:rPr>
          <w:rFonts w:ascii="BrowalliaUPC" w:hAnsi="BrowalliaUPC" w:cs="BrowalliaUPC"/>
          <w:sz w:val="28"/>
          <w:szCs w:val="28"/>
        </w:rPr>
      </w:pPr>
    </w:p>
    <w:p w14:paraId="64B4E1F0" w14:textId="1047BF68" w:rsidR="006C341E" w:rsidRPr="00CD4FB0" w:rsidRDefault="006C341E" w:rsidP="00A44DBB">
      <w:pPr>
        <w:pStyle w:val="ListParagraph"/>
        <w:numPr>
          <w:ilvl w:val="0"/>
          <w:numId w:val="16"/>
        </w:numPr>
        <w:tabs>
          <w:tab w:val="clear" w:pos="227"/>
          <w:tab w:val="left" w:pos="540"/>
        </w:tabs>
        <w:ind w:left="378" w:hanging="378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 xml:space="preserve">การวัดมูลค่ายุติธรรม </w:t>
      </w:r>
      <w:r w:rsidR="00CB10D4" w:rsidRPr="00CD4FB0">
        <w:rPr>
          <w:rFonts w:ascii="BrowalliaUPC" w:hAnsi="BrowalliaUPC" w:cs="BrowalliaUPC"/>
          <w:b/>
          <w:bCs/>
          <w:sz w:val="28"/>
          <w:szCs w:val="28"/>
          <w:cs/>
        </w:rPr>
        <w:t xml:space="preserve"> </w:t>
      </w:r>
    </w:p>
    <w:p w14:paraId="64B4E1F1" w14:textId="77777777" w:rsidR="006C341E" w:rsidRPr="00CD4FB0" w:rsidRDefault="006C341E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4"/>
          <w:szCs w:val="24"/>
        </w:rPr>
      </w:pPr>
    </w:p>
    <w:p w14:paraId="64B4E1F2" w14:textId="77777777" w:rsidR="006C341E" w:rsidRPr="00CD4FB0" w:rsidRDefault="006C341E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39909EF9" w14:textId="77777777" w:rsidR="00787764" w:rsidRPr="00CD4FB0" w:rsidRDefault="00787764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4"/>
          <w:szCs w:val="24"/>
        </w:rPr>
      </w:pPr>
    </w:p>
    <w:p w14:paraId="64B4E1F4" w14:textId="7D0E93C1" w:rsidR="006C341E" w:rsidRPr="00CD4FB0" w:rsidRDefault="006C341E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Pr="00CD4FB0">
        <w:rPr>
          <w:rFonts w:ascii="BrowalliaUPC" w:hAnsi="BrowalliaUPC" w:cs="BrowalliaUPC"/>
          <w:sz w:val="28"/>
          <w:szCs w:val="28"/>
        </w:rPr>
        <w:t>3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64B4E1F5" w14:textId="77777777" w:rsidR="006C341E" w:rsidRPr="00CD4FB0" w:rsidRDefault="006C341E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4"/>
          <w:szCs w:val="24"/>
          <w:cs/>
        </w:rPr>
      </w:pPr>
    </w:p>
    <w:p w14:paraId="64B4E1F6" w14:textId="77777777" w:rsidR="006C341E" w:rsidRPr="00CD4FB0" w:rsidRDefault="006C341E" w:rsidP="00AE73D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9"/>
        </w:tabs>
        <w:spacing w:line="240" w:lineRule="auto"/>
        <w:ind w:left="2133" w:hanging="1683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ข้อมูลระดับ 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 xml:space="preserve">1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ab/>
        <w:t>เป็นราคาเสนอซื้อขาย (ไม่ต้องปรับปรุง) ในตลาดที่มีสภาพคล่องสำหรับสินทรัพย์หรือหนี้สิน</w:t>
      </w:r>
      <w:r w:rsidR="00F11EB0" w:rsidRPr="00CD4FB0">
        <w:rPr>
          <w:rFonts w:ascii="BrowalliaUPC" w:hAnsi="BrowalliaUPC" w:cs="BrowalliaUPC"/>
          <w:sz w:val="28"/>
          <w:szCs w:val="28"/>
          <w:lang w:val="en-GB"/>
        </w:rPr>
        <w:t xml:space="preserve">                                                                                                         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อย่างเดียวกัน</w:t>
      </w:r>
    </w:p>
    <w:p w14:paraId="64B4E1F7" w14:textId="77777777" w:rsidR="006C341E" w:rsidRPr="00CD4FB0" w:rsidRDefault="006C341E" w:rsidP="00AE73D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left" w:pos="828"/>
        </w:tabs>
        <w:spacing w:line="240" w:lineRule="auto"/>
        <w:ind w:left="2133" w:hanging="1683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ข้อมูลระดับ 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 xml:space="preserve">2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ab/>
        <w:t xml:space="preserve">เป็นข้อมูลอันนอกเหนือจากราคาเสนอซื้อขายซึ่งรวมอยู่ในระดับ 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 xml:space="preserve">1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ที่สามารถสังเกตได้โดยตรง</w:t>
      </w:r>
      <w:r w:rsidR="00F11EB0" w:rsidRPr="00CD4FB0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หรือโดยอ้อม สำหรับสินทรัพย์หรือหนี้สินนั้น</w:t>
      </w:r>
    </w:p>
    <w:p w14:paraId="4B8A7079" w14:textId="1CFA6924" w:rsidR="009D160F" w:rsidRPr="00CD4FB0" w:rsidRDefault="006C341E" w:rsidP="009D160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UPC" w:hAnsi="BrowalliaUPC" w:cs="BrowalliaUPC"/>
          <w:sz w:val="28"/>
          <w:szCs w:val="28"/>
          <w:lang w:val="en-GB" w:eastAsia="th-TH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ข้อมูลระดับ </w:t>
      </w:r>
      <w:r w:rsidR="008B528A" w:rsidRPr="008B528A">
        <w:rPr>
          <w:rFonts w:ascii="BrowalliaUPC" w:hAnsi="BrowalliaUPC" w:cs="BrowalliaUPC"/>
          <w:sz w:val="28"/>
          <w:szCs w:val="28"/>
        </w:rPr>
        <w:t>3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ab/>
        <w:t>เป็นข้อมูลที่ไม่สามารถสังเกตได้ซึ่งนำมาใช้กับสินทรัพย์หรือหนี้สินนั้น</w:t>
      </w:r>
    </w:p>
    <w:p w14:paraId="6908057B" w14:textId="77777777" w:rsidR="00342F3B" w:rsidRPr="00CD4FB0" w:rsidRDefault="00342F3B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</w:rPr>
      </w:pPr>
    </w:p>
    <w:p w14:paraId="64B4E1FB" w14:textId="0C8C0554" w:rsidR="001C0326" w:rsidRPr="00CD4FB0" w:rsidRDefault="006C341E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สินทรัพย์</w:t>
      </w:r>
      <w:r w:rsidR="00492647" w:rsidRPr="00CD4FB0">
        <w:rPr>
          <w:rFonts w:ascii="BrowalliaUPC" w:hAnsi="BrowalliaUPC" w:cs="BrowalliaUPC"/>
          <w:sz w:val="28"/>
          <w:szCs w:val="28"/>
          <w:cs/>
        </w:rPr>
        <w:t>และหนี้สินทางการเงิน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ที่วัดมูลค่าด้วยมูลค่ายุติธรรม ณ วันที่ </w:t>
      </w:r>
      <w:r w:rsidRPr="00CD4FB0">
        <w:rPr>
          <w:rFonts w:ascii="BrowalliaUPC" w:hAnsi="BrowalliaUPC" w:cs="BrowalliaUPC"/>
          <w:sz w:val="28"/>
          <w:szCs w:val="28"/>
        </w:rPr>
        <w:t xml:space="preserve">31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CD4FB0">
        <w:rPr>
          <w:rFonts w:ascii="BrowalliaUPC" w:hAnsi="BrowalliaUPC" w:cs="BrowalliaUPC"/>
          <w:sz w:val="28"/>
          <w:szCs w:val="28"/>
        </w:rPr>
        <w:t>25</w:t>
      </w:r>
      <w:r w:rsidR="00546C74" w:rsidRPr="00CD4FB0">
        <w:rPr>
          <w:rFonts w:ascii="BrowalliaUPC" w:hAnsi="BrowalliaUPC" w:cs="BrowalliaUPC"/>
          <w:sz w:val="28"/>
          <w:szCs w:val="28"/>
        </w:rPr>
        <w:t>6</w:t>
      </w:r>
      <w:r w:rsidR="003575A8" w:rsidRPr="00CD4FB0">
        <w:rPr>
          <w:rFonts w:ascii="BrowalliaUPC" w:hAnsi="BrowalliaUPC" w:cs="BrowalliaUPC"/>
          <w:sz w:val="28"/>
          <w:szCs w:val="28"/>
        </w:rPr>
        <w:t>5</w:t>
      </w:r>
      <w:r w:rsidR="00AA60E2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023BF3" w:rsidRPr="00CD4FB0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="00023BF3" w:rsidRPr="00CD4FB0">
        <w:rPr>
          <w:rFonts w:ascii="BrowalliaUPC" w:hAnsi="BrowalliaUPC" w:cs="BrowalliaUPC"/>
          <w:sz w:val="28"/>
          <w:szCs w:val="28"/>
        </w:rPr>
        <w:t>256</w:t>
      </w:r>
      <w:r w:rsidR="003575A8" w:rsidRPr="00CD4FB0">
        <w:rPr>
          <w:rFonts w:ascii="BrowalliaUPC" w:hAnsi="BrowalliaUPC" w:cs="BrowalliaUPC"/>
          <w:sz w:val="28"/>
          <w:szCs w:val="28"/>
        </w:rPr>
        <w:t>4</w:t>
      </w:r>
      <w:r w:rsidR="00023BF3"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ประกอบด้วยรายการดังต่อไปนี้</w:t>
      </w:r>
    </w:p>
    <w:p w14:paraId="1C5C0216" w14:textId="77777777" w:rsidR="00FB5EBA" w:rsidRPr="00CD4FB0" w:rsidRDefault="00FB5EBA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896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01"/>
        <w:gridCol w:w="1530"/>
        <w:gridCol w:w="1530"/>
      </w:tblGrid>
      <w:tr w:rsidR="00835D95" w:rsidRPr="00CD4FB0" w14:paraId="64B4E202" w14:textId="77777777" w:rsidTr="006D08B5">
        <w:trPr>
          <w:tblHeader/>
        </w:trPr>
        <w:tc>
          <w:tcPr>
            <w:tcW w:w="5901" w:type="dxa"/>
          </w:tcPr>
          <w:p w14:paraId="64B4E1FF" w14:textId="77777777" w:rsidR="00835D95" w:rsidRPr="00CD4FB0" w:rsidRDefault="00835D95" w:rsidP="00124879">
            <w:pPr>
              <w:tabs>
                <w:tab w:val="clear" w:pos="454"/>
                <w:tab w:val="left" w:pos="459"/>
              </w:tabs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4B4E201" w14:textId="74B5B720" w:rsidR="00835D95" w:rsidRPr="00CD4FB0" w:rsidRDefault="003575A8" w:rsidP="00124879">
            <w:pPr>
              <w:pBdr>
                <w:bottom w:val="single" w:sz="4" w:space="1" w:color="auto"/>
              </w:pBdr>
              <w:ind w:left="426" w:hanging="39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</w:tr>
      <w:tr w:rsidR="00835D95" w:rsidRPr="00CD4FB0" w14:paraId="64B4E206" w14:textId="77777777" w:rsidTr="006D08B5">
        <w:trPr>
          <w:tblHeader/>
        </w:trPr>
        <w:tc>
          <w:tcPr>
            <w:tcW w:w="5901" w:type="dxa"/>
          </w:tcPr>
          <w:p w14:paraId="64B4E203" w14:textId="77777777" w:rsidR="00835D95" w:rsidRPr="00CD4FB0" w:rsidRDefault="00835D95" w:rsidP="00124879">
            <w:pPr>
              <w:tabs>
                <w:tab w:val="clear" w:pos="454"/>
                <w:tab w:val="left" w:pos="459"/>
              </w:tabs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4B4E204" w14:textId="20493C47" w:rsidR="00835D95" w:rsidRPr="00CD4FB0" w:rsidRDefault="00835D95" w:rsidP="00124879">
            <w:pPr>
              <w:pBdr>
                <w:bottom w:val="single" w:sz="4" w:space="1" w:color="auto"/>
              </w:pBdr>
              <w:ind w:left="426" w:hanging="392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="00546C74" w:rsidRPr="00CD4FB0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="003575A8" w:rsidRPr="00CD4FB0"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64B4E205" w14:textId="1B419D78" w:rsidR="00835D95" w:rsidRPr="00CD4FB0" w:rsidRDefault="00835D95" w:rsidP="00124879">
            <w:pPr>
              <w:pBdr>
                <w:bottom w:val="single" w:sz="4" w:space="1" w:color="auto"/>
              </w:pBdr>
              <w:ind w:left="426" w:hanging="39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="00081F40" w:rsidRPr="00CD4FB0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="003575A8" w:rsidRPr="00CD4FB0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</w:tr>
      <w:tr w:rsidR="00835D95" w:rsidRPr="00CD4FB0" w14:paraId="64B4E20A" w14:textId="77777777" w:rsidTr="006D08B5">
        <w:trPr>
          <w:cantSplit/>
        </w:trPr>
        <w:tc>
          <w:tcPr>
            <w:tcW w:w="5901" w:type="dxa"/>
          </w:tcPr>
          <w:p w14:paraId="64B4E207" w14:textId="00497429" w:rsidR="00835D95" w:rsidRPr="00CD4FB0" w:rsidRDefault="0037387A" w:rsidP="00124879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หนี้สิน</w:t>
            </w:r>
            <w:r w:rsidR="00835D95" w:rsidRPr="00CD4FB0">
              <w:rPr>
                <w:rFonts w:ascii="BrowalliaUPC" w:hAnsi="BrowalliaUPC" w:cs="BrowalliaUPC"/>
                <w:sz w:val="28"/>
                <w:szCs w:val="28"/>
                <w:cs/>
              </w:rPr>
              <w:t>ทางการเงิน</w:t>
            </w:r>
            <w:r w:rsidR="00FF31ED"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1C1E46" w:rsidRPr="00CD4FB0">
              <w:rPr>
                <w:rFonts w:ascii="BrowalliaUPC" w:hAnsi="BrowalliaUPC" w:cs="BrowalliaUPC"/>
                <w:sz w:val="28"/>
                <w:szCs w:val="28"/>
              </w:rPr>
              <w:t>-</w:t>
            </w:r>
            <w:r w:rsidR="00FF31ED" w:rsidRPr="00CD4FB0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FF31ED"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ข้อมูลระดับ </w:t>
            </w:r>
            <w:r w:rsidR="00FF31ED" w:rsidRPr="00CD4FB0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64B4E208" w14:textId="77777777" w:rsidR="00835D95" w:rsidRPr="00CD4FB0" w:rsidRDefault="00835D95" w:rsidP="00124879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</w:tcPr>
          <w:p w14:paraId="64B4E209" w14:textId="77777777" w:rsidR="00835D95" w:rsidRPr="00CD4FB0" w:rsidRDefault="00835D95" w:rsidP="00124879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3575A8" w:rsidRPr="00CD4FB0" w14:paraId="64B4E20E" w14:textId="77777777" w:rsidTr="006D08B5">
        <w:trPr>
          <w:cantSplit/>
        </w:trPr>
        <w:tc>
          <w:tcPr>
            <w:tcW w:w="5901" w:type="dxa"/>
          </w:tcPr>
          <w:p w14:paraId="64B4E20B" w14:textId="313883F8" w:rsidR="003575A8" w:rsidRPr="00CD4FB0" w:rsidRDefault="003575A8" w:rsidP="003575A8">
            <w:pPr>
              <w:pStyle w:val="3"/>
              <w:tabs>
                <w:tab w:val="clear" w:pos="360"/>
                <w:tab w:val="clear" w:pos="720"/>
              </w:tabs>
              <w:ind w:left="165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530" w:type="dxa"/>
          </w:tcPr>
          <w:p w14:paraId="64B4E20C" w14:textId="5D325062" w:rsidR="003575A8" w:rsidRPr="00CD4FB0" w:rsidRDefault="002A644F" w:rsidP="003575A8">
            <w:pPr>
              <w:pBdr>
                <w:bottom w:val="single" w:sz="12" w:space="1" w:color="auto"/>
              </w:pBdr>
              <w:tabs>
                <w:tab w:val="clear" w:pos="680"/>
                <w:tab w:val="left" w:pos="348"/>
                <w:tab w:val="center" w:pos="657"/>
              </w:tabs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 119,936</w:t>
            </w:r>
          </w:p>
        </w:tc>
        <w:tc>
          <w:tcPr>
            <w:tcW w:w="1530" w:type="dxa"/>
          </w:tcPr>
          <w:p w14:paraId="64B4E20D" w14:textId="12DA77C1" w:rsidR="003575A8" w:rsidRPr="00CD4FB0" w:rsidRDefault="003575A8" w:rsidP="003575A8">
            <w:pPr>
              <w:pBdr>
                <w:bottom w:val="single" w:sz="12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 -</w:t>
            </w:r>
          </w:p>
        </w:tc>
      </w:tr>
    </w:tbl>
    <w:p w14:paraId="63D2AF13" w14:textId="77777777" w:rsidR="00FB5EBA" w:rsidRPr="00CD4FB0" w:rsidRDefault="00FB5EBA" w:rsidP="00A2356B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</w:rPr>
      </w:pPr>
    </w:p>
    <w:p w14:paraId="64B4E211" w14:textId="36E9FC78" w:rsidR="006C341E" w:rsidRPr="00CD4FB0" w:rsidRDefault="006C341E" w:rsidP="00DB2EBB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left" w:pos="540"/>
          <w:tab w:val="num" w:pos="1350"/>
        </w:tabs>
        <w:ind w:left="378" w:hanging="378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การจัดการความเสี่ยงในส่วนของทุน</w:t>
      </w:r>
    </w:p>
    <w:p w14:paraId="6938F66D" w14:textId="77777777" w:rsidR="00E06393" w:rsidRPr="00CD4FB0" w:rsidRDefault="00E06393" w:rsidP="00E06393">
      <w:pPr>
        <w:pStyle w:val="ListParagraph"/>
        <w:tabs>
          <w:tab w:val="clear" w:pos="227"/>
          <w:tab w:val="left" w:pos="540"/>
        </w:tabs>
        <w:ind w:left="378"/>
        <w:jc w:val="thaiDistribute"/>
        <w:rPr>
          <w:rFonts w:ascii="BrowalliaUPC" w:hAnsi="BrowalliaUPC" w:cs="BrowalliaUPC"/>
          <w:b/>
          <w:bCs/>
          <w:sz w:val="24"/>
          <w:szCs w:val="24"/>
        </w:rPr>
      </w:pPr>
    </w:p>
    <w:p w14:paraId="64B4E212" w14:textId="194F2477" w:rsidR="006C341E" w:rsidRPr="00CD4FB0" w:rsidRDefault="006C341E" w:rsidP="00C863ED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วัตถุประสงค์ของบริษัทในการบริหารทุนนั้นเพื่อดำรงไว้ซึ่งความสามารถในการดำเนินงานอย่างต่อเนื่องของบริษัท เพื่อสร้างผลตอบแทนต่อผู้ถือหุ้นและเป็นประโยชน์ต่อผู้ที่มีส่วนได้เสียอื่น เพื่อดำรงไว้ซึ่งโครงสร้างของทุนที่เหมาะสม </w:t>
      </w:r>
    </w:p>
    <w:p w14:paraId="64B4E213" w14:textId="77777777" w:rsidR="006C341E" w:rsidRPr="00CD4FB0" w:rsidRDefault="006C341E" w:rsidP="00C863ED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4"/>
          <w:szCs w:val="24"/>
          <w:cs/>
        </w:rPr>
      </w:pPr>
    </w:p>
    <w:p w14:paraId="5ACB1BFB" w14:textId="0C36AF38" w:rsidR="00A0187E" w:rsidRPr="00CD4FB0" w:rsidRDefault="006C341E" w:rsidP="00C863ED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ในการดำรงไว้หรือปรับโครงสร้างของทุน บริษัทอาจออกหุ้นใหม่หรือออกหุ้นกู้เพื่อปรับโครงสร้างหนี้ หรือขายสินทรัพย์เพื่อลดภาระหนี้ </w:t>
      </w:r>
    </w:p>
    <w:p w14:paraId="4D803063" w14:textId="79F6F180" w:rsidR="00400B60" w:rsidRPr="00CD4FB0" w:rsidRDefault="0015596E" w:rsidP="00C863ED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4"/>
          <w:szCs w:val="24"/>
        </w:rPr>
      </w:pPr>
      <w:r w:rsidRPr="00CD4FB0">
        <w:rPr>
          <w:rFonts w:ascii="BrowalliaUPC" w:hAnsi="BrowalliaUPC" w:cs="BrowalliaUPC"/>
          <w:sz w:val="28"/>
          <w:szCs w:val="28"/>
        </w:rPr>
        <w:t xml:space="preserve">    </w:t>
      </w:r>
    </w:p>
    <w:p w14:paraId="64B4E217" w14:textId="77777777" w:rsidR="00AA23AC" w:rsidRPr="00CD4FB0" w:rsidRDefault="00AA23AC" w:rsidP="00A44DBB">
      <w:pPr>
        <w:pStyle w:val="ListParagraph"/>
        <w:numPr>
          <w:ilvl w:val="0"/>
          <w:numId w:val="16"/>
        </w:numPr>
        <w:tabs>
          <w:tab w:val="clear" w:pos="227"/>
          <w:tab w:val="left" w:pos="540"/>
        </w:tabs>
        <w:ind w:left="378" w:hanging="378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7846032B" w14:textId="77777777" w:rsidR="00FC1102" w:rsidRPr="00CD4FB0" w:rsidRDefault="00FC1102" w:rsidP="00A2356B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4"/>
          <w:szCs w:val="24"/>
        </w:rPr>
      </w:pPr>
    </w:p>
    <w:p w14:paraId="64B4E218" w14:textId="2096AA02" w:rsidR="00AA23AC" w:rsidRPr="00CD4FB0" w:rsidRDefault="00FC1102" w:rsidP="008065A6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CD4FB0">
        <w:rPr>
          <w:rFonts w:ascii="BrowalliaUPC" w:hAnsi="BrowalliaUPC" w:cs="BrowalliaUPC"/>
          <w:sz w:val="28"/>
          <w:szCs w:val="28"/>
        </w:rPr>
        <w:t xml:space="preserve">31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CD4FB0">
        <w:rPr>
          <w:rFonts w:ascii="BrowalliaUPC" w:hAnsi="BrowalliaUPC" w:cs="BrowalliaUPC"/>
          <w:sz w:val="28"/>
          <w:szCs w:val="28"/>
        </w:rPr>
        <w:t>256</w:t>
      </w:r>
      <w:r w:rsidR="00D07781" w:rsidRPr="00CD4FB0">
        <w:rPr>
          <w:rFonts w:ascii="BrowalliaUPC" w:hAnsi="BrowalliaUPC" w:cs="BrowalliaUPC"/>
          <w:sz w:val="28"/>
          <w:szCs w:val="28"/>
        </w:rPr>
        <w:t>5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บริษัทมีภาระผูกพัน ดังต่อไปนี้</w:t>
      </w:r>
    </w:p>
    <w:p w14:paraId="25EF97D3" w14:textId="77777777" w:rsidR="00137163" w:rsidRPr="00CD4FB0" w:rsidRDefault="00137163" w:rsidP="00A2356B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4"/>
          <w:szCs w:val="24"/>
        </w:rPr>
      </w:pPr>
    </w:p>
    <w:p w14:paraId="64B4E221" w14:textId="77777777" w:rsidR="00AA23AC" w:rsidRPr="000D0DD5" w:rsidRDefault="00AA23AC" w:rsidP="000D0DD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999"/>
          <w:tab w:val="left" w:pos="1080"/>
          <w:tab w:val="left" w:pos="1341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64B4E222" w14:textId="742B27B2" w:rsidR="00517174" w:rsidRPr="008065A6" w:rsidRDefault="00AA23AC" w:rsidP="008065A6">
      <w:pPr>
        <w:pStyle w:val="BodyText2"/>
        <w:numPr>
          <w:ilvl w:val="1"/>
          <w:numId w:val="34"/>
        </w:numPr>
        <w:tabs>
          <w:tab w:val="left" w:pos="426"/>
        </w:tabs>
        <w:ind w:left="851" w:right="-22" w:hanging="464"/>
        <w:jc w:val="thaiDistribute"/>
        <w:rPr>
          <w:rFonts w:ascii="Browallia New" w:hAnsi="Browallia New" w:cs="Browallia New"/>
          <w:sz w:val="28"/>
          <w:szCs w:val="28"/>
        </w:rPr>
      </w:pPr>
      <w:r w:rsidRPr="008065A6">
        <w:rPr>
          <w:rFonts w:ascii="Browallia New" w:hAnsi="Browallia New" w:cs="Browallia New"/>
          <w:sz w:val="28"/>
          <w:szCs w:val="28"/>
          <w:cs/>
        </w:rPr>
        <w:t>ภาระผูกพันเกี่ยวกับสัญญาเช่าและบริการ</w:t>
      </w:r>
      <w:r w:rsidR="00523393" w:rsidRPr="008065A6">
        <w:rPr>
          <w:rFonts w:ascii="Browallia New" w:hAnsi="Browallia New" w:cs="Browallia New"/>
          <w:sz w:val="28"/>
          <w:szCs w:val="28"/>
          <w:cs/>
        </w:rPr>
        <w:t xml:space="preserve"> และสัญญาที่ปรึกษาต่างๆ </w:t>
      </w:r>
      <w:r w:rsidRPr="008065A6">
        <w:rPr>
          <w:rFonts w:ascii="Browallia New" w:hAnsi="Browallia New" w:cs="Browallia New"/>
          <w:sz w:val="28"/>
          <w:szCs w:val="28"/>
          <w:cs/>
        </w:rPr>
        <w:t>ที่จะต้องชำระ</w:t>
      </w:r>
      <w:r w:rsidR="00F4233B" w:rsidRPr="008065A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17174" w:rsidRPr="008065A6">
        <w:rPr>
          <w:rFonts w:ascii="Browallia New" w:hAnsi="Browallia New" w:cs="Browallia New"/>
          <w:sz w:val="28"/>
          <w:szCs w:val="28"/>
          <w:cs/>
        </w:rPr>
        <w:t>ดังนี้</w:t>
      </w:r>
      <w:r w:rsidR="00517174" w:rsidRPr="008065A6">
        <w:rPr>
          <w:rFonts w:ascii="Browallia New" w:hAnsi="Browallia New" w:cs="Browallia New"/>
          <w:sz w:val="28"/>
          <w:szCs w:val="28"/>
        </w:rPr>
        <w:t xml:space="preserve"> </w:t>
      </w:r>
    </w:p>
    <w:p w14:paraId="64B4E223" w14:textId="77777777" w:rsidR="00F11EB0" w:rsidRPr="00EE3553" w:rsidRDefault="00F11EB0" w:rsidP="00124879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UPC" w:hAnsi="BrowalliaUPC" w:cs="BrowalliaUPC"/>
          <w:sz w:val="24"/>
          <w:szCs w:val="24"/>
        </w:rPr>
      </w:pPr>
    </w:p>
    <w:tbl>
      <w:tblPr>
        <w:tblW w:w="8564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390"/>
        <w:gridCol w:w="2174"/>
      </w:tblGrid>
      <w:tr w:rsidR="00517174" w:rsidRPr="00CD4FB0" w14:paraId="64B4E22A" w14:textId="77777777" w:rsidTr="009018E7">
        <w:tc>
          <w:tcPr>
            <w:tcW w:w="6390" w:type="dxa"/>
            <w:shd w:val="clear" w:color="auto" w:fill="auto"/>
          </w:tcPr>
          <w:p w14:paraId="64B4E227" w14:textId="77777777" w:rsidR="00517174" w:rsidRPr="00CD4FB0" w:rsidRDefault="00517174" w:rsidP="0012487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B4E229" w14:textId="754D579E" w:rsidR="00517174" w:rsidRPr="00CD4FB0" w:rsidRDefault="00964A96" w:rsidP="00124879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CD4FB0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17174" w:rsidRPr="00CD4FB0" w14:paraId="64B4E22D" w14:textId="77777777" w:rsidTr="009018E7">
        <w:tc>
          <w:tcPr>
            <w:tcW w:w="6390" w:type="dxa"/>
            <w:shd w:val="clear" w:color="auto" w:fill="auto"/>
          </w:tcPr>
          <w:p w14:paraId="64B4E22B" w14:textId="77777777" w:rsidR="00517174" w:rsidRPr="00CD4FB0" w:rsidRDefault="00517174" w:rsidP="0012487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B4E22C" w14:textId="4D3F1427" w:rsidR="00517174" w:rsidRPr="00CD4FB0" w:rsidRDefault="00517174" w:rsidP="0012487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7C18B1" w:rsidRPr="00CD4FB0" w14:paraId="64B4E230" w14:textId="77777777" w:rsidTr="009018E7">
        <w:tc>
          <w:tcPr>
            <w:tcW w:w="6390" w:type="dxa"/>
            <w:shd w:val="clear" w:color="auto" w:fill="auto"/>
            <w:hideMark/>
          </w:tcPr>
          <w:p w14:paraId="64B4E22E" w14:textId="77777777" w:rsidR="007C18B1" w:rsidRPr="00CD4FB0" w:rsidRDefault="007C18B1" w:rsidP="007C18B1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ภายใน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 1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174" w:type="dxa"/>
            <w:shd w:val="clear" w:color="auto" w:fill="auto"/>
          </w:tcPr>
          <w:p w14:paraId="64B4E22F" w14:textId="0564E474" w:rsidR="007C18B1" w:rsidRPr="00CD4FB0" w:rsidRDefault="00A24E9B" w:rsidP="007C18B1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eastAsia="th-TH"/>
              </w:rPr>
              <w:t>4</w:t>
            </w:r>
            <w:r w:rsidR="00AA3CEE" w:rsidRPr="00CD4FB0">
              <w:rPr>
                <w:rFonts w:ascii="BrowalliaUPC" w:hAnsi="BrowalliaUPC" w:cs="BrowalliaUPC"/>
                <w:sz w:val="28"/>
                <w:szCs w:val="28"/>
                <w:lang w:eastAsia="th-TH"/>
              </w:rPr>
              <w:t>,715,756</w:t>
            </w:r>
          </w:p>
        </w:tc>
      </w:tr>
      <w:tr w:rsidR="007C18B1" w:rsidRPr="00CD4FB0" w14:paraId="64B4E233" w14:textId="77777777" w:rsidTr="009018E7">
        <w:tc>
          <w:tcPr>
            <w:tcW w:w="6390" w:type="dxa"/>
            <w:shd w:val="clear" w:color="auto" w:fill="auto"/>
            <w:hideMark/>
          </w:tcPr>
          <w:p w14:paraId="64B4E231" w14:textId="77777777" w:rsidR="007C18B1" w:rsidRPr="00CD4FB0" w:rsidRDefault="007C18B1" w:rsidP="007C18B1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เกิน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 แต่ไม่เกิน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74" w:type="dxa"/>
            <w:tcBorders>
              <w:bottom w:val="single" w:sz="4" w:space="0" w:color="auto"/>
            </w:tcBorders>
            <w:shd w:val="clear" w:color="auto" w:fill="auto"/>
          </w:tcPr>
          <w:p w14:paraId="64B4E232" w14:textId="702EB06B" w:rsidR="007C18B1" w:rsidRPr="00CD4FB0" w:rsidRDefault="004F10E9" w:rsidP="007C18B1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eastAsia="th-TH"/>
              </w:rPr>
              <w:t>2,418,480</w:t>
            </w:r>
          </w:p>
        </w:tc>
      </w:tr>
      <w:tr w:rsidR="007C18B1" w:rsidRPr="00CD4FB0" w14:paraId="64B4E236" w14:textId="77777777" w:rsidTr="009018E7">
        <w:tc>
          <w:tcPr>
            <w:tcW w:w="6390" w:type="dxa"/>
            <w:shd w:val="clear" w:color="auto" w:fill="auto"/>
          </w:tcPr>
          <w:p w14:paraId="64B4E234" w14:textId="77777777" w:rsidR="007C18B1" w:rsidRPr="00CD4FB0" w:rsidRDefault="007C18B1" w:rsidP="007C18B1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17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4B4E235" w14:textId="3F79328E" w:rsidR="007C18B1" w:rsidRPr="00CD4FB0" w:rsidRDefault="00A24E9B" w:rsidP="007C18B1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eastAsia="th-TH"/>
              </w:rPr>
              <w:t>7</w:t>
            </w:r>
            <w:r w:rsidR="004F10E9" w:rsidRPr="00CD4FB0">
              <w:rPr>
                <w:rFonts w:ascii="BrowalliaUPC" w:hAnsi="BrowalliaUPC" w:cs="BrowalliaUPC"/>
                <w:sz w:val="28"/>
                <w:szCs w:val="28"/>
                <w:lang w:eastAsia="th-TH"/>
              </w:rPr>
              <w:t>,134,236</w:t>
            </w:r>
          </w:p>
        </w:tc>
      </w:tr>
    </w:tbl>
    <w:p w14:paraId="64B4E238" w14:textId="2E39DEFA" w:rsidR="00A616F8" w:rsidRPr="008065A6" w:rsidRDefault="00A616F8" w:rsidP="008065A6">
      <w:pPr>
        <w:pStyle w:val="BodyText2"/>
        <w:numPr>
          <w:ilvl w:val="1"/>
          <w:numId w:val="34"/>
        </w:numPr>
        <w:tabs>
          <w:tab w:val="left" w:pos="426"/>
        </w:tabs>
        <w:ind w:left="851" w:right="-22" w:hanging="464"/>
        <w:jc w:val="thaiDistribute"/>
        <w:rPr>
          <w:rFonts w:ascii="Browallia New" w:hAnsi="Browallia New" w:cs="Browallia New"/>
          <w:sz w:val="28"/>
          <w:szCs w:val="28"/>
        </w:rPr>
      </w:pPr>
      <w:r w:rsidRPr="008065A6">
        <w:rPr>
          <w:rFonts w:ascii="Browallia New" w:hAnsi="Browallia New" w:cs="Browallia New"/>
          <w:sz w:val="28"/>
          <w:szCs w:val="28"/>
          <w:cs/>
        </w:rPr>
        <w:lastRenderedPageBreak/>
        <w:t>บริษัทมีวงเงินสินเชื่อและหนี้สินที่อาจเกิดขึ้นจากสถาบันการเงิน ดังนี้</w:t>
      </w:r>
    </w:p>
    <w:p w14:paraId="64B4E23A" w14:textId="77777777" w:rsidR="00A616F8" w:rsidRPr="005320FA" w:rsidRDefault="00A616F8" w:rsidP="00A2356B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UPC" w:hAnsi="BrowalliaUPC" w:cs="BrowalliaUPC"/>
          <w:sz w:val="22"/>
          <w:szCs w:val="22"/>
        </w:rPr>
      </w:pPr>
    </w:p>
    <w:tbl>
      <w:tblPr>
        <w:tblW w:w="8611" w:type="dxa"/>
        <w:tblInd w:w="8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9"/>
        <w:gridCol w:w="1184"/>
        <w:gridCol w:w="1259"/>
        <w:gridCol w:w="1280"/>
        <w:gridCol w:w="1279"/>
      </w:tblGrid>
      <w:tr w:rsidR="00A616F8" w:rsidRPr="00CD4FB0" w14:paraId="64B4E242" w14:textId="77777777" w:rsidTr="00865C0B">
        <w:trPr>
          <w:trHeight w:val="20"/>
        </w:trPr>
        <w:tc>
          <w:tcPr>
            <w:tcW w:w="3609" w:type="dxa"/>
          </w:tcPr>
          <w:p w14:paraId="64B4E23F" w14:textId="77777777" w:rsidR="00A616F8" w:rsidRPr="00CD4FB0" w:rsidRDefault="00A616F8" w:rsidP="00124879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hideMark/>
          </w:tcPr>
          <w:p w14:paraId="64B4E240" w14:textId="77777777" w:rsidR="00A616F8" w:rsidRPr="00CD4FB0" w:rsidRDefault="00A616F8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818" w:type="dxa"/>
            <w:gridSpan w:val="3"/>
            <w:hideMark/>
          </w:tcPr>
          <w:p w14:paraId="64B4E241" w14:textId="3D45F1F8" w:rsidR="00A616F8" w:rsidRPr="00CD4FB0" w:rsidRDefault="00964A96" w:rsidP="00124879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</w:tr>
      <w:tr w:rsidR="00A616F8" w:rsidRPr="00CD4FB0" w14:paraId="64B4E248" w14:textId="77777777" w:rsidTr="00865C0B">
        <w:trPr>
          <w:trHeight w:val="20"/>
        </w:trPr>
        <w:tc>
          <w:tcPr>
            <w:tcW w:w="3609" w:type="dxa"/>
          </w:tcPr>
          <w:p w14:paraId="64B4E243" w14:textId="77777777" w:rsidR="00A616F8" w:rsidRPr="00CD4FB0" w:rsidRDefault="00A616F8" w:rsidP="00124879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4" w:type="dxa"/>
            <w:hideMark/>
          </w:tcPr>
          <w:p w14:paraId="64B4E244" w14:textId="659343C9" w:rsidR="00A616F8" w:rsidRPr="00CD4FB0" w:rsidRDefault="00A616F8" w:rsidP="00865C0B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hideMark/>
          </w:tcPr>
          <w:p w14:paraId="64B4E245" w14:textId="77777777" w:rsidR="00A616F8" w:rsidRPr="00CD4FB0" w:rsidRDefault="00A616F8" w:rsidP="00124879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วงเงิน</w:t>
            </w:r>
          </w:p>
        </w:tc>
        <w:tc>
          <w:tcPr>
            <w:tcW w:w="1280" w:type="dxa"/>
            <w:hideMark/>
          </w:tcPr>
          <w:p w14:paraId="64B4E246" w14:textId="77777777" w:rsidR="00A616F8" w:rsidRPr="00CD4FB0" w:rsidRDefault="00A616F8" w:rsidP="00124879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ใช้ไป</w:t>
            </w:r>
          </w:p>
        </w:tc>
        <w:tc>
          <w:tcPr>
            <w:tcW w:w="1279" w:type="dxa"/>
            <w:hideMark/>
          </w:tcPr>
          <w:p w14:paraId="64B4E247" w14:textId="77777777" w:rsidR="00A616F8" w:rsidRPr="00CD4FB0" w:rsidRDefault="00A616F8" w:rsidP="00124879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คงเหลือ</w:t>
            </w:r>
          </w:p>
        </w:tc>
      </w:tr>
      <w:tr w:rsidR="00A616F8" w:rsidRPr="00CD4FB0" w14:paraId="64B4E24E" w14:textId="77777777" w:rsidTr="00865C0B">
        <w:trPr>
          <w:trHeight w:val="20"/>
        </w:trPr>
        <w:tc>
          <w:tcPr>
            <w:tcW w:w="3609" w:type="dxa"/>
            <w:hideMark/>
          </w:tcPr>
          <w:p w14:paraId="64B4E249" w14:textId="77777777" w:rsidR="00A616F8" w:rsidRPr="00CD4FB0" w:rsidRDefault="00A616F8" w:rsidP="00124879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84" w:type="dxa"/>
          </w:tcPr>
          <w:p w14:paraId="64B4E24A" w14:textId="77777777" w:rsidR="00A616F8" w:rsidRPr="00CD4FB0" w:rsidRDefault="00A616F8" w:rsidP="00124879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center"/>
          </w:tcPr>
          <w:p w14:paraId="64B4E24B" w14:textId="77777777" w:rsidR="00A616F8" w:rsidRPr="00CD4FB0" w:rsidRDefault="00A616F8" w:rsidP="00124879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  <w:vAlign w:val="center"/>
          </w:tcPr>
          <w:p w14:paraId="64B4E24C" w14:textId="77777777" w:rsidR="00A616F8" w:rsidRPr="00CD4FB0" w:rsidRDefault="00A616F8" w:rsidP="00124879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9" w:type="dxa"/>
            <w:vAlign w:val="center"/>
          </w:tcPr>
          <w:p w14:paraId="64B4E24D" w14:textId="77777777" w:rsidR="00A616F8" w:rsidRPr="00CD4FB0" w:rsidRDefault="00A616F8" w:rsidP="00124879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7E1E53" w:rsidRPr="00CD4FB0" w14:paraId="64B4E25A" w14:textId="77777777" w:rsidTr="0084570A">
        <w:trPr>
          <w:trHeight w:val="20"/>
        </w:trPr>
        <w:tc>
          <w:tcPr>
            <w:tcW w:w="3609" w:type="dxa"/>
            <w:hideMark/>
          </w:tcPr>
          <w:p w14:paraId="64B4E255" w14:textId="77777777" w:rsidR="007E1E53" w:rsidRPr="00CD4FB0" w:rsidRDefault="007E1E53" w:rsidP="007E1E53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184" w:type="dxa"/>
            <w:hideMark/>
          </w:tcPr>
          <w:p w14:paraId="64B4E256" w14:textId="24C7C870" w:rsidR="007E1E53" w:rsidRPr="00CD4FB0" w:rsidRDefault="007E1E53" w:rsidP="00865C0B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4B4E257" w14:textId="22AC7D81" w:rsidR="007E1E53" w:rsidRPr="00CD4FB0" w:rsidRDefault="000D14DD" w:rsidP="007E1E53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181</w:t>
            </w:r>
            <w:r w:rsidR="00B938A7" w:rsidRPr="00CD4FB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040</w:t>
            </w:r>
            <w:r w:rsidR="00B938A7" w:rsidRPr="00CD4FB0">
              <w:rPr>
                <w:rFonts w:ascii="BrowalliaUPC" w:hAnsi="BrowalliaUPC" w:cs="BrowalliaUPC"/>
                <w:sz w:val="28"/>
                <w:szCs w:val="28"/>
              </w:rPr>
              <w:t>,000</w:t>
            </w:r>
          </w:p>
        </w:tc>
        <w:tc>
          <w:tcPr>
            <w:tcW w:w="1280" w:type="dxa"/>
          </w:tcPr>
          <w:p w14:paraId="64B4E258" w14:textId="77C0FA6F" w:rsidR="007E1E53" w:rsidRPr="00CD4FB0" w:rsidRDefault="00B938A7" w:rsidP="005658A1">
            <w:pPr>
              <w:ind w:right="10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     3,</w:t>
            </w:r>
            <w:r w:rsidR="004546A1" w:rsidRPr="00CD4FB0">
              <w:rPr>
                <w:rFonts w:ascii="BrowalliaUPC" w:hAnsi="BrowalliaUPC" w:cs="BrowalliaUPC"/>
                <w:sz w:val="28"/>
                <w:szCs w:val="28"/>
              </w:rPr>
              <w:t>541</w:t>
            </w:r>
            <w:r w:rsidR="0007165A" w:rsidRPr="00CD4FB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4546A1" w:rsidRPr="00CD4FB0">
              <w:rPr>
                <w:rFonts w:ascii="BrowalliaUPC" w:hAnsi="BrowalliaUPC" w:cs="BrowalliaUPC"/>
                <w:sz w:val="28"/>
                <w:szCs w:val="28"/>
              </w:rPr>
              <w:t>000</w:t>
            </w:r>
          </w:p>
        </w:tc>
        <w:tc>
          <w:tcPr>
            <w:tcW w:w="1279" w:type="dxa"/>
          </w:tcPr>
          <w:p w14:paraId="64B4E259" w14:textId="2D849808" w:rsidR="007E1E53" w:rsidRPr="00CD4FB0" w:rsidRDefault="00B07BCA" w:rsidP="007E1E53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177</w:t>
            </w:r>
            <w:r w:rsidR="00B938A7"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="006E5CAC"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499</w:t>
            </w:r>
            <w:r w:rsidR="00B938A7"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="006E5CAC"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000</w:t>
            </w:r>
          </w:p>
        </w:tc>
      </w:tr>
      <w:tr w:rsidR="007E1E53" w:rsidRPr="00CD4FB0" w14:paraId="64B4E267" w14:textId="77777777" w:rsidTr="0084570A">
        <w:trPr>
          <w:trHeight w:val="20"/>
        </w:trPr>
        <w:tc>
          <w:tcPr>
            <w:tcW w:w="3609" w:type="dxa"/>
            <w:hideMark/>
          </w:tcPr>
          <w:p w14:paraId="64B4E262" w14:textId="77777777" w:rsidR="007E1E53" w:rsidRPr="00CD4FB0" w:rsidRDefault="007E1E53" w:rsidP="007E1E53">
            <w:pPr>
              <w:spacing w:line="240" w:lineRule="auto"/>
              <w:ind w:firstLine="54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184" w:type="dxa"/>
            <w:hideMark/>
          </w:tcPr>
          <w:p w14:paraId="64B4E263" w14:textId="36A109E1" w:rsidR="007E1E53" w:rsidRPr="00CD4FB0" w:rsidRDefault="007E1E53" w:rsidP="00865C0B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4B4E264" w14:textId="2B6B41CB" w:rsidR="007E1E53" w:rsidRPr="00CD4FB0" w:rsidRDefault="00B938A7" w:rsidP="007E1E53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132,000,000</w:t>
            </w:r>
          </w:p>
        </w:tc>
        <w:tc>
          <w:tcPr>
            <w:tcW w:w="1280" w:type="dxa"/>
          </w:tcPr>
          <w:p w14:paraId="64B4E265" w14:textId="4CC767D8" w:rsidR="00690FF8" w:rsidRPr="00CD4FB0" w:rsidRDefault="008B528A" w:rsidP="00690FF8">
            <w:pPr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83</w:t>
            </w:r>
            <w:r w:rsidR="00B938A7"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B938A7"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23</w:t>
            </w: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5</w:t>
            </w:r>
          </w:p>
        </w:tc>
        <w:tc>
          <w:tcPr>
            <w:tcW w:w="1279" w:type="dxa"/>
          </w:tcPr>
          <w:p w14:paraId="64B4E266" w14:textId="3297367C" w:rsidR="007E1E53" w:rsidRPr="00CD4FB0" w:rsidRDefault="00B938A7" w:rsidP="007E1E53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48,743,765</w:t>
            </w:r>
          </w:p>
        </w:tc>
      </w:tr>
      <w:tr w:rsidR="00AD587B" w:rsidRPr="00CD4FB0" w14:paraId="64B4E26D" w14:textId="77777777" w:rsidTr="0084570A">
        <w:trPr>
          <w:trHeight w:val="20"/>
        </w:trPr>
        <w:tc>
          <w:tcPr>
            <w:tcW w:w="3609" w:type="dxa"/>
            <w:hideMark/>
          </w:tcPr>
          <w:p w14:paraId="64B4E268" w14:textId="43E09632" w:rsidR="00AD587B" w:rsidRPr="00CD4FB0" w:rsidRDefault="00AD587B" w:rsidP="00AD587B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เลตเตอร์ออฟเครดิตและทรัสต์รีซีท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</w:tc>
        <w:tc>
          <w:tcPr>
            <w:tcW w:w="1184" w:type="dxa"/>
            <w:vAlign w:val="bottom"/>
            <w:hideMark/>
          </w:tcPr>
          <w:p w14:paraId="64B4E269" w14:textId="675E17E3" w:rsidR="00AD587B" w:rsidRPr="00CD4FB0" w:rsidRDefault="00AD587B" w:rsidP="00865C0B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4B4E26A" w14:textId="446A95F1" w:rsidR="00AD587B" w:rsidRPr="00CD4FB0" w:rsidRDefault="000D14DD" w:rsidP="00350884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  <w:r w:rsidR="00B938A7"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20,000,000</w:t>
            </w:r>
          </w:p>
        </w:tc>
        <w:tc>
          <w:tcPr>
            <w:tcW w:w="1280" w:type="dxa"/>
            <w:vAlign w:val="bottom"/>
          </w:tcPr>
          <w:p w14:paraId="64B4E26B" w14:textId="387073DB" w:rsidR="00AD587B" w:rsidRPr="00CD4FB0" w:rsidRDefault="00B938A7" w:rsidP="00B938A7">
            <w:pPr>
              <w:ind w:right="104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</w:t>
            </w:r>
            <w:r w:rsidR="00AB0E3B" w:rsidRPr="00CD4FB0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    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279" w:type="dxa"/>
            <w:vAlign w:val="bottom"/>
          </w:tcPr>
          <w:p w14:paraId="64B4E26C" w14:textId="0132D09B" w:rsidR="00AD587B" w:rsidRPr="00CD4FB0" w:rsidRDefault="008B528A" w:rsidP="00350884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3</w:t>
            </w:r>
            <w:r w:rsidR="00B938A7"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20,000,000</w:t>
            </w:r>
          </w:p>
        </w:tc>
      </w:tr>
    </w:tbl>
    <w:p w14:paraId="70E2D0A1" w14:textId="77777777" w:rsidR="00552C1F" w:rsidRPr="005320FA" w:rsidRDefault="00552C1F" w:rsidP="007B47B1">
      <w:pPr>
        <w:pStyle w:val="Preformatted"/>
        <w:tabs>
          <w:tab w:val="clear" w:pos="0"/>
          <w:tab w:val="clear" w:pos="959"/>
        </w:tabs>
        <w:ind w:left="928"/>
        <w:jc w:val="thaiDistribute"/>
        <w:rPr>
          <w:rFonts w:ascii="BrowalliaUPC" w:hAnsi="BrowalliaUPC" w:cs="BrowalliaUPC"/>
          <w:sz w:val="22"/>
          <w:szCs w:val="22"/>
        </w:rPr>
      </w:pPr>
    </w:p>
    <w:p w14:paraId="464B3033" w14:textId="5ABF9891" w:rsidR="005A6AB1" w:rsidRPr="008065A6" w:rsidRDefault="00166079" w:rsidP="008065A6">
      <w:pPr>
        <w:pStyle w:val="BodyText2"/>
        <w:numPr>
          <w:ilvl w:val="1"/>
          <w:numId w:val="34"/>
        </w:numPr>
        <w:tabs>
          <w:tab w:val="left" w:pos="426"/>
        </w:tabs>
        <w:ind w:left="851" w:right="-22" w:hanging="464"/>
        <w:jc w:val="thaiDistribute"/>
        <w:rPr>
          <w:rFonts w:ascii="Browallia New" w:hAnsi="Browallia New" w:cs="Browallia New"/>
          <w:sz w:val="28"/>
          <w:szCs w:val="28"/>
        </w:rPr>
      </w:pPr>
      <w:r w:rsidRPr="008065A6">
        <w:rPr>
          <w:rFonts w:ascii="Browallia New" w:hAnsi="Browallia New" w:cs="Browallia New"/>
          <w:sz w:val="28"/>
          <w:szCs w:val="28"/>
          <w:cs/>
        </w:rPr>
        <w:t>ภาระผูกพันเกี่ยวกับการซื้อสินค้า</w:t>
      </w:r>
      <w:r w:rsidR="005A6AB1" w:rsidRPr="008065A6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5A6AB1" w:rsidRPr="008065A6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400B60" w:rsidRPr="008065A6">
        <w:rPr>
          <w:rFonts w:ascii="Browallia New" w:hAnsi="Browallia New" w:cs="Browallia New"/>
          <w:sz w:val="28"/>
          <w:szCs w:val="28"/>
        </w:rPr>
        <w:t>40.11</w:t>
      </w:r>
      <w:r w:rsidR="005A6AB1" w:rsidRPr="008065A6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</w:p>
    <w:p w14:paraId="7E3B0F04" w14:textId="77777777" w:rsidR="005A6AB1" w:rsidRPr="00EE3553" w:rsidRDefault="005A6AB1" w:rsidP="008065A6">
      <w:pPr>
        <w:pStyle w:val="BodyText2"/>
        <w:tabs>
          <w:tab w:val="left" w:pos="426"/>
        </w:tabs>
        <w:ind w:left="851" w:right="-22" w:firstLine="0"/>
        <w:jc w:val="thaiDistribute"/>
        <w:rPr>
          <w:rFonts w:ascii="Browallia New" w:hAnsi="Browallia New" w:cs="Browallia New"/>
          <w:cs/>
        </w:rPr>
      </w:pPr>
    </w:p>
    <w:p w14:paraId="750EC520" w14:textId="03918F1A" w:rsidR="000564F8" w:rsidRPr="008065A6" w:rsidRDefault="009D35EE" w:rsidP="008065A6">
      <w:pPr>
        <w:pStyle w:val="BodyText2"/>
        <w:numPr>
          <w:ilvl w:val="1"/>
          <w:numId w:val="34"/>
        </w:numPr>
        <w:tabs>
          <w:tab w:val="left" w:pos="426"/>
        </w:tabs>
        <w:ind w:left="851" w:right="-22" w:hanging="464"/>
        <w:jc w:val="thaiDistribute"/>
        <w:rPr>
          <w:rFonts w:ascii="Browallia New" w:hAnsi="Browallia New" w:cs="Browallia New"/>
          <w:sz w:val="28"/>
          <w:szCs w:val="28"/>
        </w:rPr>
      </w:pPr>
      <w:r w:rsidRPr="008065A6">
        <w:rPr>
          <w:rFonts w:ascii="Browallia New" w:hAnsi="Browallia New" w:cs="Browallia New"/>
          <w:sz w:val="28"/>
          <w:szCs w:val="28"/>
          <w:cs/>
        </w:rPr>
        <w:t>ภาระผูกพัน</w:t>
      </w:r>
      <w:r w:rsidR="002D21E8" w:rsidRPr="008065A6">
        <w:rPr>
          <w:rFonts w:ascii="Browallia New" w:hAnsi="Browallia New" w:cs="Browallia New"/>
          <w:sz w:val="28"/>
          <w:szCs w:val="28"/>
          <w:cs/>
        </w:rPr>
        <w:t>เกี่ยวกับการ</w:t>
      </w:r>
      <w:r w:rsidR="00474798" w:rsidRPr="008065A6">
        <w:rPr>
          <w:rFonts w:ascii="Browallia New" w:hAnsi="Browallia New" w:cs="Browallia New"/>
          <w:sz w:val="28"/>
          <w:szCs w:val="28"/>
          <w:cs/>
        </w:rPr>
        <w:t>ส่งมอบสินค้าให้กับลูกค้า</w:t>
      </w:r>
      <w:r w:rsidR="00786B07" w:rsidRPr="008065A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66079" w:rsidRPr="008065A6">
        <w:rPr>
          <w:rFonts w:ascii="Browallia New" w:hAnsi="Browallia New" w:cs="Browallia New"/>
          <w:sz w:val="28"/>
          <w:szCs w:val="28"/>
          <w:cs/>
        </w:rPr>
        <w:t>จำนวน</w:t>
      </w:r>
      <w:r w:rsidR="002D544C" w:rsidRPr="008065A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00B60" w:rsidRPr="008065A6">
        <w:rPr>
          <w:rFonts w:ascii="Browallia New" w:hAnsi="Browallia New" w:cs="Browallia New"/>
          <w:sz w:val="28"/>
          <w:szCs w:val="28"/>
        </w:rPr>
        <w:t>229.17</w:t>
      </w:r>
      <w:r w:rsidR="007E0C9A" w:rsidRPr="008065A6">
        <w:rPr>
          <w:rFonts w:ascii="Browallia New" w:hAnsi="Browallia New" w:cs="Browallia New"/>
          <w:sz w:val="28"/>
          <w:szCs w:val="28"/>
          <w:cs/>
        </w:rPr>
        <w:t xml:space="preserve"> ล้านบา</w:t>
      </w:r>
      <w:r w:rsidR="00857A59" w:rsidRPr="008065A6">
        <w:rPr>
          <w:rFonts w:ascii="Browallia New" w:hAnsi="Browallia New" w:cs="Browallia New"/>
          <w:sz w:val="28"/>
          <w:szCs w:val="28"/>
          <w:cs/>
        </w:rPr>
        <w:t>ท</w:t>
      </w:r>
    </w:p>
    <w:p w14:paraId="08970E18" w14:textId="77777777" w:rsidR="00AA4713" w:rsidRPr="005320FA" w:rsidRDefault="00AA4713" w:rsidP="00AA4713">
      <w:pPr>
        <w:pStyle w:val="ListParagraph"/>
        <w:rPr>
          <w:rFonts w:ascii="BrowalliaUPC" w:hAnsi="BrowalliaUPC" w:cs="BrowalliaUPC"/>
          <w:sz w:val="22"/>
        </w:rPr>
      </w:pPr>
    </w:p>
    <w:p w14:paraId="20E4E7A3" w14:textId="6EC236D7" w:rsidR="00AA4713" w:rsidRPr="00CD4FB0" w:rsidRDefault="00AA4713" w:rsidP="003A73A2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clear" w:pos="454"/>
          <w:tab w:val="left" w:pos="540"/>
          <w:tab w:val="num" w:pos="1440"/>
        </w:tabs>
        <w:ind w:left="378" w:hanging="378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54EE886D" w14:textId="79B6B00F" w:rsidR="00AA4713" w:rsidRPr="00EE3553" w:rsidRDefault="00AA4713" w:rsidP="00AA4713">
      <w:pPr>
        <w:pStyle w:val="ListParagraph"/>
        <w:tabs>
          <w:tab w:val="clear" w:pos="227"/>
          <w:tab w:val="left" w:pos="540"/>
        </w:tabs>
        <w:ind w:left="378"/>
        <w:jc w:val="thaiDistribute"/>
        <w:rPr>
          <w:rFonts w:ascii="BrowalliaUPC" w:hAnsi="BrowalliaUPC" w:cs="BrowalliaUPC"/>
          <w:b/>
          <w:bCs/>
          <w:sz w:val="22"/>
        </w:rPr>
      </w:pPr>
    </w:p>
    <w:p w14:paraId="522CBA27" w14:textId="10D62CD3" w:rsidR="0080753B" w:rsidRPr="00CD4FB0" w:rsidRDefault="00CA00C4" w:rsidP="00003F67">
      <w:pPr>
        <w:pStyle w:val="BodyText2"/>
        <w:numPr>
          <w:ilvl w:val="1"/>
          <w:numId w:val="40"/>
        </w:numPr>
        <w:tabs>
          <w:tab w:val="left" w:pos="426"/>
        </w:tabs>
        <w:ind w:left="851" w:right="-22" w:hanging="464"/>
        <w:jc w:val="thaiDistribute"/>
        <w:rPr>
          <w:rFonts w:ascii="Browallia New" w:hAnsi="Browallia New" w:cs="Browallia New"/>
          <w:sz w:val="28"/>
          <w:szCs w:val="28"/>
        </w:rPr>
      </w:pPr>
      <w:r w:rsidRPr="00CD4FB0">
        <w:rPr>
          <w:rFonts w:ascii="Browallia New" w:hAnsi="Browallia New" w:cs="Browallia New"/>
          <w:sz w:val="28"/>
          <w:szCs w:val="28"/>
          <w:cs/>
        </w:rPr>
        <w:t>ในการประชุม</w:t>
      </w:r>
      <w:r w:rsidRPr="00CD4FB0">
        <w:rPr>
          <w:rFonts w:ascii="Browallia New" w:hAnsi="Browallia New" w:cs="Browallia New" w:hint="cs"/>
          <w:sz w:val="28"/>
          <w:szCs w:val="28"/>
          <w:cs/>
        </w:rPr>
        <w:t xml:space="preserve">คณะกรรมการบริษัท ครั้งที่ </w:t>
      </w:r>
      <w:r w:rsidR="002F050F" w:rsidRPr="00CD4FB0">
        <w:rPr>
          <w:rFonts w:ascii="Browallia New" w:hAnsi="Browallia New" w:cs="Browallia New"/>
          <w:sz w:val="28"/>
          <w:szCs w:val="28"/>
        </w:rPr>
        <w:t xml:space="preserve">10/2565 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8B3F5E" w:rsidRPr="00CD4FB0">
        <w:rPr>
          <w:rFonts w:ascii="Browallia New" w:hAnsi="Browallia New" w:cs="Browallia New"/>
          <w:sz w:val="28"/>
          <w:szCs w:val="28"/>
        </w:rPr>
        <w:t>26</w:t>
      </w:r>
      <w:r w:rsidR="002F050F" w:rsidRPr="00CD4FB0">
        <w:rPr>
          <w:rFonts w:ascii="Browallia New" w:hAnsi="Browallia New" w:cs="Browallia New"/>
          <w:sz w:val="28"/>
          <w:szCs w:val="28"/>
        </w:rPr>
        <w:t xml:space="preserve"> </w:t>
      </w:r>
      <w:r w:rsidR="002F050F" w:rsidRPr="00CD4FB0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="002F050F" w:rsidRPr="00CD4FB0">
        <w:rPr>
          <w:rFonts w:ascii="Browallia New" w:hAnsi="Browallia New" w:cs="Browallia New"/>
          <w:sz w:val="28"/>
          <w:szCs w:val="28"/>
        </w:rPr>
        <w:t>2565</w:t>
      </w:r>
      <w:r w:rsidRPr="00CD4FB0">
        <w:rPr>
          <w:rFonts w:ascii="Browallia New" w:hAnsi="Browallia New" w:cs="Browallia New"/>
          <w:sz w:val="28"/>
          <w:szCs w:val="28"/>
        </w:rPr>
        <w:t xml:space="preserve"> </w:t>
      </w:r>
      <w:r w:rsidRPr="00CD4FB0">
        <w:rPr>
          <w:rFonts w:ascii="Browallia New" w:hAnsi="Browallia New" w:cs="Browallia New"/>
          <w:sz w:val="28"/>
          <w:szCs w:val="28"/>
          <w:cs/>
        </w:rPr>
        <w:t>ที่ประชุมมีมติอนุมัติ</w:t>
      </w:r>
      <w:r w:rsidR="009630C5" w:rsidRPr="00CD4FB0">
        <w:rPr>
          <w:rFonts w:ascii="Browallia New" w:hAnsi="Browallia New" w:cs="Browallia New" w:hint="cs"/>
          <w:sz w:val="28"/>
          <w:szCs w:val="28"/>
          <w:cs/>
        </w:rPr>
        <w:t>จัดตั้ง</w:t>
      </w:r>
      <w:bookmarkStart w:id="13" w:name="_Hlk125985098"/>
      <w:r w:rsidR="00FE59A2" w:rsidRPr="00CD4FB0">
        <w:rPr>
          <w:rFonts w:ascii="Browallia New" w:hAnsi="Browallia New" w:cs="Browallia New"/>
          <w:sz w:val="28"/>
          <w:szCs w:val="28"/>
        </w:rPr>
        <w:br/>
      </w:r>
      <w:r w:rsidR="00BB02D4" w:rsidRPr="00CD4FB0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EB50F3" w:rsidRPr="00CD4FB0">
        <w:rPr>
          <w:rFonts w:ascii="Browallia New" w:hAnsi="Browallia New" w:cs="Browallia New" w:hint="cs"/>
          <w:sz w:val="28"/>
          <w:szCs w:val="28"/>
          <w:cs/>
        </w:rPr>
        <w:t>ย่อ</w:t>
      </w:r>
      <w:r w:rsidR="00EB5406" w:rsidRPr="00CD4FB0">
        <w:rPr>
          <w:rFonts w:ascii="Browallia New" w:hAnsi="Browallia New" w:cs="Browallia New" w:hint="cs"/>
          <w:sz w:val="28"/>
          <w:szCs w:val="28"/>
          <w:cs/>
        </w:rPr>
        <w:t>ย</w:t>
      </w:r>
      <w:r w:rsidR="00BB02D4" w:rsidRPr="00CD4FB0">
        <w:rPr>
          <w:rFonts w:ascii="Browallia New" w:hAnsi="Browallia New" w:cs="Browallia New" w:hint="cs"/>
          <w:sz w:val="28"/>
          <w:szCs w:val="28"/>
          <w:cs/>
        </w:rPr>
        <w:t xml:space="preserve"> ชื่อบริษัท เ</w:t>
      </w:r>
      <w:r w:rsidR="00F808CD" w:rsidRPr="00CD4FB0">
        <w:rPr>
          <w:rFonts w:ascii="Browallia New" w:hAnsi="Browallia New" w:cs="Browallia New" w:hint="cs"/>
          <w:sz w:val="28"/>
          <w:szCs w:val="28"/>
          <w:cs/>
        </w:rPr>
        <w:t>สิร์ฟเฮลธ์</w:t>
      </w:r>
      <w:r w:rsidR="00BB02D4" w:rsidRPr="00CD4FB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4739AE" w:rsidRPr="00CD4FB0">
        <w:rPr>
          <w:rFonts w:ascii="Browallia New" w:hAnsi="Browallia New" w:cs="Browallia New" w:hint="cs"/>
          <w:sz w:val="28"/>
          <w:szCs w:val="28"/>
          <w:cs/>
        </w:rPr>
        <w:t>จำกัด</w:t>
      </w:r>
      <w:r w:rsidR="00380B53" w:rsidRPr="00CD4FB0">
        <w:rPr>
          <w:rFonts w:ascii="Browallia New" w:hAnsi="Browallia New" w:cs="Browallia New" w:hint="cs"/>
          <w:sz w:val="28"/>
          <w:szCs w:val="28"/>
          <w:cs/>
        </w:rPr>
        <w:t xml:space="preserve"> สำหรับให้บริการเช่าใช้ เช่าซื้อ</w:t>
      </w:r>
      <w:r w:rsidR="001D5BF1" w:rsidRPr="00CD4FB0">
        <w:rPr>
          <w:rFonts w:ascii="Browallia New" w:hAnsi="Browallia New" w:cs="Browallia New" w:hint="cs"/>
          <w:sz w:val="28"/>
          <w:szCs w:val="28"/>
          <w:cs/>
        </w:rPr>
        <w:t>เครื่องมือแพทย์และยานพาหนะ และให้บริการดูแลสุขภาพ</w:t>
      </w:r>
      <w:r w:rsidR="000A3636" w:rsidRPr="00CD4FB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F919E3" w:rsidRPr="00CD4FB0">
        <w:rPr>
          <w:rFonts w:ascii="Browallia New" w:hAnsi="Browallia New" w:cs="Browallia New" w:hint="cs"/>
          <w:sz w:val="28"/>
          <w:szCs w:val="28"/>
          <w:cs/>
        </w:rPr>
        <w:t xml:space="preserve">ทุนจดทะเบียน </w:t>
      </w:r>
      <w:r w:rsidR="00F919E3" w:rsidRPr="00CD4FB0">
        <w:rPr>
          <w:rFonts w:ascii="Browallia New" w:hAnsi="Browallia New" w:cs="Browallia New"/>
          <w:sz w:val="28"/>
          <w:szCs w:val="28"/>
        </w:rPr>
        <w:t xml:space="preserve">50,000,000 </w:t>
      </w:r>
      <w:r w:rsidR="00F919E3" w:rsidRPr="00CD4FB0">
        <w:rPr>
          <w:rFonts w:ascii="Browallia New" w:hAnsi="Browallia New" w:cs="Browallia New" w:hint="cs"/>
          <w:sz w:val="28"/>
          <w:szCs w:val="28"/>
          <w:cs/>
        </w:rPr>
        <w:t xml:space="preserve">บาท </w:t>
      </w:r>
      <w:r w:rsidR="00AD4F14" w:rsidRPr="00CD4FB0">
        <w:rPr>
          <w:rFonts w:ascii="Browallia New" w:hAnsi="Browallia New" w:cs="Browallia New" w:hint="cs"/>
          <w:sz w:val="28"/>
          <w:szCs w:val="28"/>
          <w:cs/>
        </w:rPr>
        <w:t>แบ่งเป็น</w:t>
      </w:r>
      <w:r w:rsidR="00E67267" w:rsidRPr="00CD4FB0">
        <w:rPr>
          <w:rFonts w:ascii="Browallia New" w:hAnsi="Browallia New" w:cs="Browallia New" w:hint="cs"/>
          <w:sz w:val="28"/>
          <w:szCs w:val="28"/>
          <w:cs/>
        </w:rPr>
        <w:t>ห</w:t>
      </w:r>
      <w:r w:rsidR="000A3770" w:rsidRPr="00CD4FB0">
        <w:rPr>
          <w:rFonts w:ascii="Browallia New" w:hAnsi="Browallia New" w:cs="Browallia New" w:hint="cs"/>
          <w:sz w:val="28"/>
          <w:szCs w:val="28"/>
          <w:cs/>
        </w:rPr>
        <w:t>ุ้</w:t>
      </w:r>
      <w:r w:rsidR="00E67267" w:rsidRPr="00CD4FB0">
        <w:rPr>
          <w:rFonts w:ascii="Browallia New" w:hAnsi="Browallia New" w:cs="Browallia New" w:hint="cs"/>
          <w:sz w:val="28"/>
          <w:szCs w:val="28"/>
          <w:cs/>
        </w:rPr>
        <w:t xml:space="preserve">นสามัญ </w:t>
      </w:r>
      <w:r w:rsidR="008B528A" w:rsidRPr="008B528A">
        <w:rPr>
          <w:rFonts w:ascii="Browallia New" w:hAnsi="Browallia New" w:cs="Browallia New" w:hint="cs"/>
          <w:sz w:val="28"/>
          <w:szCs w:val="28"/>
        </w:rPr>
        <w:t>5</w:t>
      </w:r>
      <w:r w:rsidR="00E67267" w:rsidRPr="00CD4FB0">
        <w:rPr>
          <w:rFonts w:ascii="Browallia New" w:hAnsi="Browallia New" w:cs="Browallia New"/>
          <w:sz w:val="28"/>
          <w:szCs w:val="28"/>
        </w:rPr>
        <w:t xml:space="preserve">,000,000 </w:t>
      </w:r>
      <w:r w:rsidR="00E67267" w:rsidRPr="00CD4FB0">
        <w:rPr>
          <w:rFonts w:ascii="Browallia New" w:hAnsi="Browallia New" w:cs="Browallia New" w:hint="cs"/>
          <w:sz w:val="28"/>
          <w:szCs w:val="28"/>
          <w:cs/>
        </w:rPr>
        <w:t xml:space="preserve">หุ้น หุ้นละ </w:t>
      </w:r>
      <w:r w:rsidR="00F808CD" w:rsidRPr="00CD4FB0">
        <w:rPr>
          <w:rFonts w:ascii="Browallia New" w:hAnsi="Browallia New" w:cs="Browallia New"/>
          <w:sz w:val="28"/>
          <w:szCs w:val="28"/>
        </w:rPr>
        <w:t>10</w:t>
      </w:r>
      <w:r w:rsidR="00C21B87" w:rsidRPr="00CD4FB0">
        <w:rPr>
          <w:rFonts w:ascii="Browallia New" w:hAnsi="Browallia New" w:cs="Browallia New"/>
          <w:sz w:val="28"/>
          <w:szCs w:val="28"/>
        </w:rPr>
        <w:t xml:space="preserve"> </w:t>
      </w:r>
      <w:r w:rsidR="00C21B87" w:rsidRPr="00CD4FB0">
        <w:rPr>
          <w:rFonts w:ascii="Browallia New" w:hAnsi="Browallia New" w:cs="Browallia New" w:hint="cs"/>
          <w:sz w:val="28"/>
          <w:szCs w:val="28"/>
          <w:cs/>
        </w:rPr>
        <w:t xml:space="preserve">บาท </w:t>
      </w:r>
      <w:r w:rsidR="00F87394" w:rsidRPr="00CD4FB0">
        <w:rPr>
          <w:rFonts w:ascii="Browallia New" w:hAnsi="Browallia New" w:cs="Browallia New" w:hint="cs"/>
          <w:sz w:val="28"/>
          <w:szCs w:val="28"/>
          <w:cs/>
        </w:rPr>
        <w:t>โดยบริษัท เซนต์เมด จำกัด (มหาชน) จะถ</w:t>
      </w:r>
      <w:r w:rsidR="00844E91" w:rsidRPr="00CD4FB0">
        <w:rPr>
          <w:rFonts w:ascii="Browallia New" w:hAnsi="Browallia New" w:cs="Browallia New" w:hint="cs"/>
          <w:sz w:val="28"/>
          <w:szCs w:val="28"/>
          <w:cs/>
        </w:rPr>
        <w:t>ือ</w:t>
      </w:r>
      <w:r w:rsidR="00F87394" w:rsidRPr="00CD4FB0">
        <w:rPr>
          <w:rFonts w:ascii="Browallia New" w:hAnsi="Browallia New" w:cs="Browallia New" w:hint="cs"/>
          <w:sz w:val="28"/>
          <w:szCs w:val="28"/>
          <w:cs/>
        </w:rPr>
        <w:t>หุ้น</w:t>
      </w:r>
      <w:r w:rsidR="00C8657E" w:rsidRPr="00CD4FB0">
        <w:rPr>
          <w:rFonts w:ascii="Browallia New" w:hAnsi="Browallia New" w:cs="Browallia New" w:hint="cs"/>
          <w:sz w:val="28"/>
          <w:szCs w:val="28"/>
          <w:cs/>
        </w:rPr>
        <w:t>ร้อยละ</w:t>
      </w:r>
      <w:r w:rsidR="00F87394" w:rsidRPr="00CD4FB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bookmarkEnd w:id="13"/>
      <w:r w:rsidR="008B3F5E" w:rsidRPr="00CD4FB0">
        <w:rPr>
          <w:rFonts w:ascii="Browallia New" w:hAnsi="Browallia New" w:cs="Browallia New"/>
          <w:sz w:val="28"/>
          <w:szCs w:val="28"/>
        </w:rPr>
        <w:t>100</w:t>
      </w:r>
    </w:p>
    <w:p w14:paraId="109C2DC3" w14:textId="77777777" w:rsidR="00046C05" w:rsidRPr="005320FA" w:rsidRDefault="00046C05" w:rsidP="00046C05">
      <w:pPr>
        <w:pStyle w:val="BodyText2"/>
        <w:tabs>
          <w:tab w:val="left" w:pos="426"/>
        </w:tabs>
        <w:ind w:left="1146" w:right="-22" w:firstLine="0"/>
        <w:jc w:val="thaiDistribute"/>
        <w:rPr>
          <w:rFonts w:ascii="Browallia New" w:hAnsi="Browallia New" w:cs="Browallia New"/>
        </w:rPr>
      </w:pPr>
    </w:p>
    <w:p w14:paraId="5EABF69C" w14:textId="3BE2A00F" w:rsidR="00CB6B45" w:rsidRPr="00CD4FB0" w:rsidRDefault="0080753B" w:rsidP="00887F86">
      <w:pPr>
        <w:pStyle w:val="BodyText2"/>
        <w:tabs>
          <w:tab w:val="left" w:pos="426"/>
        </w:tabs>
        <w:ind w:left="851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D4FB0">
        <w:rPr>
          <w:rFonts w:ascii="Browallia New" w:hAnsi="Browallia New" w:cs="Browallia New"/>
          <w:sz w:val="28"/>
          <w:szCs w:val="28"/>
          <w:cs/>
        </w:rPr>
        <w:t>ทั้งนี้ บริษัทย่อยดังกล่าวได้จดทะเบียนเป็น</w:t>
      </w:r>
      <w:r w:rsidR="00271EE0" w:rsidRPr="00CD4FB0">
        <w:rPr>
          <w:rFonts w:ascii="Browallia New" w:hAnsi="Browallia New" w:cs="Browallia New" w:hint="cs"/>
          <w:sz w:val="28"/>
          <w:szCs w:val="28"/>
          <w:cs/>
        </w:rPr>
        <w:t>นิ</w:t>
      </w:r>
      <w:r w:rsidRPr="00CD4FB0">
        <w:rPr>
          <w:rFonts w:ascii="Browallia New" w:hAnsi="Browallia New" w:cs="Browallia New"/>
          <w:sz w:val="28"/>
          <w:szCs w:val="28"/>
          <w:cs/>
        </w:rPr>
        <w:t>ติบุ</w:t>
      </w:r>
      <w:r w:rsidR="004F0CE4" w:rsidRPr="00CD4FB0">
        <w:rPr>
          <w:rFonts w:ascii="Browallia New" w:hAnsi="Browallia New" w:cs="Browallia New" w:hint="cs"/>
          <w:sz w:val="28"/>
          <w:szCs w:val="28"/>
          <w:cs/>
        </w:rPr>
        <w:t>ค</w:t>
      </w:r>
      <w:r w:rsidRPr="00CD4FB0">
        <w:rPr>
          <w:rFonts w:ascii="Browallia New" w:hAnsi="Browallia New" w:cs="Browallia New"/>
          <w:sz w:val="28"/>
          <w:szCs w:val="28"/>
          <w:cs/>
        </w:rPr>
        <w:t>คลตามประมวลกฎหมายแพ่งและพาณิชย์กับกรมพัฒนาธุรกิจการค้า เมื่อวันที่</w:t>
      </w:r>
      <w:r w:rsidRPr="00CD4FB0">
        <w:rPr>
          <w:rFonts w:ascii="Browallia New" w:hAnsi="Browallia New" w:cs="Browallia New"/>
          <w:sz w:val="28"/>
          <w:szCs w:val="28"/>
        </w:rPr>
        <w:t> </w:t>
      </w:r>
      <w:r w:rsidR="008B528A" w:rsidRPr="008B528A">
        <w:rPr>
          <w:rFonts w:ascii="Browallia New" w:hAnsi="Browallia New" w:cs="Browallia New"/>
          <w:sz w:val="28"/>
          <w:szCs w:val="28"/>
        </w:rPr>
        <w:t>16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กุมภาพันธ์</w:t>
      </w:r>
      <w:r w:rsidRPr="00CD4FB0">
        <w:rPr>
          <w:rFonts w:ascii="Browallia New" w:hAnsi="Browallia New" w:cs="Browallia New"/>
          <w:sz w:val="28"/>
          <w:szCs w:val="28"/>
        </w:rPr>
        <w:t> </w:t>
      </w:r>
      <w:r w:rsidR="008B528A" w:rsidRPr="008B528A">
        <w:rPr>
          <w:rFonts w:ascii="Browallia New" w:hAnsi="Browallia New" w:cs="Browallia New"/>
          <w:sz w:val="28"/>
          <w:szCs w:val="28"/>
        </w:rPr>
        <w:t>2566</w:t>
      </w:r>
    </w:p>
    <w:p w14:paraId="1E33DA97" w14:textId="77777777" w:rsidR="00046C05" w:rsidRPr="005320FA" w:rsidRDefault="00046C05" w:rsidP="00046C05">
      <w:pPr>
        <w:pStyle w:val="BodyText2"/>
        <w:tabs>
          <w:tab w:val="left" w:pos="426"/>
        </w:tabs>
        <w:ind w:left="1146" w:right="-22" w:firstLine="0"/>
        <w:jc w:val="thaiDistribute"/>
        <w:rPr>
          <w:rFonts w:ascii="Browallia New" w:hAnsi="Browallia New" w:cs="Browallia New"/>
        </w:rPr>
      </w:pPr>
    </w:p>
    <w:p w14:paraId="67B70210" w14:textId="5775EE4F" w:rsidR="002C01E1" w:rsidRDefault="00A017DD" w:rsidP="00003F67">
      <w:pPr>
        <w:pStyle w:val="BodyText2"/>
        <w:numPr>
          <w:ilvl w:val="1"/>
          <w:numId w:val="40"/>
        </w:numPr>
        <w:tabs>
          <w:tab w:val="left" w:pos="426"/>
        </w:tabs>
        <w:ind w:left="851" w:right="-22" w:hanging="464"/>
        <w:jc w:val="thaiDistribute"/>
        <w:rPr>
          <w:rFonts w:ascii="Browallia New" w:hAnsi="Browallia New" w:cs="Browallia New"/>
          <w:sz w:val="28"/>
          <w:szCs w:val="28"/>
        </w:rPr>
      </w:pPr>
      <w:r w:rsidRPr="00CD4FB0">
        <w:rPr>
          <w:rFonts w:ascii="Browallia New" w:hAnsi="Browallia New" w:cs="Browallia New"/>
          <w:sz w:val="28"/>
          <w:szCs w:val="28"/>
          <w:cs/>
        </w:rPr>
        <w:t>ในการประชุม</w:t>
      </w:r>
      <w:r w:rsidRPr="00CD4FB0">
        <w:rPr>
          <w:rFonts w:ascii="Browallia New" w:hAnsi="Browallia New" w:cs="Browallia New" w:hint="cs"/>
          <w:sz w:val="28"/>
          <w:szCs w:val="28"/>
          <w:cs/>
        </w:rPr>
        <w:t>คณะกรรมการบริ</w:t>
      </w:r>
      <w:r w:rsidR="00654C12" w:rsidRPr="00CD4FB0">
        <w:rPr>
          <w:rFonts w:ascii="Browallia New" w:hAnsi="Browallia New" w:cs="Browallia New" w:hint="cs"/>
          <w:sz w:val="28"/>
          <w:szCs w:val="28"/>
          <w:cs/>
        </w:rPr>
        <w:t>ษัท</w:t>
      </w:r>
      <w:r w:rsidRPr="00CD4FB0">
        <w:rPr>
          <w:rFonts w:ascii="Browallia New" w:hAnsi="Browallia New" w:cs="Browallia New"/>
          <w:sz w:val="28"/>
          <w:szCs w:val="28"/>
        </w:rPr>
        <w:t xml:space="preserve"> 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ครั้งที่ </w:t>
      </w:r>
      <w:r w:rsidR="00D914E9" w:rsidRPr="00CD4FB0">
        <w:rPr>
          <w:rFonts w:ascii="Browallia New" w:hAnsi="Browallia New" w:cs="Browallia New"/>
          <w:sz w:val="28"/>
          <w:szCs w:val="28"/>
        </w:rPr>
        <w:t>1</w:t>
      </w:r>
      <w:r w:rsidRPr="00CD4FB0">
        <w:rPr>
          <w:rFonts w:ascii="Browallia New" w:hAnsi="Browallia New" w:cs="Browallia New" w:hint="cs"/>
          <w:sz w:val="28"/>
          <w:szCs w:val="28"/>
          <w:cs/>
        </w:rPr>
        <w:t>/</w:t>
      </w:r>
      <w:r w:rsidR="008B528A" w:rsidRPr="008B528A">
        <w:rPr>
          <w:rFonts w:ascii="Browallia New" w:hAnsi="Browallia New" w:cs="Browallia New" w:hint="cs"/>
          <w:sz w:val="28"/>
          <w:szCs w:val="28"/>
        </w:rPr>
        <w:t>2566</w:t>
      </w:r>
      <w:r w:rsidRPr="00CD4FB0">
        <w:rPr>
          <w:rFonts w:ascii="Browallia New" w:hAnsi="Browallia New" w:cs="Browallia New"/>
          <w:sz w:val="28"/>
          <w:szCs w:val="28"/>
        </w:rPr>
        <w:t xml:space="preserve"> </w:t>
      </w:r>
      <w:r w:rsidRPr="00CD4FB0">
        <w:rPr>
          <w:rFonts w:ascii="Browallia New" w:hAnsi="Browallia New" w:cs="Browallia New"/>
          <w:sz w:val="28"/>
          <w:szCs w:val="28"/>
          <w:cs/>
        </w:rPr>
        <w:t>เมื่อวันที่</w:t>
      </w:r>
      <w:r w:rsidRPr="00CD4FB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8B528A" w:rsidRPr="008B528A">
        <w:rPr>
          <w:rFonts w:ascii="Browallia New" w:hAnsi="Browallia New" w:cs="Browallia New"/>
          <w:sz w:val="28"/>
          <w:szCs w:val="28"/>
        </w:rPr>
        <w:t>2</w:t>
      </w:r>
      <w:r w:rsidR="00D914E9" w:rsidRPr="00CD4FB0">
        <w:rPr>
          <w:rFonts w:ascii="Browallia New" w:hAnsi="Browallia New" w:cs="Browallia New"/>
          <w:sz w:val="28"/>
          <w:szCs w:val="28"/>
        </w:rPr>
        <w:t>7</w:t>
      </w:r>
      <w:r w:rsidRPr="00CD4FB0">
        <w:rPr>
          <w:rFonts w:ascii="Browallia New" w:hAnsi="Browallia New" w:cs="Browallia New" w:hint="cs"/>
          <w:sz w:val="28"/>
          <w:szCs w:val="28"/>
          <w:cs/>
        </w:rPr>
        <w:t xml:space="preserve"> กุมภาพันธ์ </w:t>
      </w:r>
      <w:r w:rsidR="008B528A" w:rsidRPr="008B528A">
        <w:rPr>
          <w:rFonts w:ascii="Browallia New" w:hAnsi="Browallia New" w:cs="Browallia New"/>
          <w:sz w:val="28"/>
          <w:szCs w:val="28"/>
        </w:rPr>
        <w:t>2566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D4FB0">
        <w:rPr>
          <w:rFonts w:ascii="Browallia New" w:hAnsi="Browallia New" w:cs="Browallia New" w:hint="cs"/>
          <w:sz w:val="28"/>
          <w:szCs w:val="28"/>
          <w:cs/>
        </w:rPr>
        <w:t>ที่ประชุมคณะกรรมการบริ</w:t>
      </w:r>
      <w:r w:rsidR="00D914E9" w:rsidRPr="00CD4FB0">
        <w:rPr>
          <w:rFonts w:ascii="Browallia New" w:hAnsi="Browallia New" w:cs="Browallia New" w:hint="cs"/>
          <w:sz w:val="28"/>
          <w:szCs w:val="28"/>
          <w:cs/>
        </w:rPr>
        <w:t>ษัท</w:t>
      </w:r>
      <w:r w:rsidRPr="00CD4FB0">
        <w:rPr>
          <w:rFonts w:ascii="Browallia New" w:hAnsi="Browallia New" w:cs="Browallia New"/>
          <w:sz w:val="28"/>
          <w:szCs w:val="28"/>
          <w:cs/>
        </w:rPr>
        <w:t>มีมติ</w:t>
      </w:r>
      <w:r w:rsidR="000B37E3">
        <w:rPr>
          <w:rFonts w:ascii="Browallia New" w:hAnsi="Browallia New" w:cs="Browallia New" w:hint="cs"/>
          <w:sz w:val="28"/>
          <w:szCs w:val="28"/>
          <w:cs/>
        </w:rPr>
        <w:t>ใ</w:t>
      </w:r>
      <w:r w:rsidRPr="00CD4FB0">
        <w:rPr>
          <w:rFonts w:ascii="Browallia New" w:hAnsi="Browallia New" w:cs="Browallia New"/>
          <w:sz w:val="28"/>
          <w:szCs w:val="28"/>
          <w:cs/>
        </w:rPr>
        <w:t>ห้</w:t>
      </w:r>
      <w:r w:rsidR="00AE5CEE" w:rsidRPr="00CD4FB0">
        <w:rPr>
          <w:rFonts w:ascii="Browallia New" w:hAnsi="Browallia New" w:cs="Browallia New" w:hint="cs"/>
          <w:sz w:val="28"/>
          <w:szCs w:val="28"/>
          <w:cs/>
        </w:rPr>
        <w:t>เสนอ</w:t>
      </w:r>
      <w:r w:rsidR="00DA7C2B" w:rsidRPr="00CD4FB0">
        <w:rPr>
          <w:rFonts w:ascii="Browallia New" w:hAnsi="Browallia New" w:cs="Browallia New" w:hint="cs"/>
          <w:sz w:val="28"/>
          <w:szCs w:val="28"/>
          <w:cs/>
        </w:rPr>
        <w:t xml:space="preserve">ต่อที่ประชุมสามัญผู้ถือหุ้นประจำปี </w:t>
      </w:r>
      <w:r w:rsidR="00DA7C2B" w:rsidRPr="00CD4FB0">
        <w:rPr>
          <w:rFonts w:ascii="Browallia New" w:hAnsi="Browallia New" w:cs="Browallia New"/>
          <w:sz w:val="28"/>
          <w:szCs w:val="28"/>
        </w:rPr>
        <w:t>256</w:t>
      </w:r>
      <w:r w:rsidR="002E44AB" w:rsidRPr="00CD4FB0">
        <w:rPr>
          <w:rFonts w:ascii="Browallia New" w:hAnsi="Browallia New" w:cs="Browallia New"/>
          <w:sz w:val="28"/>
          <w:szCs w:val="28"/>
        </w:rPr>
        <w:t>6</w:t>
      </w:r>
      <w:r w:rsidR="00DA7C2B" w:rsidRPr="00CD4FB0">
        <w:rPr>
          <w:rFonts w:ascii="Browallia New" w:hAnsi="Browallia New" w:cs="Browallia New"/>
          <w:sz w:val="28"/>
          <w:szCs w:val="28"/>
        </w:rPr>
        <w:t xml:space="preserve"> </w:t>
      </w:r>
      <w:r w:rsidR="00C54036" w:rsidRPr="00CD4FB0">
        <w:rPr>
          <w:rFonts w:ascii="Browallia New" w:hAnsi="Browallia New" w:cs="Browallia New" w:hint="cs"/>
          <w:sz w:val="28"/>
          <w:szCs w:val="28"/>
          <w:cs/>
        </w:rPr>
        <w:t>เพื่อพิจารณาอนุมัติ</w:t>
      </w:r>
      <w:r w:rsidR="00B16341">
        <w:rPr>
          <w:rFonts w:ascii="Browallia New" w:hAnsi="Browallia New" w:cs="Browallia New" w:hint="cs"/>
          <w:sz w:val="28"/>
          <w:szCs w:val="28"/>
          <w:cs/>
        </w:rPr>
        <w:t>เรื่องดังต่อไปนี้</w:t>
      </w:r>
    </w:p>
    <w:p w14:paraId="5B25AB0C" w14:textId="77777777" w:rsidR="002831D5" w:rsidRPr="005320FA" w:rsidRDefault="002831D5" w:rsidP="00883814">
      <w:pPr>
        <w:pStyle w:val="BodyText2"/>
        <w:tabs>
          <w:tab w:val="left" w:pos="426"/>
        </w:tabs>
        <w:ind w:left="851" w:right="-22" w:firstLine="0"/>
        <w:jc w:val="thaiDistribute"/>
        <w:rPr>
          <w:rFonts w:ascii="Browallia New" w:hAnsi="Browallia New" w:cs="Browallia New"/>
        </w:rPr>
      </w:pPr>
    </w:p>
    <w:p w14:paraId="60E85724" w14:textId="315881FA" w:rsidR="00AD471D" w:rsidRDefault="00AD471D" w:rsidP="00EB485D">
      <w:pPr>
        <w:pStyle w:val="BodyText2"/>
        <w:numPr>
          <w:ilvl w:val="0"/>
          <w:numId w:val="18"/>
        </w:numPr>
        <w:tabs>
          <w:tab w:val="clear" w:pos="1665"/>
          <w:tab w:val="left" w:pos="426"/>
          <w:tab w:val="num" w:pos="1305"/>
        </w:tabs>
        <w:ind w:left="1176" w:right="-22" w:hanging="294"/>
        <w:jc w:val="thaiDistribute"/>
        <w:rPr>
          <w:rFonts w:ascii="Browallia New" w:hAnsi="Browallia New" w:cs="Browallia New"/>
          <w:sz w:val="28"/>
          <w:szCs w:val="28"/>
        </w:rPr>
      </w:pPr>
      <w:r w:rsidRPr="00AD471D">
        <w:rPr>
          <w:rFonts w:ascii="Browallia New" w:hAnsi="Browallia New" w:cs="Browallia New"/>
          <w:sz w:val="28"/>
          <w:szCs w:val="28"/>
          <w:cs/>
        </w:rPr>
        <w:t xml:space="preserve">จ่ายเงินปันผลจากกำไรของผลการดำเนินงานสำหรับปีสิ้นสุดวันที่ </w:t>
      </w:r>
      <w:r w:rsidR="008B528A" w:rsidRPr="008B528A">
        <w:rPr>
          <w:rFonts w:ascii="Browallia New" w:hAnsi="Browallia New" w:cs="Browallia New"/>
          <w:sz w:val="28"/>
          <w:szCs w:val="28"/>
        </w:rPr>
        <w:t>31</w:t>
      </w:r>
      <w:r w:rsidRPr="00AD471D">
        <w:rPr>
          <w:rFonts w:ascii="Browallia New" w:hAnsi="Browallia New" w:cs="Browallia New"/>
          <w:sz w:val="28"/>
          <w:szCs w:val="28"/>
          <w:cs/>
        </w:rPr>
        <w:t xml:space="preserve"> ธันวาคม</w:t>
      </w:r>
      <w:r w:rsidRPr="00AD471D">
        <w:rPr>
          <w:rFonts w:ascii="Browallia New" w:hAnsi="Browallia New" w:cs="Browallia New"/>
          <w:sz w:val="28"/>
          <w:szCs w:val="28"/>
        </w:rPr>
        <w:t> </w:t>
      </w:r>
      <w:r w:rsidR="008B528A" w:rsidRPr="008B528A">
        <w:rPr>
          <w:rFonts w:ascii="Browallia New" w:hAnsi="Browallia New" w:cs="Browallia New"/>
          <w:sz w:val="28"/>
          <w:szCs w:val="28"/>
        </w:rPr>
        <w:t>2565</w:t>
      </w:r>
      <w:r w:rsidRPr="00AD471D">
        <w:rPr>
          <w:rFonts w:ascii="Browallia New" w:hAnsi="Browallia New" w:cs="Browallia New"/>
          <w:sz w:val="28"/>
          <w:szCs w:val="28"/>
          <w:cs/>
        </w:rPr>
        <w:t xml:space="preserve"> ให้กับผู้ถือหุ้น จำนวน</w:t>
      </w:r>
      <w:r w:rsidRPr="00AD471D">
        <w:rPr>
          <w:rFonts w:ascii="Browallia New" w:hAnsi="Browallia New" w:cs="Browallia New"/>
          <w:sz w:val="28"/>
          <w:szCs w:val="28"/>
        </w:rPr>
        <w:t> </w:t>
      </w:r>
      <w:r w:rsidR="008B528A" w:rsidRPr="008B528A">
        <w:rPr>
          <w:rFonts w:ascii="Browallia New" w:hAnsi="Browallia New" w:cs="Browallia New"/>
          <w:sz w:val="28"/>
          <w:szCs w:val="28"/>
        </w:rPr>
        <w:t>224</w:t>
      </w:r>
      <w:r w:rsidRPr="00AD471D">
        <w:rPr>
          <w:rFonts w:ascii="Browallia New" w:hAnsi="Browallia New" w:cs="Browallia New"/>
          <w:sz w:val="28"/>
          <w:szCs w:val="28"/>
        </w:rPr>
        <w:t>,</w:t>
      </w:r>
      <w:r w:rsidR="008B528A" w:rsidRPr="008B528A">
        <w:rPr>
          <w:rFonts w:ascii="Browallia New" w:hAnsi="Browallia New" w:cs="Browallia New"/>
          <w:sz w:val="28"/>
          <w:szCs w:val="28"/>
        </w:rPr>
        <w:t>683</w:t>
      </w:r>
      <w:r w:rsidRPr="00AD471D">
        <w:rPr>
          <w:rFonts w:ascii="Browallia New" w:hAnsi="Browallia New" w:cs="Browallia New"/>
          <w:sz w:val="28"/>
          <w:szCs w:val="28"/>
        </w:rPr>
        <w:t>,</w:t>
      </w:r>
      <w:r w:rsidR="008B528A" w:rsidRPr="008B528A">
        <w:rPr>
          <w:rFonts w:ascii="Browallia New" w:hAnsi="Browallia New" w:cs="Browallia New"/>
          <w:sz w:val="28"/>
          <w:szCs w:val="28"/>
        </w:rPr>
        <w:t>817</w:t>
      </w:r>
      <w:r w:rsidRPr="00AD471D">
        <w:rPr>
          <w:rFonts w:ascii="Browallia New" w:hAnsi="Browallia New" w:cs="Browallia New"/>
          <w:sz w:val="28"/>
          <w:szCs w:val="28"/>
          <w:cs/>
        </w:rPr>
        <w:t xml:space="preserve"> หุ้น ในอัตราหุ้นละ</w:t>
      </w:r>
      <w:r w:rsidRPr="00AD471D">
        <w:rPr>
          <w:rFonts w:ascii="Browallia New" w:hAnsi="Browallia New" w:cs="Browallia New"/>
          <w:sz w:val="28"/>
          <w:szCs w:val="28"/>
        </w:rPr>
        <w:t> </w:t>
      </w:r>
      <w:r w:rsidR="008B528A" w:rsidRPr="008B528A">
        <w:rPr>
          <w:rFonts w:ascii="Browallia New" w:hAnsi="Browallia New" w:cs="Browallia New"/>
          <w:sz w:val="28"/>
          <w:szCs w:val="28"/>
        </w:rPr>
        <w:t>0</w:t>
      </w:r>
      <w:r w:rsidRPr="00AD471D">
        <w:rPr>
          <w:rFonts w:ascii="Browallia New" w:hAnsi="Browallia New" w:cs="Browallia New"/>
          <w:sz w:val="28"/>
          <w:szCs w:val="28"/>
          <w:cs/>
        </w:rPr>
        <w:t>.</w:t>
      </w:r>
      <w:r w:rsidR="008B528A" w:rsidRPr="008B528A">
        <w:rPr>
          <w:rFonts w:ascii="Browallia New" w:hAnsi="Browallia New" w:cs="Browallia New"/>
          <w:sz w:val="28"/>
          <w:szCs w:val="28"/>
        </w:rPr>
        <w:t>75</w:t>
      </w:r>
      <w:r w:rsidRPr="00AD471D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</w:t>
      </w:r>
      <w:r w:rsidRPr="00AD471D">
        <w:rPr>
          <w:rFonts w:ascii="Browallia New" w:hAnsi="Browallia New" w:cs="Browallia New"/>
          <w:sz w:val="28"/>
          <w:szCs w:val="28"/>
        </w:rPr>
        <w:t> </w:t>
      </w:r>
      <w:r w:rsidR="008B528A" w:rsidRPr="008B528A">
        <w:rPr>
          <w:rFonts w:ascii="Browallia New" w:hAnsi="Browallia New" w:cs="Browallia New"/>
          <w:sz w:val="28"/>
          <w:szCs w:val="28"/>
        </w:rPr>
        <w:t>168</w:t>
      </w:r>
      <w:r w:rsidRPr="00AD471D">
        <w:rPr>
          <w:rFonts w:ascii="Browallia New" w:hAnsi="Browallia New" w:cs="Browallia New"/>
          <w:sz w:val="28"/>
          <w:szCs w:val="28"/>
          <w:cs/>
        </w:rPr>
        <w:t>.</w:t>
      </w:r>
      <w:r w:rsidR="008B528A" w:rsidRPr="008B528A">
        <w:rPr>
          <w:rFonts w:ascii="Browallia New" w:hAnsi="Browallia New" w:cs="Browallia New"/>
          <w:sz w:val="28"/>
          <w:szCs w:val="28"/>
        </w:rPr>
        <w:t>51</w:t>
      </w:r>
      <w:r w:rsidRPr="00AD471D">
        <w:rPr>
          <w:rFonts w:ascii="Browallia New" w:hAnsi="Browallia New" w:cs="Browallia New"/>
          <w:sz w:val="28"/>
          <w:szCs w:val="28"/>
          <w:cs/>
        </w:rPr>
        <w:t xml:space="preserve"> ล้านบาท โดยแบ่งเป็น</w:t>
      </w:r>
      <w:r w:rsidR="009018E7">
        <w:rPr>
          <w:rFonts w:ascii="Browallia New" w:hAnsi="Browallia New" w:cs="Browallia New"/>
          <w:sz w:val="28"/>
          <w:szCs w:val="28"/>
          <w:cs/>
        </w:rPr>
        <w:br/>
      </w:r>
      <w:r w:rsidRPr="00AD471D">
        <w:rPr>
          <w:rFonts w:ascii="Browallia New" w:hAnsi="Browallia New" w:cs="Browallia New"/>
          <w:sz w:val="28"/>
          <w:szCs w:val="28"/>
          <w:cs/>
        </w:rPr>
        <w:t>เงินปันผลระหว่างกาล ในอัตราหุ้นละ</w:t>
      </w:r>
      <w:r w:rsidRPr="00AD471D">
        <w:rPr>
          <w:rFonts w:ascii="Browallia New" w:hAnsi="Browallia New" w:cs="Browallia New"/>
          <w:sz w:val="28"/>
          <w:szCs w:val="28"/>
        </w:rPr>
        <w:t> </w:t>
      </w:r>
      <w:r w:rsidR="008B528A" w:rsidRPr="008B528A">
        <w:rPr>
          <w:rFonts w:ascii="Browallia New" w:hAnsi="Browallia New" w:cs="Browallia New"/>
          <w:sz w:val="28"/>
          <w:szCs w:val="28"/>
        </w:rPr>
        <w:t>0</w:t>
      </w:r>
      <w:r w:rsidRPr="00AD471D">
        <w:rPr>
          <w:rFonts w:ascii="Browallia New" w:hAnsi="Browallia New" w:cs="Browallia New"/>
          <w:sz w:val="28"/>
          <w:szCs w:val="28"/>
          <w:cs/>
        </w:rPr>
        <w:t>.</w:t>
      </w:r>
      <w:r w:rsidR="008B528A" w:rsidRPr="008B528A">
        <w:rPr>
          <w:rFonts w:ascii="Browallia New" w:hAnsi="Browallia New" w:cs="Browallia New"/>
          <w:sz w:val="28"/>
          <w:szCs w:val="28"/>
        </w:rPr>
        <w:t>25</w:t>
      </w:r>
      <w:r w:rsidRPr="00AD471D">
        <w:rPr>
          <w:rFonts w:ascii="Browallia New" w:hAnsi="Browallia New" w:cs="Browallia New"/>
          <w:sz w:val="28"/>
          <w:szCs w:val="28"/>
        </w:rPr>
        <w:t> </w:t>
      </w:r>
      <w:r w:rsidRPr="00AD471D">
        <w:rPr>
          <w:rFonts w:ascii="Browallia New" w:hAnsi="Browallia New" w:cs="Browallia New"/>
          <w:sz w:val="28"/>
          <w:szCs w:val="28"/>
          <w:cs/>
        </w:rPr>
        <w:t xml:space="preserve">บาท คิดเป็นจำนวนเงิน </w:t>
      </w:r>
      <w:r w:rsidR="008B528A" w:rsidRPr="008B528A">
        <w:rPr>
          <w:rFonts w:ascii="Browallia New" w:hAnsi="Browallia New" w:cs="Browallia New"/>
          <w:sz w:val="28"/>
          <w:szCs w:val="28"/>
        </w:rPr>
        <w:t>56</w:t>
      </w:r>
      <w:r w:rsidRPr="00AD471D">
        <w:rPr>
          <w:rFonts w:ascii="Browallia New" w:hAnsi="Browallia New" w:cs="Browallia New"/>
          <w:sz w:val="28"/>
          <w:szCs w:val="28"/>
          <w:cs/>
        </w:rPr>
        <w:t>.</w:t>
      </w:r>
      <w:r w:rsidR="008B528A" w:rsidRPr="008B528A">
        <w:rPr>
          <w:rFonts w:ascii="Browallia New" w:hAnsi="Browallia New" w:cs="Browallia New"/>
          <w:sz w:val="28"/>
          <w:szCs w:val="28"/>
        </w:rPr>
        <w:t>17</w:t>
      </w:r>
      <w:r w:rsidRPr="00AD471D">
        <w:rPr>
          <w:rFonts w:ascii="Browallia New" w:hAnsi="Browallia New" w:cs="Browallia New"/>
          <w:sz w:val="28"/>
          <w:szCs w:val="28"/>
        </w:rPr>
        <w:t> </w:t>
      </w:r>
      <w:r w:rsidRPr="00AD471D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AD471D">
        <w:rPr>
          <w:rFonts w:ascii="Browallia New" w:hAnsi="Browallia New" w:cs="Browallia New"/>
          <w:sz w:val="28"/>
          <w:szCs w:val="28"/>
        </w:rPr>
        <w:t> </w:t>
      </w:r>
      <w:r w:rsidRPr="00AD471D">
        <w:rPr>
          <w:rFonts w:ascii="Browallia New" w:hAnsi="Browallia New" w:cs="Browallia New"/>
          <w:sz w:val="28"/>
          <w:szCs w:val="28"/>
          <w:cs/>
        </w:rPr>
        <w:t xml:space="preserve">ซึ่งถูกจ่ายแล้วเมื่อวันที่ </w:t>
      </w:r>
      <w:r w:rsidR="009018E7">
        <w:rPr>
          <w:rFonts w:ascii="Browallia New" w:hAnsi="Browallia New" w:cs="Browallia New"/>
          <w:sz w:val="28"/>
          <w:szCs w:val="28"/>
          <w:cs/>
        </w:rPr>
        <w:br/>
      </w:r>
      <w:r w:rsidR="008B528A" w:rsidRPr="008B528A">
        <w:rPr>
          <w:rFonts w:ascii="Browallia New" w:hAnsi="Browallia New" w:cs="Browallia New"/>
          <w:sz w:val="28"/>
          <w:szCs w:val="28"/>
        </w:rPr>
        <w:t>14</w:t>
      </w:r>
      <w:r w:rsidRPr="00AD471D">
        <w:rPr>
          <w:rFonts w:ascii="Browallia New" w:hAnsi="Browallia New" w:cs="Browallia New"/>
          <w:sz w:val="28"/>
          <w:szCs w:val="28"/>
          <w:cs/>
        </w:rPr>
        <w:t xml:space="preserve"> กันยายน </w:t>
      </w:r>
      <w:r w:rsidR="008B528A" w:rsidRPr="008B528A">
        <w:rPr>
          <w:rFonts w:ascii="Browallia New" w:hAnsi="Browallia New" w:cs="Browallia New"/>
          <w:sz w:val="28"/>
          <w:szCs w:val="28"/>
        </w:rPr>
        <w:t>2565</w:t>
      </w:r>
      <w:r w:rsidRPr="00AD471D">
        <w:rPr>
          <w:rFonts w:ascii="Browallia New" w:hAnsi="Browallia New" w:cs="Browallia New"/>
          <w:sz w:val="28"/>
          <w:szCs w:val="28"/>
          <w:cs/>
        </w:rPr>
        <w:t xml:space="preserve"> และเงินปันผลส่วนที่เหลือ ในอัตราหุ้นละ</w:t>
      </w:r>
      <w:r w:rsidRPr="00AD471D">
        <w:rPr>
          <w:rFonts w:ascii="Browallia New" w:hAnsi="Browallia New" w:cs="Browallia New"/>
          <w:sz w:val="28"/>
          <w:szCs w:val="28"/>
        </w:rPr>
        <w:t> </w:t>
      </w:r>
      <w:r w:rsidR="008B528A" w:rsidRPr="008B528A">
        <w:rPr>
          <w:rFonts w:ascii="Browallia New" w:hAnsi="Browallia New" w:cs="Browallia New"/>
          <w:sz w:val="28"/>
          <w:szCs w:val="28"/>
        </w:rPr>
        <w:t>0</w:t>
      </w:r>
      <w:r w:rsidRPr="00AD471D">
        <w:rPr>
          <w:rFonts w:ascii="Browallia New" w:hAnsi="Browallia New" w:cs="Browallia New"/>
          <w:sz w:val="28"/>
          <w:szCs w:val="28"/>
          <w:cs/>
        </w:rPr>
        <w:t>.</w:t>
      </w:r>
      <w:r w:rsidR="008B528A" w:rsidRPr="008B528A">
        <w:rPr>
          <w:rFonts w:ascii="Browallia New" w:hAnsi="Browallia New" w:cs="Browallia New"/>
          <w:sz w:val="28"/>
          <w:szCs w:val="28"/>
        </w:rPr>
        <w:t>50</w:t>
      </w:r>
      <w:r w:rsidRPr="00AD471D">
        <w:rPr>
          <w:rFonts w:ascii="Browallia New" w:hAnsi="Browallia New" w:cs="Browallia New"/>
          <w:sz w:val="28"/>
          <w:szCs w:val="28"/>
        </w:rPr>
        <w:t> </w:t>
      </w:r>
      <w:r w:rsidRPr="00AD471D">
        <w:rPr>
          <w:rFonts w:ascii="Browallia New" w:hAnsi="Browallia New" w:cs="Browallia New"/>
          <w:sz w:val="28"/>
          <w:szCs w:val="28"/>
          <w:cs/>
        </w:rPr>
        <w:t>บาท</w:t>
      </w:r>
      <w:r w:rsidRPr="00AD471D">
        <w:rPr>
          <w:rFonts w:ascii="Browallia New" w:hAnsi="Browallia New" w:cs="Browallia New"/>
          <w:sz w:val="28"/>
          <w:szCs w:val="28"/>
        </w:rPr>
        <w:t> </w:t>
      </w:r>
      <w:r w:rsidRPr="00AD471D">
        <w:rPr>
          <w:rFonts w:ascii="Browallia New" w:hAnsi="Browallia New" w:cs="Browallia New"/>
          <w:sz w:val="28"/>
          <w:szCs w:val="28"/>
          <w:cs/>
        </w:rPr>
        <w:t>คิดเป็นจำนวนเงิน</w:t>
      </w:r>
      <w:r w:rsidRPr="00AD471D">
        <w:rPr>
          <w:rFonts w:ascii="Browallia New" w:hAnsi="Browallia New" w:cs="Browallia New"/>
          <w:sz w:val="28"/>
          <w:szCs w:val="28"/>
        </w:rPr>
        <w:t> </w:t>
      </w:r>
      <w:r w:rsidR="008B528A" w:rsidRPr="008B528A">
        <w:rPr>
          <w:rFonts w:ascii="Browallia New" w:hAnsi="Browallia New" w:cs="Browallia New"/>
          <w:sz w:val="28"/>
          <w:szCs w:val="28"/>
        </w:rPr>
        <w:t>112</w:t>
      </w:r>
      <w:r w:rsidRPr="00AD471D">
        <w:rPr>
          <w:rFonts w:ascii="Browallia New" w:hAnsi="Browallia New" w:cs="Browallia New"/>
          <w:sz w:val="28"/>
          <w:szCs w:val="28"/>
          <w:cs/>
        </w:rPr>
        <w:t>.</w:t>
      </w:r>
      <w:r w:rsidR="008B528A" w:rsidRPr="008B528A">
        <w:rPr>
          <w:rFonts w:ascii="Browallia New" w:hAnsi="Browallia New" w:cs="Browallia New"/>
          <w:sz w:val="28"/>
          <w:szCs w:val="28"/>
        </w:rPr>
        <w:t>34</w:t>
      </w:r>
      <w:r w:rsidRPr="00AD471D">
        <w:rPr>
          <w:rFonts w:ascii="Browallia New" w:hAnsi="Browallia New" w:cs="Browallia New"/>
          <w:sz w:val="28"/>
          <w:szCs w:val="28"/>
        </w:rPr>
        <w:t> </w:t>
      </w:r>
      <w:r w:rsidRPr="00AD471D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="00F723E7">
        <w:rPr>
          <w:rFonts w:ascii="Browallia New" w:hAnsi="Browallia New" w:cs="Browallia New" w:hint="cs"/>
          <w:sz w:val="28"/>
          <w:szCs w:val="28"/>
          <w:cs/>
        </w:rPr>
        <w:t>โดย</w:t>
      </w:r>
      <w:r w:rsidRPr="00AD471D">
        <w:rPr>
          <w:rFonts w:ascii="Browallia New" w:hAnsi="Browallia New" w:cs="Browallia New"/>
          <w:sz w:val="28"/>
          <w:szCs w:val="28"/>
          <w:cs/>
        </w:rPr>
        <w:t>มีกำหนดจ่ายในวันที่</w:t>
      </w:r>
      <w:r w:rsidRPr="00AD471D">
        <w:rPr>
          <w:rFonts w:ascii="Browallia New" w:hAnsi="Browallia New" w:cs="Browallia New"/>
          <w:sz w:val="28"/>
          <w:szCs w:val="28"/>
        </w:rPr>
        <w:t> </w:t>
      </w:r>
      <w:r w:rsidR="008B528A" w:rsidRPr="008B528A">
        <w:rPr>
          <w:rFonts w:ascii="Browallia New" w:hAnsi="Browallia New" w:cs="Browallia New"/>
          <w:sz w:val="28"/>
          <w:szCs w:val="28"/>
        </w:rPr>
        <w:t>19</w:t>
      </w:r>
      <w:r w:rsidRPr="00AD471D">
        <w:rPr>
          <w:rFonts w:ascii="Browallia New" w:hAnsi="Browallia New" w:cs="Browallia New"/>
          <w:sz w:val="28"/>
          <w:szCs w:val="28"/>
          <w:cs/>
        </w:rPr>
        <w:t xml:space="preserve"> พฤษภาคม</w:t>
      </w:r>
      <w:r w:rsidRPr="00AD471D">
        <w:rPr>
          <w:rFonts w:ascii="Browallia New" w:hAnsi="Browallia New" w:cs="Browallia New"/>
          <w:sz w:val="28"/>
          <w:szCs w:val="28"/>
        </w:rPr>
        <w:t> </w:t>
      </w:r>
      <w:r w:rsidR="008B528A" w:rsidRPr="008B528A">
        <w:rPr>
          <w:rFonts w:ascii="Browallia New" w:hAnsi="Browallia New" w:cs="Browallia New"/>
          <w:sz w:val="28"/>
          <w:szCs w:val="28"/>
        </w:rPr>
        <w:t>2566</w:t>
      </w:r>
    </w:p>
    <w:p w14:paraId="668CB293" w14:textId="77777777" w:rsidR="00117531" w:rsidRPr="005320FA" w:rsidRDefault="00117531" w:rsidP="00EB485D">
      <w:pPr>
        <w:pStyle w:val="BodyText2"/>
        <w:tabs>
          <w:tab w:val="left" w:pos="426"/>
        </w:tabs>
        <w:ind w:left="1176" w:right="-22" w:firstLine="0"/>
        <w:jc w:val="thaiDistribute"/>
        <w:rPr>
          <w:rFonts w:ascii="Browallia New" w:hAnsi="Browallia New" w:cs="Browallia New"/>
        </w:rPr>
      </w:pPr>
    </w:p>
    <w:p w14:paraId="25D10A27" w14:textId="446A1338" w:rsidR="002C01E1" w:rsidRPr="002C01E1" w:rsidRDefault="002C01E1" w:rsidP="00EB485D">
      <w:pPr>
        <w:pStyle w:val="BodyText2"/>
        <w:numPr>
          <w:ilvl w:val="0"/>
          <w:numId w:val="18"/>
        </w:numPr>
        <w:tabs>
          <w:tab w:val="clear" w:pos="1665"/>
          <w:tab w:val="left" w:pos="426"/>
          <w:tab w:val="num" w:pos="1305"/>
        </w:tabs>
        <w:ind w:left="1176" w:right="-22" w:hanging="294"/>
        <w:jc w:val="thaiDistribute"/>
        <w:rPr>
          <w:rFonts w:ascii="Browallia New" w:hAnsi="Browallia New" w:cs="Browallia New"/>
          <w:sz w:val="28"/>
          <w:szCs w:val="28"/>
        </w:rPr>
      </w:pPr>
      <w:r w:rsidRPr="002C01E1">
        <w:rPr>
          <w:rFonts w:ascii="Browallia New" w:hAnsi="Browallia New" w:cs="Browallia New"/>
          <w:sz w:val="28"/>
          <w:szCs w:val="28"/>
          <w:cs/>
        </w:rPr>
        <w:t>ลดทุนจดทะเบียนของบริษัทในส่วนที่ไม่สามารถจ่ายหุ้นปันผลได้ จำนวน</w:t>
      </w:r>
      <w:r w:rsidRPr="002C01E1">
        <w:rPr>
          <w:rFonts w:ascii="Browallia New" w:hAnsi="Browallia New" w:cs="Browallia New"/>
          <w:sz w:val="28"/>
          <w:szCs w:val="28"/>
        </w:rPr>
        <w:t> 8,091.50</w:t>
      </w:r>
      <w:r w:rsidR="00003A63">
        <w:rPr>
          <w:rFonts w:ascii="Browallia New" w:hAnsi="Browallia New" w:cs="Browallia New"/>
          <w:sz w:val="28"/>
          <w:szCs w:val="28"/>
        </w:rPr>
        <w:t xml:space="preserve"> </w:t>
      </w:r>
      <w:r w:rsidRPr="002C01E1">
        <w:rPr>
          <w:rFonts w:ascii="Browallia New" w:hAnsi="Browallia New" w:cs="Browallia New"/>
          <w:sz w:val="28"/>
          <w:szCs w:val="28"/>
          <w:cs/>
        </w:rPr>
        <w:t>บาท จากทุน</w:t>
      </w:r>
      <w:r w:rsidR="009018E7">
        <w:rPr>
          <w:rFonts w:ascii="Browallia New" w:hAnsi="Browallia New" w:cs="Browallia New"/>
          <w:sz w:val="28"/>
          <w:szCs w:val="28"/>
          <w:cs/>
        </w:rPr>
        <w:br/>
      </w:r>
      <w:r w:rsidRPr="002C01E1">
        <w:rPr>
          <w:rFonts w:ascii="Browallia New" w:hAnsi="Browallia New" w:cs="Browallia New"/>
          <w:sz w:val="28"/>
          <w:szCs w:val="28"/>
          <w:cs/>
        </w:rPr>
        <w:t>จดทะเบียนเดิมจำนวน</w:t>
      </w:r>
      <w:r w:rsidRPr="002C01E1">
        <w:rPr>
          <w:rFonts w:ascii="Browallia New" w:hAnsi="Browallia New" w:cs="Browallia New"/>
          <w:sz w:val="28"/>
          <w:szCs w:val="28"/>
        </w:rPr>
        <w:t xml:space="preserve"> 112,350,000.00 </w:t>
      </w:r>
      <w:r w:rsidRPr="002C01E1">
        <w:rPr>
          <w:rFonts w:ascii="Browallia New" w:hAnsi="Browallia New" w:cs="Browallia New"/>
          <w:sz w:val="28"/>
          <w:szCs w:val="28"/>
          <w:cs/>
        </w:rPr>
        <w:t>บาท เป็นทุนจดทะเบียนใหม่จำนวน</w:t>
      </w:r>
      <w:r w:rsidRPr="002C01E1">
        <w:rPr>
          <w:rFonts w:ascii="Browallia New" w:hAnsi="Browallia New" w:cs="Browallia New"/>
          <w:sz w:val="28"/>
          <w:szCs w:val="28"/>
        </w:rPr>
        <w:t xml:space="preserve"> 112,341,908.50 </w:t>
      </w:r>
      <w:r w:rsidRPr="002C01E1">
        <w:rPr>
          <w:rFonts w:ascii="Browallia New" w:hAnsi="Browallia New" w:cs="Browallia New"/>
          <w:sz w:val="28"/>
          <w:szCs w:val="28"/>
          <w:cs/>
        </w:rPr>
        <w:t xml:space="preserve">บาท </w:t>
      </w:r>
      <w:r w:rsidR="009018E7">
        <w:rPr>
          <w:rFonts w:ascii="Browallia New" w:hAnsi="Browallia New" w:cs="Browallia New"/>
          <w:sz w:val="28"/>
          <w:szCs w:val="28"/>
          <w:cs/>
        </w:rPr>
        <w:br/>
      </w:r>
      <w:r w:rsidRPr="002C01E1">
        <w:rPr>
          <w:rFonts w:ascii="Browallia New" w:hAnsi="Browallia New" w:cs="Browallia New"/>
          <w:sz w:val="28"/>
          <w:szCs w:val="28"/>
          <w:cs/>
        </w:rPr>
        <w:t xml:space="preserve">แบ่งออกเป็นหุ้นสามัญจำนวน </w:t>
      </w:r>
      <w:r w:rsidRPr="002C01E1">
        <w:rPr>
          <w:rFonts w:ascii="Browallia New" w:hAnsi="Browallia New" w:cs="Browallia New"/>
          <w:sz w:val="28"/>
          <w:szCs w:val="28"/>
        </w:rPr>
        <w:t xml:space="preserve">16,183 </w:t>
      </w:r>
      <w:r w:rsidRPr="002C01E1">
        <w:rPr>
          <w:rFonts w:ascii="Browallia New" w:hAnsi="Browallia New" w:cs="Browallia New"/>
          <w:sz w:val="28"/>
          <w:szCs w:val="28"/>
          <w:cs/>
        </w:rPr>
        <w:t>หุ้น มูลค่าที่ตราไว้หุ้นละ</w:t>
      </w:r>
      <w:r w:rsidRPr="002C01E1">
        <w:rPr>
          <w:rFonts w:ascii="Browallia New" w:hAnsi="Browallia New" w:cs="Browallia New"/>
          <w:sz w:val="28"/>
          <w:szCs w:val="28"/>
        </w:rPr>
        <w:t xml:space="preserve"> 0.50 </w:t>
      </w:r>
      <w:r w:rsidRPr="002C01E1">
        <w:rPr>
          <w:rFonts w:ascii="Browallia New" w:hAnsi="Browallia New" w:cs="Browallia New"/>
          <w:sz w:val="28"/>
          <w:szCs w:val="28"/>
          <w:cs/>
        </w:rPr>
        <w:t>บาท โดยการตัดหุ้นจดทะเบียนที่ยังไม่ได้ออกจำหน่าย จำนวน</w:t>
      </w:r>
      <w:r w:rsidRPr="002C01E1">
        <w:rPr>
          <w:rFonts w:ascii="Browallia New" w:hAnsi="Browallia New" w:cs="Browallia New"/>
          <w:sz w:val="28"/>
          <w:szCs w:val="28"/>
        </w:rPr>
        <w:t xml:space="preserve"> 16,183 </w:t>
      </w:r>
      <w:r w:rsidRPr="002C01E1">
        <w:rPr>
          <w:rFonts w:ascii="Browallia New" w:hAnsi="Browallia New" w:cs="Browallia New"/>
          <w:sz w:val="28"/>
          <w:szCs w:val="28"/>
          <w:cs/>
        </w:rPr>
        <w:t>หุ้น และแก้ไขเพิ่มเติมหนังสือบริคณห์สนธิของบริษัทเพื่อให้สอดคล้องกับการลดทุนจดทะเบียน</w:t>
      </w:r>
    </w:p>
    <w:p w14:paraId="00B1794D" w14:textId="77777777" w:rsidR="0060137E" w:rsidRPr="005320FA" w:rsidRDefault="0060137E" w:rsidP="007C1D44">
      <w:pPr>
        <w:tabs>
          <w:tab w:val="clear" w:pos="227"/>
          <w:tab w:val="clear" w:pos="454"/>
        </w:tabs>
        <w:ind w:left="392" w:firstLine="6"/>
        <w:jc w:val="thaiDistribute"/>
        <w:textAlignment w:val="baseline"/>
        <w:rPr>
          <w:rFonts w:ascii="BrowalliaUPC" w:hAnsi="BrowalliaUPC" w:cs="BrowalliaUPC"/>
          <w:sz w:val="22"/>
          <w:szCs w:val="22"/>
          <w:cs/>
          <w:lang w:eastAsia="zh-CN"/>
        </w:rPr>
      </w:pPr>
    </w:p>
    <w:p w14:paraId="64B4E2B7" w14:textId="025AE8D7" w:rsidR="009F6D69" w:rsidRPr="00CD4FB0" w:rsidRDefault="009F6D69" w:rsidP="00A44DBB">
      <w:pPr>
        <w:pStyle w:val="ListParagraph"/>
        <w:numPr>
          <w:ilvl w:val="0"/>
          <w:numId w:val="16"/>
        </w:numPr>
        <w:tabs>
          <w:tab w:val="clear" w:pos="227"/>
          <w:tab w:val="left" w:pos="540"/>
        </w:tabs>
        <w:ind w:left="378" w:hanging="378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การอนุมัติงบการเงิน</w:t>
      </w:r>
    </w:p>
    <w:p w14:paraId="64B4E2B8" w14:textId="77777777" w:rsidR="003432DD" w:rsidRPr="005320FA" w:rsidRDefault="003432DD" w:rsidP="00733A79">
      <w:pPr>
        <w:tabs>
          <w:tab w:val="clear" w:pos="227"/>
          <w:tab w:val="clear" w:pos="454"/>
        </w:tabs>
        <w:ind w:left="426" w:firstLine="6"/>
        <w:jc w:val="thaiDistribute"/>
        <w:textAlignment w:val="baseline"/>
        <w:rPr>
          <w:rFonts w:ascii="BrowalliaUPC" w:hAnsi="BrowalliaUPC" w:cs="BrowalliaUPC"/>
          <w:sz w:val="22"/>
          <w:szCs w:val="22"/>
          <w:lang w:eastAsia="zh-CN"/>
        </w:rPr>
      </w:pPr>
    </w:p>
    <w:p w14:paraId="64B4E2B9" w14:textId="0AB5BA29" w:rsidR="009F6D69" w:rsidRPr="00994A9C" w:rsidRDefault="009F6D69" w:rsidP="003A73A2">
      <w:pPr>
        <w:tabs>
          <w:tab w:val="clear" w:pos="227"/>
          <w:tab w:val="clear" w:pos="454"/>
        </w:tabs>
        <w:ind w:left="392" w:hanging="32"/>
        <w:jc w:val="thaiDistribute"/>
        <w:textAlignment w:val="baseline"/>
        <w:rPr>
          <w:rFonts w:ascii="BrowalliaUPC" w:hAnsi="BrowalliaUPC" w:cs="BrowalliaUPC"/>
          <w:sz w:val="28"/>
          <w:szCs w:val="28"/>
          <w:lang w:eastAsia="zh-CN"/>
        </w:rPr>
      </w:pPr>
      <w:r w:rsidRPr="00CD4FB0">
        <w:rPr>
          <w:rFonts w:ascii="BrowalliaUPC" w:hAnsi="BrowalliaUPC" w:cs="BrowalliaUPC"/>
          <w:sz w:val="28"/>
          <w:szCs w:val="28"/>
          <w:cs/>
          <w:lang w:eastAsia="zh-CN"/>
        </w:rPr>
        <w:t>งบการเงินนี้ได้รับการอนุมัติจาก</w:t>
      </w:r>
      <w:r w:rsidR="00D25E65" w:rsidRPr="00CD4FB0">
        <w:rPr>
          <w:rFonts w:ascii="BrowalliaUPC" w:hAnsi="BrowalliaUPC" w:cs="BrowalliaUPC"/>
          <w:sz w:val="28"/>
          <w:szCs w:val="28"/>
          <w:cs/>
          <w:lang w:eastAsia="zh-CN"/>
        </w:rPr>
        <w:t>คณะกรรมการ</w:t>
      </w:r>
      <w:r w:rsidR="003345B0" w:rsidRPr="00CD4FB0">
        <w:rPr>
          <w:rFonts w:ascii="BrowalliaUPC" w:hAnsi="BrowalliaUPC" w:cs="BrowalliaUPC"/>
          <w:sz w:val="28"/>
          <w:szCs w:val="28"/>
          <w:cs/>
          <w:lang w:eastAsia="zh-CN"/>
        </w:rPr>
        <w:t>ของบริษัทแล้ว เมื่อวันที่</w:t>
      </w:r>
      <w:r w:rsidR="003459C0" w:rsidRPr="00CD4FB0">
        <w:rPr>
          <w:rFonts w:ascii="BrowalliaUPC" w:hAnsi="BrowalliaUPC" w:cs="BrowalliaUPC"/>
          <w:sz w:val="28"/>
          <w:szCs w:val="28"/>
          <w:lang w:eastAsia="zh-CN"/>
        </w:rPr>
        <w:t xml:space="preserve"> </w:t>
      </w:r>
      <w:r w:rsidR="003B582A" w:rsidRPr="00CD4FB0">
        <w:rPr>
          <w:rFonts w:ascii="BrowalliaUPC" w:hAnsi="BrowalliaUPC" w:cs="BrowalliaUPC"/>
          <w:sz w:val="28"/>
          <w:szCs w:val="28"/>
          <w:lang w:eastAsia="zh-CN"/>
        </w:rPr>
        <w:t>27</w:t>
      </w:r>
      <w:r w:rsidR="00C42F27" w:rsidRPr="00CD4FB0">
        <w:rPr>
          <w:rFonts w:ascii="BrowalliaUPC" w:hAnsi="BrowalliaUPC" w:cs="BrowalliaUPC"/>
          <w:sz w:val="28"/>
          <w:szCs w:val="28"/>
          <w:lang w:eastAsia="zh-CN"/>
        </w:rPr>
        <w:t xml:space="preserve"> </w:t>
      </w:r>
      <w:r w:rsidR="00C42F27" w:rsidRPr="00CD4FB0">
        <w:rPr>
          <w:rFonts w:ascii="BrowalliaUPC" w:hAnsi="BrowalliaUPC" w:cs="BrowalliaUPC"/>
          <w:sz w:val="28"/>
          <w:szCs w:val="28"/>
          <w:cs/>
          <w:lang w:eastAsia="zh-CN"/>
        </w:rPr>
        <w:t>กุมภาพันธ์</w:t>
      </w:r>
      <w:r w:rsidR="007928F8" w:rsidRPr="00CD4FB0">
        <w:rPr>
          <w:rFonts w:ascii="BrowalliaUPC" w:hAnsi="BrowalliaUPC" w:cs="BrowalliaUPC"/>
          <w:sz w:val="28"/>
          <w:szCs w:val="28"/>
          <w:lang w:eastAsia="zh-CN"/>
        </w:rPr>
        <w:t xml:space="preserve"> 256</w:t>
      </w:r>
      <w:r w:rsidR="00D81636" w:rsidRPr="00CD4FB0">
        <w:rPr>
          <w:rFonts w:ascii="BrowalliaUPC" w:hAnsi="BrowalliaUPC" w:cs="BrowalliaUPC"/>
          <w:sz w:val="28"/>
          <w:szCs w:val="28"/>
          <w:lang w:eastAsia="zh-CN"/>
        </w:rPr>
        <w:t>6</w:t>
      </w:r>
    </w:p>
    <w:sectPr w:rsidR="009F6D69" w:rsidRPr="00994A9C" w:rsidSect="001B7EF1">
      <w:footerReference w:type="default" r:id="rId15"/>
      <w:footerReference w:type="first" r:id="rId16"/>
      <w:pgSz w:w="11909" w:h="16834" w:code="9"/>
      <w:pgMar w:top="1350" w:right="1136" w:bottom="1276" w:left="1440" w:header="482" w:footer="302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B4199" w14:textId="77777777" w:rsidR="00BC2C82" w:rsidRDefault="00BC2C82">
      <w:r>
        <w:separator/>
      </w:r>
    </w:p>
  </w:endnote>
  <w:endnote w:type="continuationSeparator" w:id="0">
    <w:p w14:paraId="775AEB26" w14:textId="77777777" w:rsidR="00BC2C82" w:rsidRDefault="00BC2C82">
      <w:r>
        <w:continuationSeparator/>
      </w:r>
    </w:p>
  </w:endnote>
  <w:endnote w:type="continuationNotice" w:id="1">
    <w:p w14:paraId="5F11AEE8" w14:textId="77777777" w:rsidR="00BC2C82" w:rsidRDefault="00BC2C8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6" w:type="dxa"/>
      <w:tblInd w:w="98" w:type="dxa"/>
      <w:tblLook w:val="0000" w:firstRow="0" w:lastRow="0" w:firstColumn="0" w:lastColumn="0" w:noHBand="0" w:noVBand="0"/>
    </w:tblPr>
    <w:tblGrid>
      <w:gridCol w:w="4770"/>
      <w:gridCol w:w="4297"/>
      <w:gridCol w:w="299"/>
    </w:tblGrid>
    <w:tr w:rsidR="008A33FD" w14:paraId="64B4E2C1" w14:textId="77777777" w:rsidTr="00642891">
      <w:tc>
        <w:tcPr>
          <w:tcW w:w="4770" w:type="dxa"/>
          <w:tcBorders>
            <w:top w:val="nil"/>
            <w:left w:val="nil"/>
            <w:bottom w:val="nil"/>
          </w:tcBorders>
          <w:noWrap/>
          <w:vAlign w:val="center"/>
        </w:tcPr>
        <w:p w14:paraId="64B4E2BE" w14:textId="01477FF0" w:rsidR="008A33FD" w:rsidRDefault="008A33FD" w:rsidP="00A57D9D">
          <w:pPr>
            <w:ind w:left="262"/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4297" w:type="dxa"/>
          <w:tcBorders>
            <w:top w:val="nil"/>
            <w:bottom w:val="nil"/>
          </w:tcBorders>
          <w:vAlign w:val="center"/>
        </w:tcPr>
        <w:p w14:paraId="64B4E2BF" w14:textId="3ED9313C" w:rsidR="008A33FD" w:rsidRDefault="008A33FD" w:rsidP="00A57D9D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C0" w14:textId="2A74A458" w:rsidR="008A33FD" w:rsidRDefault="008A33FD" w:rsidP="00A57D9D">
          <w:pPr>
            <w:tabs>
              <w:tab w:val="clear" w:pos="227"/>
            </w:tabs>
            <w:ind w:left="-1065" w:right="-76"/>
            <w:jc w:val="right"/>
            <w:rPr>
              <w:rFonts w:ascii="Browallia New" w:hAnsi="Browallia New" w:cs="Browallia New"/>
              <w:sz w:val="28"/>
              <w:szCs w:val="28"/>
              <w:lang w:eastAsia="en-US"/>
            </w:rPr>
          </w:pP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begin"/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instrText xml:space="preserve"> PAGE </w:instrTex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separate"/>
          </w:r>
          <w:r>
            <w:rPr>
              <w:rStyle w:val="PageNumber"/>
              <w:rFonts w:ascii="Browallia New" w:hAnsi="Browallia New" w:cs="Browallia New"/>
              <w:noProof/>
              <w:sz w:val="28"/>
              <w:szCs w:val="28"/>
            </w:rPr>
            <w:t>24</w: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end"/>
          </w:r>
        </w:p>
      </w:tc>
    </w:tr>
    <w:tr w:rsidR="008A33FD" w14:paraId="64B4E2C5" w14:textId="77777777" w:rsidTr="00642891">
      <w:tc>
        <w:tcPr>
          <w:tcW w:w="4770" w:type="dxa"/>
          <w:tcBorders>
            <w:top w:val="nil"/>
            <w:left w:val="nil"/>
            <w:bottom w:val="nil"/>
          </w:tcBorders>
          <w:noWrap/>
          <w:vAlign w:val="center"/>
        </w:tcPr>
        <w:p w14:paraId="64B4E2C2" w14:textId="42D6DE51" w:rsidR="008A33FD" w:rsidRDefault="008A33FD" w:rsidP="00A57D9D">
          <w:pPr>
            <w:ind w:left="262"/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(  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นายวิโรจน์  วสุศุทธิกุลกานต์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)</w:t>
          </w:r>
        </w:p>
      </w:tc>
      <w:tc>
        <w:tcPr>
          <w:tcW w:w="4297" w:type="dxa"/>
          <w:tcBorders>
            <w:top w:val="nil"/>
            <w:bottom w:val="nil"/>
          </w:tcBorders>
          <w:vAlign w:val="center"/>
        </w:tcPr>
        <w:p w14:paraId="64B4E2C3" w14:textId="5FDA3B65" w:rsidR="008A33FD" w:rsidRDefault="008A33FD" w:rsidP="00A57D9D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(    </w:t>
          </w:r>
          <w:r w:rsidR="00C35331" w:rsidRPr="00C35331">
            <w:rPr>
              <w:rFonts w:ascii="Browallia New" w:hAnsi="Browallia New" w:cs="Browallia New"/>
              <w:sz w:val="28"/>
              <w:szCs w:val="28"/>
              <w:cs/>
            </w:rPr>
            <w:t xml:space="preserve">นางสาวโสรัจจา บุญประสิทธิ์ 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)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C4" w14:textId="77777777" w:rsidR="008A33FD" w:rsidRDefault="008A33FD" w:rsidP="00A57D9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rPr>
              <w:rFonts w:ascii="Browallia New" w:hAnsi="Browallia New" w:cs="Browallia New"/>
              <w:sz w:val="28"/>
              <w:szCs w:val="28"/>
              <w:lang w:eastAsia="en-US"/>
            </w:rPr>
          </w:pPr>
        </w:p>
      </w:tc>
    </w:tr>
  </w:tbl>
  <w:p w14:paraId="64B4E2C6" w14:textId="77777777" w:rsidR="008A33FD" w:rsidRDefault="008A33FD">
    <w:pPr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51654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F21BB8" w14:textId="77777777" w:rsidR="008A33FD" w:rsidRDefault="008A33FD" w:rsidP="006C72BE">
        <w:pPr>
          <w:pStyle w:val="Footer"/>
          <w:rPr>
            <w:rFonts w:ascii="Browallia New" w:hAnsi="Browallia New" w:cs="Browallia New"/>
            <w:noProof/>
            <w:sz w:val="28"/>
            <w:szCs w:val="28"/>
          </w:rPr>
        </w:pPr>
        <w:r>
          <w:rPr>
            <w:rFonts w:ascii="Browallia New" w:hAnsi="Browallia New" w:cs="Browallia New"/>
            <w:sz w:val="28"/>
            <w:szCs w:val="28"/>
          </w:rPr>
          <w:t xml:space="preserve">_____________________________ </w:t>
        </w:r>
        <w:r>
          <w:rPr>
            <w:rFonts w:ascii="Browallia New" w:hAnsi="Browallia New" w:cs="Browallia New"/>
            <w:sz w:val="28"/>
            <w:szCs w:val="28"/>
            <w:cs/>
          </w:rPr>
          <w:t>กรรมการ</w:t>
        </w:r>
        <w:r>
          <w:rPr>
            <w:rFonts w:ascii="Browallia New" w:hAnsi="Browallia New" w:cs="Browallia New"/>
            <w:sz w:val="28"/>
            <w:szCs w:val="28"/>
          </w:rPr>
          <w:t xml:space="preserve">            _____________________________ </w:t>
        </w:r>
        <w:r>
          <w:rPr>
            <w:rFonts w:ascii="Browallia New" w:hAnsi="Browallia New" w:cs="Browallia New"/>
            <w:sz w:val="28"/>
            <w:szCs w:val="28"/>
            <w:cs/>
          </w:rPr>
          <w:t>กรรมการ</w:t>
        </w:r>
        <w:r>
          <w:rPr>
            <w:rFonts w:ascii="Browallia New" w:hAnsi="Browallia New" w:cs="Browallia New"/>
            <w:sz w:val="28"/>
            <w:szCs w:val="28"/>
          </w:rPr>
          <w:t xml:space="preserve">              </w:t>
        </w:r>
        <w:r w:rsidRPr="006C72BE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6C72BE">
          <w:rPr>
            <w:rFonts w:ascii="Browallia New" w:hAnsi="Browallia New" w:cs="Browallia New"/>
            <w:sz w:val="28"/>
            <w:szCs w:val="28"/>
          </w:rPr>
          <w:instrText xml:space="preserve"> PAGE   \* MERGEFORMAT </w:instrText>
        </w:r>
        <w:r w:rsidRPr="006C72BE">
          <w:rPr>
            <w:rFonts w:ascii="Browallia New" w:hAnsi="Browallia New" w:cs="Browallia New"/>
            <w:sz w:val="28"/>
            <w:szCs w:val="28"/>
          </w:rPr>
          <w:fldChar w:fldCharType="separate"/>
        </w:r>
        <w:r w:rsidRPr="006C72BE">
          <w:rPr>
            <w:rFonts w:ascii="Browallia New" w:hAnsi="Browallia New" w:cs="Browallia New"/>
            <w:noProof/>
            <w:sz w:val="28"/>
            <w:szCs w:val="28"/>
          </w:rPr>
          <w:t>2</w:t>
        </w:r>
        <w:r w:rsidRPr="006C72BE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  <w:p w14:paraId="5E78FF22" w14:textId="220CABBA" w:rsidR="008A33FD" w:rsidRDefault="008A33FD" w:rsidP="006C72BE">
        <w:pPr>
          <w:pStyle w:val="Footer"/>
        </w:pPr>
        <w:r>
          <w:rPr>
            <w:rFonts w:ascii="Browallia New" w:hAnsi="Browallia New" w:cs="Browallia New"/>
            <w:sz w:val="28"/>
            <w:szCs w:val="28"/>
          </w:rPr>
          <w:t xml:space="preserve">(    </w:t>
        </w:r>
        <w:r>
          <w:rPr>
            <w:rFonts w:ascii="Browallia New" w:hAnsi="Browallia New" w:cs="Browallia New" w:hint="cs"/>
            <w:sz w:val="28"/>
            <w:szCs w:val="28"/>
            <w:cs/>
          </w:rPr>
          <w:t>นายวิโรจน์  วสุศุทธิกุลกานต์</w:t>
        </w:r>
        <w:r>
          <w:rPr>
            <w:rFonts w:ascii="Browallia New" w:hAnsi="Browallia New" w:cs="Browallia New"/>
            <w:sz w:val="28"/>
            <w:szCs w:val="28"/>
          </w:rPr>
          <w:t xml:space="preserve">    )                           (   </w:t>
        </w:r>
        <w:r w:rsidR="00C35331" w:rsidRPr="00C35331">
          <w:rPr>
            <w:rFonts w:ascii="Browallia New" w:hAnsi="Browallia New" w:cs="Browallia New"/>
            <w:sz w:val="28"/>
            <w:szCs w:val="28"/>
            <w:cs/>
          </w:rPr>
          <w:t>นางสาวโสรัจจา บุญประสิทธิ์</w:t>
        </w:r>
        <w:r w:rsidR="00C35331">
          <w:rPr>
            <w:rFonts w:ascii="Browallia New" w:hAnsi="Browallia New" w:cs="Browallia New"/>
            <w:sz w:val="28"/>
            <w:szCs w:val="28"/>
          </w:rPr>
          <w:t xml:space="preserve">  </w:t>
        </w:r>
        <w:r>
          <w:rPr>
            <w:rFonts w:ascii="Browallia New" w:hAnsi="Browallia New" w:cs="Browallia New"/>
            <w:sz w:val="28"/>
            <w:szCs w:val="28"/>
          </w:rPr>
          <w:t>)</w:t>
        </w:r>
      </w:p>
    </w:sdtContent>
  </w:sdt>
  <w:p w14:paraId="64B4E2CF" w14:textId="4331899C" w:rsidR="008A33FD" w:rsidRPr="006C72BE" w:rsidRDefault="008A33FD">
    <w:pPr>
      <w:pStyle w:val="Footer"/>
      <w:rPr>
        <w:b/>
        <w:b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600" w:type="dxa"/>
      <w:tblInd w:w="142" w:type="dxa"/>
      <w:tblLook w:val="0000" w:firstRow="0" w:lastRow="0" w:firstColumn="0" w:lastColumn="0" w:noHBand="0" w:noVBand="0"/>
    </w:tblPr>
    <w:tblGrid>
      <w:gridCol w:w="7371"/>
      <w:gridCol w:w="5103"/>
      <w:gridCol w:w="2126"/>
    </w:tblGrid>
    <w:tr w:rsidR="008A33FD" w14:paraId="64B4E2D3" w14:textId="77777777" w:rsidTr="007A3858">
      <w:tc>
        <w:tcPr>
          <w:tcW w:w="7371" w:type="dxa"/>
          <w:tcBorders>
            <w:top w:val="nil"/>
            <w:left w:val="nil"/>
            <w:bottom w:val="nil"/>
          </w:tcBorders>
          <w:noWrap/>
          <w:vAlign w:val="center"/>
        </w:tcPr>
        <w:p w14:paraId="64B4E2D0" w14:textId="62DF3863" w:rsidR="008A33FD" w:rsidRDefault="008A33FD" w:rsidP="007841E5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5103" w:type="dxa"/>
          <w:tcBorders>
            <w:top w:val="nil"/>
            <w:bottom w:val="nil"/>
          </w:tcBorders>
          <w:vAlign w:val="center"/>
        </w:tcPr>
        <w:p w14:paraId="64B4E2D1" w14:textId="77777777" w:rsidR="008A33FD" w:rsidRDefault="008A33FD" w:rsidP="007841E5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212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D2" w14:textId="779F817D" w:rsidR="008A33FD" w:rsidRDefault="008A33FD" w:rsidP="00642891">
          <w:pPr>
            <w:tabs>
              <w:tab w:val="clear" w:pos="227"/>
            </w:tabs>
            <w:ind w:left="-1065" w:right="-76"/>
            <w:jc w:val="right"/>
            <w:rPr>
              <w:rFonts w:ascii="Browallia New" w:hAnsi="Browallia New" w:cs="Browallia New"/>
              <w:sz w:val="28"/>
              <w:szCs w:val="28"/>
              <w:lang w:eastAsia="en-US"/>
            </w:rPr>
          </w:pP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begin"/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instrText xml:space="preserve"> PAGE </w:instrTex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separate"/>
          </w:r>
          <w:r>
            <w:rPr>
              <w:rStyle w:val="PageNumber"/>
              <w:rFonts w:ascii="Browallia New" w:hAnsi="Browallia New" w:cs="Browallia New"/>
              <w:noProof/>
              <w:sz w:val="28"/>
              <w:szCs w:val="28"/>
            </w:rPr>
            <w:t>28</w: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end"/>
          </w:r>
        </w:p>
      </w:tc>
    </w:tr>
    <w:tr w:rsidR="008A33FD" w14:paraId="64B4E2D7" w14:textId="77777777" w:rsidTr="007A3858">
      <w:tc>
        <w:tcPr>
          <w:tcW w:w="7371" w:type="dxa"/>
          <w:tcBorders>
            <w:top w:val="nil"/>
            <w:left w:val="nil"/>
            <w:bottom w:val="nil"/>
          </w:tcBorders>
          <w:noWrap/>
          <w:vAlign w:val="center"/>
        </w:tcPr>
        <w:p w14:paraId="64B4E2D4" w14:textId="0AA6EA89" w:rsidR="008A33FD" w:rsidRDefault="008A33FD" w:rsidP="007841E5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(  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นายวิโรจน์  วสุศุทธิกุลกานต์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)</w:t>
          </w:r>
        </w:p>
      </w:tc>
      <w:tc>
        <w:tcPr>
          <w:tcW w:w="5103" w:type="dxa"/>
          <w:tcBorders>
            <w:top w:val="nil"/>
            <w:bottom w:val="nil"/>
          </w:tcBorders>
          <w:vAlign w:val="center"/>
        </w:tcPr>
        <w:p w14:paraId="64B4E2D5" w14:textId="022BF448" w:rsidR="008A33FD" w:rsidRDefault="008A33FD" w:rsidP="007841E5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(    </w:t>
          </w:r>
          <w:r w:rsidR="00B15610" w:rsidRPr="00B15610">
            <w:rPr>
              <w:rFonts w:ascii="Browallia New" w:hAnsi="Browallia New" w:cs="Browallia New"/>
              <w:sz w:val="28"/>
              <w:szCs w:val="28"/>
              <w:cs/>
            </w:rPr>
            <w:t xml:space="preserve">นางสาวโสรัจจา บุญประสิทธิ์ 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 )</w:t>
          </w:r>
        </w:p>
      </w:tc>
      <w:tc>
        <w:tcPr>
          <w:tcW w:w="212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D6" w14:textId="77777777" w:rsidR="008A33FD" w:rsidRDefault="008A33FD" w:rsidP="0064289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rPr>
              <w:rFonts w:ascii="Browallia New" w:hAnsi="Browallia New" w:cs="Browallia New"/>
              <w:sz w:val="28"/>
              <w:szCs w:val="28"/>
              <w:lang w:eastAsia="en-US"/>
            </w:rPr>
          </w:pPr>
        </w:p>
      </w:tc>
    </w:tr>
  </w:tbl>
  <w:p w14:paraId="64B4E2D8" w14:textId="77777777" w:rsidR="008A33FD" w:rsidRDefault="008A33FD">
    <w:pPr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245" w:type="dxa"/>
      <w:tblInd w:w="392" w:type="dxa"/>
      <w:tblLook w:val="0000" w:firstRow="0" w:lastRow="0" w:firstColumn="0" w:lastColumn="0" w:noHBand="0" w:noVBand="0"/>
    </w:tblPr>
    <w:tblGrid>
      <w:gridCol w:w="7121"/>
      <w:gridCol w:w="6825"/>
      <w:gridCol w:w="299"/>
    </w:tblGrid>
    <w:tr w:rsidR="008A33FD" w14:paraId="64B4E2DC" w14:textId="77777777" w:rsidTr="00B0620A">
      <w:tc>
        <w:tcPr>
          <w:tcW w:w="7121" w:type="dxa"/>
          <w:tcBorders>
            <w:top w:val="nil"/>
            <w:left w:val="nil"/>
            <w:bottom w:val="nil"/>
          </w:tcBorders>
          <w:noWrap/>
          <w:vAlign w:val="center"/>
        </w:tcPr>
        <w:p w14:paraId="64B4E2D9" w14:textId="77777777" w:rsidR="008A33FD" w:rsidRDefault="008A33FD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6825" w:type="dxa"/>
          <w:tcBorders>
            <w:top w:val="nil"/>
            <w:bottom w:val="nil"/>
          </w:tcBorders>
          <w:vAlign w:val="center"/>
        </w:tcPr>
        <w:p w14:paraId="64B4E2DA" w14:textId="77777777" w:rsidR="008A33FD" w:rsidRDefault="008A33FD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DB" w14:textId="1746E65B" w:rsidR="008A33FD" w:rsidRDefault="008A33FD" w:rsidP="00903C44">
          <w:pPr>
            <w:tabs>
              <w:tab w:val="clear" w:pos="227"/>
            </w:tabs>
            <w:ind w:left="-1065" w:right="-76"/>
            <w:jc w:val="right"/>
            <w:rPr>
              <w:rFonts w:ascii="Browallia New" w:hAnsi="Browallia New" w:cs="Browallia New"/>
              <w:sz w:val="28"/>
              <w:szCs w:val="28"/>
              <w:lang w:eastAsia="en-US"/>
            </w:rPr>
          </w:pP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begin"/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instrText xml:space="preserve"> PAGE </w:instrTex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separate"/>
          </w:r>
          <w:r>
            <w:rPr>
              <w:rStyle w:val="PageNumber"/>
              <w:rFonts w:ascii="Browallia New" w:hAnsi="Browallia New" w:cs="Browallia New"/>
              <w:noProof/>
              <w:sz w:val="28"/>
              <w:szCs w:val="28"/>
            </w:rPr>
            <w:t>25</w: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end"/>
          </w:r>
        </w:p>
      </w:tc>
    </w:tr>
    <w:tr w:rsidR="008A33FD" w14:paraId="64B4E2E0" w14:textId="77777777" w:rsidTr="00B0620A">
      <w:tc>
        <w:tcPr>
          <w:tcW w:w="7121" w:type="dxa"/>
          <w:tcBorders>
            <w:top w:val="nil"/>
            <w:left w:val="nil"/>
            <w:bottom w:val="nil"/>
          </w:tcBorders>
          <w:noWrap/>
          <w:vAlign w:val="center"/>
        </w:tcPr>
        <w:p w14:paraId="64B4E2DD" w14:textId="57621C09" w:rsidR="008A33FD" w:rsidRDefault="008A33FD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(  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นายวิโรจน์  วสุศุทธิกุลกานต์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)</w:t>
          </w:r>
        </w:p>
      </w:tc>
      <w:tc>
        <w:tcPr>
          <w:tcW w:w="6825" w:type="dxa"/>
          <w:tcBorders>
            <w:top w:val="nil"/>
            <w:bottom w:val="nil"/>
          </w:tcBorders>
          <w:vAlign w:val="center"/>
        </w:tcPr>
        <w:p w14:paraId="64B4E2DE" w14:textId="589C6B99" w:rsidR="008A33FD" w:rsidRDefault="008A33FD" w:rsidP="00222D55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(    </w:t>
          </w:r>
          <w:r w:rsidR="00B15610" w:rsidRPr="00B15610">
            <w:rPr>
              <w:rFonts w:ascii="Browallia New" w:hAnsi="Browallia New" w:cs="Browallia New"/>
              <w:sz w:val="28"/>
              <w:szCs w:val="28"/>
              <w:cs/>
            </w:rPr>
            <w:t>นางสาวโสรัจจา บุญประสิทธิ์</w:t>
          </w:r>
          <w:r w:rsidR="00B15610">
            <w:rPr>
              <w:rFonts w:ascii="Browallia New" w:hAnsi="Browallia New" w:cs="Browallia New"/>
              <w:sz w:val="28"/>
              <w:szCs w:val="28"/>
            </w:rPr>
            <w:t xml:space="preserve">  </w:t>
          </w:r>
          <w:r>
            <w:rPr>
              <w:rFonts w:ascii="Browallia New" w:hAnsi="Browallia New" w:cs="Browallia New"/>
              <w:sz w:val="28"/>
              <w:szCs w:val="28"/>
            </w:rPr>
            <w:t>)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DF" w14:textId="77777777" w:rsidR="008A33FD" w:rsidRDefault="008A33F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rPr>
              <w:rFonts w:ascii="Browallia New" w:hAnsi="Browallia New" w:cs="Browallia New"/>
              <w:sz w:val="28"/>
              <w:szCs w:val="28"/>
              <w:lang w:eastAsia="en-US"/>
            </w:rPr>
          </w:pPr>
        </w:p>
      </w:tc>
    </w:tr>
  </w:tbl>
  <w:p w14:paraId="64B4E2E1" w14:textId="77777777" w:rsidR="008A33FD" w:rsidRPr="00062F4B" w:rsidRDefault="008A33F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26" w:type="dxa"/>
      <w:tblInd w:w="98" w:type="dxa"/>
      <w:tblLook w:val="0000" w:firstRow="0" w:lastRow="0" w:firstColumn="0" w:lastColumn="0" w:noHBand="0" w:noVBand="0"/>
    </w:tblPr>
    <w:tblGrid>
      <w:gridCol w:w="4830"/>
      <w:gridCol w:w="4297"/>
      <w:gridCol w:w="299"/>
    </w:tblGrid>
    <w:tr w:rsidR="008A33FD" w14:paraId="64B4E2E5" w14:textId="77777777" w:rsidTr="001178B6">
      <w:tc>
        <w:tcPr>
          <w:tcW w:w="4830" w:type="dxa"/>
          <w:tcBorders>
            <w:top w:val="nil"/>
            <w:left w:val="nil"/>
            <w:bottom w:val="nil"/>
          </w:tcBorders>
          <w:noWrap/>
          <w:vAlign w:val="center"/>
        </w:tcPr>
        <w:p w14:paraId="64B4E2E2" w14:textId="77777777" w:rsidR="008A33FD" w:rsidRDefault="008A33FD" w:rsidP="000445D5">
          <w:pPr>
            <w:ind w:left="262"/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4297" w:type="dxa"/>
          <w:tcBorders>
            <w:top w:val="nil"/>
            <w:bottom w:val="nil"/>
          </w:tcBorders>
          <w:vAlign w:val="center"/>
        </w:tcPr>
        <w:p w14:paraId="64B4E2E3" w14:textId="77777777" w:rsidR="008A33FD" w:rsidRDefault="008A33FD" w:rsidP="00642891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E4" w14:textId="4B80E9F0" w:rsidR="008A33FD" w:rsidRDefault="008A33FD" w:rsidP="00642891">
          <w:pPr>
            <w:tabs>
              <w:tab w:val="clear" w:pos="227"/>
            </w:tabs>
            <w:ind w:left="-1065" w:right="-76"/>
            <w:jc w:val="right"/>
            <w:rPr>
              <w:rFonts w:ascii="Browallia New" w:hAnsi="Browallia New" w:cs="Browallia New"/>
              <w:sz w:val="28"/>
              <w:szCs w:val="28"/>
              <w:lang w:eastAsia="en-US"/>
            </w:rPr>
          </w:pP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begin"/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instrText xml:space="preserve"> PAGE </w:instrTex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separate"/>
          </w:r>
          <w:r>
            <w:rPr>
              <w:rStyle w:val="PageNumber"/>
              <w:rFonts w:ascii="Browallia New" w:hAnsi="Browallia New" w:cs="Browallia New"/>
              <w:noProof/>
              <w:sz w:val="28"/>
              <w:szCs w:val="28"/>
            </w:rPr>
            <w:t>41</w: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end"/>
          </w:r>
        </w:p>
      </w:tc>
    </w:tr>
    <w:tr w:rsidR="008A33FD" w14:paraId="64B4E2E9" w14:textId="77777777" w:rsidTr="001178B6">
      <w:tc>
        <w:tcPr>
          <w:tcW w:w="4830" w:type="dxa"/>
          <w:tcBorders>
            <w:top w:val="nil"/>
            <w:left w:val="nil"/>
            <w:bottom w:val="nil"/>
          </w:tcBorders>
          <w:noWrap/>
          <w:vAlign w:val="center"/>
        </w:tcPr>
        <w:p w14:paraId="64B4E2E6" w14:textId="437F2DF2" w:rsidR="008A33FD" w:rsidRDefault="008A33FD" w:rsidP="000445D5">
          <w:pPr>
            <w:ind w:left="262"/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(  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นายวิโรจน์  วสุศุทธิกุลกานต์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)</w:t>
          </w:r>
        </w:p>
      </w:tc>
      <w:tc>
        <w:tcPr>
          <w:tcW w:w="4297" w:type="dxa"/>
          <w:tcBorders>
            <w:top w:val="nil"/>
            <w:bottom w:val="nil"/>
          </w:tcBorders>
          <w:vAlign w:val="center"/>
        </w:tcPr>
        <w:p w14:paraId="64B4E2E7" w14:textId="6DA4D381" w:rsidR="008A33FD" w:rsidRDefault="008A33FD" w:rsidP="00642891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(    </w:t>
          </w:r>
          <w:r w:rsidR="00FC050A" w:rsidRPr="00FC050A">
            <w:rPr>
              <w:rFonts w:ascii="Browallia New" w:hAnsi="Browallia New" w:cs="Browallia New"/>
              <w:sz w:val="28"/>
              <w:szCs w:val="28"/>
              <w:cs/>
            </w:rPr>
            <w:t>นางสาวโสรัจจา บุญประสิทธิ์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 )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E8" w14:textId="77777777" w:rsidR="008A33FD" w:rsidRDefault="008A33FD" w:rsidP="0064289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rPr>
              <w:rFonts w:ascii="Browallia New" w:hAnsi="Browallia New" w:cs="Browallia New"/>
              <w:sz w:val="28"/>
              <w:szCs w:val="28"/>
              <w:lang w:eastAsia="en-US"/>
            </w:rPr>
          </w:pPr>
        </w:p>
      </w:tc>
    </w:tr>
  </w:tbl>
  <w:p w14:paraId="64B4E2EA" w14:textId="77777777" w:rsidR="008A33FD" w:rsidRDefault="008A33FD">
    <w:pPr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6" w:type="dxa"/>
      <w:tblInd w:w="98" w:type="dxa"/>
      <w:tblLook w:val="0000" w:firstRow="0" w:lastRow="0" w:firstColumn="0" w:lastColumn="0" w:noHBand="0" w:noVBand="0"/>
    </w:tblPr>
    <w:tblGrid>
      <w:gridCol w:w="4770"/>
      <w:gridCol w:w="4297"/>
      <w:gridCol w:w="299"/>
    </w:tblGrid>
    <w:tr w:rsidR="008A33FD" w14:paraId="64B4E2EE" w14:textId="77777777" w:rsidTr="008176A1">
      <w:tc>
        <w:tcPr>
          <w:tcW w:w="4770" w:type="dxa"/>
          <w:tcBorders>
            <w:top w:val="nil"/>
            <w:left w:val="nil"/>
            <w:bottom w:val="nil"/>
          </w:tcBorders>
          <w:noWrap/>
          <w:vAlign w:val="center"/>
        </w:tcPr>
        <w:p w14:paraId="64B4E2EB" w14:textId="77777777" w:rsidR="008A33FD" w:rsidRDefault="008A33FD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4297" w:type="dxa"/>
          <w:tcBorders>
            <w:top w:val="nil"/>
            <w:bottom w:val="nil"/>
          </w:tcBorders>
          <w:vAlign w:val="center"/>
        </w:tcPr>
        <w:p w14:paraId="64B4E2EC" w14:textId="77777777" w:rsidR="008A33FD" w:rsidRDefault="008A33FD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ED" w14:textId="4463F311" w:rsidR="008A33FD" w:rsidRDefault="008A33FD" w:rsidP="00903C44">
          <w:pPr>
            <w:tabs>
              <w:tab w:val="clear" w:pos="227"/>
            </w:tabs>
            <w:ind w:left="-1065" w:right="-76"/>
            <w:jc w:val="right"/>
            <w:rPr>
              <w:rFonts w:ascii="Browallia New" w:hAnsi="Browallia New" w:cs="Browallia New"/>
              <w:sz w:val="28"/>
              <w:szCs w:val="28"/>
              <w:lang w:eastAsia="en-US"/>
            </w:rPr>
          </w:pP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begin"/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instrText xml:space="preserve"> PAGE </w:instrTex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separate"/>
          </w:r>
          <w:r>
            <w:rPr>
              <w:rStyle w:val="PageNumber"/>
              <w:rFonts w:ascii="Browallia New" w:hAnsi="Browallia New" w:cs="Browallia New"/>
              <w:noProof/>
              <w:sz w:val="28"/>
              <w:szCs w:val="28"/>
            </w:rPr>
            <w:t>29</w: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end"/>
          </w:r>
        </w:p>
      </w:tc>
    </w:tr>
    <w:tr w:rsidR="008A33FD" w14:paraId="64B4E2F2" w14:textId="77777777" w:rsidTr="008176A1">
      <w:tc>
        <w:tcPr>
          <w:tcW w:w="4770" w:type="dxa"/>
          <w:tcBorders>
            <w:top w:val="nil"/>
            <w:left w:val="nil"/>
            <w:bottom w:val="nil"/>
          </w:tcBorders>
          <w:noWrap/>
          <w:vAlign w:val="center"/>
        </w:tcPr>
        <w:p w14:paraId="64B4E2EF" w14:textId="2484A298" w:rsidR="008A33FD" w:rsidRDefault="008A33FD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(  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นายวิโรจน์  วสุศุทธิกุลกานต์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)</w:t>
          </w:r>
        </w:p>
      </w:tc>
      <w:tc>
        <w:tcPr>
          <w:tcW w:w="4297" w:type="dxa"/>
          <w:tcBorders>
            <w:top w:val="nil"/>
            <w:bottom w:val="nil"/>
          </w:tcBorders>
          <w:vAlign w:val="center"/>
        </w:tcPr>
        <w:p w14:paraId="64B4E2F0" w14:textId="01538CC6" w:rsidR="008A33FD" w:rsidRDefault="008A33FD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(    </w:t>
          </w:r>
          <w:r w:rsidR="00FC050A" w:rsidRPr="00FC050A">
            <w:rPr>
              <w:rFonts w:ascii="Browallia New" w:hAnsi="Browallia New" w:cs="Browallia New"/>
              <w:sz w:val="28"/>
              <w:szCs w:val="28"/>
              <w:cs/>
            </w:rPr>
            <w:t>นางสาวโสรัจจา บุญประสิทธิ์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)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F1" w14:textId="77777777" w:rsidR="008A33FD" w:rsidRDefault="008A33F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rPr>
              <w:rFonts w:ascii="Browallia New" w:hAnsi="Browallia New" w:cs="Browallia New"/>
              <w:sz w:val="28"/>
              <w:szCs w:val="28"/>
              <w:lang w:eastAsia="en-US"/>
            </w:rPr>
          </w:pPr>
        </w:p>
      </w:tc>
    </w:tr>
  </w:tbl>
  <w:p w14:paraId="64B4E2F3" w14:textId="77777777" w:rsidR="008A33FD" w:rsidRPr="00062F4B" w:rsidRDefault="008A33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511C4" w14:textId="77777777" w:rsidR="00BC2C82" w:rsidRDefault="00BC2C82">
      <w:r>
        <w:separator/>
      </w:r>
    </w:p>
  </w:footnote>
  <w:footnote w:type="continuationSeparator" w:id="0">
    <w:p w14:paraId="6A67D995" w14:textId="77777777" w:rsidR="00BC2C82" w:rsidRDefault="00BC2C82">
      <w:r>
        <w:continuationSeparator/>
      </w:r>
    </w:p>
  </w:footnote>
  <w:footnote w:type="continuationNotice" w:id="1">
    <w:p w14:paraId="50739297" w14:textId="77777777" w:rsidR="00BC2C82" w:rsidRDefault="00BC2C82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392"/>
        </w:tabs>
        <w:ind w:left="23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B686C9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08D1E6E"/>
    <w:multiLevelType w:val="multilevel"/>
    <w:tmpl w:val="4DB46236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4.%2"/>
      <w:lvlJc w:val="left"/>
      <w:pPr>
        <w:ind w:left="928" w:hanging="360"/>
      </w:pPr>
      <w:rPr>
        <w:rFonts w:cs="Times New Roman" w:hint="default"/>
        <w:u w:val="none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78A4E5A"/>
    <w:multiLevelType w:val="hybridMultilevel"/>
    <w:tmpl w:val="359ADEC2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1974200C"/>
    <w:multiLevelType w:val="multilevel"/>
    <w:tmpl w:val="FCA26E56"/>
    <w:lvl w:ilvl="0">
      <w:start w:val="5"/>
      <w:numFmt w:val="none"/>
      <w:lvlText w:val="2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2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5.%2.%3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ABD0510"/>
    <w:multiLevelType w:val="hybridMultilevel"/>
    <w:tmpl w:val="BBBA52A8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2661F6"/>
    <w:multiLevelType w:val="multilevel"/>
    <w:tmpl w:val="0598F4E2"/>
    <w:styleLink w:val="1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tabs>
          <w:tab w:val="num" w:pos="836"/>
        </w:tabs>
        <w:ind w:left="83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2"/>
        </w:tabs>
        <w:ind w:left="477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cs="Times New Roman" w:hint="default"/>
      </w:rPr>
    </w:lvl>
  </w:abstractNum>
  <w:abstractNum w:abstractNumId="15" w15:restartNumberingAfterBreak="0">
    <w:nsid w:val="20B860E3"/>
    <w:multiLevelType w:val="multilevel"/>
    <w:tmpl w:val="D688C4CC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4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16" w15:restartNumberingAfterBreak="0">
    <w:nsid w:val="22E30D4C"/>
    <w:multiLevelType w:val="multilevel"/>
    <w:tmpl w:val="F4DC5E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  <w:sz w:val="28"/>
        <w:szCs w:val="28"/>
      </w:rPr>
    </w:lvl>
    <w:lvl w:ilvl="1">
      <w:start w:val="1"/>
      <w:numFmt w:val="decimal"/>
      <w:lvlText w:val="33.%2"/>
      <w:lvlJc w:val="left"/>
      <w:pPr>
        <w:ind w:left="928" w:hanging="360"/>
      </w:pPr>
      <w:rPr>
        <w:rFonts w:cs="Times New Roman" w:hint="default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3981"/>
        </w:tabs>
        <w:ind w:left="398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17" w15:restartNumberingAfterBreak="0">
    <w:nsid w:val="25C540C4"/>
    <w:multiLevelType w:val="multilevel"/>
    <w:tmpl w:val="79DC7CE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4.%2"/>
      <w:lvlJc w:val="left"/>
      <w:pPr>
        <w:tabs>
          <w:tab w:val="num" w:pos="1530"/>
        </w:tabs>
        <w:ind w:left="1530" w:hanging="360"/>
      </w:pPr>
      <w:rPr>
        <w:rFonts w:cs="Times New Roman" w:hint="default"/>
        <w:b w:val="0"/>
        <w:bCs w:val="0"/>
        <w:lang w:val="en-GB"/>
      </w:rPr>
    </w:lvl>
    <w:lvl w:ilvl="2">
      <w:start w:val="1"/>
      <w:numFmt w:val="decimal"/>
      <w:lvlText w:val="5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9" w15:restartNumberingAfterBreak="0">
    <w:nsid w:val="27053549"/>
    <w:multiLevelType w:val="multilevel"/>
    <w:tmpl w:val="E65C0206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170" w:hanging="360"/>
      </w:pPr>
    </w:lvl>
    <w:lvl w:ilvl="2">
      <w:start w:val="1"/>
      <w:numFmt w:val="decimal"/>
      <w:lvlText w:val="%1.%2.%3"/>
      <w:lvlJc w:val="left"/>
      <w:pPr>
        <w:ind w:left="4320" w:hanging="720"/>
      </w:pPr>
    </w:lvl>
    <w:lvl w:ilvl="3">
      <w:start w:val="1"/>
      <w:numFmt w:val="decimal"/>
      <w:lvlText w:val="%1.%2.%3.%4"/>
      <w:lvlJc w:val="left"/>
      <w:pPr>
        <w:ind w:left="3150" w:hanging="720"/>
      </w:pPr>
    </w:lvl>
    <w:lvl w:ilvl="4">
      <w:start w:val="1"/>
      <w:numFmt w:val="decimal"/>
      <w:lvlText w:val="%1.%2.%3.%4.%5"/>
      <w:lvlJc w:val="left"/>
      <w:pPr>
        <w:ind w:left="3960" w:hanging="720"/>
      </w:pPr>
    </w:lvl>
    <w:lvl w:ilvl="5">
      <w:start w:val="1"/>
      <w:numFmt w:val="decimal"/>
      <w:lvlText w:val="%1.%2.%3.%4.%5.%6"/>
      <w:lvlJc w:val="left"/>
      <w:pPr>
        <w:ind w:left="5130" w:hanging="1080"/>
      </w:pPr>
    </w:lvl>
    <w:lvl w:ilvl="6">
      <w:start w:val="1"/>
      <w:numFmt w:val="decimal"/>
      <w:lvlText w:val="%1.%2.%3.%4.%5.%6.%7"/>
      <w:lvlJc w:val="left"/>
      <w:pPr>
        <w:ind w:left="5940" w:hanging="1080"/>
      </w:pPr>
    </w:lvl>
    <w:lvl w:ilvl="7">
      <w:start w:val="1"/>
      <w:numFmt w:val="decimal"/>
      <w:lvlText w:val="%1.%2.%3.%4.%5.%6.%7.%8"/>
      <w:lvlJc w:val="left"/>
      <w:pPr>
        <w:ind w:left="7110" w:hanging="1440"/>
      </w:pPr>
    </w:lvl>
    <w:lvl w:ilvl="8">
      <w:start w:val="1"/>
      <w:numFmt w:val="decimal"/>
      <w:lvlText w:val="%1.%2.%3.%4.%5.%6.%7.%8.%9"/>
      <w:lvlJc w:val="left"/>
      <w:pPr>
        <w:ind w:left="7920" w:hanging="1440"/>
      </w:pPr>
    </w:lvl>
  </w:abstractNum>
  <w:abstractNum w:abstractNumId="20" w15:restartNumberingAfterBreak="0">
    <w:nsid w:val="29D755BD"/>
    <w:multiLevelType w:val="multilevel"/>
    <w:tmpl w:val="6CBA919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cs="Times New Roman" w:hint="default"/>
        <w:lang w:val="en-GB"/>
      </w:rPr>
    </w:lvl>
    <w:lvl w:ilvl="2">
      <w:start w:val="1"/>
      <w:numFmt w:val="decimal"/>
      <w:lvlText w:val="5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B0D55D7"/>
    <w:multiLevelType w:val="multilevel"/>
    <w:tmpl w:val="67CA2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  <w:sz w:val="28"/>
        <w:szCs w:val="28"/>
      </w:rPr>
    </w:lvl>
    <w:lvl w:ilvl="1">
      <w:start w:val="1"/>
      <w:numFmt w:val="decimal"/>
      <w:lvlText w:val="22.%2"/>
      <w:lvlJc w:val="left"/>
      <w:pPr>
        <w:ind w:left="928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tabs>
          <w:tab w:val="num" w:pos="3981"/>
        </w:tabs>
        <w:ind w:left="398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3" w15:restartNumberingAfterBreak="0">
    <w:nsid w:val="345E3288"/>
    <w:multiLevelType w:val="hybridMultilevel"/>
    <w:tmpl w:val="B8E6D2D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3518E1"/>
    <w:multiLevelType w:val="hybridMultilevel"/>
    <w:tmpl w:val="688AFEBE"/>
    <w:lvl w:ilvl="0" w:tplc="56E62C5E">
      <w:start w:val="1"/>
      <w:numFmt w:val="decimal"/>
      <w:lvlText w:val="3.%1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8" w15:restartNumberingAfterBreak="0">
    <w:nsid w:val="44DA27B6"/>
    <w:multiLevelType w:val="multilevel"/>
    <w:tmpl w:val="BDA02BF6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3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29" w15:restartNumberingAfterBreak="0">
    <w:nsid w:val="4B4D1E44"/>
    <w:multiLevelType w:val="hybridMultilevel"/>
    <w:tmpl w:val="378071E8"/>
    <w:lvl w:ilvl="0" w:tplc="38663498">
      <w:numFmt w:val="bullet"/>
      <w:lvlText w:val="-"/>
      <w:lvlJc w:val="left"/>
      <w:pPr>
        <w:ind w:left="1638" w:hanging="360"/>
      </w:pPr>
      <w:rPr>
        <w:rFonts w:ascii="Arial" w:eastAsia="Calibri" w:hAnsi="Arial" w:cs="Aria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30" w15:restartNumberingAfterBreak="0">
    <w:nsid w:val="554F0524"/>
    <w:multiLevelType w:val="multilevel"/>
    <w:tmpl w:val="AD1A5572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3.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5756467E"/>
    <w:multiLevelType w:val="hybridMultilevel"/>
    <w:tmpl w:val="1534CE98"/>
    <w:lvl w:ilvl="0" w:tplc="56C2E28A">
      <w:start w:val="1"/>
      <w:numFmt w:val="bullet"/>
      <w:lvlText w:val="•"/>
      <w:lvlJc w:val="left"/>
      <w:pPr>
        <w:ind w:left="2160" w:hanging="360"/>
      </w:pPr>
      <w:rPr>
        <w:rFonts w:ascii="Browallia New" w:eastAsiaTheme="minorHAns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5E4E1232"/>
    <w:multiLevelType w:val="multilevel"/>
    <w:tmpl w:val="CF903EA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33" w15:restartNumberingAfterBreak="0">
    <w:nsid w:val="658A224F"/>
    <w:multiLevelType w:val="multilevel"/>
    <w:tmpl w:val="6CBA919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cs="Times New Roman" w:hint="default"/>
        <w:lang w:val="en-GB"/>
      </w:rPr>
    </w:lvl>
    <w:lvl w:ilvl="2">
      <w:start w:val="1"/>
      <w:numFmt w:val="decimal"/>
      <w:lvlText w:val="5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5" w15:restartNumberingAfterBreak="0">
    <w:nsid w:val="68A8352B"/>
    <w:multiLevelType w:val="multilevel"/>
    <w:tmpl w:val="D61CB25A"/>
    <w:lvl w:ilvl="0">
      <w:start w:val="1"/>
      <w:numFmt w:val="decimal"/>
      <w:lvlText w:val="14.%1"/>
      <w:lvlJc w:val="left"/>
      <w:pPr>
        <w:ind w:left="720" w:hanging="360"/>
      </w:pPr>
      <w:rPr>
        <w:rFonts w:cs="Times New Roman" w:hint="default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15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440"/>
      </w:pPr>
      <w:rPr>
        <w:rFonts w:hint="default"/>
      </w:rPr>
    </w:lvl>
  </w:abstractNum>
  <w:abstractNum w:abstractNumId="36" w15:restartNumberingAfterBreak="0">
    <w:nsid w:val="7901716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92E333A"/>
    <w:multiLevelType w:val="multilevel"/>
    <w:tmpl w:val="AC5E2436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11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72" w:hanging="1440"/>
      </w:pPr>
      <w:rPr>
        <w:rFonts w:hint="default"/>
      </w:rPr>
    </w:lvl>
  </w:abstractNum>
  <w:abstractNum w:abstractNumId="38" w15:restartNumberingAfterBreak="0">
    <w:nsid w:val="7EB527E0"/>
    <w:multiLevelType w:val="multilevel"/>
    <w:tmpl w:val="791EE2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39" w15:restartNumberingAfterBreak="0">
    <w:nsid w:val="7FBF1D9C"/>
    <w:multiLevelType w:val="multilevel"/>
    <w:tmpl w:val="4852F842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num w:numId="1" w16cid:durableId="872160041">
    <w:abstractNumId w:val="9"/>
  </w:num>
  <w:num w:numId="2" w16cid:durableId="1132015948">
    <w:abstractNumId w:val="7"/>
  </w:num>
  <w:num w:numId="3" w16cid:durableId="294680364">
    <w:abstractNumId w:val="6"/>
  </w:num>
  <w:num w:numId="4" w16cid:durableId="2074503611">
    <w:abstractNumId w:val="5"/>
  </w:num>
  <w:num w:numId="5" w16cid:durableId="4676043">
    <w:abstractNumId w:val="8"/>
  </w:num>
  <w:num w:numId="6" w16cid:durableId="624696609">
    <w:abstractNumId w:val="3"/>
  </w:num>
  <w:num w:numId="7" w16cid:durableId="172302829">
    <w:abstractNumId w:val="2"/>
  </w:num>
  <w:num w:numId="8" w16cid:durableId="1699820356">
    <w:abstractNumId w:val="0"/>
  </w:num>
  <w:num w:numId="9" w16cid:durableId="1932931708">
    <w:abstractNumId w:val="1"/>
  </w:num>
  <w:num w:numId="10" w16cid:durableId="1886330646">
    <w:abstractNumId w:val="4"/>
  </w:num>
  <w:num w:numId="11" w16cid:durableId="489517682">
    <w:abstractNumId w:val="26"/>
  </w:num>
  <w:num w:numId="12" w16cid:durableId="1216888583">
    <w:abstractNumId w:val="18"/>
  </w:num>
  <w:num w:numId="13" w16cid:durableId="884484591">
    <w:abstractNumId w:val="34"/>
  </w:num>
  <w:num w:numId="14" w16cid:durableId="744373703">
    <w:abstractNumId w:val="22"/>
  </w:num>
  <w:num w:numId="15" w16cid:durableId="151794089">
    <w:abstractNumId w:val="27"/>
  </w:num>
  <w:num w:numId="16" w16cid:durableId="1967619222">
    <w:abstractNumId w:val="21"/>
  </w:num>
  <w:num w:numId="17" w16cid:durableId="1437016255">
    <w:abstractNumId w:val="14"/>
  </w:num>
  <w:num w:numId="18" w16cid:durableId="1169170772">
    <w:abstractNumId w:val="24"/>
  </w:num>
  <w:num w:numId="19" w16cid:durableId="1341423477">
    <w:abstractNumId w:val="31"/>
  </w:num>
  <w:num w:numId="20" w16cid:durableId="1865636314">
    <w:abstractNumId w:val="19"/>
  </w:num>
  <w:num w:numId="21" w16cid:durableId="610207723">
    <w:abstractNumId w:val="33"/>
  </w:num>
  <w:num w:numId="22" w16cid:durableId="1083651198">
    <w:abstractNumId w:val="20"/>
  </w:num>
  <w:num w:numId="23" w16cid:durableId="383984845">
    <w:abstractNumId w:val="38"/>
  </w:num>
  <w:num w:numId="24" w16cid:durableId="872497211">
    <w:abstractNumId w:val="16"/>
  </w:num>
  <w:num w:numId="25" w16cid:durableId="1818692377">
    <w:abstractNumId w:val="29"/>
  </w:num>
  <w:num w:numId="26" w16cid:durableId="607616136">
    <w:abstractNumId w:val="10"/>
  </w:num>
  <w:num w:numId="27" w16cid:durableId="596787491">
    <w:abstractNumId w:val="17"/>
  </w:num>
  <w:num w:numId="28" w16cid:durableId="1856311551">
    <w:abstractNumId w:val="11"/>
  </w:num>
  <w:num w:numId="29" w16cid:durableId="1931346807">
    <w:abstractNumId w:val="25"/>
  </w:num>
  <w:num w:numId="30" w16cid:durableId="351229401">
    <w:abstractNumId w:val="32"/>
  </w:num>
  <w:num w:numId="31" w16cid:durableId="955062425">
    <w:abstractNumId w:val="30"/>
  </w:num>
  <w:num w:numId="32" w16cid:durableId="560988520">
    <w:abstractNumId w:val="23"/>
  </w:num>
  <w:num w:numId="33" w16cid:durableId="1980377963">
    <w:abstractNumId w:val="35"/>
  </w:num>
  <w:num w:numId="34" w16cid:durableId="311107966">
    <w:abstractNumId w:val="28"/>
  </w:num>
  <w:num w:numId="35" w16cid:durableId="518129942">
    <w:abstractNumId w:val="37"/>
  </w:num>
  <w:num w:numId="36" w16cid:durableId="1786342400">
    <w:abstractNumId w:val="12"/>
  </w:num>
  <w:num w:numId="37" w16cid:durableId="165558868">
    <w:abstractNumId w:val="13"/>
  </w:num>
  <w:num w:numId="38" w16cid:durableId="1140464809">
    <w:abstractNumId w:val="36"/>
  </w:num>
  <w:num w:numId="39" w16cid:durableId="1060134351">
    <w:abstractNumId w:val="39"/>
  </w:num>
  <w:num w:numId="40" w16cid:durableId="1013412268">
    <w:abstractNumId w:val="1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D6A"/>
    <w:rsid w:val="00000002"/>
    <w:rsid w:val="000005F0"/>
    <w:rsid w:val="000008A1"/>
    <w:rsid w:val="0000090A"/>
    <w:rsid w:val="00000A8B"/>
    <w:rsid w:val="00000B28"/>
    <w:rsid w:val="000018AC"/>
    <w:rsid w:val="000018EB"/>
    <w:rsid w:val="00001A0E"/>
    <w:rsid w:val="00001AA7"/>
    <w:rsid w:val="00001C6D"/>
    <w:rsid w:val="00001CAA"/>
    <w:rsid w:val="00001D53"/>
    <w:rsid w:val="00001D7D"/>
    <w:rsid w:val="0000223E"/>
    <w:rsid w:val="00002370"/>
    <w:rsid w:val="0000247A"/>
    <w:rsid w:val="00002A8F"/>
    <w:rsid w:val="00002AF7"/>
    <w:rsid w:val="00002C60"/>
    <w:rsid w:val="00002ED3"/>
    <w:rsid w:val="00003358"/>
    <w:rsid w:val="00003A0E"/>
    <w:rsid w:val="00003A63"/>
    <w:rsid w:val="00003CD5"/>
    <w:rsid w:val="00003EAB"/>
    <w:rsid w:val="00003F67"/>
    <w:rsid w:val="000041AC"/>
    <w:rsid w:val="000041F9"/>
    <w:rsid w:val="000046A0"/>
    <w:rsid w:val="000047EE"/>
    <w:rsid w:val="00004854"/>
    <w:rsid w:val="00004AAE"/>
    <w:rsid w:val="00004B71"/>
    <w:rsid w:val="00004E4D"/>
    <w:rsid w:val="00005889"/>
    <w:rsid w:val="000065AD"/>
    <w:rsid w:val="00006716"/>
    <w:rsid w:val="000101CB"/>
    <w:rsid w:val="000103D8"/>
    <w:rsid w:val="0001085F"/>
    <w:rsid w:val="00010FF9"/>
    <w:rsid w:val="00011494"/>
    <w:rsid w:val="00011AD6"/>
    <w:rsid w:val="00011B70"/>
    <w:rsid w:val="00011C0E"/>
    <w:rsid w:val="000122EF"/>
    <w:rsid w:val="000124F6"/>
    <w:rsid w:val="0001288E"/>
    <w:rsid w:val="00012C23"/>
    <w:rsid w:val="00012C50"/>
    <w:rsid w:val="00013267"/>
    <w:rsid w:val="000135B1"/>
    <w:rsid w:val="00013916"/>
    <w:rsid w:val="00014053"/>
    <w:rsid w:val="000140B8"/>
    <w:rsid w:val="000142D8"/>
    <w:rsid w:val="00014478"/>
    <w:rsid w:val="00014962"/>
    <w:rsid w:val="000149D1"/>
    <w:rsid w:val="00014A56"/>
    <w:rsid w:val="00014AA8"/>
    <w:rsid w:val="00014AD5"/>
    <w:rsid w:val="00014C1A"/>
    <w:rsid w:val="00014E00"/>
    <w:rsid w:val="00014ED7"/>
    <w:rsid w:val="000150FF"/>
    <w:rsid w:val="000153AE"/>
    <w:rsid w:val="0001586D"/>
    <w:rsid w:val="0001586E"/>
    <w:rsid w:val="00015B62"/>
    <w:rsid w:val="00016025"/>
    <w:rsid w:val="000163C5"/>
    <w:rsid w:val="00016E05"/>
    <w:rsid w:val="00016F1C"/>
    <w:rsid w:val="00017430"/>
    <w:rsid w:val="00017FCA"/>
    <w:rsid w:val="000200F6"/>
    <w:rsid w:val="000204A5"/>
    <w:rsid w:val="00020932"/>
    <w:rsid w:val="00020ABA"/>
    <w:rsid w:val="00021235"/>
    <w:rsid w:val="000215D3"/>
    <w:rsid w:val="00021BC3"/>
    <w:rsid w:val="00022017"/>
    <w:rsid w:val="00022182"/>
    <w:rsid w:val="000222F2"/>
    <w:rsid w:val="00022CEA"/>
    <w:rsid w:val="00022FA1"/>
    <w:rsid w:val="00023130"/>
    <w:rsid w:val="000232E6"/>
    <w:rsid w:val="0002344F"/>
    <w:rsid w:val="000234BA"/>
    <w:rsid w:val="00023566"/>
    <w:rsid w:val="00023629"/>
    <w:rsid w:val="000236A4"/>
    <w:rsid w:val="00023BF3"/>
    <w:rsid w:val="00023C99"/>
    <w:rsid w:val="0002409D"/>
    <w:rsid w:val="00024125"/>
    <w:rsid w:val="00024393"/>
    <w:rsid w:val="0002457E"/>
    <w:rsid w:val="000245E3"/>
    <w:rsid w:val="0002483F"/>
    <w:rsid w:val="00024C62"/>
    <w:rsid w:val="00024DFB"/>
    <w:rsid w:val="00024F7C"/>
    <w:rsid w:val="00024F9B"/>
    <w:rsid w:val="000258EC"/>
    <w:rsid w:val="00025AF2"/>
    <w:rsid w:val="00025DA1"/>
    <w:rsid w:val="00025F8D"/>
    <w:rsid w:val="000267B9"/>
    <w:rsid w:val="000268D5"/>
    <w:rsid w:val="00026C15"/>
    <w:rsid w:val="00027665"/>
    <w:rsid w:val="00027C9A"/>
    <w:rsid w:val="0003003F"/>
    <w:rsid w:val="00030059"/>
    <w:rsid w:val="00030C80"/>
    <w:rsid w:val="00030E8B"/>
    <w:rsid w:val="0003104B"/>
    <w:rsid w:val="0003115D"/>
    <w:rsid w:val="00031EB6"/>
    <w:rsid w:val="00031EBE"/>
    <w:rsid w:val="00032363"/>
    <w:rsid w:val="0003237C"/>
    <w:rsid w:val="00032591"/>
    <w:rsid w:val="000325E2"/>
    <w:rsid w:val="000328CC"/>
    <w:rsid w:val="00032F28"/>
    <w:rsid w:val="000330D4"/>
    <w:rsid w:val="00033263"/>
    <w:rsid w:val="00033347"/>
    <w:rsid w:val="0003372F"/>
    <w:rsid w:val="00033959"/>
    <w:rsid w:val="00033D67"/>
    <w:rsid w:val="00033F24"/>
    <w:rsid w:val="00034100"/>
    <w:rsid w:val="00034345"/>
    <w:rsid w:val="00034619"/>
    <w:rsid w:val="0003487E"/>
    <w:rsid w:val="00034919"/>
    <w:rsid w:val="00034983"/>
    <w:rsid w:val="00034D17"/>
    <w:rsid w:val="000353CD"/>
    <w:rsid w:val="000359D8"/>
    <w:rsid w:val="00036064"/>
    <w:rsid w:val="00036127"/>
    <w:rsid w:val="000363DB"/>
    <w:rsid w:val="0003692C"/>
    <w:rsid w:val="00036B6E"/>
    <w:rsid w:val="00036BB8"/>
    <w:rsid w:val="000373B6"/>
    <w:rsid w:val="000375B6"/>
    <w:rsid w:val="0003794E"/>
    <w:rsid w:val="00037D50"/>
    <w:rsid w:val="00037F30"/>
    <w:rsid w:val="000400CA"/>
    <w:rsid w:val="000402AC"/>
    <w:rsid w:val="00040522"/>
    <w:rsid w:val="00040527"/>
    <w:rsid w:val="00040FE4"/>
    <w:rsid w:val="000414EA"/>
    <w:rsid w:val="000418D8"/>
    <w:rsid w:val="000419D9"/>
    <w:rsid w:val="00041A1D"/>
    <w:rsid w:val="00041BAB"/>
    <w:rsid w:val="00041C98"/>
    <w:rsid w:val="00042714"/>
    <w:rsid w:val="00042E6B"/>
    <w:rsid w:val="0004325A"/>
    <w:rsid w:val="00043595"/>
    <w:rsid w:val="00043A5C"/>
    <w:rsid w:val="00043BC7"/>
    <w:rsid w:val="00043EFC"/>
    <w:rsid w:val="000441B7"/>
    <w:rsid w:val="00044590"/>
    <w:rsid w:val="000445A3"/>
    <w:rsid w:val="000445D5"/>
    <w:rsid w:val="000449A3"/>
    <w:rsid w:val="000449EC"/>
    <w:rsid w:val="00044A24"/>
    <w:rsid w:val="00045161"/>
    <w:rsid w:val="00045286"/>
    <w:rsid w:val="00045983"/>
    <w:rsid w:val="00045EF3"/>
    <w:rsid w:val="0004605C"/>
    <w:rsid w:val="00046299"/>
    <w:rsid w:val="00046363"/>
    <w:rsid w:val="00046957"/>
    <w:rsid w:val="00046C05"/>
    <w:rsid w:val="00046D40"/>
    <w:rsid w:val="0004723A"/>
    <w:rsid w:val="0004737C"/>
    <w:rsid w:val="00047563"/>
    <w:rsid w:val="000475A8"/>
    <w:rsid w:val="000502B3"/>
    <w:rsid w:val="000509F7"/>
    <w:rsid w:val="00051261"/>
    <w:rsid w:val="00051643"/>
    <w:rsid w:val="00051751"/>
    <w:rsid w:val="000518B8"/>
    <w:rsid w:val="00051CE9"/>
    <w:rsid w:val="00051D69"/>
    <w:rsid w:val="00051E6A"/>
    <w:rsid w:val="00051EBA"/>
    <w:rsid w:val="00052057"/>
    <w:rsid w:val="00052AC2"/>
    <w:rsid w:val="00052AEE"/>
    <w:rsid w:val="00052DF3"/>
    <w:rsid w:val="00053D03"/>
    <w:rsid w:val="00053F79"/>
    <w:rsid w:val="00054043"/>
    <w:rsid w:val="00054614"/>
    <w:rsid w:val="000548A9"/>
    <w:rsid w:val="0005513A"/>
    <w:rsid w:val="0005538D"/>
    <w:rsid w:val="000553BC"/>
    <w:rsid w:val="0005545B"/>
    <w:rsid w:val="0005554B"/>
    <w:rsid w:val="00055612"/>
    <w:rsid w:val="000559AB"/>
    <w:rsid w:val="000560CA"/>
    <w:rsid w:val="000564F8"/>
    <w:rsid w:val="00056DB8"/>
    <w:rsid w:val="00057169"/>
    <w:rsid w:val="00057BA1"/>
    <w:rsid w:val="00057CF1"/>
    <w:rsid w:val="00057D2E"/>
    <w:rsid w:val="00060122"/>
    <w:rsid w:val="00060409"/>
    <w:rsid w:val="0006068F"/>
    <w:rsid w:val="00060818"/>
    <w:rsid w:val="000608C4"/>
    <w:rsid w:val="00060A92"/>
    <w:rsid w:val="00060D50"/>
    <w:rsid w:val="000614A3"/>
    <w:rsid w:val="000615CB"/>
    <w:rsid w:val="00061736"/>
    <w:rsid w:val="00061D25"/>
    <w:rsid w:val="00061DE4"/>
    <w:rsid w:val="00061DEB"/>
    <w:rsid w:val="00061DF4"/>
    <w:rsid w:val="00061F22"/>
    <w:rsid w:val="00061F82"/>
    <w:rsid w:val="000623B4"/>
    <w:rsid w:val="000625B3"/>
    <w:rsid w:val="000628AE"/>
    <w:rsid w:val="00062BA1"/>
    <w:rsid w:val="00062F3C"/>
    <w:rsid w:val="00062F4B"/>
    <w:rsid w:val="0006306A"/>
    <w:rsid w:val="00063522"/>
    <w:rsid w:val="00063A2E"/>
    <w:rsid w:val="00063B08"/>
    <w:rsid w:val="000640A2"/>
    <w:rsid w:val="000640E2"/>
    <w:rsid w:val="0006440C"/>
    <w:rsid w:val="0006457C"/>
    <w:rsid w:val="000645EC"/>
    <w:rsid w:val="00064890"/>
    <w:rsid w:val="00064EA6"/>
    <w:rsid w:val="0006534A"/>
    <w:rsid w:val="00065508"/>
    <w:rsid w:val="00065A29"/>
    <w:rsid w:val="00065A9D"/>
    <w:rsid w:val="00065D1B"/>
    <w:rsid w:val="00065EE9"/>
    <w:rsid w:val="00066251"/>
    <w:rsid w:val="000663A5"/>
    <w:rsid w:val="0006652B"/>
    <w:rsid w:val="0006662F"/>
    <w:rsid w:val="00066DFE"/>
    <w:rsid w:val="00066F14"/>
    <w:rsid w:val="00067286"/>
    <w:rsid w:val="00067310"/>
    <w:rsid w:val="000675E9"/>
    <w:rsid w:val="00067696"/>
    <w:rsid w:val="000677DA"/>
    <w:rsid w:val="00067BE5"/>
    <w:rsid w:val="00067DAE"/>
    <w:rsid w:val="000703F0"/>
    <w:rsid w:val="0007078B"/>
    <w:rsid w:val="000708DE"/>
    <w:rsid w:val="000709C7"/>
    <w:rsid w:val="00070B5B"/>
    <w:rsid w:val="00070C0C"/>
    <w:rsid w:val="00070CBA"/>
    <w:rsid w:val="00070EC3"/>
    <w:rsid w:val="00070F1B"/>
    <w:rsid w:val="00071013"/>
    <w:rsid w:val="00071042"/>
    <w:rsid w:val="000712C7"/>
    <w:rsid w:val="00071527"/>
    <w:rsid w:val="0007165A"/>
    <w:rsid w:val="00071930"/>
    <w:rsid w:val="00071A56"/>
    <w:rsid w:val="00071CCB"/>
    <w:rsid w:val="00071D67"/>
    <w:rsid w:val="000725A1"/>
    <w:rsid w:val="00072DA2"/>
    <w:rsid w:val="00072EFF"/>
    <w:rsid w:val="00073609"/>
    <w:rsid w:val="00073A26"/>
    <w:rsid w:val="00073CF7"/>
    <w:rsid w:val="00073E92"/>
    <w:rsid w:val="00074012"/>
    <w:rsid w:val="00074744"/>
    <w:rsid w:val="00074C53"/>
    <w:rsid w:val="00074C90"/>
    <w:rsid w:val="00074FBF"/>
    <w:rsid w:val="000750EC"/>
    <w:rsid w:val="000752E9"/>
    <w:rsid w:val="00075479"/>
    <w:rsid w:val="00075617"/>
    <w:rsid w:val="00075676"/>
    <w:rsid w:val="0007589C"/>
    <w:rsid w:val="00075A7E"/>
    <w:rsid w:val="00075C01"/>
    <w:rsid w:val="00075C6A"/>
    <w:rsid w:val="00075DCE"/>
    <w:rsid w:val="00076033"/>
    <w:rsid w:val="00076152"/>
    <w:rsid w:val="000764FF"/>
    <w:rsid w:val="00076688"/>
    <w:rsid w:val="000773E6"/>
    <w:rsid w:val="000775DE"/>
    <w:rsid w:val="00077970"/>
    <w:rsid w:val="00077A1B"/>
    <w:rsid w:val="00077B1B"/>
    <w:rsid w:val="00077B6D"/>
    <w:rsid w:val="00077C11"/>
    <w:rsid w:val="00077D9B"/>
    <w:rsid w:val="000802EB"/>
    <w:rsid w:val="000808A7"/>
    <w:rsid w:val="000808B6"/>
    <w:rsid w:val="00080EFA"/>
    <w:rsid w:val="000813DD"/>
    <w:rsid w:val="0008145F"/>
    <w:rsid w:val="00081717"/>
    <w:rsid w:val="00081BD2"/>
    <w:rsid w:val="00081F04"/>
    <w:rsid w:val="00081F40"/>
    <w:rsid w:val="0008227F"/>
    <w:rsid w:val="000824F0"/>
    <w:rsid w:val="000824F1"/>
    <w:rsid w:val="00082652"/>
    <w:rsid w:val="0008335E"/>
    <w:rsid w:val="000835FF"/>
    <w:rsid w:val="0008370B"/>
    <w:rsid w:val="00083A9F"/>
    <w:rsid w:val="00083B27"/>
    <w:rsid w:val="00083DD6"/>
    <w:rsid w:val="00084240"/>
    <w:rsid w:val="0008458F"/>
    <w:rsid w:val="000848AD"/>
    <w:rsid w:val="00084E57"/>
    <w:rsid w:val="00084E63"/>
    <w:rsid w:val="00085567"/>
    <w:rsid w:val="000855D1"/>
    <w:rsid w:val="000857ED"/>
    <w:rsid w:val="00085C20"/>
    <w:rsid w:val="00085F78"/>
    <w:rsid w:val="000861C0"/>
    <w:rsid w:val="000866B6"/>
    <w:rsid w:val="00086A4B"/>
    <w:rsid w:val="00086E99"/>
    <w:rsid w:val="00087002"/>
    <w:rsid w:val="000874AF"/>
    <w:rsid w:val="00087924"/>
    <w:rsid w:val="00087B89"/>
    <w:rsid w:val="0009024B"/>
    <w:rsid w:val="00090635"/>
    <w:rsid w:val="00090B73"/>
    <w:rsid w:val="00090C31"/>
    <w:rsid w:val="00091016"/>
    <w:rsid w:val="00091443"/>
    <w:rsid w:val="00091AAC"/>
    <w:rsid w:val="00091B68"/>
    <w:rsid w:val="00091E1B"/>
    <w:rsid w:val="00091F1A"/>
    <w:rsid w:val="000921D3"/>
    <w:rsid w:val="0009226D"/>
    <w:rsid w:val="00092D4A"/>
    <w:rsid w:val="00092F27"/>
    <w:rsid w:val="00093183"/>
    <w:rsid w:val="000931DF"/>
    <w:rsid w:val="00093536"/>
    <w:rsid w:val="000938AB"/>
    <w:rsid w:val="00093ABE"/>
    <w:rsid w:val="00093C6C"/>
    <w:rsid w:val="00093C97"/>
    <w:rsid w:val="00093CCB"/>
    <w:rsid w:val="0009432D"/>
    <w:rsid w:val="00094909"/>
    <w:rsid w:val="00094AD0"/>
    <w:rsid w:val="00094C56"/>
    <w:rsid w:val="00094EE5"/>
    <w:rsid w:val="0009519A"/>
    <w:rsid w:val="000953F2"/>
    <w:rsid w:val="000958FA"/>
    <w:rsid w:val="00095AA0"/>
    <w:rsid w:val="00095BB2"/>
    <w:rsid w:val="00096040"/>
    <w:rsid w:val="00096397"/>
    <w:rsid w:val="00096900"/>
    <w:rsid w:val="00096EC8"/>
    <w:rsid w:val="00096FDD"/>
    <w:rsid w:val="00097027"/>
    <w:rsid w:val="00097147"/>
    <w:rsid w:val="0009729B"/>
    <w:rsid w:val="000973D7"/>
    <w:rsid w:val="00097E89"/>
    <w:rsid w:val="00097F65"/>
    <w:rsid w:val="00097FA6"/>
    <w:rsid w:val="000A001E"/>
    <w:rsid w:val="000A0314"/>
    <w:rsid w:val="000A0587"/>
    <w:rsid w:val="000A0649"/>
    <w:rsid w:val="000A0A3B"/>
    <w:rsid w:val="000A0C21"/>
    <w:rsid w:val="000A0FBA"/>
    <w:rsid w:val="000A1226"/>
    <w:rsid w:val="000A1277"/>
    <w:rsid w:val="000A1B18"/>
    <w:rsid w:val="000A1FF1"/>
    <w:rsid w:val="000A20ED"/>
    <w:rsid w:val="000A21E3"/>
    <w:rsid w:val="000A2593"/>
    <w:rsid w:val="000A2723"/>
    <w:rsid w:val="000A273D"/>
    <w:rsid w:val="000A288E"/>
    <w:rsid w:val="000A2ADD"/>
    <w:rsid w:val="000A2BD0"/>
    <w:rsid w:val="000A2CD7"/>
    <w:rsid w:val="000A3294"/>
    <w:rsid w:val="000A3636"/>
    <w:rsid w:val="000A3770"/>
    <w:rsid w:val="000A39E5"/>
    <w:rsid w:val="000A3DB5"/>
    <w:rsid w:val="000A3F69"/>
    <w:rsid w:val="000A45CE"/>
    <w:rsid w:val="000A46DC"/>
    <w:rsid w:val="000A4B71"/>
    <w:rsid w:val="000A5042"/>
    <w:rsid w:val="000A53C0"/>
    <w:rsid w:val="000A5518"/>
    <w:rsid w:val="000A5666"/>
    <w:rsid w:val="000A56A4"/>
    <w:rsid w:val="000A573F"/>
    <w:rsid w:val="000A57FC"/>
    <w:rsid w:val="000A5ABC"/>
    <w:rsid w:val="000A5AEF"/>
    <w:rsid w:val="000A5D6E"/>
    <w:rsid w:val="000A5F00"/>
    <w:rsid w:val="000A6444"/>
    <w:rsid w:val="000A664F"/>
    <w:rsid w:val="000A6718"/>
    <w:rsid w:val="000A6792"/>
    <w:rsid w:val="000A68C0"/>
    <w:rsid w:val="000A6915"/>
    <w:rsid w:val="000A6B0B"/>
    <w:rsid w:val="000A6F54"/>
    <w:rsid w:val="000A726D"/>
    <w:rsid w:val="000A75D5"/>
    <w:rsid w:val="000A780E"/>
    <w:rsid w:val="000A79B0"/>
    <w:rsid w:val="000A7D95"/>
    <w:rsid w:val="000A7F29"/>
    <w:rsid w:val="000B00C1"/>
    <w:rsid w:val="000B04C9"/>
    <w:rsid w:val="000B0573"/>
    <w:rsid w:val="000B0608"/>
    <w:rsid w:val="000B0693"/>
    <w:rsid w:val="000B07CF"/>
    <w:rsid w:val="000B086C"/>
    <w:rsid w:val="000B0A81"/>
    <w:rsid w:val="000B0A83"/>
    <w:rsid w:val="000B0CAC"/>
    <w:rsid w:val="000B0DEA"/>
    <w:rsid w:val="000B0E0D"/>
    <w:rsid w:val="000B10EB"/>
    <w:rsid w:val="000B1270"/>
    <w:rsid w:val="000B1406"/>
    <w:rsid w:val="000B15B8"/>
    <w:rsid w:val="000B1696"/>
    <w:rsid w:val="000B1DF8"/>
    <w:rsid w:val="000B2012"/>
    <w:rsid w:val="000B23DE"/>
    <w:rsid w:val="000B2AD5"/>
    <w:rsid w:val="000B2C0B"/>
    <w:rsid w:val="000B2D23"/>
    <w:rsid w:val="000B32A3"/>
    <w:rsid w:val="000B37E3"/>
    <w:rsid w:val="000B3F3C"/>
    <w:rsid w:val="000B4757"/>
    <w:rsid w:val="000B4825"/>
    <w:rsid w:val="000B4911"/>
    <w:rsid w:val="000B4ADE"/>
    <w:rsid w:val="000B5071"/>
    <w:rsid w:val="000B5363"/>
    <w:rsid w:val="000B5524"/>
    <w:rsid w:val="000B5587"/>
    <w:rsid w:val="000B591F"/>
    <w:rsid w:val="000B5F4C"/>
    <w:rsid w:val="000B6150"/>
    <w:rsid w:val="000B61FC"/>
    <w:rsid w:val="000B6351"/>
    <w:rsid w:val="000B6B00"/>
    <w:rsid w:val="000B6D01"/>
    <w:rsid w:val="000B6DD5"/>
    <w:rsid w:val="000B73CB"/>
    <w:rsid w:val="000B73F1"/>
    <w:rsid w:val="000B748C"/>
    <w:rsid w:val="000B7612"/>
    <w:rsid w:val="000B7A52"/>
    <w:rsid w:val="000B7AF3"/>
    <w:rsid w:val="000C01CF"/>
    <w:rsid w:val="000C02D9"/>
    <w:rsid w:val="000C04F4"/>
    <w:rsid w:val="000C112B"/>
    <w:rsid w:val="000C1441"/>
    <w:rsid w:val="000C189A"/>
    <w:rsid w:val="000C1A67"/>
    <w:rsid w:val="000C1B2D"/>
    <w:rsid w:val="000C1BE0"/>
    <w:rsid w:val="000C1D26"/>
    <w:rsid w:val="000C1D69"/>
    <w:rsid w:val="000C1EE1"/>
    <w:rsid w:val="000C1F84"/>
    <w:rsid w:val="000C1FDA"/>
    <w:rsid w:val="000C2576"/>
    <w:rsid w:val="000C2C1E"/>
    <w:rsid w:val="000C2C22"/>
    <w:rsid w:val="000C2CED"/>
    <w:rsid w:val="000C336C"/>
    <w:rsid w:val="000C3465"/>
    <w:rsid w:val="000C3E35"/>
    <w:rsid w:val="000C3EB1"/>
    <w:rsid w:val="000C4147"/>
    <w:rsid w:val="000C430C"/>
    <w:rsid w:val="000C4384"/>
    <w:rsid w:val="000C4444"/>
    <w:rsid w:val="000C46FC"/>
    <w:rsid w:val="000C4915"/>
    <w:rsid w:val="000C4984"/>
    <w:rsid w:val="000C4987"/>
    <w:rsid w:val="000C4DC8"/>
    <w:rsid w:val="000C5022"/>
    <w:rsid w:val="000C6951"/>
    <w:rsid w:val="000C6A35"/>
    <w:rsid w:val="000C6F02"/>
    <w:rsid w:val="000C72EF"/>
    <w:rsid w:val="000C7363"/>
    <w:rsid w:val="000C757D"/>
    <w:rsid w:val="000C7E1C"/>
    <w:rsid w:val="000C7EEE"/>
    <w:rsid w:val="000D0765"/>
    <w:rsid w:val="000D0770"/>
    <w:rsid w:val="000D09DB"/>
    <w:rsid w:val="000D0B68"/>
    <w:rsid w:val="000D0DD5"/>
    <w:rsid w:val="000D0DF5"/>
    <w:rsid w:val="000D0DFC"/>
    <w:rsid w:val="000D0E3D"/>
    <w:rsid w:val="000D117F"/>
    <w:rsid w:val="000D14DD"/>
    <w:rsid w:val="000D166C"/>
    <w:rsid w:val="000D1A8A"/>
    <w:rsid w:val="000D1A96"/>
    <w:rsid w:val="000D1D47"/>
    <w:rsid w:val="000D21AF"/>
    <w:rsid w:val="000D21CF"/>
    <w:rsid w:val="000D2C2A"/>
    <w:rsid w:val="000D3314"/>
    <w:rsid w:val="000D363B"/>
    <w:rsid w:val="000D373E"/>
    <w:rsid w:val="000D3B42"/>
    <w:rsid w:val="000D3C24"/>
    <w:rsid w:val="000D4044"/>
    <w:rsid w:val="000D42C7"/>
    <w:rsid w:val="000D445B"/>
    <w:rsid w:val="000D4666"/>
    <w:rsid w:val="000D478D"/>
    <w:rsid w:val="000D4837"/>
    <w:rsid w:val="000D49FA"/>
    <w:rsid w:val="000D4CDD"/>
    <w:rsid w:val="000D537B"/>
    <w:rsid w:val="000D5557"/>
    <w:rsid w:val="000D5946"/>
    <w:rsid w:val="000D5A58"/>
    <w:rsid w:val="000D5EA6"/>
    <w:rsid w:val="000D60F7"/>
    <w:rsid w:val="000D61BE"/>
    <w:rsid w:val="000D68EB"/>
    <w:rsid w:val="000D6D50"/>
    <w:rsid w:val="000D754A"/>
    <w:rsid w:val="000D7568"/>
    <w:rsid w:val="000D7A2B"/>
    <w:rsid w:val="000E02F4"/>
    <w:rsid w:val="000E071D"/>
    <w:rsid w:val="000E0877"/>
    <w:rsid w:val="000E091F"/>
    <w:rsid w:val="000E0B95"/>
    <w:rsid w:val="000E0CBC"/>
    <w:rsid w:val="000E0D60"/>
    <w:rsid w:val="000E1146"/>
    <w:rsid w:val="000E187E"/>
    <w:rsid w:val="000E18C0"/>
    <w:rsid w:val="000E1B15"/>
    <w:rsid w:val="000E1B9C"/>
    <w:rsid w:val="000E1C44"/>
    <w:rsid w:val="000E1D0A"/>
    <w:rsid w:val="000E2511"/>
    <w:rsid w:val="000E2B8B"/>
    <w:rsid w:val="000E2C99"/>
    <w:rsid w:val="000E33D2"/>
    <w:rsid w:val="000E41CE"/>
    <w:rsid w:val="000E42EB"/>
    <w:rsid w:val="000E440C"/>
    <w:rsid w:val="000E4564"/>
    <w:rsid w:val="000E4850"/>
    <w:rsid w:val="000E4C37"/>
    <w:rsid w:val="000E4C84"/>
    <w:rsid w:val="000E4CF6"/>
    <w:rsid w:val="000E4E56"/>
    <w:rsid w:val="000E5A15"/>
    <w:rsid w:val="000E5D5D"/>
    <w:rsid w:val="000E5F6A"/>
    <w:rsid w:val="000E62B6"/>
    <w:rsid w:val="000E6D72"/>
    <w:rsid w:val="000E739A"/>
    <w:rsid w:val="000E746F"/>
    <w:rsid w:val="000E74E5"/>
    <w:rsid w:val="000E7D98"/>
    <w:rsid w:val="000E7E50"/>
    <w:rsid w:val="000E7F18"/>
    <w:rsid w:val="000F0078"/>
    <w:rsid w:val="000F0231"/>
    <w:rsid w:val="000F05DD"/>
    <w:rsid w:val="000F0976"/>
    <w:rsid w:val="000F09B2"/>
    <w:rsid w:val="000F0A64"/>
    <w:rsid w:val="000F0D43"/>
    <w:rsid w:val="000F0D7F"/>
    <w:rsid w:val="000F0D9B"/>
    <w:rsid w:val="000F13EF"/>
    <w:rsid w:val="000F13F1"/>
    <w:rsid w:val="000F14D6"/>
    <w:rsid w:val="000F15A0"/>
    <w:rsid w:val="000F1608"/>
    <w:rsid w:val="000F1B7B"/>
    <w:rsid w:val="000F20E4"/>
    <w:rsid w:val="000F218B"/>
    <w:rsid w:val="000F238A"/>
    <w:rsid w:val="000F30A0"/>
    <w:rsid w:val="000F350C"/>
    <w:rsid w:val="000F35AF"/>
    <w:rsid w:val="000F3624"/>
    <w:rsid w:val="000F370C"/>
    <w:rsid w:val="000F3BF9"/>
    <w:rsid w:val="000F4007"/>
    <w:rsid w:val="000F431B"/>
    <w:rsid w:val="000F4994"/>
    <w:rsid w:val="000F4A36"/>
    <w:rsid w:val="000F4C3C"/>
    <w:rsid w:val="000F4ECB"/>
    <w:rsid w:val="000F5A06"/>
    <w:rsid w:val="000F5B4E"/>
    <w:rsid w:val="000F5D76"/>
    <w:rsid w:val="000F603D"/>
    <w:rsid w:val="000F685B"/>
    <w:rsid w:val="000F6B88"/>
    <w:rsid w:val="000F6BD2"/>
    <w:rsid w:val="000F7191"/>
    <w:rsid w:val="000F7BD5"/>
    <w:rsid w:val="000F7F19"/>
    <w:rsid w:val="001000DE"/>
    <w:rsid w:val="0010027B"/>
    <w:rsid w:val="001004EE"/>
    <w:rsid w:val="00100516"/>
    <w:rsid w:val="001006C0"/>
    <w:rsid w:val="0010073F"/>
    <w:rsid w:val="00100900"/>
    <w:rsid w:val="00100989"/>
    <w:rsid w:val="00100C65"/>
    <w:rsid w:val="00100DFB"/>
    <w:rsid w:val="0010109D"/>
    <w:rsid w:val="001012A3"/>
    <w:rsid w:val="00101370"/>
    <w:rsid w:val="0010144E"/>
    <w:rsid w:val="001015B7"/>
    <w:rsid w:val="00101616"/>
    <w:rsid w:val="00101671"/>
    <w:rsid w:val="00101753"/>
    <w:rsid w:val="00101810"/>
    <w:rsid w:val="00101959"/>
    <w:rsid w:val="00102158"/>
    <w:rsid w:val="0010244A"/>
    <w:rsid w:val="001028DE"/>
    <w:rsid w:val="0010325A"/>
    <w:rsid w:val="001032FF"/>
    <w:rsid w:val="00103506"/>
    <w:rsid w:val="0010368F"/>
    <w:rsid w:val="00103BAB"/>
    <w:rsid w:val="00103CB7"/>
    <w:rsid w:val="00104348"/>
    <w:rsid w:val="00104B40"/>
    <w:rsid w:val="00104FC7"/>
    <w:rsid w:val="00105308"/>
    <w:rsid w:val="00105793"/>
    <w:rsid w:val="001058C9"/>
    <w:rsid w:val="00105A1B"/>
    <w:rsid w:val="00105E3E"/>
    <w:rsid w:val="00106306"/>
    <w:rsid w:val="001064E7"/>
    <w:rsid w:val="00106696"/>
    <w:rsid w:val="0010682A"/>
    <w:rsid w:val="00106EF9"/>
    <w:rsid w:val="0010725A"/>
    <w:rsid w:val="00107672"/>
    <w:rsid w:val="001076CC"/>
    <w:rsid w:val="001078D2"/>
    <w:rsid w:val="00110173"/>
    <w:rsid w:val="001103D1"/>
    <w:rsid w:val="001105A7"/>
    <w:rsid w:val="001105E4"/>
    <w:rsid w:val="00110940"/>
    <w:rsid w:val="00110A2A"/>
    <w:rsid w:val="00110F90"/>
    <w:rsid w:val="00110FF3"/>
    <w:rsid w:val="00110FFE"/>
    <w:rsid w:val="00111079"/>
    <w:rsid w:val="0011140D"/>
    <w:rsid w:val="001114C9"/>
    <w:rsid w:val="00111771"/>
    <w:rsid w:val="00111A8D"/>
    <w:rsid w:val="001123EF"/>
    <w:rsid w:val="00112437"/>
    <w:rsid w:val="00112E65"/>
    <w:rsid w:val="00112F68"/>
    <w:rsid w:val="00113039"/>
    <w:rsid w:val="00113254"/>
    <w:rsid w:val="0011386F"/>
    <w:rsid w:val="00113F4C"/>
    <w:rsid w:val="001142F5"/>
    <w:rsid w:val="001144BC"/>
    <w:rsid w:val="00114767"/>
    <w:rsid w:val="00114E2A"/>
    <w:rsid w:val="00114FBA"/>
    <w:rsid w:val="001155C6"/>
    <w:rsid w:val="00115679"/>
    <w:rsid w:val="001157D2"/>
    <w:rsid w:val="00115C40"/>
    <w:rsid w:val="00115CAA"/>
    <w:rsid w:val="00115D54"/>
    <w:rsid w:val="00116345"/>
    <w:rsid w:val="00116F40"/>
    <w:rsid w:val="00117292"/>
    <w:rsid w:val="00117531"/>
    <w:rsid w:val="00117602"/>
    <w:rsid w:val="00117661"/>
    <w:rsid w:val="00117668"/>
    <w:rsid w:val="001178A2"/>
    <w:rsid w:val="001178B6"/>
    <w:rsid w:val="0012040C"/>
    <w:rsid w:val="00120A02"/>
    <w:rsid w:val="00120C82"/>
    <w:rsid w:val="00120D1D"/>
    <w:rsid w:val="001213FC"/>
    <w:rsid w:val="001215B6"/>
    <w:rsid w:val="001218D6"/>
    <w:rsid w:val="00121ABD"/>
    <w:rsid w:val="00121E9F"/>
    <w:rsid w:val="00122040"/>
    <w:rsid w:val="00122229"/>
    <w:rsid w:val="0012232E"/>
    <w:rsid w:val="00122A8D"/>
    <w:rsid w:val="00122D50"/>
    <w:rsid w:val="00122FCA"/>
    <w:rsid w:val="001231FA"/>
    <w:rsid w:val="001232AB"/>
    <w:rsid w:val="0012349B"/>
    <w:rsid w:val="00123500"/>
    <w:rsid w:val="0012388E"/>
    <w:rsid w:val="00123E7C"/>
    <w:rsid w:val="00123FEF"/>
    <w:rsid w:val="0012419E"/>
    <w:rsid w:val="0012446E"/>
    <w:rsid w:val="00124624"/>
    <w:rsid w:val="00124879"/>
    <w:rsid w:val="001248BC"/>
    <w:rsid w:val="00124F7A"/>
    <w:rsid w:val="001258BC"/>
    <w:rsid w:val="001261B1"/>
    <w:rsid w:val="00126998"/>
    <w:rsid w:val="00126BC3"/>
    <w:rsid w:val="00126C07"/>
    <w:rsid w:val="00126F0F"/>
    <w:rsid w:val="00127271"/>
    <w:rsid w:val="001273B9"/>
    <w:rsid w:val="001275F6"/>
    <w:rsid w:val="00127E85"/>
    <w:rsid w:val="0013004E"/>
    <w:rsid w:val="0013018A"/>
    <w:rsid w:val="001302D6"/>
    <w:rsid w:val="001303A3"/>
    <w:rsid w:val="00130402"/>
    <w:rsid w:val="001305B9"/>
    <w:rsid w:val="001307D4"/>
    <w:rsid w:val="00130868"/>
    <w:rsid w:val="00130AF6"/>
    <w:rsid w:val="00130B86"/>
    <w:rsid w:val="00130E93"/>
    <w:rsid w:val="00130F58"/>
    <w:rsid w:val="00130F80"/>
    <w:rsid w:val="0013108A"/>
    <w:rsid w:val="0013154D"/>
    <w:rsid w:val="00131AE0"/>
    <w:rsid w:val="00131B63"/>
    <w:rsid w:val="00131C9E"/>
    <w:rsid w:val="00131FD3"/>
    <w:rsid w:val="001320AD"/>
    <w:rsid w:val="001323A7"/>
    <w:rsid w:val="00132435"/>
    <w:rsid w:val="0013247D"/>
    <w:rsid w:val="001324A3"/>
    <w:rsid w:val="00132658"/>
    <w:rsid w:val="001327BA"/>
    <w:rsid w:val="001328CA"/>
    <w:rsid w:val="001329B0"/>
    <w:rsid w:val="00133069"/>
    <w:rsid w:val="001333CC"/>
    <w:rsid w:val="001335C8"/>
    <w:rsid w:val="0013363E"/>
    <w:rsid w:val="00133822"/>
    <w:rsid w:val="0013397E"/>
    <w:rsid w:val="00133B77"/>
    <w:rsid w:val="00133C89"/>
    <w:rsid w:val="00133C9B"/>
    <w:rsid w:val="00134190"/>
    <w:rsid w:val="001341CE"/>
    <w:rsid w:val="001345A8"/>
    <w:rsid w:val="00134A9B"/>
    <w:rsid w:val="001350FD"/>
    <w:rsid w:val="0013523F"/>
    <w:rsid w:val="0013527E"/>
    <w:rsid w:val="00135347"/>
    <w:rsid w:val="0013539B"/>
    <w:rsid w:val="001356D7"/>
    <w:rsid w:val="001357BA"/>
    <w:rsid w:val="00135C90"/>
    <w:rsid w:val="0013612B"/>
    <w:rsid w:val="001361C2"/>
    <w:rsid w:val="001361C7"/>
    <w:rsid w:val="0013627A"/>
    <w:rsid w:val="0013643B"/>
    <w:rsid w:val="001364C7"/>
    <w:rsid w:val="001367E5"/>
    <w:rsid w:val="00136C41"/>
    <w:rsid w:val="00137163"/>
    <w:rsid w:val="00137709"/>
    <w:rsid w:val="00137ADF"/>
    <w:rsid w:val="00137B4F"/>
    <w:rsid w:val="00137DCE"/>
    <w:rsid w:val="00137E6D"/>
    <w:rsid w:val="001407ED"/>
    <w:rsid w:val="00140B2B"/>
    <w:rsid w:val="00140B35"/>
    <w:rsid w:val="00140BF2"/>
    <w:rsid w:val="00141051"/>
    <w:rsid w:val="00141424"/>
    <w:rsid w:val="001419B6"/>
    <w:rsid w:val="00141B18"/>
    <w:rsid w:val="00141BD8"/>
    <w:rsid w:val="00141C4D"/>
    <w:rsid w:val="00141E20"/>
    <w:rsid w:val="00141F24"/>
    <w:rsid w:val="00141F7B"/>
    <w:rsid w:val="00142324"/>
    <w:rsid w:val="0014258A"/>
    <w:rsid w:val="0014295F"/>
    <w:rsid w:val="001429E0"/>
    <w:rsid w:val="00142B5F"/>
    <w:rsid w:val="00142C2B"/>
    <w:rsid w:val="00142CE0"/>
    <w:rsid w:val="00143271"/>
    <w:rsid w:val="00143350"/>
    <w:rsid w:val="0014356B"/>
    <w:rsid w:val="00143843"/>
    <w:rsid w:val="00143929"/>
    <w:rsid w:val="00143EA8"/>
    <w:rsid w:val="00143F9E"/>
    <w:rsid w:val="00144250"/>
    <w:rsid w:val="0014495D"/>
    <w:rsid w:val="0014496B"/>
    <w:rsid w:val="0014498D"/>
    <w:rsid w:val="00144D77"/>
    <w:rsid w:val="00144F0C"/>
    <w:rsid w:val="00145B00"/>
    <w:rsid w:val="00145E62"/>
    <w:rsid w:val="00145FA3"/>
    <w:rsid w:val="00146691"/>
    <w:rsid w:val="00146757"/>
    <w:rsid w:val="00146971"/>
    <w:rsid w:val="00146AFA"/>
    <w:rsid w:val="00146C72"/>
    <w:rsid w:val="00147130"/>
    <w:rsid w:val="00147C5B"/>
    <w:rsid w:val="00147F66"/>
    <w:rsid w:val="00147F90"/>
    <w:rsid w:val="001502CA"/>
    <w:rsid w:val="00150DDF"/>
    <w:rsid w:val="001513E4"/>
    <w:rsid w:val="00151516"/>
    <w:rsid w:val="001518C4"/>
    <w:rsid w:val="00151D09"/>
    <w:rsid w:val="00151DED"/>
    <w:rsid w:val="00151FB4"/>
    <w:rsid w:val="00152298"/>
    <w:rsid w:val="001524B0"/>
    <w:rsid w:val="0015266F"/>
    <w:rsid w:val="001527D6"/>
    <w:rsid w:val="00152CDB"/>
    <w:rsid w:val="00152F9B"/>
    <w:rsid w:val="00153035"/>
    <w:rsid w:val="00153134"/>
    <w:rsid w:val="00153513"/>
    <w:rsid w:val="0015379D"/>
    <w:rsid w:val="001538FE"/>
    <w:rsid w:val="0015395F"/>
    <w:rsid w:val="00153E36"/>
    <w:rsid w:val="00154066"/>
    <w:rsid w:val="001547DC"/>
    <w:rsid w:val="0015485D"/>
    <w:rsid w:val="001550EF"/>
    <w:rsid w:val="0015596E"/>
    <w:rsid w:val="00155B74"/>
    <w:rsid w:val="00155F3B"/>
    <w:rsid w:val="00155F63"/>
    <w:rsid w:val="00156858"/>
    <w:rsid w:val="00156C84"/>
    <w:rsid w:val="00156E05"/>
    <w:rsid w:val="00156FC7"/>
    <w:rsid w:val="00157311"/>
    <w:rsid w:val="0015794B"/>
    <w:rsid w:val="00157BFC"/>
    <w:rsid w:val="001600AA"/>
    <w:rsid w:val="0016035C"/>
    <w:rsid w:val="001606D4"/>
    <w:rsid w:val="00160BCA"/>
    <w:rsid w:val="00160C55"/>
    <w:rsid w:val="00161169"/>
    <w:rsid w:val="00161339"/>
    <w:rsid w:val="0016147F"/>
    <w:rsid w:val="00161DCC"/>
    <w:rsid w:val="00162379"/>
    <w:rsid w:val="001623A8"/>
    <w:rsid w:val="0016248D"/>
    <w:rsid w:val="001624CB"/>
    <w:rsid w:val="00162814"/>
    <w:rsid w:val="00162DD4"/>
    <w:rsid w:val="00163007"/>
    <w:rsid w:val="0016311B"/>
    <w:rsid w:val="00163EF4"/>
    <w:rsid w:val="0016430F"/>
    <w:rsid w:val="001643EC"/>
    <w:rsid w:val="0016440A"/>
    <w:rsid w:val="001644D3"/>
    <w:rsid w:val="00164617"/>
    <w:rsid w:val="00164986"/>
    <w:rsid w:val="00164C24"/>
    <w:rsid w:val="00164F57"/>
    <w:rsid w:val="00165195"/>
    <w:rsid w:val="001651E0"/>
    <w:rsid w:val="0016538C"/>
    <w:rsid w:val="0016557C"/>
    <w:rsid w:val="00165A41"/>
    <w:rsid w:val="00165BD3"/>
    <w:rsid w:val="00166079"/>
    <w:rsid w:val="0016617D"/>
    <w:rsid w:val="00166468"/>
    <w:rsid w:val="001666A0"/>
    <w:rsid w:val="001666B3"/>
    <w:rsid w:val="00166953"/>
    <w:rsid w:val="00166BE0"/>
    <w:rsid w:val="00166C3A"/>
    <w:rsid w:val="00167566"/>
    <w:rsid w:val="001677A6"/>
    <w:rsid w:val="00167885"/>
    <w:rsid w:val="00167B2D"/>
    <w:rsid w:val="00170122"/>
    <w:rsid w:val="001701BF"/>
    <w:rsid w:val="001704BB"/>
    <w:rsid w:val="00170D71"/>
    <w:rsid w:val="00170E3C"/>
    <w:rsid w:val="001712E3"/>
    <w:rsid w:val="001717F9"/>
    <w:rsid w:val="00171906"/>
    <w:rsid w:val="0017196F"/>
    <w:rsid w:val="0017208A"/>
    <w:rsid w:val="0017232F"/>
    <w:rsid w:val="00172660"/>
    <w:rsid w:val="0017290D"/>
    <w:rsid w:val="00172B98"/>
    <w:rsid w:val="001733BD"/>
    <w:rsid w:val="001735CF"/>
    <w:rsid w:val="0017397F"/>
    <w:rsid w:val="00173E54"/>
    <w:rsid w:val="001740F8"/>
    <w:rsid w:val="00174143"/>
    <w:rsid w:val="001743CE"/>
    <w:rsid w:val="0017468E"/>
    <w:rsid w:val="001746F2"/>
    <w:rsid w:val="001747C8"/>
    <w:rsid w:val="00174AE7"/>
    <w:rsid w:val="00174C0F"/>
    <w:rsid w:val="00174D57"/>
    <w:rsid w:val="00174FD5"/>
    <w:rsid w:val="0017508A"/>
    <w:rsid w:val="001751D4"/>
    <w:rsid w:val="001753B2"/>
    <w:rsid w:val="0017566D"/>
    <w:rsid w:val="00175810"/>
    <w:rsid w:val="00175A30"/>
    <w:rsid w:val="00175A80"/>
    <w:rsid w:val="00175AB8"/>
    <w:rsid w:val="00175C33"/>
    <w:rsid w:val="00175C55"/>
    <w:rsid w:val="0017629E"/>
    <w:rsid w:val="001763E6"/>
    <w:rsid w:val="0017655D"/>
    <w:rsid w:val="0017660E"/>
    <w:rsid w:val="001766DC"/>
    <w:rsid w:val="00176C10"/>
    <w:rsid w:val="00176D13"/>
    <w:rsid w:val="00176EE5"/>
    <w:rsid w:val="00176FF5"/>
    <w:rsid w:val="00177494"/>
    <w:rsid w:val="00177638"/>
    <w:rsid w:val="00177C08"/>
    <w:rsid w:val="00177E20"/>
    <w:rsid w:val="001800E1"/>
    <w:rsid w:val="00180142"/>
    <w:rsid w:val="0018096A"/>
    <w:rsid w:val="00181325"/>
    <w:rsid w:val="0018138E"/>
    <w:rsid w:val="00181530"/>
    <w:rsid w:val="00181569"/>
    <w:rsid w:val="001815A9"/>
    <w:rsid w:val="0018176C"/>
    <w:rsid w:val="0018190B"/>
    <w:rsid w:val="00181A26"/>
    <w:rsid w:val="00181E8D"/>
    <w:rsid w:val="001821A0"/>
    <w:rsid w:val="0018228E"/>
    <w:rsid w:val="0018231F"/>
    <w:rsid w:val="001828C2"/>
    <w:rsid w:val="00182A64"/>
    <w:rsid w:val="00182B1A"/>
    <w:rsid w:val="00182CE4"/>
    <w:rsid w:val="00182D21"/>
    <w:rsid w:val="00183002"/>
    <w:rsid w:val="0018316E"/>
    <w:rsid w:val="00183383"/>
    <w:rsid w:val="00183544"/>
    <w:rsid w:val="001835BB"/>
    <w:rsid w:val="00183B19"/>
    <w:rsid w:val="00183BAD"/>
    <w:rsid w:val="00183CF7"/>
    <w:rsid w:val="00183E9D"/>
    <w:rsid w:val="001841BF"/>
    <w:rsid w:val="001841CA"/>
    <w:rsid w:val="00184473"/>
    <w:rsid w:val="00184C97"/>
    <w:rsid w:val="00184EEE"/>
    <w:rsid w:val="00184F8F"/>
    <w:rsid w:val="00185BD0"/>
    <w:rsid w:val="00186784"/>
    <w:rsid w:val="001867DD"/>
    <w:rsid w:val="00186C06"/>
    <w:rsid w:val="001878F0"/>
    <w:rsid w:val="00187D0B"/>
    <w:rsid w:val="00187D7D"/>
    <w:rsid w:val="0019048D"/>
    <w:rsid w:val="00190515"/>
    <w:rsid w:val="001907FC"/>
    <w:rsid w:val="00190B99"/>
    <w:rsid w:val="00190D90"/>
    <w:rsid w:val="00191016"/>
    <w:rsid w:val="001915C4"/>
    <w:rsid w:val="0019172A"/>
    <w:rsid w:val="0019182D"/>
    <w:rsid w:val="001919D9"/>
    <w:rsid w:val="00191CCA"/>
    <w:rsid w:val="00191DF3"/>
    <w:rsid w:val="00192060"/>
    <w:rsid w:val="001922CE"/>
    <w:rsid w:val="00192317"/>
    <w:rsid w:val="00192337"/>
    <w:rsid w:val="001923D7"/>
    <w:rsid w:val="00192AB6"/>
    <w:rsid w:val="00192F70"/>
    <w:rsid w:val="001931E1"/>
    <w:rsid w:val="00193AC7"/>
    <w:rsid w:val="00193B1D"/>
    <w:rsid w:val="001943C5"/>
    <w:rsid w:val="001948F2"/>
    <w:rsid w:val="001949D3"/>
    <w:rsid w:val="00194C4C"/>
    <w:rsid w:val="00194DAA"/>
    <w:rsid w:val="00194F76"/>
    <w:rsid w:val="00195052"/>
    <w:rsid w:val="00195406"/>
    <w:rsid w:val="001954E4"/>
    <w:rsid w:val="00195DCA"/>
    <w:rsid w:val="00195E94"/>
    <w:rsid w:val="0019611B"/>
    <w:rsid w:val="00196298"/>
    <w:rsid w:val="00196B20"/>
    <w:rsid w:val="00196F3B"/>
    <w:rsid w:val="0019741B"/>
    <w:rsid w:val="001977D0"/>
    <w:rsid w:val="00197A5F"/>
    <w:rsid w:val="00197C17"/>
    <w:rsid w:val="001A0046"/>
    <w:rsid w:val="001A005A"/>
    <w:rsid w:val="001A00AD"/>
    <w:rsid w:val="001A0682"/>
    <w:rsid w:val="001A0FAC"/>
    <w:rsid w:val="001A1177"/>
    <w:rsid w:val="001A121B"/>
    <w:rsid w:val="001A142F"/>
    <w:rsid w:val="001A1A11"/>
    <w:rsid w:val="001A27F8"/>
    <w:rsid w:val="001A2BEF"/>
    <w:rsid w:val="001A35C9"/>
    <w:rsid w:val="001A3693"/>
    <w:rsid w:val="001A4030"/>
    <w:rsid w:val="001A42B2"/>
    <w:rsid w:val="001A4356"/>
    <w:rsid w:val="001A4736"/>
    <w:rsid w:val="001A48AF"/>
    <w:rsid w:val="001A5F04"/>
    <w:rsid w:val="001A5FFB"/>
    <w:rsid w:val="001A611B"/>
    <w:rsid w:val="001A6515"/>
    <w:rsid w:val="001A67A8"/>
    <w:rsid w:val="001A6A79"/>
    <w:rsid w:val="001A6B89"/>
    <w:rsid w:val="001A6D36"/>
    <w:rsid w:val="001A7385"/>
    <w:rsid w:val="001A7C36"/>
    <w:rsid w:val="001A7FC0"/>
    <w:rsid w:val="001A7FF3"/>
    <w:rsid w:val="001B0109"/>
    <w:rsid w:val="001B01FC"/>
    <w:rsid w:val="001B037C"/>
    <w:rsid w:val="001B0593"/>
    <w:rsid w:val="001B0F72"/>
    <w:rsid w:val="001B10FA"/>
    <w:rsid w:val="001B113A"/>
    <w:rsid w:val="001B1562"/>
    <w:rsid w:val="001B193A"/>
    <w:rsid w:val="001B1AAC"/>
    <w:rsid w:val="001B1D67"/>
    <w:rsid w:val="001B1EB0"/>
    <w:rsid w:val="001B1FF1"/>
    <w:rsid w:val="001B20FE"/>
    <w:rsid w:val="001B2644"/>
    <w:rsid w:val="001B26A4"/>
    <w:rsid w:val="001B2C9C"/>
    <w:rsid w:val="001B3425"/>
    <w:rsid w:val="001B3524"/>
    <w:rsid w:val="001B3791"/>
    <w:rsid w:val="001B3994"/>
    <w:rsid w:val="001B3D26"/>
    <w:rsid w:val="001B3E5A"/>
    <w:rsid w:val="001B40D4"/>
    <w:rsid w:val="001B437B"/>
    <w:rsid w:val="001B4932"/>
    <w:rsid w:val="001B4BE6"/>
    <w:rsid w:val="001B4CE2"/>
    <w:rsid w:val="001B516A"/>
    <w:rsid w:val="001B55F7"/>
    <w:rsid w:val="001B564C"/>
    <w:rsid w:val="001B64B5"/>
    <w:rsid w:val="001B65BB"/>
    <w:rsid w:val="001B67AF"/>
    <w:rsid w:val="001B6A3D"/>
    <w:rsid w:val="001B6CA3"/>
    <w:rsid w:val="001B70C0"/>
    <w:rsid w:val="001B7156"/>
    <w:rsid w:val="001B783F"/>
    <w:rsid w:val="001B7AC4"/>
    <w:rsid w:val="001B7BD6"/>
    <w:rsid w:val="001B7C41"/>
    <w:rsid w:val="001B7EF1"/>
    <w:rsid w:val="001C024C"/>
    <w:rsid w:val="001C02FF"/>
    <w:rsid w:val="001C0326"/>
    <w:rsid w:val="001C0426"/>
    <w:rsid w:val="001C0582"/>
    <w:rsid w:val="001C0813"/>
    <w:rsid w:val="001C11C3"/>
    <w:rsid w:val="001C1515"/>
    <w:rsid w:val="001C172D"/>
    <w:rsid w:val="001C17A1"/>
    <w:rsid w:val="001C1A00"/>
    <w:rsid w:val="001C1BD3"/>
    <w:rsid w:val="001C1E46"/>
    <w:rsid w:val="001C1FF0"/>
    <w:rsid w:val="001C257C"/>
    <w:rsid w:val="001C285C"/>
    <w:rsid w:val="001C28C7"/>
    <w:rsid w:val="001C2BE7"/>
    <w:rsid w:val="001C2D6A"/>
    <w:rsid w:val="001C31A5"/>
    <w:rsid w:val="001C31D5"/>
    <w:rsid w:val="001C32E3"/>
    <w:rsid w:val="001C3339"/>
    <w:rsid w:val="001C363B"/>
    <w:rsid w:val="001C37C3"/>
    <w:rsid w:val="001C3A70"/>
    <w:rsid w:val="001C3B67"/>
    <w:rsid w:val="001C3BEA"/>
    <w:rsid w:val="001C3CBE"/>
    <w:rsid w:val="001C3EAC"/>
    <w:rsid w:val="001C3F82"/>
    <w:rsid w:val="001C4427"/>
    <w:rsid w:val="001C4C64"/>
    <w:rsid w:val="001C4E53"/>
    <w:rsid w:val="001C4E6A"/>
    <w:rsid w:val="001C529B"/>
    <w:rsid w:val="001C5724"/>
    <w:rsid w:val="001C5835"/>
    <w:rsid w:val="001C5C51"/>
    <w:rsid w:val="001C5E1D"/>
    <w:rsid w:val="001C6252"/>
    <w:rsid w:val="001C65C8"/>
    <w:rsid w:val="001C68F9"/>
    <w:rsid w:val="001C699D"/>
    <w:rsid w:val="001C6C1A"/>
    <w:rsid w:val="001C74B3"/>
    <w:rsid w:val="001D0142"/>
    <w:rsid w:val="001D01A0"/>
    <w:rsid w:val="001D033B"/>
    <w:rsid w:val="001D07BD"/>
    <w:rsid w:val="001D07E1"/>
    <w:rsid w:val="001D09AD"/>
    <w:rsid w:val="001D0A52"/>
    <w:rsid w:val="001D0DFE"/>
    <w:rsid w:val="001D145E"/>
    <w:rsid w:val="001D18D6"/>
    <w:rsid w:val="001D1A2E"/>
    <w:rsid w:val="001D28BD"/>
    <w:rsid w:val="001D28E8"/>
    <w:rsid w:val="001D2AC6"/>
    <w:rsid w:val="001D2E23"/>
    <w:rsid w:val="001D2F84"/>
    <w:rsid w:val="001D30E3"/>
    <w:rsid w:val="001D3516"/>
    <w:rsid w:val="001D3790"/>
    <w:rsid w:val="001D3840"/>
    <w:rsid w:val="001D3A53"/>
    <w:rsid w:val="001D3D49"/>
    <w:rsid w:val="001D3D50"/>
    <w:rsid w:val="001D4181"/>
    <w:rsid w:val="001D477C"/>
    <w:rsid w:val="001D4ABF"/>
    <w:rsid w:val="001D4CF1"/>
    <w:rsid w:val="001D4FEB"/>
    <w:rsid w:val="001D5020"/>
    <w:rsid w:val="001D555F"/>
    <w:rsid w:val="001D58C5"/>
    <w:rsid w:val="001D5A0A"/>
    <w:rsid w:val="001D5B17"/>
    <w:rsid w:val="001D5BF1"/>
    <w:rsid w:val="001D5D2D"/>
    <w:rsid w:val="001D640E"/>
    <w:rsid w:val="001D64A7"/>
    <w:rsid w:val="001D66D4"/>
    <w:rsid w:val="001D68D1"/>
    <w:rsid w:val="001D6A04"/>
    <w:rsid w:val="001D6DC7"/>
    <w:rsid w:val="001D6F9F"/>
    <w:rsid w:val="001D7088"/>
    <w:rsid w:val="001D70AA"/>
    <w:rsid w:val="001D7A8E"/>
    <w:rsid w:val="001D7E6A"/>
    <w:rsid w:val="001D7E7F"/>
    <w:rsid w:val="001E0405"/>
    <w:rsid w:val="001E04DC"/>
    <w:rsid w:val="001E0905"/>
    <w:rsid w:val="001E096D"/>
    <w:rsid w:val="001E0C56"/>
    <w:rsid w:val="001E11E6"/>
    <w:rsid w:val="001E142D"/>
    <w:rsid w:val="001E1E5C"/>
    <w:rsid w:val="001E2153"/>
    <w:rsid w:val="001E219C"/>
    <w:rsid w:val="001E231B"/>
    <w:rsid w:val="001E237E"/>
    <w:rsid w:val="001E28B2"/>
    <w:rsid w:val="001E2D49"/>
    <w:rsid w:val="001E36D8"/>
    <w:rsid w:val="001E389A"/>
    <w:rsid w:val="001E3CA1"/>
    <w:rsid w:val="001E4B54"/>
    <w:rsid w:val="001E4E12"/>
    <w:rsid w:val="001E4F06"/>
    <w:rsid w:val="001E54B1"/>
    <w:rsid w:val="001E5884"/>
    <w:rsid w:val="001E5A4E"/>
    <w:rsid w:val="001E5FF7"/>
    <w:rsid w:val="001E617A"/>
    <w:rsid w:val="001E6238"/>
    <w:rsid w:val="001E67F6"/>
    <w:rsid w:val="001E6A2D"/>
    <w:rsid w:val="001E6A90"/>
    <w:rsid w:val="001E6C6F"/>
    <w:rsid w:val="001E6E9A"/>
    <w:rsid w:val="001E6EF8"/>
    <w:rsid w:val="001E6FF8"/>
    <w:rsid w:val="001E78FD"/>
    <w:rsid w:val="001E7926"/>
    <w:rsid w:val="001E7CEE"/>
    <w:rsid w:val="001F0526"/>
    <w:rsid w:val="001F0570"/>
    <w:rsid w:val="001F05C4"/>
    <w:rsid w:val="001F0895"/>
    <w:rsid w:val="001F0A86"/>
    <w:rsid w:val="001F1345"/>
    <w:rsid w:val="001F1632"/>
    <w:rsid w:val="001F1E45"/>
    <w:rsid w:val="001F2098"/>
    <w:rsid w:val="001F20B6"/>
    <w:rsid w:val="001F2514"/>
    <w:rsid w:val="001F2C4C"/>
    <w:rsid w:val="001F2D91"/>
    <w:rsid w:val="001F30DF"/>
    <w:rsid w:val="001F34BD"/>
    <w:rsid w:val="001F3525"/>
    <w:rsid w:val="001F35F3"/>
    <w:rsid w:val="001F4221"/>
    <w:rsid w:val="001F47B6"/>
    <w:rsid w:val="001F4ACB"/>
    <w:rsid w:val="001F4BC2"/>
    <w:rsid w:val="001F4F5D"/>
    <w:rsid w:val="001F5786"/>
    <w:rsid w:val="001F5B03"/>
    <w:rsid w:val="001F5CFC"/>
    <w:rsid w:val="001F5D7C"/>
    <w:rsid w:val="001F5DBA"/>
    <w:rsid w:val="001F5F87"/>
    <w:rsid w:val="001F7267"/>
    <w:rsid w:val="001F779A"/>
    <w:rsid w:val="001F7AD3"/>
    <w:rsid w:val="00200539"/>
    <w:rsid w:val="00200B73"/>
    <w:rsid w:val="00200BD2"/>
    <w:rsid w:val="00200CE5"/>
    <w:rsid w:val="00200E08"/>
    <w:rsid w:val="0020102A"/>
    <w:rsid w:val="002011B9"/>
    <w:rsid w:val="002012B4"/>
    <w:rsid w:val="00201690"/>
    <w:rsid w:val="00201B3A"/>
    <w:rsid w:val="00201BE5"/>
    <w:rsid w:val="00201DC0"/>
    <w:rsid w:val="00202347"/>
    <w:rsid w:val="00202513"/>
    <w:rsid w:val="0020291E"/>
    <w:rsid w:val="00203104"/>
    <w:rsid w:val="00203273"/>
    <w:rsid w:val="00203311"/>
    <w:rsid w:val="00203556"/>
    <w:rsid w:val="0020393C"/>
    <w:rsid w:val="00203956"/>
    <w:rsid w:val="0020395C"/>
    <w:rsid w:val="002039F4"/>
    <w:rsid w:val="00203A90"/>
    <w:rsid w:val="00203ED1"/>
    <w:rsid w:val="002041A7"/>
    <w:rsid w:val="0020491E"/>
    <w:rsid w:val="002049C8"/>
    <w:rsid w:val="00204DF8"/>
    <w:rsid w:val="00204F8F"/>
    <w:rsid w:val="00204FF9"/>
    <w:rsid w:val="002051FB"/>
    <w:rsid w:val="0020549E"/>
    <w:rsid w:val="002054E4"/>
    <w:rsid w:val="00205962"/>
    <w:rsid w:val="00205B8D"/>
    <w:rsid w:val="00205D26"/>
    <w:rsid w:val="00205DDB"/>
    <w:rsid w:val="00205E14"/>
    <w:rsid w:val="00205FF4"/>
    <w:rsid w:val="002062CC"/>
    <w:rsid w:val="00206445"/>
    <w:rsid w:val="00206943"/>
    <w:rsid w:val="00206A6A"/>
    <w:rsid w:val="00206F4C"/>
    <w:rsid w:val="00206FA9"/>
    <w:rsid w:val="0020772B"/>
    <w:rsid w:val="0020778F"/>
    <w:rsid w:val="00207966"/>
    <w:rsid w:val="0021010D"/>
    <w:rsid w:val="0021014F"/>
    <w:rsid w:val="00210387"/>
    <w:rsid w:val="0021080E"/>
    <w:rsid w:val="00210A36"/>
    <w:rsid w:val="00210A52"/>
    <w:rsid w:val="0021108F"/>
    <w:rsid w:val="0021117E"/>
    <w:rsid w:val="00211516"/>
    <w:rsid w:val="002115FC"/>
    <w:rsid w:val="0021185C"/>
    <w:rsid w:val="002119E9"/>
    <w:rsid w:val="00211A0B"/>
    <w:rsid w:val="00211ABD"/>
    <w:rsid w:val="00211DC2"/>
    <w:rsid w:val="00211FF3"/>
    <w:rsid w:val="00212659"/>
    <w:rsid w:val="0021287A"/>
    <w:rsid w:val="00212936"/>
    <w:rsid w:val="00212FF6"/>
    <w:rsid w:val="0021362F"/>
    <w:rsid w:val="002141E7"/>
    <w:rsid w:val="00214264"/>
    <w:rsid w:val="00214471"/>
    <w:rsid w:val="002145D4"/>
    <w:rsid w:val="00214743"/>
    <w:rsid w:val="00214B50"/>
    <w:rsid w:val="00214B60"/>
    <w:rsid w:val="00214CE9"/>
    <w:rsid w:val="00214FCA"/>
    <w:rsid w:val="00214FFC"/>
    <w:rsid w:val="002150DB"/>
    <w:rsid w:val="00215345"/>
    <w:rsid w:val="0021539F"/>
    <w:rsid w:val="00215478"/>
    <w:rsid w:val="00215715"/>
    <w:rsid w:val="00215840"/>
    <w:rsid w:val="0021596E"/>
    <w:rsid w:val="002159F9"/>
    <w:rsid w:val="00215ADF"/>
    <w:rsid w:val="002165C2"/>
    <w:rsid w:val="00216A1A"/>
    <w:rsid w:val="00216C66"/>
    <w:rsid w:val="00216CEA"/>
    <w:rsid w:val="00216E6F"/>
    <w:rsid w:val="00217102"/>
    <w:rsid w:val="002171FD"/>
    <w:rsid w:val="00217225"/>
    <w:rsid w:val="002172A3"/>
    <w:rsid w:val="0021770B"/>
    <w:rsid w:val="00217B9F"/>
    <w:rsid w:val="00217C22"/>
    <w:rsid w:val="00221761"/>
    <w:rsid w:val="002219FB"/>
    <w:rsid w:val="00221B80"/>
    <w:rsid w:val="00221B87"/>
    <w:rsid w:val="00221F2B"/>
    <w:rsid w:val="00222434"/>
    <w:rsid w:val="002227EF"/>
    <w:rsid w:val="00222857"/>
    <w:rsid w:val="00222A7D"/>
    <w:rsid w:val="00222D55"/>
    <w:rsid w:val="00223052"/>
    <w:rsid w:val="002238FB"/>
    <w:rsid w:val="00223BCE"/>
    <w:rsid w:val="00223EBD"/>
    <w:rsid w:val="002240BD"/>
    <w:rsid w:val="002242E1"/>
    <w:rsid w:val="002244DE"/>
    <w:rsid w:val="002249EE"/>
    <w:rsid w:val="00224C73"/>
    <w:rsid w:val="00224D07"/>
    <w:rsid w:val="00224F19"/>
    <w:rsid w:val="00225DD4"/>
    <w:rsid w:val="00225DD7"/>
    <w:rsid w:val="00226252"/>
    <w:rsid w:val="002262F0"/>
    <w:rsid w:val="00227144"/>
    <w:rsid w:val="00227256"/>
    <w:rsid w:val="0022747A"/>
    <w:rsid w:val="00227876"/>
    <w:rsid w:val="002300DC"/>
    <w:rsid w:val="0023041D"/>
    <w:rsid w:val="002309DF"/>
    <w:rsid w:val="00230F48"/>
    <w:rsid w:val="00230F9D"/>
    <w:rsid w:val="00231100"/>
    <w:rsid w:val="002316EE"/>
    <w:rsid w:val="002316FA"/>
    <w:rsid w:val="0023192A"/>
    <w:rsid w:val="00231C44"/>
    <w:rsid w:val="00232099"/>
    <w:rsid w:val="0023225A"/>
    <w:rsid w:val="00232352"/>
    <w:rsid w:val="0023257B"/>
    <w:rsid w:val="00232E3D"/>
    <w:rsid w:val="00232F79"/>
    <w:rsid w:val="0023318E"/>
    <w:rsid w:val="002339C9"/>
    <w:rsid w:val="00233E23"/>
    <w:rsid w:val="00233F44"/>
    <w:rsid w:val="00234974"/>
    <w:rsid w:val="00234EF1"/>
    <w:rsid w:val="00235068"/>
    <w:rsid w:val="00235097"/>
    <w:rsid w:val="0023534D"/>
    <w:rsid w:val="00236993"/>
    <w:rsid w:val="00236A17"/>
    <w:rsid w:val="00236DBF"/>
    <w:rsid w:val="002373C8"/>
    <w:rsid w:val="0023759F"/>
    <w:rsid w:val="002378E0"/>
    <w:rsid w:val="00240476"/>
    <w:rsid w:val="0024098D"/>
    <w:rsid w:val="00240CA7"/>
    <w:rsid w:val="00240EB0"/>
    <w:rsid w:val="002414E5"/>
    <w:rsid w:val="0024159E"/>
    <w:rsid w:val="00241713"/>
    <w:rsid w:val="00242092"/>
    <w:rsid w:val="0024225C"/>
    <w:rsid w:val="00242911"/>
    <w:rsid w:val="00242B64"/>
    <w:rsid w:val="00242C07"/>
    <w:rsid w:val="002436F9"/>
    <w:rsid w:val="0024373E"/>
    <w:rsid w:val="002440AC"/>
    <w:rsid w:val="002441D3"/>
    <w:rsid w:val="00244358"/>
    <w:rsid w:val="00244F14"/>
    <w:rsid w:val="002453FA"/>
    <w:rsid w:val="00245742"/>
    <w:rsid w:val="00245BDA"/>
    <w:rsid w:val="00246224"/>
    <w:rsid w:val="00246360"/>
    <w:rsid w:val="00246746"/>
    <w:rsid w:val="002468EA"/>
    <w:rsid w:val="00246A44"/>
    <w:rsid w:val="00246A99"/>
    <w:rsid w:val="00246DA4"/>
    <w:rsid w:val="002476B2"/>
    <w:rsid w:val="0024789B"/>
    <w:rsid w:val="00247A80"/>
    <w:rsid w:val="0025007E"/>
    <w:rsid w:val="0025088A"/>
    <w:rsid w:val="0025094B"/>
    <w:rsid w:val="00250A19"/>
    <w:rsid w:val="00250BC6"/>
    <w:rsid w:val="00250F91"/>
    <w:rsid w:val="00251729"/>
    <w:rsid w:val="00251DDD"/>
    <w:rsid w:val="0025217A"/>
    <w:rsid w:val="0025267E"/>
    <w:rsid w:val="00252758"/>
    <w:rsid w:val="00252E22"/>
    <w:rsid w:val="00252F1D"/>
    <w:rsid w:val="00253542"/>
    <w:rsid w:val="00253A82"/>
    <w:rsid w:val="002542E8"/>
    <w:rsid w:val="002543A3"/>
    <w:rsid w:val="002545A1"/>
    <w:rsid w:val="002548E5"/>
    <w:rsid w:val="002549EF"/>
    <w:rsid w:val="00254B73"/>
    <w:rsid w:val="00254D8F"/>
    <w:rsid w:val="002552BE"/>
    <w:rsid w:val="00255439"/>
    <w:rsid w:val="00255453"/>
    <w:rsid w:val="002554AF"/>
    <w:rsid w:val="00255598"/>
    <w:rsid w:val="002564E5"/>
    <w:rsid w:val="0025667E"/>
    <w:rsid w:val="00256BE6"/>
    <w:rsid w:val="00257303"/>
    <w:rsid w:val="002573E3"/>
    <w:rsid w:val="002575AE"/>
    <w:rsid w:val="00257AA4"/>
    <w:rsid w:val="00257CAF"/>
    <w:rsid w:val="002604B0"/>
    <w:rsid w:val="0026124C"/>
    <w:rsid w:val="00261A8A"/>
    <w:rsid w:val="00261CE1"/>
    <w:rsid w:val="00261D33"/>
    <w:rsid w:val="00261DB9"/>
    <w:rsid w:val="00261E1E"/>
    <w:rsid w:val="0026273F"/>
    <w:rsid w:val="00262941"/>
    <w:rsid w:val="00262A42"/>
    <w:rsid w:val="00262BBF"/>
    <w:rsid w:val="002631F6"/>
    <w:rsid w:val="0026321F"/>
    <w:rsid w:val="00263409"/>
    <w:rsid w:val="0026343C"/>
    <w:rsid w:val="00263669"/>
    <w:rsid w:val="00263F50"/>
    <w:rsid w:val="0026415A"/>
    <w:rsid w:val="00264485"/>
    <w:rsid w:val="002644E7"/>
    <w:rsid w:val="002646A7"/>
    <w:rsid w:val="0026498C"/>
    <w:rsid w:val="00264AA8"/>
    <w:rsid w:val="002650E6"/>
    <w:rsid w:val="002651E3"/>
    <w:rsid w:val="0026524F"/>
    <w:rsid w:val="002655F5"/>
    <w:rsid w:val="002656F3"/>
    <w:rsid w:val="00265C4F"/>
    <w:rsid w:val="00265D59"/>
    <w:rsid w:val="00265E48"/>
    <w:rsid w:val="00266534"/>
    <w:rsid w:val="00266613"/>
    <w:rsid w:val="00266BAD"/>
    <w:rsid w:val="00266C24"/>
    <w:rsid w:val="00266E18"/>
    <w:rsid w:val="002671FA"/>
    <w:rsid w:val="002674BE"/>
    <w:rsid w:val="002678A8"/>
    <w:rsid w:val="002700A7"/>
    <w:rsid w:val="002705B9"/>
    <w:rsid w:val="002709C0"/>
    <w:rsid w:val="00270B89"/>
    <w:rsid w:val="00270D90"/>
    <w:rsid w:val="00270FA7"/>
    <w:rsid w:val="00271434"/>
    <w:rsid w:val="002714E0"/>
    <w:rsid w:val="002715C2"/>
    <w:rsid w:val="002717E6"/>
    <w:rsid w:val="00271AC7"/>
    <w:rsid w:val="00271C8F"/>
    <w:rsid w:val="00271DB2"/>
    <w:rsid w:val="00271EE0"/>
    <w:rsid w:val="0027205B"/>
    <w:rsid w:val="002720AB"/>
    <w:rsid w:val="00272195"/>
    <w:rsid w:val="00272643"/>
    <w:rsid w:val="00272ABD"/>
    <w:rsid w:val="0027302D"/>
    <w:rsid w:val="00273EE6"/>
    <w:rsid w:val="0027403A"/>
    <w:rsid w:val="00274300"/>
    <w:rsid w:val="00274793"/>
    <w:rsid w:val="002747D9"/>
    <w:rsid w:val="00274A7A"/>
    <w:rsid w:val="00274FF9"/>
    <w:rsid w:val="0027544F"/>
    <w:rsid w:val="00275882"/>
    <w:rsid w:val="00275DF7"/>
    <w:rsid w:val="00276015"/>
    <w:rsid w:val="002760A2"/>
    <w:rsid w:val="00276428"/>
    <w:rsid w:val="002769D4"/>
    <w:rsid w:val="00276F84"/>
    <w:rsid w:val="00277334"/>
    <w:rsid w:val="00277485"/>
    <w:rsid w:val="0027765C"/>
    <w:rsid w:val="00277953"/>
    <w:rsid w:val="00277CCB"/>
    <w:rsid w:val="002805A1"/>
    <w:rsid w:val="00280636"/>
    <w:rsid w:val="00280A5D"/>
    <w:rsid w:val="00280D5C"/>
    <w:rsid w:val="002810EE"/>
    <w:rsid w:val="002811C4"/>
    <w:rsid w:val="00281282"/>
    <w:rsid w:val="002817BC"/>
    <w:rsid w:val="00281893"/>
    <w:rsid w:val="00281958"/>
    <w:rsid w:val="00281BB0"/>
    <w:rsid w:val="00281C2C"/>
    <w:rsid w:val="00281C54"/>
    <w:rsid w:val="00281C61"/>
    <w:rsid w:val="00281D1B"/>
    <w:rsid w:val="00281DBD"/>
    <w:rsid w:val="00282270"/>
    <w:rsid w:val="0028272A"/>
    <w:rsid w:val="00282CE1"/>
    <w:rsid w:val="00282D0F"/>
    <w:rsid w:val="00283084"/>
    <w:rsid w:val="002831D5"/>
    <w:rsid w:val="0028320B"/>
    <w:rsid w:val="00283271"/>
    <w:rsid w:val="002833FF"/>
    <w:rsid w:val="002839CE"/>
    <w:rsid w:val="00283C56"/>
    <w:rsid w:val="00283D0E"/>
    <w:rsid w:val="00284301"/>
    <w:rsid w:val="00284BA0"/>
    <w:rsid w:val="00284C44"/>
    <w:rsid w:val="002853C9"/>
    <w:rsid w:val="002857AC"/>
    <w:rsid w:val="00285C6D"/>
    <w:rsid w:val="002861B6"/>
    <w:rsid w:val="002861F5"/>
    <w:rsid w:val="002862E5"/>
    <w:rsid w:val="00286C52"/>
    <w:rsid w:val="00287236"/>
    <w:rsid w:val="00287340"/>
    <w:rsid w:val="002875D1"/>
    <w:rsid w:val="002877E1"/>
    <w:rsid w:val="00287AE6"/>
    <w:rsid w:val="00287BAC"/>
    <w:rsid w:val="00287E4F"/>
    <w:rsid w:val="00290157"/>
    <w:rsid w:val="0029025A"/>
    <w:rsid w:val="00290275"/>
    <w:rsid w:val="00290832"/>
    <w:rsid w:val="00290CDF"/>
    <w:rsid w:val="00290D44"/>
    <w:rsid w:val="00290D4C"/>
    <w:rsid w:val="00290ED9"/>
    <w:rsid w:val="00290FFE"/>
    <w:rsid w:val="002912E7"/>
    <w:rsid w:val="0029151D"/>
    <w:rsid w:val="00291821"/>
    <w:rsid w:val="00291E0E"/>
    <w:rsid w:val="00291F7E"/>
    <w:rsid w:val="002920F6"/>
    <w:rsid w:val="0029269B"/>
    <w:rsid w:val="002928C9"/>
    <w:rsid w:val="00292CD7"/>
    <w:rsid w:val="00292E30"/>
    <w:rsid w:val="0029305B"/>
    <w:rsid w:val="00293149"/>
    <w:rsid w:val="00293271"/>
    <w:rsid w:val="0029328C"/>
    <w:rsid w:val="00293415"/>
    <w:rsid w:val="0029397F"/>
    <w:rsid w:val="00293B47"/>
    <w:rsid w:val="00293D95"/>
    <w:rsid w:val="00294016"/>
    <w:rsid w:val="0029401A"/>
    <w:rsid w:val="00294238"/>
    <w:rsid w:val="00294523"/>
    <w:rsid w:val="00294604"/>
    <w:rsid w:val="00295367"/>
    <w:rsid w:val="0029561D"/>
    <w:rsid w:val="00295653"/>
    <w:rsid w:val="00295B9A"/>
    <w:rsid w:val="00295BC2"/>
    <w:rsid w:val="00296431"/>
    <w:rsid w:val="0029646C"/>
    <w:rsid w:val="0029657D"/>
    <w:rsid w:val="0029685B"/>
    <w:rsid w:val="00296B2F"/>
    <w:rsid w:val="0029700E"/>
    <w:rsid w:val="002970BD"/>
    <w:rsid w:val="0029715C"/>
    <w:rsid w:val="00297AF4"/>
    <w:rsid w:val="00297BF0"/>
    <w:rsid w:val="002A0110"/>
    <w:rsid w:val="002A0427"/>
    <w:rsid w:val="002A0610"/>
    <w:rsid w:val="002A0C2B"/>
    <w:rsid w:val="002A0E24"/>
    <w:rsid w:val="002A102F"/>
    <w:rsid w:val="002A1030"/>
    <w:rsid w:val="002A1486"/>
    <w:rsid w:val="002A15C3"/>
    <w:rsid w:val="002A1B7E"/>
    <w:rsid w:val="002A1CBB"/>
    <w:rsid w:val="002A1F97"/>
    <w:rsid w:val="002A2068"/>
    <w:rsid w:val="002A21BE"/>
    <w:rsid w:val="002A224D"/>
    <w:rsid w:val="002A2BCF"/>
    <w:rsid w:val="002A33B9"/>
    <w:rsid w:val="002A36CF"/>
    <w:rsid w:val="002A3A9B"/>
    <w:rsid w:val="002A3BB6"/>
    <w:rsid w:val="002A3E3F"/>
    <w:rsid w:val="002A4527"/>
    <w:rsid w:val="002A4701"/>
    <w:rsid w:val="002A4A3C"/>
    <w:rsid w:val="002A4C3C"/>
    <w:rsid w:val="002A4C6A"/>
    <w:rsid w:val="002A56EF"/>
    <w:rsid w:val="002A58B9"/>
    <w:rsid w:val="002A5B5B"/>
    <w:rsid w:val="002A5B98"/>
    <w:rsid w:val="002A63B0"/>
    <w:rsid w:val="002A644F"/>
    <w:rsid w:val="002A6802"/>
    <w:rsid w:val="002A7355"/>
    <w:rsid w:val="002A755A"/>
    <w:rsid w:val="002A79D8"/>
    <w:rsid w:val="002A7A20"/>
    <w:rsid w:val="002A7EBA"/>
    <w:rsid w:val="002B000B"/>
    <w:rsid w:val="002B032E"/>
    <w:rsid w:val="002B043F"/>
    <w:rsid w:val="002B0563"/>
    <w:rsid w:val="002B0F22"/>
    <w:rsid w:val="002B1015"/>
    <w:rsid w:val="002B161A"/>
    <w:rsid w:val="002B1830"/>
    <w:rsid w:val="002B1831"/>
    <w:rsid w:val="002B1C62"/>
    <w:rsid w:val="002B1F45"/>
    <w:rsid w:val="002B22F0"/>
    <w:rsid w:val="002B231F"/>
    <w:rsid w:val="002B2835"/>
    <w:rsid w:val="002B2C2A"/>
    <w:rsid w:val="002B2C7D"/>
    <w:rsid w:val="002B3108"/>
    <w:rsid w:val="002B3218"/>
    <w:rsid w:val="002B364E"/>
    <w:rsid w:val="002B3A87"/>
    <w:rsid w:val="002B3B81"/>
    <w:rsid w:val="002B3EAF"/>
    <w:rsid w:val="002B3F17"/>
    <w:rsid w:val="002B4280"/>
    <w:rsid w:val="002B450D"/>
    <w:rsid w:val="002B4603"/>
    <w:rsid w:val="002B4FF9"/>
    <w:rsid w:val="002B5407"/>
    <w:rsid w:val="002B5558"/>
    <w:rsid w:val="002B57AE"/>
    <w:rsid w:val="002B5CE0"/>
    <w:rsid w:val="002B60C6"/>
    <w:rsid w:val="002B64AF"/>
    <w:rsid w:val="002B6794"/>
    <w:rsid w:val="002B6941"/>
    <w:rsid w:val="002B6B86"/>
    <w:rsid w:val="002B6BFB"/>
    <w:rsid w:val="002B6EE0"/>
    <w:rsid w:val="002B7417"/>
    <w:rsid w:val="002B78E8"/>
    <w:rsid w:val="002B79DA"/>
    <w:rsid w:val="002B7BD6"/>
    <w:rsid w:val="002B7E7C"/>
    <w:rsid w:val="002C0077"/>
    <w:rsid w:val="002C01E1"/>
    <w:rsid w:val="002C0229"/>
    <w:rsid w:val="002C02BE"/>
    <w:rsid w:val="002C02CD"/>
    <w:rsid w:val="002C0C1D"/>
    <w:rsid w:val="002C0C64"/>
    <w:rsid w:val="002C118E"/>
    <w:rsid w:val="002C1246"/>
    <w:rsid w:val="002C135C"/>
    <w:rsid w:val="002C1739"/>
    <w:rsid w:val="002C237E"/>
    <w:rsid w:val="002C24A6"/>
    <w:rsid w:val="002C26CA"/>
    <w:rsid w:val="002C2D5A"/>
    <w:rsid w:val="002C2D91"/>
    <w:rsid w:val="002C2EAA"/>
    <w:rsid w:val="002C3091"/>
    <w:rsid w:val="002C3F71"/>
    <w:rsid w:val="002C4260"/>
    <w:rsid w:val="002C42E9"/>
    <w:rsid w:val="002C4C3F"/>
    <w:rsid w:val="002C5097"/>
    <w:rsid w:val="002C5108"/>
    <w:rsid w:val="002C5176"/>
    <w:rsid w:val="002C522A"/>
    <w:rsid w:val="002C5612"/>
    <w:rsid w:val="002C57FC"/>
    <w:rsid w:val="002C58B4"/>
    <w:rsid w:val="002C5C3A"/>
    <w:rsid w:val="002C5FB4"/>
    <w:rsid w:val="002C6016"/>
    <w:rsid w:val="002C61B3"/>
    <w:rsid w:val="002C7192"/>
    <w:rsid w:val="002C72AD"/>
    <w:rsid w:val="002C75CE"/>
    <w:rsid w:val="002C7AEB"/>
    <w:rsid w:val="002C7D2D"/>
    <w:rsid w:val="002C7F3B"/>
    <w:rsid w:val="002D0111"/>
    <w:rsid w:val="002D05FD"/>
    <w:rsid w:val="002D08B7"/>
    <w:rsid w:val="002D0984"/>
    <w:rsid w:val="002D0C60"/>
    <w:rsid w:val="002D0D23"/>
    <w:rsid w:val="002D0EDB"/>
    <w:rsid w:val="002D10BC"/>
    <w:rsid w:val="002D1482"/>
    <w:rsid w:val="002D1752"/>
    <w:rsid w:val="002D17D0"/>
    <w:rsid w:val="002D17F1"/>
    <w:rsid w:val="002D1D80"/>
    <w:rsid w:val="002D1E61"/>
    <w:rsid w:val="002D1EF6"/>
    <w:rsid w:val="002D21E8"/>
    <w:rsid w:val="002D25D6"/>
    <w:rsid w:val="002D2C8E"/>
    <w:rsid w:val="002D2EB4"/>
    <w:rsid w:val="002D2F18"/>
    <w:rsid w:val="002D351B"/>
    <w:rsid w:val="002D35BB"/>
    <w:rsid w:val="002D376E"/>
    <w:rsid w:val="002D3B92"/>
    <w:rsid w:val="002D3CDC"/>
    <w:rsid w:val="002D3D41"/>
    <w:rsid w:val="002D3E3E"/>
    <w:rsid w:val="002D407C"/>
    <w:rsid w:val="002D410A"/>
    <w:rsid w:val="002D42E9"/>
    <w:rsid w:val="002D48C9"/>
    <w:rsid w:val="002D494B"/>
    <w:rsid w:val="002D4D18"/>
    <w:rsid w:val="002D4E59"/>
    <w:rsid w:val="002D5297"/>
    <w:rsid w:val="002D5369"/>
    <w:rsid w:val="002D544C"/>
    <w:rsid w:val="002D562A"/>
    <w:rsid w:val="002D58E0"/>
    <w:rsid w:val="002D5AEB"/>
    <w:rsid w:val="002D5F33"/>
    <w:rsid w:val="002D6059"/>
    <w:rsid w:val="002D6134"/>
    <w:rsid w:val="002D62D3"/>
    <w:rsid w:val="002D65D9"/>
    <w:rsid w:val="002D6877"/>
    <w:rsid w:val="002D6A06"/>
    <w:rsid w:val="002D6D97"/>
    <w:rsid w:val="002D6EA5"/>
    <w:rsid w:val="002D6EFB"/>
    <w:rsid w:val="002D746D"/>
    <w:rsid w:val="002D7932"/>
    <w:rsid w:val="002D7B94"/>
    <w:rsid w:val="002D7B9B"/>
    <w:rsid w:val="002D7E4B"/>
    <w:rsid w:val="002E00AD"/>
    <w:rsid w:val="002E045C"/>
    <w:rsid w:val="002E0BF7"/>
    <w:rsid w:val="002E1586"/>
    <w:rsid w:val="002E1923"/>
    <w:rsid w:val="002E1C3C"/>
    <w:rsid w:val="002E1E1B"/>
    <w:rsid w:val="002E1FBE"/>
    <w:rsid w:val="002E201B"/>
    <w:rsid w:val="002E2A92"/>
    <w:rsid w:val="002E2AB0"/>
    <w:rsid w:val="002E2E83"/>
    <w:rsid w:val="002E2E97"/>
    <w:rsid w:val="002E3262"/>
    <w:rsid w:val="002E3331"/>
    <w:rsid w:val="002E3C61"/>
    <w:rsid w:val="002E3E51"/>
    <w:rsid w:val="002E3F73"/>
    <w:rsid w:val="002E44AB"/>
    <w:rsid w:val="002E44FE"/>
    <w:rsid w:val="002E46AC"/>
    <w:rsid w:val="002E47B5"/>
    <w:rsid w:val="002E4DEC"/>
    <w:rsid w:val="002E4E02"/>
    <w:rsid w:val="002E5201"/>
    <w:rsid w:val="002E5556"/>
    <w:rsid w:val="002E5860"/>
    <w:rsid w:val="002E5863"/>
    <w:rsid w:val="002E58E6"/>
    <w:rsid w:val="002E608F"/>
    <w:rsid w:val="002E6716"/>
    <w:rsid w:val="002E673E"/>
    <w:rsid w:val="002E6771"/>
    <w:rsid w:val="002E7034"/>
    <w:rsid w:val="002E767F"/>
    <w:rsid w:val="002E79B8"/>
    <w:rsid w:val="002E7BB8"/>
    <w:rsid w:val="002E7C7F"/>
    <w:rsid w:val="002F0373"/>
    <w:rsid w:val="002F04A6"/>
    <w:rsid w:val="002F050F"/>
    <w:rsid w:val="002F051F"/>
    <w:rsid w:val="002F08C7"/>
    <w:rsid w:val="002F0BFD"/>
    <w:rsid w:val="002F12B3"/>
    <w:rsid w:val="002F1300"/>
    <w:rsid w:val="002F1A1C"/>
    <w:rsid w:val="002F1A31"/>
    <w:rsid w:val="002F1B7B"/>
    <w:rsid w:val="002F1BE7"/>
    <w:rsid w:val="002F2086"/>
    <w:rsid w:val="002F2355"/>
    <w:rsid w:val="002F25BC"/>
    <w:rsid w:val="002F293D"/>
    <w:rsid w:val="002F2AE4"/>
    <w:rsid w:val="002F2B08"/>
    <w:rsid w:val="002F2C70"/>
    <w:rsid w:val="002F30F3"/>
    <w:rsid w:val="002F32A8"/>
    <w:rsid w:val="002F3329"/>
    <w:rsid w:val="002F36E2"/>
    <w:rsid w:val="002F37C1"/>
    <w:rsid w:val="002F44C5"/>
    <w:rsid w:val="002F496A"/>
    <w:rsid w:val="002F4D55"/>
    <w:rsid w:val="002F4F1E"/>
    <w:rsid w:val="002F516C"/>
    <w:rsid w:val="002F5602"/>
    <w:rsid w:val="002F577F"/>
    <w:rsid w:val="002F5A69"/>
    <w:rsid w:val="002F5E78"/>
    <w:rsid w:val="002F60AC"/>
    <w:rsid w:val="002F62D3"/>
    <w:rsid w:val="002F6641"/>
    <w:rsid w:val="002F66A9"/>
    <w:rsid w:val="002F6EFB"/>
    <w:rsid w:val="002F72B9"/>
    <w:rsid w:val="002F7A86"/>
    <w:rsid w:val="002F7AB8"/>
    <w:rsid w:val="002F7B6F"/>
    <w:rsid w:val="002F7D96"/>
    <w:rsid w:val="002F7DCB"/>
    <w:rsid w:val="003002DB"/>
    <w:rsid w:val="003006BB"/>
    <w:rsid w:val="00300857"/>
    <w:rsid w:val="003008D6"/>
    <w:rsid w:val="00300F4F"/>
    <w:rsid w:val="0030136A"/>
    <w:rsid w:val="00301798"/>
    <w:rsid w:val="00301862"/>
    <w:rsid w:val="003020D9"/>
    <w:rsid w:val="00302243"/>
    <w:rsid w:val="0030246A"/>
    <w:rsid w:val="0030281D"/>
    <w:rsid w:val="00302E24"/>
    <w:rsid w:val="00302E69"/>
    <w:rsid w:val="0030340C"/>
    <w:rsid w:val="00303517"/>
    <w:rsid w:val="003043A9"/>
    <w:rsid w:val="00304637"/>
    <w:rsid w:val="00304CB4"/>
    <w:rsid w:val="00304DDD"/>
    <w:rsid w:val="00305534"/>
    <w:rsid w:val="003055A2"/>
    <w:rsid w:val="0030562B"/>
    <w:rsid w:val="003059FD"/>
    <w:rsid w:val="00305D04"/>
    <w:rsid w:val="00305F9A"/>
    <w:rsid w:val="003063E4"/>
    <w:rsid w:val="00306467"/>
    <w:rsid w:val="0030660C"/>
    <w:rsid w:val="003069D9"/>
    <w:rsid w:val="00307005"/>
    <w:rsid w:val="00307203"/>
    <w:rsid w:val="00307C0F"/>
    <w:rsid w:val="00307FA3"/>
    <w:rsid w:val="0031046E"/>
    <w:rsid w:val="00310A3E"/>
    <w:rsid w:val="00310AC3"/>
    <w:rsid w:val="00310B83"/>
    <w:rsid w:val="00310E1A"/>
    <w:rsid w:val="003114FF"/>
    <w:rsid w:val="00311BEB"/>
    <w:rsid w:val="003124CB"/>
    <w:rsid w:val="00312534"/>
    <w:rsid w:val="00312ADD"/>
    <w:rsid w:val="0031303B"/>
    <w:rsid w:val="00313AA2"/>
    <w:rsid w:val="00313ADA"/>
    <w:rsid w:val="00313FF8"/>
    <w:rsid w:val="003141A2"/>
    <w:rsid w:val="00314A42"/>
    <w:rsid w:val="00314B74"/>
    <w:rsid w:val="00314E0A"/>
    <w:rsid w:val="0031553D"/>
    <w:rsid w:val="00315EDC"/>
    <w:rsid w:val="00315FAC"/>
    <w:rsid w:val="0031643C"/>
    <w:rsid w:val="0031649D"/>
    <w:rsid w:val="00316652"/>
    <w:rsid w:val="00316791"/>
    <w:rsid w:val="00316890"/>
    <w:rsid w:val="0031689F"/>
    <w:rsid w:val="0031692A"/>
    <w:rsid w:val="003169A1"/>
    <w:rsid w:val="003169CB"/>
    <w:rsid w:val="00316BF1"/>
    <w:rsid w:val="00316C50"/>
    <w:rsid w:val="003178A9"/>
    <w:rsid w:val="003179A3"/>
    <w:rsid w:val="00317B68"/>
    <w:rsid w:val="00320785"/>
    <w:rsid w:val="0032084B"/>
    <w:rsid w:val="00320877"/>
    <w:rsid w:val="00320B19"/>
    <w:rsid w:val="00320BFD"/>
    <w:rsid w:val="00320C4B"/>
    <w:rsid w:val="00321066"/>
    <w:rsid w:val="00321803"/>
    <w:rsid w:val="00321ACF"/>
    <w:rsid w:val="00321AF6"/>
    <w:rsid w:val="00321D60"/>
    <w:rsid w:val="00321DAE"/>
    <w:rsid w:val="00322262"/>
    <w:rsid w:val="00322416"/>
    <w:rsid w:val="00322A26"/>
    <w:rsid w:val="00322AE6"/>
    <w:rsid w:val="00323150"/>
    <w:rsid w:val="00323190"/>
    <w:rsid w:val="00323869"/>
    <w:rsid w:val="003238FD"/>
    <w:rsid w:val="003239B4"/>
    <w:rsid w:val="00323DFB"/>
    <w:rsid w:val="003249E4"/>
    <w:rsid w:val="003250D2"/>
    <w:rsid w:val="00325565"/>
    <w:rsid w:val="003256C1"/>
    <w:rsid w:val="003257ED"/>
    <w:rsid w:val="00325A26"/>
    <w:rsid w:val="00325C46"/>
    <w:rsid w:val="003261CD"/>
    <w:rsid w:val="003261CE"/>
    <w:rsid w:val="00327311"/>
    <w:rsid w:val="00327DF2"/>
    <w:rsid w:val="00327FC2"/>
    <w:rsid w:val="003300E4"/>
    <w:rsid w:val="0033049C"/>
    <w:rsid w:val="003304E4"/>
    <w:rsid w:val="00330889"/>
    <w:rsid w:val="00330DED"/>
    <w:rsid w:val="00330E6B"/>
    <w:rsid w:val="00331638"/>
    <w:rsid w:val="003317C5"/>
    <w:rsid w:val="00331FD2"/>
    <w:rsid w:val="0033216D"/>
    <w:rsid w:val="00332230"/>
    <w:rsid w:val="003325C1"/>
    <w:rsid w:val="00332697"/>
    <w:rsid w:val="0033295A"/>
    <w:rsid w:val="00332972"/>
    <w:rsid w:val="00332A34"/>
    <w:rsid w:val="00332A57"/>
    <w:rsid w:val="003330C3"/>
    <w:rsid w:val="0033322F"/>
    <w:rsid w:val="00333399"/>
    <w:rsid w:val="00333644"/>
    <w:rsid w:val="00333A0B"/>
    <w:rsid w:val="00333B70"/>
    <w:rsid w:val="00333DA8"/>
    <w:rsid w:val="003341AB"/>
    <w:rsid w:val="00334298"/>
    <w:rsid w:val="00334349"/>
    <w:rsid w:val="003345B0"/>
    <w:rsid w:val="00334869"/>
    <w:rsid w:val="00334993"/>
    <w:rsid w:val="00334A99"/>
    <w:rsid w:val="00334EEA"/>
    <w:rsid w:val="003352DE"/>
    <w:rsid w:val="003356CA"/>
    <w:rsid w:val="00335E8F"/>
    <w:rsid w:val="00335ED8"/>
    <w:rsid w:val="00336601"/>
    <w:rsid w:val="00336676"/>
    <w:rsid w:val="00336B6A"/>
    <w:rsid w:val="00336CDC"/>
    <w:rsid w:val="00336D5A"/>
    <w:rsid w:val="003378F7"/>
    <w:rsid w:val="00337AA6"/>
    <w:rsid w:val="00337CE7"/>
    <w:rsid w:val="00337D2D"/>
    <w:rsid w:val="0034017E"/>
    <w:rsid w:val="0034040D"/>
    <w:rsid w:val="00340869"/>
    <w:rsid w:val="00340A80"/>
    <w:rsid w:val="00340BF0"/>
    <w:rsid w:val="00340F71"/>
    <w:rsid w:val="00340F90"/>
    <w:rsid w:val="003410B5"/>
    <w:rsid w:val="003410F3"/>
    <w:rsid w:val="00341100"/>
    <w:rsid w:val="0034122D"/>
    <w:rsid w:val="0034124A"/>
    <w:rsid w:val="003417C5"/>
    <w:rsid w:val="003419F0"/>
    <w:rsid w:val="00341B2B"/>
    <w:rsid w:val="00341C2E"/>
    <w:rsid w:val="00342180"/>
    <w:rsid w:val="0034220C"/>
    <w:rsid w:val="003425ED"/>
    <w:rsid w:val="003425FB"/>
    <w:rsid w:val="00342C0A"/>
    <w:rsid w:val="00342EBC"/>
    <w:rsid w:val="00342F33"/>
    <w:rsid w:val="00342F3B"/>
    <w:rsid w:val="003432DD"/>
    <w:rsid w:val="003434FB"/>
    <w:rsid w:val="00343629"/>
    <w:rsid w:val="003436C7"/>
    <w:rsid w:val="00343A68"/>
    <w:rsid w:val="00343C72"/>
    <w:rsid w:val="00343E25"/>
    <w:rsid w:val="00343F4E"/>
    <w:rsid w:val="00344360"/>
    <w:rsid w:val="00344453"/>
    <w:rsid w:val="00344AE5"/>
    <w:rsid w:val="00344B5B"/>
    <w:rsid w:val="00344E17"/>
    <w:rsid w:val="00344F29"/>
    <w:rsid w:val="003458E1"/>
    <w:rsid w:val="003459C0"/>
    <w:rsid w:val="00346166"/>
    <w:rsid w:val="00346477"/>
    <w:rsid w:val="0034647A"/>
    <w:rsid w:val="00346684"/>
    <w:rsid w:val="00346805"/>
    <w:rsid w:val="0034680A"/>
    <w:rsid w:val="00346A6E"/>
    <w:rsid w:val="00346E06"/>
    <w:rsid w:val="00346F9E"/>
    <w:rsid w:val="003473F0"/>
    <w:rsid w:val="003476E7"/>
    <w:rsid w:val="00347819"/>
    <w:rsid w:val="0035060E"/>
    <w:rsid w:val="00350778"/>
    <w:rsid w:val="0035077A"/>
    <w:rsid w:val="003507C8"/>
    <w:rsid w:val="00350884"/>
    <w:rsid w:val="00350A26"/>
    <w:rsid w:val="00350A52"/>
    <w:rsid w:val="00351300"/>
    <w:rsid w:val="00351CA4"/>
    <w:rsid w:val="00351E11"/>
    <w:rsid w:val="00351FCC"/>
    <w:rsid w:val="003522FC"/>
    <w:rsid w:val="003524E9"/>
    <w:rsid w:val="003528E4"/>
    <w:rsid w:val="00352D73"/>
    <w:rsid w:val="003535CF"/>
    <w:rsid w:val="0035378C"/>
    <w:rsid w:val="0035389A"/>
    <w:rsid w:val="00353AF5"/>
    <w:rsid w:val="00353B4D"/>
    <w:rsid w:val="00353B6B"/>
    <w:rsid w:val="00353DE5"/>
    <w:rsid w:val="00353F58"/>
    <w:rsid w:val="00354514"/>
    <w:rsid w:val="00354BA7"/>
    <w:rsid w:val="00354C74"/>
    <w:rsid w:val="003553C3"/>
    <w:rsid w:val="003557DB"/>
    <w:rsid w:val="00356010"/>
    <w:rsid w:val="0035624B"/>
    <w:rsid w:val="00356288"/>
    <w:rsid w:val="003568E0"/>
    <w:rsid w:val="00356A5D"/>
    <w:rsid w:val="00356B83"/>
    <w:rsid w:val="00357168"/>
    <w:rsid w:val="00357186"/>
    <w:rsid w:val="003575A8"/>
    <w:rsid w:val="0035772D"/>
    <w:rsid w:val="00357750"/>
    <w:rsid w:val="003577CA"/>
    <w:rsid w:val="00357AD8"/>
    <w:rsid w:val="00357DE9"/>
    <w:rsid w:val="00357FAF"/>
    <w:rsid w:val="003604A4"/>
    <w:rsid w:val="0036050C"/>
    <w:rsid w:val="0036057B"/>
    <w:rsid w:val="003605AF"/>
    <w:rsid w:val="00360F7F"/>
    <w:rsid w:val="0036143C"/>
    <w:rsid w:val="00361BD1"/>
    <w:rsid w:val="00361DF3"/>
    <w:rsid w:val="00361E7E"/>
    <w:rsid w:val="003625EE"/>
    <w:rsid w:val="00362883"/>
    <w:rsid w:val="00362D25"/>
    <w:rsid w:val="0036336F"/>
    <w:rsid w:val="003633AD"/>
    <w:rsid w:val="0036341D"/>
    <w:rsid w:val="0036434B"/>
    <w:rsid w:val="00365100"/>
    <w:rsid w:val="00365146"/>
    <w:rsid w:val="003652E4"/>
    <w:rsid w:val="003652FA"/>
    <w:rsid w:val="003656D1"/>
    <w:rsid w:val="00365B5C"/>
    <w:rsid w:val="00365BFD"/>
    <w:rsid w:val="00366786"/>
    <w:rsid w:val="00366A04"/>
    <w:rsid w:val="00366E25"/>
    <w:rsid w:val="00366E3C"/>
    <w:rsid w:val="0036799B"/>
    <w:rsid w:val="00367A28"/>
    <w:rsid w:val="00367A76"/>
    <w:rsid w:val="00367A99"/>
    <w:rsid w:val="00367BAB"/>
    <w:rsid w:val="00370023"/>
    <w:rsid w:val="0037033A"/>
    <w:rsid w:val="0037049E"/>
    <w:rsid w:val="00370500"/>
    <w:rsid w:val="0037057E"/>
    <w:rsid w:val="003705FB"/>
    <w:rsid w:val="00370A04"/>
    <w:rsid w:val="00370B6D"/>
    <w:rsid w:val="00370BB3"/>
    <w:rsid w:val="00370D47"/>
    <w:rsid w:val="00370D50"/>
    <w:rsid w:val="00370DC4"/>
    <w:rsid w:val="00371300"/>
    <w:rsid w:val="00371401"/>
    <w:rsid w:val="00371AD4"/>
    <w:rsid w:val="00371AEC"/>
    <w:rsid w:val="00371F83"/>
    <w:rsid w:val="003723B5"/>
    <w:rsid w:val="003726A6"/>
    <w:rsid w:val="003727F3"/>
    <w:rsid w:val="003728C6"/>
    <w:rsid w:val="00372B2B"/>
    <w:rsid w:val="00373417"/>
    <w:rsid w:val="003737A1"/>
    <w:rsid w:val="0037387A"/>
    <w:rsid w:val="003741E5"/>
    <w:rsid w:val="00374334"/>
    <w:rsid w:val="00374F25"/>
    <w:rsid w:val="00375340"/>
    <w:rsid w:val="003753BC"/>
    <w:rsid w:val="003758CF"/>
    <w:rsid w:val="0037596F"/>
    <w:rsid w:val="00375B7F"/>
    <w:rsid w:val="00375F75"/>
    <w:rsid w:val="003766C6"/>
    <w:rsid w:val="003768E1"/>
    <w:rsid w:val="00376D34"/>
    <w:rsid w:val="00376D97"/>
    <w:rsid w:val="0037711F"/>
    <w:rsid w:val="00377232"/>
    <w:rsid w:val="00377385"/>
    <w:rsid w:val="003773CC"/>
    <w:rsid w:val="003779C7"/>
    <w:rsid w:val="00377BE5"/>
    <w:rsid w:val="00377CE0"/>
    <w:rsid w:val="003800D8"/>
    <w:rsid w:val="003801D3"/>
    <w:rsid w:val="003801F8"/>
    <w:rsid w:val="00380572"/>
    <w:rsid w:val="00380593"/>
    <w:rsid w:val="003806AD"/>
    <w:rsid w:val="003809DA"/>
    <w:rsid w:val="00380B53"/>
    <w:rsid w:val="00380C7E"/>
    <w:rsid w:val="00381FFB"/>
    <w:rsid w:val="0038264F"/>
    <w:rsid w:val="00382F3C"/>
    <w:rsid w:val="003830F5"/>
    <w:rsid w:val="003833BA"/>
    <w:rsid w:val="0038348D"/>
    <w:rsid w:val="003834BC"/>
    <w:rsid w:val="003835DB"/>
    <w:rsid w:val="00383917"/>
    <w:rsid w:val="003839E3"/>
    <w:rsid w:val="00383A55"/>
    <w:rsid w:val="00383B54"/>
    <w:rsid w:val="00383B7C"/>
    <w:rsid w:val="00384489"/>
    <w:rsid w:val="003844DB"/>
    <w:rsid w:val="0038469F"/>
    <w:rsid w:val="00384B96"/>
    <w:rsid w:val="00384F86"/>
    <w:rsid w:val="0038577E"/>
    <w:rsid w:val="0038588F"/>
    <w:rsid w:val="00385B9D"/>
    <w:rsid w:val="00385D93"/>
    <w:rsid w:val="00385FD1"/>
    <w:rsid w:val="0038617E"/>
    <w:rsid w:val="003863FC"/>
    <w:rsid w:val="00386417"/>
    <w:rsid w:val="003865C2"/>
    <w:rsid w:val="003865CA"/>
    <w:rsid w:val="00386FE6"/>
    <w:rsid w:val="00387018"/>
    <w:rsid w:val="00387E50"/>
    <w:rsid w:val="00387E8F"/>
    <w:rsid w:val="00387EA2"/>
    <w:rsid w:val="00387FF7"/>
    <w:rsid w:val="00390311"/>
    <w:rsid w:val="0039078C"/>
    <w:rsid w:val="00390AA6"/>
    <w:rsid w:val="00390C2D"/>
    <w:rsid w:val="0039102B"/>
    <w:rsid w:val="00391300"/>
    <w:rsid w:val="0039154A"/>
    <w:rsid w:val="0039197F"/>
    <w:rsid w:val="00391C1B"/>
    <w:rsid w:val="00391F62"/>
    <w:rsid w:val="0039219F"/>
    <w:rsid w:val="003923A9"/>
    <w:rsid w:val="003925F9"/>
    <w:rsid w:val="0039282D"/>
    <w:rsid w:val="00392C19"/>
    <w:rsid w:val="00392CA7"/>
    <w:rsid w:val="00392F08"/>
    <w:rsid w:val="00393266"/>
    <w:rsid w:val="0039332D"/>
    <w:rsid w:val="00393991"/>
    <w:rsid w:val="003939C6"/>
    <w:rsid w:val="00393C68"/>
    <w:rsid w:val="00393E29"/>
    <w:rsid w:val="003948C6"/>
    <w:rsid w:val="003949F8"/>
    <w:rsid w:val="003949F9"/>
    <w:rsid w:val="00394A9D"/>
    <w:rsid w:val="0039516E"/>
    <w:rsid w:val="00395900"/>
    <w:rsid w:val="00395B78"/>
    <w:rsid w:val="00395D9D"/>
    <w:rsid w:val="00395FEE"/>
    <w:rsid w:val="003963AF"/>
    <w:rsid w:val="003966C6"/>
    <w:rsid w:val="003966D9"/>
    <w:rsid w:val="00396C36"/>
    <w:rsid w:val="00396CBD"/>
    <w:rsid w:val="0039723D"/>
    <w:rsid w:val="003974AB"/>
    <w:rsid w:val="0039778E"/>
    <w:rsid w:val="00397C72"/>
    <w:rsid w:val="00397CE3"/>
    <w:rsid w:val="00397EDF"/>
    <w:rsid w:val="003A005B"/>
    <w:rsid w:val="003A023D"/>
    <w:rsid w:val="003A02D3"/>
    <w:rsid w:val="003A05AD"/>
    <w:rsid w:val="003A0E36"/>
    <w:rsid w:val="003A0F73"/>
    <w:rsid w:val="003A0F9A"/>
    <w:rsid w:val="003A10D9"/>
    <w:rsid w:val="003A14F8"/>
    <w:rsid w:val="003A1505"/>
    <w:rsid w:val="003A16F2"/>
    <w:rsid w:val="003A1929"/>
    <w:rsid w:val="003A1BD0"/>
    <w:rsid w:val="003A2935"/>
    <w:rsid w:val="003A31BF"/>
    <w:rsid w:val="003A3207"/>
    <w:rsid w:val="003A335F"/>
    <w:rsid w:val="003A3397"/>
    <w:rsid w:val="003A33E6"/>
    <w:rsid w:val="003A36E0"/>
    <w:rsid w:val="003A37D7"/>
    <w:rsid w:val="003A3823"/>
    <w:rsid w:val="003A42A9"/>
    <w:rsid w:val="003A42CD"/>
    <w:rsid w:val="003A4540"/>
    <w:rsid w:val="003A508D"/>
    <w:rsid w:val="003A557F"/>
    <w:rsid w:val="003A5C77"/>
    <w:rsid w:val="003A5CD4"/>
    <w:rsid w:val="003A5DED"/>
    <w:rsid w:val="003A6BF8"/>
    <w:rsid w:val="003A6F79"/>
    <w:rsid w:val="003A70C7"/>
    <w:rsid w:val="003A73A2"/>
    <w:rsid w:val="003A7416"/>
    <w:rsid w:val="003A7612"/>
    <w:rsid w:val="003A7D24"/>
    <w:rsid w:val="003B033B"/>
    <w:rsid w:val="003B0347"/>
    <w:rsid w:val="003B04A9"/>
    <w:rsid w:val="003B06E0"/>
    <w:rsid w:val="003B0840"/>
    <w:rsid w:val="003B0C73"/>
    <w:rsid w:val="003B0CE7"/>
    <w:rsid w:val="003B0D21"/>
    <w:rsid w:val="003B0D5E"/>
    <w:rsid w:val="003B0E77"/>
    <w:rsid w:val="003B0EC8"/>
    <w:rsid w:val="003B1011"/>
    <w:rsid w:val="003B138D"/>
    <w:rsid w:val="003B16C2"/>
    <w:rsid w:val="003B186E"/>
    <w:rsid w:val="003B1B52"/>
    <w:rsid w:val="003B1D51"/>
    <w:rsid w:val="003B1D88"/>
    <w:rsid w:val="003B2E40"/>
    <w:rsid w:val="003B3B4D"/>
    <w:rsid w:val="003B3CBB"/>
    <w:rsid w:val="003B3F59"/>
    <w:rsid w:val="003B423E"/>
    <w:rsid w:val="003B4290"/>
    <w:rsid w:val="003B449E"/>
    <w:rsid w:val="003B4600"/>
    <w:rsid w:val="003B48B3"/>
    <w:rsid w:val="003B49FE"/>
    <w:rsid w:val="003B4AD8"/>
    <w:rsid w:val="003B4B8C"/>
    <w:rsid w:val="003B521A"/>
    <w:rsid w:val="003B5331"/>
    <w:rsid w:val="003B546F"/>
    <w:rsid w:val="003B573E"/>
    <w:rsid w:val="003B582A"/>
    <w:rsid w:val="003B5A46"/>
    <w:rsid w:val="003B5A81"/>
    <w:rsid w:val="003B5CAE"/>
    <w:rsid w:val="003B5D61"/>
    <w:rsid w:val="003B5DD6"/>
    <w:rsid w:val="003B6175"/>
    <w:rsid w:val="003B66E9"/>
    <w:rsid w:val="003B7B8D"/>
    <w:rsid w:val="003B7D65"/>
    <w:rsid w:val="003C0177"/>
    <w:rsid w:val="003C039B"/>
    <w:rsid w:val="003C0699"/>
    <w:rsid w:val="003C06BB"/>
    <w:rsid w:val="003C08D2"/>
    <w:rsid w:val="003C0A27"/>
    <w:rsid w:val="003C0A55"/>
    <w:rsid w:val="003C0EDA"/>
    <w:rsid w:val="003C0FCA"/>
    <w:rsid w:val="003C1197"/>
    <w:rsid w:val="003C164B"/>
    <w:rsid w:val="003C181D"/>
    <w:rsid w:val="003C19B4"/>
    <w:rsid w:val="003C1C12"/>
    <w:rsid w:val="003C1CB2"/>
    <w:rsid w:val="003C21C8"/>
    <w:rsid w:val="003C228E"/>
    <w:rsid w:val="003C26F7"/>
    <w:rsid w:val="003C2C6B"/>
    <w:rsid w:val="003C31D5"/>
    <w:rsid w:val="003C3860"/>
    <w:rsid w:val="003C3B90"/>
    <w:rsid w:val="003C3C33"/>
    <w:rsid w:val="003C43AD"/>
    <w:rsid w:val="003C47D8"/>
    <w:rsid w:val="003C48ED"/>
    <w:rsid w:val="003C49DC"/>
    <w:rsid w:val="003C49E3"/>
    <w:rsid w:val="003C4EE9"/>
    <w:rsid w:val="003C4F7B"/>
    <w:rsid w:val="003C4FE2"/>
    <w:rsid w:val="003C5008"/>
    <w:rsid w:val="003C51F0"/>
    <w:rsid w:val="003C5845"/>
    <w:rsid w:val="003C5C33"/>
    <w:rsid w:val="003C656F"/>
    <w:rsid w:val="003C668D"/>
    <w:rsid w:val="003C66FE"/>
    <w:rsid w:val="003C6998"/>
    <w:rsid w:val="003C6B51"/>
    <w:rsid w:val="003C7495"/>
    <w:rsid w:val="003C7AD0"/>
    <w:rsid w:val="003C7DCB"/>
    <w:rsid w:val="003D066F"/>
    <w:rsid w:val="003D074E"/>
    <w:rsid w:val="003D0AE8"/>
    <w:rsid w:val="003D0E42"/>
    <w:rsid w:val="003D0EBB"/>
    <w:rsid w:val="003D1134"/>
    <w:rsid w:val="003D12F0"/>
    <w:rsid w:val="003D15D8"/>
    <w:rsid w:val="003D1AD3"/>
    <w:rsid w:val="003D2029"/>
    <w:rsid w:val="003D27C8"/>
    <w:rsid w:val="003D299F"/>
    <w:rsid w:val="003D2C0E"/>
    <w:rsid w:val="003D2C83"/>
    <w:rsid w:val="003D2F0D"/>
    <w:rsid w:val="003D2F7E"/>
    <w:rsid w:val="003D3188"/>
    <w:rsid w:val="003D33C1"/>
    <w:rsid w:val="003D34A3"/>
    <w:rsid w:val="003D3B8D"/>
    <w:rsid w:val="003D3DE9"/>
    <w:rsid w:val="003D4104"/>
    <w:rsid w:val="003D43AC"/>
    <w:rsid w:val="003D51AA"/>
    <w:rsid w:val="003D51D0"/>
    <w:rsid w:val="003D5644"/>
    <w:rsid w:val="003D57D0"/>
    <w:rsid w:val="003D57F3"/>
    <w:rsid w:val="003D6059"/>
    <w:rsid w:val="003D6766"/>
    <w:rsid w:val="003D689C"/>
    <w:rsid w:val="003D6A16"/>
    <w:rsid w:val="003D6E50"/>
    <w:rsid w:val="003D7164"/>
    <w:rsid w:val="003D72A2"/>
    <w:rsid w:val="003D78C9"/>
    <w:rsid w:val="003D7EFC"/>
    <w:rsid w:val="003E019A"/>
    <w:rsid w:val="003E05AD"/>
    <w:rsid w:val="003E0AF3"/>
    <w:rsid w:val="003E0E8E"/>
    <w:rsid w:val="003E0F58"/>
    <w:rsid w:val="003E0F67"/>
    <w:rsid w:val="003E11D4"/>
    <w:rsid w:val="003E14D3"/>
    <w:rsid w:val="003E17CA"/>
    <w:rsid w:val="003E1D06"/>
    <w:rsid w:val="003E1DBD"/>
    <w:rsid w:val="003E1E59"/>
    <w:rsid w:val="003E1FDA"/>
    <w:rsid w:val="003E2536"/>
    <w:rsid w:val="003E2742"/>
    <w:rsid w:val="003E29ED"/>
    <w:rsid w:val="003E2A36"/>
    <w:rsid w:val="003E2B23"/>
    <w:rsid w:val="003E2BE6"/>
    <w:rsid w:val="003E3018"/>
    <w:rsid w:val="003E3091"/>
    <w:rsid w:val="003E35E4"/>
    <w:rsid w:val="003E37DE"/>
    <w:rsid w:val="003E3B12"/>
    <w:rsid w:val="003E41C3"/>
    <w:rsid w:val="003E47D7"/>
    <w:rsid w:val="003E48A4"/>
    <w:rsid w:val="003E49F7"/>
    <w:rsid w:val="003E4C48"/>
    <w:rsid w:val="003E4DB5"/>
    <w:rsid w:val="003E4E30"/>
    <w:rsid w:val="003E4EEC"/>
    <w:rsid w:val="003E4FDA"/>
    <w:rsid w:val="003E57E8"/>
    <w:rsid w:val="003E5C6A"/>
    <w:rsid w:val="003E5DE9"/>
    <w:rsid w:val="003E5E56"/>
    <w:rsid w:val="003E6291"/>
    <w:rsid w:val="003E62AD"/>
    <w:rsid w:val="003E63FF"/>
    <w:rsid w:val="003E6501"/>
    <w:rsid w:val="003E6CA0"/>
    <w:rsid w:val="003E6DB3"/>
    <w:rsid w:val="003E773C"/>
    <w:rsid w:val="003E7B7B"/>
    <w:rsid w:val="003E7E6B"/>
    <w:rsid w:val="003E7F00"/>
    <w:rsid w:val="003E7F5F"/>
    <w:rsid w:val="003F0D43"/>
    <w:rsid w:val="003F15CF"/>
    <w:rsid w:val="003F1823"/>
    <w:rsid w:val="003F223A"/>
    <w:rsid w:val="003F2261"/>
    <w:rsid w:val="003F22EE"/>
    <w:rsid w:val="003F2603"/>
    <w:rsid w:val="003F2915"/>
    <w:rsid w:val="003F3865"/>
    <w:rsid w:val="003F38C0"/>
    <w:rsid w:val="003F38E1"/>
    <w:rsid w:val="003F3901"/>
    <w:rsid w:val="003F3F99"/>
    <w:rsid w:val="003F4209"/>
    <w:rsid w:val="003F4357"/>
    <w:rsid w:val="003F43B7"/>
    <w:rsid w:val="003F47B5"/>
    <w:rsid w:val="003F4A0E"/>
    <w:rsid w:val="003F4EE1"/>
    <w:rsid w:val="003F52F6"/>
    <w:rsid w:val="003F5517"/>
    <w:rsid w:val="003F694A"/>
    <w:rsid w:val="003F6EA3"/>
    <w:rsid w:val="003F724E"/>
    <w:rsid w:val="003F730A"/>
    <w:rsid w:val="003F75CE"/>
    <w:rsid w:val="003F7DB1"/>
    <w:rsid w:val="003F7E3F"/>
    <w:rsid w:val="004002A2"/>
    <w:rsid w:val="004005D1"/>
    <w:rsid w:val="004009F3"/>
    <w:rsid w:val="00400B60"/>
    <w:rsid w:val="00400DC0"/>
    <w:rsid w:val="00400F3D"/>
    <w:rsid w:val="00401BFB"/>
    <w:rsid w:val="004023E9"/>
    <w:rsid w:val="004024D8"/>
    <w:rsid w:val="00402675"/>
    <w:rsid w:val="004036B9"/>
    <w:rsid w:val="00403A11"/>
    <w:rsid w:val="00403FB6"/>
    <w:rsid w:val="0040458F"/>
    <w:rsid w:val="0040466B"/>
    <w:rsid w:val="00404D0A"/>
    <w:rsid w:val="00404F8E"/>
    <w:rsid w:val="00405464"/>
    <w:rsid w:val="00405F1E"/>
    <w:rsid w:val="004062AF"/>
    <w:rsid w:val="0040635A"/>
    <w:rsid w:val="004065C6"/>
    <w:rsid w:val="00406734"/>
    <w:rsid w:val="00406891"/>
    <w:rsid w:val="00406ABA"/>
    <w:rsid w:val="00406C42"/>
    <w:rsid w:val="00406DE4"/>
    <w:rsid w:val="00406EC1"/>
    <w:rsid w:val="00406ECA"/>
    <w:rsid w:val="00407351"/>
    <w:rsid w:val="004078DD"/>
    <w:rsid w:val="004079A9"/>
    <w:rsid w:val="00407BC2"/>
    <w:rsid w:val="00407F83"/>
    <w:rsid w:val="004110C1"/>
    <w:rsid w:val="004114B1"/>
    <w:rsid w:val="004115F3"/>
    <w:rsid w:val="0041191E"/>
    <w:rsid w:val="00411A46"/>
    <w:rsid w:val="00411A7D"/>
    <w:rsid w:val="00411D05"/>
    <w:rsid w:val="00411E36"/>
    <w:rsid w:val="00411F29"/>
    <w:rsid w:val="0041201A"/>
    <w:rsid w:val="0041226B"/>
    <w:rsid w:val="004122F5"/>
    <w:rsid w:val="00412529"/>
    <w:rsid w:val="00412630"/>
    <w:rsid w:val="00412A3F"/>
    <w:rsid w:val="00412AB6"/>
    <w:rsid w:val="00412C1B"/>
    <w:rsid w:val="00412DAD"/>
    <w:rsid w:val="00413128"/>
    <w:rsid w:val="004132B0"/>
    <w:rsid w:val="004132D7"/>
    <w:rsid w:val="0041333F"/>
    <w:rsid w:val="0041334A"/>
    <w:rsid w:val="00413455"/>
    <w:rsid w:val="00413650"/>
    <w:rsid w:val="00413EF6"/>
    <w:rsid w:val="004148CF"/>
    <w:rsid w:val="00414FD3"/>
    <w:rsid w:val="00415577"/>
    <w:rsid w:val="0041597F"/>
    <w:rsid w:val="00415C07"/>
    <w:rsid w:val="00415D0B"/>
    <w:rsid w:val="00415D8D"/>
    <w:rsid w:val="00415E23"/>
    <w:rsid w:val="00416092"/>
    <w:rsid w:val="004165CA"/>
    <w:rsid w:val="004165E6"/>
    <w:rsid w:val="00416ED1"/>
    <w:rsid w:val="00416FF0"/>
    <w:rsid w:val="004171DF"/>
    <w:rsid w:val="0041732E"/>
    <w:rsid w:val="00417349"/>
    <w:rsid w:val="004176C2"/>
    <w:rsid w:val="00417A9B"/>
    <w:rsid w:val="004200CD"/>
    <w:rsid w:val="0042026C"/>
    <w:rsid w:val="00420A15"/>
    <w:rsid w:val="00420ACC"/>
    <w:rsid w:val="00421629"/>
    <w:rsid w:val="00421798"/>
    <w:rsid w:val="00421B01"/>
    <w:rsid w:val="00421B9B"/>
    <w:rsid w:val="00421C61"/>
    <w:rsid w:val="00421E9A"/>
    <w:rsid w:val="004221FC"/>
    <w:rsid w:val="0042256E"/>
    <w:rsid w:val="004225EA"/>
    <w:rsid w:val="00422783"/>
    <w:rsid w:val="00422963"/>
    <w:rsid w:val="00422E06"/>
    <w:rsid w:val="004236EC"/>
    <w:rsid w:val="00423A0D"/>
    <w:rsid w:val="00423CFF"/>
    <w:rsid w:val="00424005"/>
    <w:rsid w:val="004241DB"/>
    <w:rsid w:val="0042458F"/>
    <w:rsid w:val="0042495D"/>
    <w:rsid w:val="00424B5E"/>
    <w:rsid w:val="00424C4D"/>
    <w:rsid w:val="00424D56"/>
    <w:rsid w:val="0042512B"/>
    <w:rsid w:val="00425164"/>
    <w:rsid w:val="00425C5E"/>
    <w:rsid w:val="00425CBF"/>
    <w:rsid w:val="004269F9"/>
    <w:rsid w:val="00426B28"/>
    <w:rsid w:val="00426D51"/>
    <w:rsid w:val="00426ED1"/>
    <w:rsid w:val="00427492"/>
    <w:rsid w:val="00427524"/>
    <w:rsid w:val="00427A7E"/>
    <w:rsid w:val="00427F05"/>
    <w:rsid w:val="004308D7"/>
    <w:rsid w:val="00430BF1"/>
    <w:rsid w:val="00431009"/>
    <w:rsid w:val="00431202"/>
    <w:rsid w:val="004312FC"/>
    <w:rsid w:val="00431654"/>
    <w:rsid w:val="00431B5E"/>
    <w:rsid w:val="00431B7A"/>
    <w:rsid w:val="00431C8C"/>
    <w:rsid w:val="00431F40"/>
    <w:rsid w:val="00431FA9"/>
    <w:rsid w:val="004322B2"/>
    <w:rsid w:val="0043262F"/>
    <w:rsid w:val="00432632"/>
    <w:rsid w:val="00432794"/>
    <w:rsid w:val="004327A8"/>
    <w:rsid w:val="00432970"/>
    <w:rsid w:val="004330C5"/>
    <w:rsid w:val="0043326A"/>
    <w:rsid w:val="004334F0"/>
    <w:rsid w:val="00433635"/>
    <w:rsid w:val="00433F9F"/>
    <w:rsid w:val="0043404F"/>
    <w:rsid w:val="004342A0"/>
    <w:rsid w:val="00434486"/>
    <w:rsid w:val="00434610"/>
    <w:rsid w:val="00434655"/>
    <w:rsid w:val="00434A54"/>
    <w:rsid w:val="00434D0B"/>
    <w:rsid w:val="004352F1"/>
    <w:rsid w:val="00435666"/>
    <w:rsid w:val="004357BB"/>
    <w:rsid w:val="00435A81"/>
    <w:rsid w:val="00435A88"/>
    <w:rsid w:val="00435B5C"/>
    <w:rsid w:val="00435FF9"/>
    <w:rsid w:val="00436084"/>
    <w:rsid w:val="004362FE"/>
    <w:rsid w:val="004368C8"/>
    <w:rsid w:val="00436932"/>
    <w:rsid w:val="004369F0"/>
    <w:rsid w:val="00436D8B"/>
    <w:rsid w:val="0043715F"/>
    <w:rsid w:val="004371CF"/>
    <w:rsid w:val="0043721E"/>
    <w:rsid w:val="00437569"/>
    <w:rsid w:val="0043766E"/>
    <w:rsid w:val="00437837"/>
    <w:rsid w:val="00437B90"/>
    <w:rsid w:val="00440149"/>
    <w:rsid w:val="0044030A"/>
    <w:rsid w:val="00440530"/>
    <w:rsid w:val="00440683"/>
    <w:rsid w:val="00440773"/>
    <w:rsid w:val="004408A1"/>
    <w:rsid w:val="00440A1F"/>
    <w:rsid w:val="00440BD7"/>
    <w:rsid w:val="004412FF"/>
    <w:rsid w:val="00441415"/>
    <w:rsid w:val="0044158C"/>
    <w:rsid w:val="004415F1"/>
    <w:rsid w:val="004415F7"/>
    <w:rsid w:val="00441820"/>
    <w:rsid w:val="004418C9"/>
    <w:rsid w:val="00441B7B"/>
    <w:rsid w:val="00441B87"/>
    <w:rsid w:val="0044255F"/>
    <w:rsid w:val="004429A0"/>
    <w:rsid w:val="004429B1"/>
    <w:rsid w:val="00442CCE"/>
    <w:rsid w:val="00442EC9"/>
    <w:rsid w:val="004430EA"/>
    <w:rsid w:val="004430ED"/>
    <w:rsid w:val="0044341E"/>
    <w:rsid w:val="00444957"/>
    <w:rsid w:val="00445523"/>
    <w:rsid w:val="00445BA9"/>
    <w:rsid w:val="00445C69"/>
    <w:rsid w:val="00445E72"/>
    <w:rsid w:val="00445FA2"/>
    <w:rsid w:val="004463A1"/>
    <w:rsid w:val="004466B1"/>
    <w:rsid w:val="00446980"/>
    <w:rsid w:val="00446A8A"/>
    <w:rsid w:val="00446BAB"/>
    <w:rsid w:val="00446E7A"/>
    <w:rsid w:val="004479E2"/>
    <w:rsid w:val="00447C7A"/>
    <w:rsid w:val="00447D58"/>
    <w:rsid w:val="00447D64"/>
    <w:rsid w:val="004501D2"/>
    <w:rsid w:val="00450552"/>
    <w:rsid w:val="004509B5"/>
    <w:rsid w:val="00450B8A"/>
    <w:rsid w:val="00450B9A"/>
    <w:rsid w:val="00450EF8"/>
    <w:rsid w:val="00451267"/>
    <w:rsid w:val="00451273"/>
    <w:rsid w:val="0045137C"/>
    <w:rsid w:val="00451557"/>
    <w:rsid w:val="0045161A"/>
    <w:rsid w:val="00451854"/>
    <w:rsid w:val="00452117"/>
    <w:rsid w:val="0045259D"/>
    <w:rsid w:val="00452806"/>
    <w:rsid w:val="0045291E"/>
    <w:rsid w:val="0045296A"/>
    <w:rsid w:val="0045299A"/>
    <w:rsid w:val="00452A9D"/>
    <w:rsid w:val="00452CAE"/>
    <w:rsid w:val="00452E76"/>
    <w:rsid w:val="00453230"/>
    <w:rsid w:val="00453315"/>
    <w:rsid w:val="00453CEB"/>
    <w:rsid w:val="00453D17"/>
    <w:rsid w:val="00453EA8"/>
    <w:rsid w:val="004541A9"/>
    <w:rsid w:val="00454234"/>
    <w:rsid w:val="004544F4"/>
    <w:rsid w:val="00454541"/>
    <w:rsid w:val="004546A1"/>
    <w:rsid w:val="004549AD"/>
    <w:rsid w:val="00454D2B"/>
    <w:rsid w:val="004552C2"/>
    <w:rsid w:val="004553A4"/>
    <w:rsid w:val="00455580"/>
    <w:rsid w:val="004562FE"/>
    <w:rsid w:val="00456811"/>
    <w:rsid w:val="00456BD1"/>
    <w:rsid w:val="00456DD8"/>
    <w:rsid w:val="004574D3"/>
    <w:rsid w:val="00457671"/>
    <w:rsid w:val="00457981"/>
    <w:rsid w:val="00457B92"/>
    <w:rsid w:val="00457BD1"/>
    <w:rsid w:val="00457BEA"/>
    <w:rsid w:val="00457D66"/>
    <w:rsid w:val="00460009"/>
    <w:rsid w:val="00460DD1"/>
    <w:rsid w:val="0046105E"/>
    <w:rsid w:val="0046150B"/>
    <w:rsid w:val="004618E3"/>
    <w:rsid w:val="00461906"/>
    <w:rsid w:val="00461917"/>
    <w:rsid w:val="00461D22"/>
    <w:rsid w:val="0046272C"/>
    <w:rsid w:val="00462BCD"/>
    <w:rsid w:val="0046312C"/>
    <w:rsid w:val="00463217"/>
    <w:rsid w:val="004641F1"/>
    <w:rsid w:val="00464478"/>
    <w:rsid w:val="004644FF"/>
    <w:rsid w:val="00464768"/>
    <w:rsid w:val="00464D43"/>
    <w:rsid w:val="00464FDB"/>
    <w:rsid w:val="00465871"/>
    <w:rsid w:val="00466306"/>
    <w:rsid w:val="0046655E"/>
    <w:rsid w:val="00466D4D"/>
    <w:rsid w:val="00467380"/>
    <w:rsid w:val="0046746F"/>
    <w:rsid w:val="00467BD2"/>
    <w:rsid w:val="00467CFF"/>
    <w:rsid w:val="004705AE"/>
    <w:rsid w:val="00470C26"/>
    <w:rsid w:val="00470C62"/>
    <w:rsid w:val="00471020"/>
    <w:rsid w:val="0047137A"/>
    <w:rsid w:val="004719BE"/>
    <w:rsid w:val="00471D17"/>
    <w:rsid w:val="00471DA8"/>
    <w:rsid w:val="00471F4C"/>
    <w:rsid w:val="0047219E"/>
    <w:rsid w:val="0047252B"/>
    <w:rsid w:val="004726AF"/>
    <w:rsid w:val="004726BB"/>
    <w:rsid w:val="00472A80"/>
    <w:rsid w:val="0047324E"/>
    <w:rsid w:val="004732C9"/>
    <w:rsid w:val="004735C4"/>
    <w:rsid w:val="00473748"/>
    <w:rsid w:val="004739AE"/>
    <w:rsid w:val="00473A74"/>
    <w:rsid w:val="00473AD8"/>
    <w:rsid w:val="0047421C"/>
    <w:rsid w:val="00474605"/>
    <w:rsid w:val="00474798"/>
    <w:rsid w:val="0047535B"/>
    <w:rsid w:val="0047552B"/>
    <w:rsid w:val="00475A91"/>
    <w:rsid w:val="00475E25"/>
    <w:rsid w:val="00476031"/>
    <w:rsid w:val="0047641D"/>
    <w:rsid w:val="004768D5"/>
    <w:rsid w:val="00476E5E"/>
    <w:rsid w:val="0047739C"/>
    <w:rsid w:val="004773D5"/>
    <w:rsid w:val="004774D2"/>
    <w:rsid w:val="004778D1"/>
    <w:rsid w:val="0047795D"/>
    <w:rsid w:val="00477BAA"/>
    <w:rsid w:val="00477C37"/>
    <w:rsid w:val="00477EAB"/>
    <w:rsid w:val="0048008F"/>
    <w:rsid w:val="00480330"/>
    <w:rsid w:val="004804F5"/>
    <w:rsid w:val="00480518"/>
    <w:rsid w:val="0048081D"/>
    <w:rsid w:val="00480A84"/>
    <w:rsid w:val="00480BF6"/>
    <w:rsid w:val="0048158D"/>
    <w:rsid w:val="00481696"/>
    <w:rsid w:val="00481E69"/>
    <w:rsid w:val="004825A0"/>
    <w:rsid w:val="00482750"/>
    <w:rsid w:val="00482A02"/>
    <w:rsid w:val="00482A5D"/>
    <w:rsid w:val="00482B08"/>
    <w:rsid w:val="00482D05"/>
    <w:rsid w:val="0048366E"/>
    <w:rsid w:val="0048376C"/>
    <w:rsid w:val="00483A4E"/>
    <w:rsid w:val="00483A8B"/>
    <w:rsid w:val="00483D02"/>
    <w:rsid w:val="00484141"/>
    <w:rsid w:val="0048452A"/>
    <w:rsid w:val="004846E5"/>
    <w:rsid w:val="00484A5B"/>
    <w:rsid w:val="00484B70"/>
    <w:rsid w:val="00484FC2"/>
    <w:rsid w:val="00484FEA"/>
    <w:rsid w:val="00485010"/>
    <w:rsid w:val="004858BF"/>
    <w:rsid w:val="00485995"/>
    <w:rsid w:val="00485A2B"/>
    <w:rsid w:val="0048602A"/>
    <w:rsid w:val="0048610A"/>
    <w:rsid w:val="0048654A"/>
    <w:rsid w:val="00486B04"/>
    <w:rsid w:val="00486CBE"/>
    <w:rsid w:val="00486D2E"/>
    <w:rsid w:val="00486DA2"/>
    <w:rsid w:val="00486FB0"/>
    <w:rsid w:val="004870A8"/>
    <w:rsid w:val="00487361"/>
    <w:rsid w:val="0048757B"/>
    <w:rsid w:val="00487737"/>
    <w:rsid w:val="00487895"/>
    <w:rsid w:val="00487B97"/>
    <w:rsid w:val="00487DC7"/>
    <w:rsid w:val="00487EBE"/>
    <w:rsid w:val="004902CE"/>
    <w:rsid w:val="0049061B"/>
    <w:rsid w:val="00490655"/>
    <w:rsid w:val="004909D3"/>
    <w:rsid w:val="00490A60"/>
    <w:rsid w:val="00490AE6"/>
    <w:rsid w:val="00491205"/>
    <w:rsid w:val="00491410"/>
    <w:rsid w:val="004917C2"/>
    <w:rsid w:val="0049199A"/>
    <w:rsid w:val="00491AE3"/>
    <w:rsid w:val="00491B55"/>
    <w:rsid w:val="00491B60"/>
    <w:rsid w:val="00491E0D"/>
    <w:rsid w:val="00492013"/>
    <w:rsid w:val="00492228"/>
    <w:rsid w:val="00492380"/>
    <w:rsid w:val="004924AB"/>
    <w:rsid w:val="004924F1"/>
    <w:rsid w:val="00492647"/>
    <w:rsid w:val="00492DFE"/>
    <w:rsid w:val="00493195"/>
    <w:rsid w:val="00493449"/>
    <w:rsid w:val="00493487"/>
    <w:rsid w:val="00493BF8"/>
    <w:rsid w:val="00493D3C"/>
    <w:rsid w:val="0049463F"/>
    <w:rsid w:val="00494671"/>
    <w:rsid w:val="00494856"/>
    <w:rsid w:val="004951AE"/>
    <w:rsid w:val="004951E9"/>
    <w:rsid w:val="0049591F"/>
    <w:rsid w:val="00495DBC"/>
    <w:rsid w:val="00495E7B"/>
    <w:rsid w:val="00495EBD"/>
    <w:rsid w:val="0049649B"/>
    <w:rsid w:val="0049674A"/>
    <w:rsid w:val="00496BD8"/>
    <w:rsid w:val="00496BF3"/>
    <w:rsid w:val="00497086"/>
    <w:rsid w:val="004970D5"/>
    <w:rsid w:val="00497207"/>
    <w:rsid w:val="00497282"/>
    <w:rsid w:val="0049761A"/>
    <w:rsid w:val="00497D6D"/>
    <w:rsid w:val="00497E57"/>
    <w:rsid w:val="004A01E8"/>
    <w:rsid w:val="004A053C"/>
    <w:rsid w:val="004A06A5"/>
    <w:rsid w:val="004A0708"/>
    <w:rsid w:val="004A07E5"/>
    <w:rsid w:val="004A0857"/>
    <w:rsid w:val="004A0947"/>
    <w:rsid w:val="004A0B9A"/>
    <w:rsid w:val="004A0E35"/>
    <w:rsid w:val="004A1033"/>
    <w:rsid w:val="004A13D7"/>
    <w:rsid w:val="004A1C32"/>
    <w:rsid w:val="004A1E1F"/>
    <w:rsid w:val="004A1E22"/>
    <w:rsid w:val="004A1E50"/>
    <w:rsid w:val="004A2032"/>
    <w:rsid w:val="004A2056"/>
    <w:rsid w:val="004A206B"/>
    <w:rsid w:val="004A21E9"/>
    <w:rsid w:val="004A228B"/>
    <w:rsid w:val="004A26B5"/>
    <w:rsid w:val="004A29A7"/>
    <w:rsid w:val="004A2DCE"/>
    <w:rsid w:val="004A3D6E"/>
    <w:rsid w:val="004A3DD6"/>
    <w:rsid w:val="004A49A1"/>
    <w:rsid w:val="004A4D39"/>
    <w:rsid w:val="004A4DE1"/>
    <w:rsid w:val="004A53EC"/>
    <w:rsid w:val="004A556B"/>
    <w:rsid w:val="004A559E"/>
    <w:rsid w:val="004A58E4"/>
    <w:rsid w:val="004A5D73"/>
    <w:rsid w:val="004A5DC1"/>
    <w:rsid w:val="004A6105"/>
    <w:rsid w:val="004A67FC"/>
    <w:rsid w:val="004A7194"/>
    <w:rsid w:val="004A7403"/>
    <w:rsid w:val="004A75A6"/>
    <w:rsid w:val="004A7EFE"/>
    <w:rsid w:val="004B0A97"/>
    <w:rsid w:val="004B0CDC"/>
    <w:rsid w:val="004B0DBB"/>
    <w:rsid w:val="004B11BB"/>
    <w:rsid w:val="004B1839"/>
    <w:rsid w:val="004B1E67"/>
    <w:rsid w:val="004B2110"/>
    <w:rsid w:val="004B2A8B"/>
    <w:rsid w:val="004B2B01"/>
    <w:rsid w:val="004B2DF5"/>
    <w:rsid w:val="004B33CA"/>
    <w:rsid w:val="004B33E7"/>
    <w:rsid w:val="004B35D0"/>
    <w:rsid w:val="004B3957"/>
    <w:rsid w:val="004B3B11"/>
    <w:rsid w:val="004B3BCC"/>
    <w:rsid w:val="004B3C2B"/>
    <w:rsid w:val="004B3D3D"/>
    <w:rsid w:val="004B3F56"/>
    <w:rsid w:val="004B4077"/>
    <w:rsid w:val="004B4196"/>
    <w:rsid w:val="004B4635"/>
    <w:rsid w:val="004B483F"/>
    <w:rsid w:val="004B4AD4"/>
    <w:rsid w:val="004B4B88"/>
    <w:rsid w:val="004B4BC6"/>
    <w:rsid w:val="004B4DC0"/>
    <w:rsid w:val="004B4DD4"/>
    <w:rsid w:val="004B5610"/>
    <w:rsid w:val="004B572F"/>
    <w:rsid w:val="004B5925"/>
    <w:rsid w:val="004B5DDD"/>
    <w:rsid w:val="004B601D"/>
    <w:rsid w:val="004B64D9"/>
    <w:rsid w:val="004B681E"/>
    <w:rsid w:val="004B6997"/>
    <w:rsid w:val="004B69F0"/>
    <w:rsid w:val="004B6B86"/>
    <w:rsid w:val="004B6DBC"/>
    <w:rsid w:val="004B72F8"/>
    <w:rsid w:val="004B746E"/>
    <w:rsid w:val="004B7B15"/>
    <w:rsid w:val="004B7FB2"/>
    <w:rsid w:val="004C040E"/>
    <w:rsid w:val="004C0513"/>
    <w:rsid w:val="004C05EF"/>
    <w:rsid w:val="004C093F"/>
    <w:rsid w:val="004C0994"/>
    <w:rsid w:val="004C0C4D"/>
    <w:rsid w:val="004C0C8D"/>
    <w:rsid w:val="004C146D"/>
    <w:rsid w:val="004C1770"/>
    <w:rsid w:val="004C18E7"/>
    <w:rsid w:val="004C2829"/>
    <w:rsid w:val="004C2F46"/>
    <w:rsid w:val="004C2F85"/>
    <w:rsid w:val="004C3275"/>
    <w:rsid w:val="004C32A8"/>
    <w:rsid w:val="004C35E5"/>
    <w:rsid w:val="004C3695"/>
    <w:rsid w:val="004C3A20"/>
    <w:rsid w:val="004C3AA7"/>
    <w:rsid w:val="004C3CA4"/>
    <w:rsid w:val="004C419F"/>
    <w:rsid w:val="004C41D2"/>
    <w:rsid w:val="004C42AE"/>
    <w:rsid w:val="004C48EC"/>
    <w:rsid w:val="004C4D67"/>
    <w:rsid w:val="004C4D69"/>
    <w:rsid w:val="004C4EA9"/>
    <w:rsid w:val="004C505D"/>
    <w:rsid w:val="004C51D8"/>
    <w:rsid w:val="004C53F0"/>
    <w:rsid w:val="004C54B9"/>
    <w:rsid w:val="004C5855"/>
    <w:rsid w:val="004C5993"/>
    <w:rsid w:val="004C5BAD"/>
    <w:rsid w:val="004C61CA"/>
    <w:rsid w:val="004C64D8"/>
    <w:rsid w:val="004C64E8"/>
    <w:rsid w:val="004C6940"/>
    <w:rsid w:val="004C6CF6"/>
    <w:rsid w:val="004C6F2F"/>
    <w:rsid w:val="004C73D5"/>
    <w:rsid w:val="004C73E6"/>
    <w:rsid w:val="004C7658"/>
    <w:rsid w:val="004C7748"/>
    <w:rsid w:val="004C7B88"/>
    <w:rsid w:val="004D0056"/>
    <w:rsid w:val="004D0195"/>
    <w:rsid w:val="004D0335"/>
    <w:rsid w:val="004D0569"/>
    <w:rsid w:val="004D0C5B"/>
    <w:rsid w:val="004D0CB7"/>
    <w:rsid w:val="004D0EEF"/>
    <w:rsid w:val="004D1012"/>
    <w:rsid w:val="004D1252"/>
    <w:rsid w:val="004D1842"/>
    <w:rsid w:val="004D1FA4"/>
    <w:rsid w:val="004D2405"/>
    <w:rsid w:val="004D26DB"/>
    <w:rsid w:val="004D28CF"/>
    <w:rsid w:val="004D2B0F"/>
    <w:rsid w:val="004D2BD5"/>
    <w:rsid w:val="004D2E9A"/>
    <w:rsid w:val="004D2F90"/>
    <w:rsid w:val="004D3022"/>
    <w:rsid w:val="004D31C2"/>
    <w:rsid w:val="004D3363"/>
    <w:rsid w:val="004D3AB8"/>
    <w:rsid w:val="004D3ABA"/>
    <w:rsid w:val="004D3AE7"/>
    <w:rsid w:val="004D3F96"/>
    <w:rsid w:val="004D470E"/>
    <w:rsid w:val="004D48B3"/>
    <w:rsid w:val="004D559B"/>
    <w:rsid w:val="004D56CA"/>
    <w:rsid w:val="004D575D"/>
    <w:rsid w:val="004D5795"/>
    <w:rsid w:val="004D59CC"/>
    <w:rsid w:val="004D5CCE"/>
    <w:rsid w:val="004D6280"/>
    <w:rsid w:val="004D6293"/>
    <w:rsid w:val="004D6508"/>
    <w:rsid w:val="004D65C4"/>
    <w:rsid w:val="004D6637"/>
    <w:rsid w:val="004D676F"/>
    <w:rsid w:val="004D689A"/>
    <w:rsid w:val="004D6EAB"/>
    <w:rsid w:val="004D71BB"/>
    <w:rsid w:val="004D768B"/>
    <w:rsid w:val="004D78BB"/>
    <w:rsid w:val="004D7F7D"/>
    <w:rsid w:val="004E06EF"/>
    <w:rsid w:val="004E0880"/>
    <w:rsid w:val="004E08C8"/>
    <w:rsid w:val="004E0BEC"/>
    <w:rsid w:val="004E0EDE"/>
    <w:rsid w:val="004E14E5"/>
    <w:rsid w:val="004E167D"/>
    <w:rsid w:val="004E1A97"/>
    <w:rsid w:val="004E2186"/>
    <w:rsid w:val="004E21C0"/>
    <w:rsid w:val="004E2326"/>
    <w:rsid w:val="004E2960"/>
    <w:rsid w:val="004E2B60"/>
    <w:rsid w:val="004E2B7F"/>
    <w:rsid w:val="004E2D75"/>
    <w:rsid w:val="004E2D7C"/>
    <w:rsid w:val="004E32B0"/>
    <w:rsid w:val="004E3319"/>
    <w:rsid w:val="004E360F"/>
    <w:rsid w:val="004E3AC0"/>
    <w:rsid w:val="004E3E7A"/>
    <w:rsid w:val="004E4113"/>
    <w:rsid w:val="004E4554"/>
    <w:rsid w:val="004E4AE1"/>
    <w:rsid w:val="004E4F24"/>
    <w:rsid w:val="004E531E"/>
    <w:rsid w:val="004E58C9"/>
    <w:rsid w:val="004E5ECA"/>
    <w:rsid w:val="004E6095"/>
    <w:rsid w:val="004E623D"/>
    <w:rsid w:val="004E6426"/>
    <w:rsid w:val="004E6545"/>
    <w:rsid w:val="004E7932"/>
    <w:rsid w:val="004E7971"/>
    <w:rsid w:val="004E7A28"/>
    <w:rsid w:val="004E7DD5"/>
    <w:rsid w:val="004F003E"/>
    <w:rsid w:val="004F044F"/>
    <w:rsid w:val="004F06A5"/>
    <w:rsid w:val="004F094A"/>
    <w:rsid w:val="004F0CE4"/>
    <w:rsid w:val="004F1018"/>
    <w:rsid w:val="004F10E9"/>
    <w:rsid w:val="004F14B8"/>
    <w:rsid w:val="004F1A1B"/>
    <w:rsid w:val="004F1EBF"/>
    <w:rsid w:val="004F1F9C"/>
    <w:rsid w:val="004F24DF"/>
    <w:rsid w:val="004F295F"/>
    <w:rsid w:val="004F3964"/>
    <w:rsid w:val="004F3C8B"/>
    <w:rsid w:val="004F3F6C"/>
    <w:rsid w:val="004F461A"/>
    <w:rsid w:val="004F46FE"/>
    <w:rsid w:val="004F4756"/>
    <w:rsid w:val="004F4902"/>
    <w:rsid w:val="004F4C70"/>
    <w:rsid w:val="004F4CA0"/>
    <w:rsid w:val="004F4E5A"/>
    <w:rsid w:val="004F4F43"/>
    <w:rsid w:val="004F57A9"/>
    <w:rsid w:val="004F59DE"/>
    <w:rsid w:val="004F5A1D"/>
    <w:rsid w:val="004F5A36"/>
    <w:rsid w:val="004F66B3"/>
    <w:rsid w:val="004F6D2A"/>
    <w:rsid w:val="004F6FDB"/>
    <w:rsid w:val="004F70F8"/>
    <w:rsid w:val="004F729C"/>
    <w:rsid w:val="004F783C"/>
    <w:rsid w:val="004F7841"/>
    <w:rsid w:val="004F7AAE"/>
    <w:rsid w:val="004F7AC8"/>
    <w:rsid w:val="004F7E88"/>
    <w:rsid w:val="005001C7"/>
    <w:rsid w:val="00500959"/>
    <w:rsid w:val="00500962"/>
    <w:rsid w:val="00500BC9"/>
    <w:rsid w:val="00501069"/>
    <w:rsid w:val="00501697"/>
    <w:rsid w:val="00501785"/>
    <w:rsid w:val="005017A6"/>
    <w:rsid w:val="0050185E"/>
    <w:rsid w:val="00501BD3"/>
    <w:rsid w:val="00501C35"/>
    <w:rsid w:val="00502087"/>
    <w:rsid w:val="00502098"/>
    <w:rsid w:val="00502106"/>
    <w:rsid w:val="005023D6"/>
    <w:rsid w:val="0050295D"/>
    <w:rsid w:val="00502D9C"/>
    <w:rsid w:val="00502F72"/>
    <w:rsid w:val="005032D2"/>
    <w:rsid w:val="005033F3"/>
    <w:rsid w:val="00503484"/>
    <w:rsid w:val="00503539"/>
    <w:rsid w:val="00503664"/>
    <w:rsid w:val="005036C4"/>
    <w:rsid w:val="005038F1"/>
    <w:rsid w:val="00503FEE"/>
    <w:rsid w:val="005042BB"/>
    <w:rsid w:val="00504680"/>
    <w:rsid w:val="005048DB"/>
    <w:rsid w:val="005048F3"/>
    <w:rsid w:val="005049AE"/>
    <w:rsid w:val="005049B7"/>
    <w:rsid w:val="00504B5E"/>
    <w:rsid w:val="00504CE8"/>
    <w:rsid w:val="00505622"/>
    <w:rsid w:val="00505CF6"/>
    <w:rsid w:val="0050616B"/>
    <w:rsid w:val="00506340"/>
    <w:rsid w:val="0050662B"/>
    <w:rsid w:val="00506A9A"/>
    <w:rsid w:val="005070BC"/>
    <w:rsid w:val="00507221"/>
    <w:rsid w:val="005073AD"/>
    <w:rsid w:val="005073CB"/>
    <w:rsid w:val="0050741B"/>
    <w:rsid w:val="0050752A"/>
    <w:rsid w:val="005075C1"/>
    <w:rsid w:val="00507783"/>
    <w:rsid w:val="005077BB"/>
    <w:rsid w:val="00507C9B"/>
    <w:rsid w:val="00507CCA"/>
    <w:rsid w:val="00507DB4"/>
    <w:rsid w:val="00510217"/>
    <w:rsid w:val="0051040B"/>
    <w:rsid w:val="005104B5"/>
    <w:rsid w:val="0051065F"/>
    <w:rsid w:val="005106F7"/>
    <w:rsid w:val="00510719"/>
    <w:rsid w:val="00510908"/>
    <w:rsid w:val="00510BD3"/>
    <w:rsid w:val="00510C70"/>
    <w:rsid w:val="00510CBD"/>
    <w:rsid w:val="00511C82"/>
    <w:rsid w:val="00511D86"/>
    <w:rsid w:val="00511D90"/>
    <w:rsid w:val="00511EE4"/>
    <w:rsid w:val="00512265"/>
    <w:rsid w:val="0051255C"/>
    <w:rsid w:val="00512897"/>
    <w:rsid w:val="00512B95"/>
    <w:rsid w:val="00512E7D"/>
    <w:rsid w:val="00512F39"/>
    <w:rsid w:val="005130B7"/>
    <w:rsid w:val="00513108"/>
    <w:rsid w:val="0051312D"/>
    <w:rsid w:val="00513213"/>
    <w:rsid w:val="00513AD4"/>
    <w:rsid w:val="0051401E"/>
    <w:rsid w:val="005142DB"/>
    <w:rsid w:val="00514645"/>
    <w:rsid w:val="0051479D"/>
    <w:rsid w:val="00514DF1"/>
    <w:rsid w:val="00515974"/>
    <w:rsid w:val="00515A5D"/>
    <w:rsid w:val="00515C99"/>
    <w:rsid w:val="00515E65"/>
    <w:rsid w:val="0051621D"/>
    <w:rsid w:val="00516993"/>
    <w:rsid w:val="00516F85"/>
    <w:rsid w:val="00516FBD"/>
    <w:rsid w:val="00517174"/>
    <w:rsid w:val="0051770A"/>
    <w:rsid w:val="005201E9"/>
    <w:rsid w:val="00520322"/>
    <w:rsid w:val="00520365"/>
    <w:rsid w:val="0052050C"/>
    <w:rsid w:val="005207F2"/>
    <w:rsid w:val="00520C9B"/>
    <w:rsid w:val="00520EA2"/>
    <w:rsid w:val="00520FCE"/>
    <w:rsid w:val="00520FFA"/>
    <w:rsid w:val="005211B1"/>
    <w:rsid w:val="0052124F"/>
    <w:rsid w:val="00521644"/>
    <w:rsid w:val="0052187E"/>
    <w:rsid w:val="00521A99"/>
    <w:rsid w:val="00521BB1"/>
    <w:rsid w:val="005226ED"/>
    <w:rsid w:val="00522959"/>
    <w:rsid w:val="00522EF4"/>
    <w:rsid w:val="00522F76"/>
    <w:rsid w:val="00522F81"/>
    <w:rsid w:val="00523062"/>
    <w:rsid w:val="005231E5"/>
    <w:rsid w:val="00523393"/>
    <w:rsid w:val="005234DF"/>
    <w:rsid w:val="00523AE0"/>
    <w:rsid w:val="00523E78"/>
    <w:rsid w:val="005245DD"/>
    <w:rsid w:val="00524A79"/>
    <w:rsid w:val="0052524C"/>
    <w:rsid w:val="0052554C"/>
    <w:rsid w:val="005255CA"/>
    <w:rsid w:val="00525792"/>
    <w:rsid w:val="005257FD"/>
    <w:rsid w:val="0052591E"/>
    <w:rsid w:val="00525CA8"/>
    <w:rsid w:val="00525CCD"/>
    <w:rsid w:val="00527254"/>
    <w:rsid w:val="0052740E"/>
    <w:rsid w:val="00527588"/>
    <w:rsid w:val="0053082B"/>
    <w:rsid w:val="00530E80"/>
    <w:rsid w:val="0053168C"/>
    <w:rsid w:val="005317AE"/>
    <w:rsid w:val="00531CCF"/>
    <w:rsid w:val="005320FA"/>
    <w:rsid w:val="00532204"/>
    <w:rsid w:val="00532279"/>
    <w:rsid w:val="005327E2"/>
    <w:rsid w:val="005327E5"/>
    <w:rsid w:val="005329D5"/>
    <w:rsid w:val="00532CCF"/>
    <w:rsid w:val="00532DFE"/>
    <w:rsid w:val="00533345"/>
    <w:rsid w:val="005339FF"/>
    <w:rsid w:val="00533BC9"/>
    <w:rsid w:val="00534046"/>
    <w:rsid w:val="005340E8"/>
    <w:rsid w:val="00534AC5"/>
    <w:rsid w:val="00534B7C"/>
    <w:rsid w:val="00534C3A"/>
    <w:rsid w:val="00534C97"/>
    <w:rsid w:val="00534DB8"/>
    <w:rsid w:val="00534E09"/>
    <w:rsid w:val="005350A0"/>
    <w:rsid w:val="005350FE"/>
    <w:rsid w:val="005351D5"/>
    <w:rsid w:val="00535425"/>
    <w:rsid w:val="00535834"/>
    <w:rsid w:val="00535E56"/>
    <w:rsid w:val="00536507"/>
    <w:rsid w:val="00536512"/>
    <w:rsid w:val="0053696E"/>
    <w:rsid w:val="00536E3C"/>
    <w:rsid w:val="005373E1"/>
    <w:rsid w:val="00537400"/>
    <w:rsid w:val="00537552"/>
    <w:rsid w:val="005375C4"/>
    <w:rsid w:val="0053782E"/>
    <w:rsid w:val="0053799F"/>
    <w:rsid w:val="00537A90"/>
    <w:rsid w:val="00540461"/>
    <w:rsid w:val="005404E3"/>
    <w:rsid w:val="00540671"/>
    <w:rsid w:val="005414AC"/>
    <w:rsid w:val="00541633"/>
    <w:rsid w:val="00541700"/>
    <w:rsid w:val="00541B72"/>
    <w:rsid w:val="00541F0D"/>
    <w:rsid w:val="00541F6F"/>
    <w:rsid w:val="00541F8A"/>
    <w:rsid w:val="00542042"/>
    <w:rsid w:val="005420BC"/>
    <w:rsid w:val="0054231C"/>
    <w:rsid w:val="0054255E"/>
    <w:rsid w:val="005427BB"/>
    <w:rsid w:val="00542821"/>
    <w:rsid w:val="005428C7"/>
    <w:rsid w:val="00542BB3"/>
    <w:rsid w:val="00542FA9"/>
    <w:rsid w:val="00543034"/>
    <w:rsid w:val="00543505"/>
    <w:rsid w:val="0054364B"/>
    <w:rsid w:val="00543C7B"/>
    <w:rsid w:val="00543EF1"/>
    <w:rsid w:val="00544051"/>
    <w:rsid w:val="005442A6"/>
    <w:rsid w:val="0054435C"/>
    <w:rsid w:val="0054435E"/>
    <w:rsid w:val="00544973"/>
    <w:rsid w:val="00544BE7"/>
    <w:rsid w:val="00544CE5"/>
    <w:rsid w:val="00544F9B"/>
    <w:rsid w:val="00545060"/>
    <w:rsid w:val="00545368"/>
    <w:rsid w:val="00545475"/>
    <w:rsid w:val="00545794"/>
    <w:rsid w:val="0054579E"/>
    <w:rsid w:val="005460C0"/>
    <w:rsid w:val="005466F4"/>
    <w:rsid w:val="00546704"/>
    <w:rsid w:val="00546BF8"/>
    <w:rsid w:val="00546C74"/>
    <w:rsid w:val="00546D3A"/>
    <w:rsid w:val="005475EA"/>
    <w:rsid w:val="005476AF"/>
    <w:rsid w:val="005476F1"/>
    <w:rsid w:val="00547904"/>
    <w:rsid w:val="0054799A"/>
    <w:rsid w:val="00547F3C"/>
    <w:rsid w:val="00550050"/>
    <w:rsid w:val="0055046C"/>
    <w:rsid w:val="005504D7"/>
    <w:rsid w:val="005508A3"/>
    <w:rsid w:val="00550C63"/>
    <w:rsid w:val="00550EB8"/>
    <w:rsid w:val="00550F29"/>
    <w:rsid w:val="00550F2F"/>
    <w:rsid w:val="00551486"/>
    <w:rsid w:val="00551723"/>
    <w:rsid w:val="00551870"/>
    <w:rsid w:val="005518D6"/>
    <w:rsid w:val="00551DCF"/>
    <w:rsid w:val="00551F2E"/>
    <w:rsid w:val="00551FE4"/>
    <w:rsid w:val="005525EB"/>
    <w:rsid w:val="00552625"/>
    <w:rsid w:val="0055271B"/>
    <w:rsid w:val="00552944"/>
    <w:rsid w:val="00552C1F"/>
    <w:rsid w:val="00552D60"/>
    <w:rsid w:val="0055309E"/>
    <w:rsid w:val="00553939"/>
    <w:rsid w:val="00553A74"/>
    <w:rsid w:val="00553B43"/>
    <w:rsid w:val="00553CA6"/>
    <w:rsid w:val="00553F28"/>
    <w:rsid w:val="00554001"/>
    <w:rsid w:val="005540B0"/>
    <w:rsid w:val="00554BC2"/>
    <w:rsid w:val="00554C04"/>
    <w:rsid w:val="005557EA"/>
    <w:rsid w:val="00555BE2"/>
    <w:rsid w:val="00555D48"/>
    <w:rsid w:val="00555DE8"/>
    <w:rsid w:val="00555E1A"/>
    <w:rsid w:val="00555E49"/>
    <w:rsid w:val="00556066"/>
    <w:rsid w:val="005560D2"/>
    <w:rsid w:val="00556385"/>
    <w:rsid w:val="00556A55"/>
    <w:rsid w:val="00556B2B"/>
    <w:rsid w:val="00556D98"/>
    <w:rsid w:val="00556F97"/>
    <w:rsid w:val="00557077"/>
    <w:rsid w:val="0055707A"/>
    <w:rsid w:val="005572FC"/>
    <w:rsid w:val="00557421"/>
    <w:rsid w:val="00557758"/>
    <w:rsid w:val="00557809"/>
    <w:rsid w:val="00557970"/>
    <w:rsid w:val="00557F71"/>
    <w:rsid w:val="005603D0"/>
    <w:rsid w:val="005604F7"/>
    <w:rsid w:val="00560658"/>
    <w:rsid w:val="00560819"/>
    <w:rsid w:val="00560E49"/>
    <w:rsid w:val="005613D9"/>
    <w:rsid w:val="005613E3"/>
    <w:rsid w:val="005615E0"/>
    <w:rsid w:val="0056192A"/>
    <w:rsid w:val="00561ACF"/>
    <w:rsid w:val="00561B83"/>
    <w:rsid w:val="00562086"/>
    <w:rsid w:val="00562245"/>
    <w:rsid w:val="00562B0F"/>
    <w:rsid w:val="0056334C"/>
    <w:rsid w:val="005633C5"/>
    <w:rsid w:val="005633FB"/>
    <w:rsid w:val="00563AEE"/>
    <w:rsid w:val="00563D7A"/>
    <w:rsid w:val="00563D80"/>
    <w:rsid w:val="00563F3E"/>
    <w:rsid w:val="00563F81"/>
    <w:rsid w:val="00564761"/>
    <w:rsid w:val="00564AFB"/>
    <w:rsid w:val="00564DA8"/>
    <w:rsid w:val="00564F04"/>
    <w:rsid w:val="00565168"/>
    <w:rsid w:val="0056519B"/>
    <w:rsid w:val="00565399"/>
    <w:rsid w:val="005654B3"/>
    <w:rsid w:val="00565768"/>
    <w:rsid w:val="005658A1"/>
    <w:rsid w:val="00565B27"/>
    <w:rsid w:val="00566069"/>
    <w:rsid w:val="00566496"/>
    <w:rsid w:val="0056680F"/>
    <w:rsid w:val="00566A02"/>
    <w:rsid w:val="0056711A"/>
    <w:rsid w:val="005673D4"/>
    <w:rsid w:val="0056757E"/>
    <w:rsid w:val="00567609"/>
    <w:rsid w:val="0056764A"/>
    <w:rsid w:val="00567A4D"/>
    <w:rsid w:val="00567AA0"/>
    <w:rsid w:val="0057015F"/>
    <w:rsid w:val="0057019D"/>
    <w:rsid w:val="005701B4"/>
    <w:rsid w:val="0057054D"/>
    <w:rsid w:val="00570810"/>
    <w:rsid w:val="00571561"/>
    <w:rsid w:val="0057191D"/>
    <w:rsid w:val="00571A49"/>
    <w:rsid w:val="00571C75"/>
    <w:rsid w:val="00571CFC"/>
    <w:rsid w:val="00571D6C"/>
    <w:rsid w:val="00571EF0"/>
    <w:rsid w:val="00572BC1"/>
    <w:rsid w:val="00572F2F"/>
    <w:rsid w:val="00572F58"/>
    <w:rsid w:val="00573055"/>
    <w:rsid w:val="00573229"/>
    <w:rsid w:val="005733E9"/>
    <w:rsid w:val="00573546"/>
    <w:rsid w:val="005736BF"/>
    <w:rsid w:val="00573CEF"/>
    <w:rsid w:val="00573F7D"/>
    <w:rsid w:val="00574025"/>
    <w:rsid w:val="00574181"/>
    <w:rsid w:val="005742E9"/>
    <w:rsid w:val="005745A3"/>
    <w:rsid w:val="00574B55"/>
    <w:rsid w:val="005750E3"/>
    <w:rsid w:val="0057515B"/>
    <w:rsid w:val="0057527C"/>
    <w:rsid w:val="005752C1"/>
    <w:rsid w:val="00575540"/>
    <w:rsid w:val="00575B3E"/>
    <w:rsid w:val="00575D3D"/>
    <w:rsid w:val="00576204"/>
    <w:rsid w:val="005762BF"/>
    <w:rsid w:val="00576504"/>
    <w:rsid w:val="00576964"/>
    <w:rsid w:val="00576B10"/>
    <w:rsid w:val="00576D58"/>
    <w:rsid w:val="00576DE4"/>
    <w:rsid w:val="005771C4"/>
    <w:rsid w:val="005771E5"/>
    <w:rsid w:val="00577777"/>
    <w:rsid w:val="00577E5B"/>
    <w:rsid w:val="00580196"/>
    <w:rsid w:val="005804C4"/>
    <w:rsid w:val="00580AEB"/>
    <w:rsid w:val="005814CC"/>
    <w:rsid w:val="005814D9"/>
    <w:rsid w:val="00581577"/>
    <w:rsid w:val="005817DB"/>
    <w:rsid w:val="00581A1F"/>
    <w:rsid w:val="00581ADE"/>
    <w:rsid w:val="00581F86"/>
    <w:rsid w:val="00582196"/>
    <w:rsid w:val="005826E6"/>
    <w:rsid w:val="00582838"/>
    <w:rsid w:val="005828AF"/>
    <w:rsid w:val="00582915"/>
    <w:rsid w:val="00582E69"/>
    <w:rsid w:val="005837B7"/>
    <w:rsid w:val="00583C7C"/>
    <w:rsid w:val="00584177"/>
    <w:rsid w:val="005846C6"/>
    <w:rsid w:val="0058478E"/>
    <w:rsid w:val="00584A3B"/>
    <w:rsid w:val="00584B17"/>
    <w:rsid w:val="00584BDD"/>
    <w:rsid w:val="00584C17"/>
    <w:rsid w:val="00584CBD"/>
    <w:rsid w:val="0058541E"/>
    <w:rsid w:val="00585FFC"/>
    <w:rsid w:val="0058610D"/>
    <w:rsid w:val="00586660"/>
    <w:rsid w:val="0058697A"/>
    <w:rsid w:val="00586C37"/>
    <w:rsid w:val="00586C91"/>
    <w:rsid w:val="00587443"/>
    <w:rsid w:val="00587865"/>
    <w:rsid w:val="0058790E"/>
    <w:rsid w:val="00587B11"/>
    <w:rsid w:val="00587DE4"/>
    <w:rsid w:val="005902A6"/>
    <w:rsid w:val="00590B05"/>
    <w:rsid w:val="00590E30"/>
    <w:rsid w:val="00590F9D"/>
    <w:rsid w:val="0059107B"/>
    <w:rsid w:val="005910B9"/>
    <w:rsid w:val="00591290"/>
    <w:rsid w:val="00591835"/>
    <w:rsid w:val="00591EC1"/>
    <w:rsid w:val="005921A7"/>
    <w:rsid w:val="0059249D"/>
    <w:rsid w:val="00592733"/>
    <w:rsid w:val="00592929"/>
    <w:rsid w:val="00592D4A"/>
    <w:rsid w:val="00593952"/>
    <w:rsid w:val="00593B2D"/>
    <w:rsid w:val="00593B4D"/>
    <w:rsid w:val="00593F87"/>
    <w:rsid w:val="00594389"/>
    <w:rsid w:val="005947D1"/>
    <w:rsid w:val="00594B16"/>
    <w:rsid w:val="00594C66"/>
    <w:rsid w:val="00595906"/>
    <w:rsid w:val="00595EF7"/>
    <w:rsid w:val="00596116"/>
    <w:rsid w:val="005961BF"/>
    <w:rsid w:val="005966F8"/>
    <w:rsid w:val="005969C4"/>
    <w:rsid w:val="00596EA7"/>
    <w:rsid w:val="00597646"/>
    <w:rsid w:val="005977BA"/>
    <w:rsid w:val="00597A25"/>
    <w:rsid w:val="005A0467"/>
    <w:rsid w:val="005A0B7D"/>
    <w:rsid w:val="005A0D27"/>
    <w:rsid w:val="005A100B"/>
    <w:rsid w:val="005A141C"/>
    <w:rsid w:val="005A14C4"/>
    <w:rsid w:val="005A16C4"/>
    <w:rsid w:val="005A1779"/>
    <w:rsid w:val="005A191A"/>
    <w:rsid w:val="005A19C9"/>
    <w:rsid w:val="005A1A04"/>
    <w:rsid w:val="005A1D2E"/>
    <w:rsid w:val="005A1F90"/>
    <w:rsid w:val="005A258A"/>
    <w:rsid w:val="005A381D"/>
    <w:rsid w:val="005A3A4A"/>
    <w:rsid w:val="005A3B67"/>
    <w:rsid w:val="005A3C48"/>
    <w:rsid w:val="005A3E85"/>
    <w:rsid w:val="005A4137"/>
    <w:rsid w:val="005A4254"/>
    <w:rsid w:val="005A46AB"/>
    <w:rsid w:val="005A4947"/>
    <w:rsid w:val="005A49CF"/>
    <w:rsid w:val="005A4B87"/>
    <w:rsid w:val="005A4FCD"/>
    <w:rsid w:val="005A51EE"/>
    <w:rsid w:val="005A5306"/>
    <w:rsid w:val="005A56B4"/>
    <w:rsid w:val="005A56D7"/>
    <w:rsid w:val="005A56DF"/>
    <w:rsid w:val="005A5BED"/>
    <w:rsid w:val="005A5E9C"/>
    <w:rsid w:val="005A616C"/>
    <w:rsid w:val="005A6262"/>
    <w:rsid w:val="005A6382"/>
    <w:rsid w:val="005A6AB1"/>
    <w:rsid w:val="005A6F4A"/>
    <w:rsid w:val="005A7592"/>
    <w:rsid w:val="005A7C8E"/>
    <w:rsid w:val="005A7CAB"/>
    <w:rsid w:val="005A7DD1"/>
    <w:rsid w:val="005A7EFC"/>
    <w:rsid w:val="005B0019"/>
    <w:rsid w:val="005B034A"/>
    <w:rsid w:val="005B0501"/>
    <w:rsid w:val="005B0792"/>
    <w:rsid w:val="005B08C3"/>
    <w:rsid w:val="005B0974"/>
    <w:rsid w:val="005B108F"/>
    <w:rsid w:val="005B1E63"/>
    <w:rsid w:val="005B1FB2"/>
    <w:rsid w:val="005B1FD4"/>
    <w:rsid w:val="005B20D9"/>
    <w:rsid w:val="005B2155"/>
    <w:rsid w:val="005B24BB"/>
    <w:rsid w:val="005B25B1"/>
    <w:rsid w:val="005B2CA5"/>
    <w:rsid w:val="005B2EF3"/>
    <w:rsid w:val="005B3324"/>
    <w:rsid w:val="005B34CA"/>
    <w:rsid w:val="005B3B11"/>
    <w:rsid w:val="005B3B71"/>
    <w:rsid w:val="005B40EB"/>
    <w:rsid w:val="005B425A"/>
    <w:rsid w:val="005B44F6"/>
    <w:rsid w:val="005B464B"/>
    <w:rsid w:val="005B48BD"/>
    <w:rsid w:val="005B510B"/>
    <w:rsid w:val="005B51A9"/>
    <w:rsid w:val="005B5B79"/>
    <w:rsid w:val="005B5D27"/>
    <w:rsid w:val="005B5E57"/>
    <w:rsid w:val="005B640D"/>
    <w:rsid w:val="005B66AF"/>
    <w:rsid w:val="005B6837"/>
    <w:rsid w:val="005B6B1A"/>
    <w:rsid w:val="005B6C4A"/>
    <w:rsid w:val="005B7333"/>
    <w:rsid w:val="005B76D1"/>
    <w:rsid w:val="005B7A02"/>
    <w:rsid w:val="005B7C9E"/>
    <w:rsid w:val="005C002A"/>
    <w:rsid w:val="005C019E"/>
    <w:rsid w:val="005C02A3"/>
    <w:rsid w:val="005C038E"/>
    <w:rsid w:val="005C078B"/>
    <w:rsid w:val="005C07A7"/>
    <w:rsid w:val="005C0891"/>
    <w:rsid w:val="005C0971"/>
    <w:rsid w:val="005C0DC2"/>
    <w:rsid w:val="005C1602"/>
    <w:rsid w:val="005C176A"/>
    <w:rsid w:val="005C1813"/>
    <w:rsid w:val="005C1CB6"/>
    <w:rsid w:val="005C222B"/>
    <w:rsid w:val="005C288F"/>
    <w:rsid w:val="005C2C44"/>
    <w:rsid w:val="005C3031"/>
    <w:rsid w:val="005C375C"/>
    <w:rsid w:val="005C40B9"/>
    <w:rsid w:val="005C4235"/>
    <w:rsid w:val="005C45E8"/>
    <w:rsid w:val="005C4D45"/>
    <w:rsid w:val="005C4F26"/>
    <w:rsid w:val="005C50E7"/>
    <w:rsid w:val="005C57D9"/>
    <w:rsid w:val="005C5C08"/>
    <w:rsid w:val="005C6234"/>
    <w:rsid w:val="005C63C9"/>
    <w:rsid w:val="005C6919"/>
    <w:rsid w:val="005C6B90"/>
    <w:rsid w:val="005C6DFF"/>
    <w:rsid w:val="005C6E80"/>
    <w:rsid w:val="005C74B7"/>
    <w:rsid w:val="005C7D4D"/>
    <w:rsid w:val="005C7E92"/>
    <w:rsid w:val="005D03D1"/>
    <w:rsid w:val="005D057A"/>
    <w:rsid w:val="005D0925"/>
    <w:rsid w:val="005D10D5"/>
    <w:rsid w:val="005D1955"/>
    <w:rsid w:val="005D1B05"/>
    <w:rsid w:val="005D1C06"/>
    <w:rsid w:val="005D1E45"/>
    <w:rsid w:val="005D1E9A"/>
    <w:rsid w:val="005D2289"/>
    <w:rsid w:val="005D2436"/>
    <w:rsid w:val="005D25B0"/>
    <w:rsid w:val="005D271B"/>
    <w:rsid w:val="005D2B8B"/>
    <w:rsid w:val="005D2DB4"/>
    <w:rsid w:val="005D2E83"/>
    <w:rsid w:val="005D31CF"/>
    <w:rsid w:val="005D3420"/>
    <w:rsid w:val="005D3EA7"/>
    <w:rsid w:val="005D3F29"/>
    <w:rsid w:val="005D463C"/>
    <w:rsid w:val="005D472A"/>
    <w:rsid w:val="005D48AA"/>
    <w:rsid w:val="005D5DF6"/>
    <w:rsid w:val="005D5F1C"/>
    <w:rsid w:val="005D63F9"/>
    <w:rsid w:val="005D6550"/>
    <w:rsid w:val="005D6692"/>
    <w:rsid w:val="005D6E8E"/>
    <w:rsid w:val="005D7A53"/>
    <w:rsid w:val="005D7A64"/>
    <w:rsid w:val="005D7AB0"/>
    <w:rsid w:val="005D7B09"/>
    <w:rsid w:val="005D7C37"/>
    <w:rsid w:val="005E09AD"/>
    <w:rsid w:val="005E10CB"/>
    <w:rsid w:val="005E1147"/>
    <w:rsid w:val="005E1191"/>
    <w:rsid w:val="005E11F9"/>
    <w:rsid w:val="005E12A5"/>
    <w:rsid w:val="005E137C"/>
    <w:rsid w:val="005E13E2"/>
    <w:rsid w:val="005E1B38"/>
    <w:rsid w:val="005E238B"/>
    <w:rsid w:val="005E2403"/>
    <w:rsid w:val="005E2449"/>
    <w:rsid w:val="005E275E"/>
    <w:rsid w:val="005E28F1"/>
    <w:rsid w:val="005E2A1C"/>
    <w:rsid w:val="005E2A6F"/>
    <w:rsid w:val="005E2C6A"/>
    <w:rsid w:val="005E2EFC"/>
    <w:rsid w:val="005E2F59"/>
    <w:rsid w:val="005E35A8"/>
    <w:rsid w:val="005E39A4"/>
    <w:rsid w:val="005E3B18"/>
    <w:rsid w:val="005E3B68"/>
    <w:rsid w:val="005E3C16"/>
    <w:rsid w:val="005E3CC2"/>
    <w:rsid w:val="005E3D1E"/>
    <w:rsid w:val="005E3D27"/>
    <w:rsid w:val="005E40A5"/>
    <w:rsid w:val="005E4774"/>
    <w:rsid w:val="005E49B3"/>
    <w:rsid w:val="005E4A25"/>
    <w:rsid w:val="005E4FEC"/>
    <w:rsid w:val="005E51BA"/>
    <w:rsid w:val="005E52FE"/>
    <w:rsid w:val="005E53C5"/>
    <w:rsid w:val="005E540A"/>
    <w:rsid w:val="005E55D6"/>
    <w:rsid w:val="005E57AC"/>
    <w:rsid w:val="005E67B2"/>
    <w:rsid w:val="005E6DA1"/>
    <w:rsid w:val="005E7E9E"/>
    <w:rsid w:val="005E7F7B"/>
    <w:rsid w:val="005F0179"/>
    <w:rsid w:val="005F019B"/>
    <w:rsid w:val="005F01A1"/>
    <w:rsid w:val="005F051B"/>
    <w:rsid w:val="005F0929"/>
    <w:rsid w:val="005F094E"/>
    <w:rsid w:val="005F0B93"/>
    <w:rsid w:val="005F1063"/>
    <w:rsid w:val="005F167F"/>
    <w:rsid w:val="005F1792"/>
    <w:rsid w:val="005F181F"/>
    <w:rsid w:val="005F19AE"/>
    <w:rsid w:val="005F2938"/>
    <w:rsid w:val="005F2AA2"/>
    <w:rsid w:val="005F2B75"/>
    <w:rsid w:val="005F2BA6"/>
    <w:rsid w:val="005F2DA2"/>
    <w:rsid w:val="005F3A6A"/>
    <w:rsid w:val="005F3F23"/>
    <w:rsid w:val="005F41CB"/>
    <w:rsid w:val="005F42EC"/>
    <w:rsid w:val="005F484A"/>
    <w:rsid w:val="005F49DC"/>
    <w:rsid w:val="005F4B96"/>
    <w:rsid w:val="005F4C9B"/>
    <w:rsid w:val="005F4D14"/>
    <w:rsid w:val="005F52AA"/>
    <w:rsid w:val="005F5890"/>
    <w:rsid w:val="005F5C2C"/>
    <w:rsid w:val="005F5D0E"/>
    <w:rsid w:val="005F608E"/>
    <w:rsid w:val="005F6472"/>
    <w:rsid w:val="005F6593"/>
    <w:rsid w:val="005F6EC8"/>
    <w:rsid w:val="005F6FD1"/>
    <w:rsid w:val="005F6FE2"/>
    <w:rsid w:val="005F73CF"/>
    <w:rsid w:val="005F74AF"/>
    <w:rsid w:val="005F76D9"/>
    <w:rsid w:val="005F778D"/>
    <w:rsid w:val="005F7B21"/>
    <w:rsid w:val="0060036D"/>
    <w:rsid w:val="006003BD"/>
    <w:rsid w:val="006006DA"/>
    <w:rsid w:val="006009F8"/>
    <w:rsid w:val="00600ED9"/>
    <w:rsid w:val="006012DC"/>
    <w:rsid w:val="0060137E"/>
    <w:rsid w:val="006019C5"/>
    <w:rsid w:val="00601A63"/>
    <w:rsid w:val="00601DDF"/>
    <w:rsid w:val="0060277D"/>
    <w:rsid w:val="00602C56"/>
    <w:rsid w:val="00602D10"/>
    <w:rsid w:val="00602FDE"/>
    <w:rsid w:val="006032AC"/>
    <w:rsid w:val="006032C8"/>
    <w:rsid w:val="0060367C"/>
    <w:rsid w:val="00603AF5"/>
    <w:rsid w:val="00603B48"/>
    <w:rsid w:val="00603BCC"/>
    <w:rsid w:val="00603CA9"/>
    <w:rsid w:val="006042AB"/>
    <w:rsid w:val="006042D4"/>
    <w:rsid w:val="0060436E"/>
    <w:rsid w:val="00604394"/>
    <w:rsid w:val="00605004"/>
    <w:rsid w:val="006058B0"/>
    <w:rsid w:val="00605DDD"/>
    <w:rsid w:val="006062D2"/>
    <w:rsid w:val="0060644E"/>
    <w:rsid w:val="006069F2"/>
    <w:rsid w:val="00606DE8"/>
    <w:rsid w:val="00606DF4"/>
    <w:rsid w:val="00607031"/>
    <w:rsid w:val="00607076"/>
    <w:rsid w:val="006072A3"/>
    <w:rsid w:val="0060756A"/>
    <w:rsid w:val="006076B1"/>
    <w:rsid w:val="00607A6C"/>
    <w:rsid w:val="00607A83"/>
    <w:rsid w:val="00607EFC"/>
    <w:rsid w:val="00610016"/>
    <w:rsid w:val="0061035E"/>
    <w:rsid w:val="006104DC"/>
    <w:rsid w:val="0061065D"/>
    <w:rsid w:val="0061067F"/>
    <w:rsid w:val="006106CC"/>
    <w:rsid w:val="006107AE"/>
    <w:rsid w:val="00610B44"/>
    <w:rsid w:val="00610DCE"/>
    <w:rsid w:val="00611058"/>
    <w:rsid w:val="006110D5"/>
    <w:rsid w:val="00611CAA"/>
    <w:rsid w:val="006125FE"/>
    <w:rsid w:val="0061269F"/>
    <w:rsid w:val="0061298D"/>
    <w:rsid w:val="006129D6"/>
    <w:rsid w:val="00612B39"/>
    <w:rsid w:val="00613333"/>
    <w:rsid w:val="00613667"/>
    <w:rsid w:val="00613755"/>
    <w:rsid w:val="006138E0"/>
    <w:rsid w:val="00613A99"/>
    <w:rsid w:val="00613F72"/>
    <w:rsid w:val="0061403D"/>
    <w:rsid w:val="0061410E"/>
    <w:rsid w:val="006141A9"/>
    <w:rsid w:val="006142BD"/>
    <w:rsid w:val="006143D4"/>
    <w:rsid w:val="0061468C"/>
    <w:rsid w:val="00614723"/>
    <w:rsid w:val="00614808"/>
    <w:rsid w:val="00614F26"/>
    <w:rsid w:val="00615296"/>
    <w:rsid w:val="006157A1"/>
    <w:rsid w:val="00615B29"/>
    <w:rsid w:val="00616169"/>
    <w:rsid w:val="006161FC"/>
    <w:rsid w:val="0061632A"/>
    <w:rsid w:val="006168A9"/>
    <w:rsid w:val="00616BB4"/>
    <w:rsid w:val="00617090"/>
    <w:rsid w:val="006170C4"/>
    <w:rsid w:val="00617368"/>
    <w:rsid w:val="00617715"/>
    <w:rsid w:val="00617D8A"/>
    <w:rsid w:val="0062017F"/>
    <w:rsid w:val="00620393"/>
    <w:rsid w:val="0062052C"/>
    <w:rsid w:val="0062066F"/>
    <w:rsid w:val="0062126D"/>
    <w:rsid w:val="00621475"/>
    <w:rsid w:val="00621554"/>
    <w:rsid w:val="0062163B"/>
    <w:rsid w:val="00621755"/>
    <w:rsid w:val="00621839"/>
    <w:rsid w:val="00621A3D"/>
    <w:rsid w:val="00621E58"/>
    <w:rsid w:val="006220FE"/>
    <w:rsid w:val="00622185"/>
    <w:rsid w:val="00622868"/>
    <w:rsid w:val="00622D27"/>
    <w:rsid w:val="006230FB"/>
    <w:rsid w:val="0062324D"/>
    <w:rsid w:val="00624106"/>
    <w:rsid w:val="0062412D"/>
    <w:rsid w:val="00624343"/>
    <w:rsid w:val="0062435D"/>
    <w:rsid w:val="006243B0"/>
    <w:rsid w:val="00624D03"/>
    <w:rsid w:val="00624F97"/>
    <w:rsid w:val="006252DC"/>
    <w:rsid w:val="006253FA"/>
    <w:rsid w:val="00625511"/>
    <w:rsid w:val="00625644"/>
    <w:rsid w:val="0062579B"/>
    <w:rsid w:val="0062618E"/>
    <w:rsid w:val="0062674B"/>
    <w:rsid w:val="00627A8D"/>
    <w:rsid w:val="00627B1D"/>
    <w:rsid w:val="00627C0D"/>
    <w:rsid w:val="00627CFB"/>
    <w:rsid w:val="00627D7A"/>
    <w:rsid w:val="006300D2"/>
    <w:rsid w:val="006301F7"/>
    <w:rsid w:val="00630379"/>
    <w:rsid w:val="00630525"/>
    <w:rsid w:val="00630940"/>
    <w:rsid w:val="00630F1E"/>
    <w:rsid w:val="00630F3D"/>
    <w:rsid w:val="006319D9"/>
    <w:rsid w:val="00631A7A"/>
    <w:rsid w:val="00631D0C"/>
    <w:rsid w:val="00632360"/>
    <w:rsid w:val="006323E2"/>
    <w:rsid w:val="00632744"/>
    <w:rsid w:val="00633579"/>
    <w:rsid w:val="006337CF"/>
    <w:rsid w:val="00633B82"/>
    <w:rsid w:val="00633DC8"/>
    <w:rsid w:val="00633DCD"/>
    <w:rsid w:val="00634263"/>
    <w:rsid w:val="00634B69"/>
    <w:rsid w:val="00634E3E"/>
    <w:rsid w:val="0063510E"/>
    <w:rsid w:val="00635111"/>
    <w:rsid w:val="00635266"/>
    <w:rsid w:val="0063541C"/>
    <w:rsid w:val="00636652"/>
    <w:rsid w:val="006366A6"/>
    <w:rsid w:val="0063680D"/>
    <w:rsid w:val="00636BEE"/>
    <w:rsid w:val="00636CA6"/>
    <w:rsid w:val="00636CBB"/>
    <w:rsid w:val="00636E36"/>
    <w:rsid w:val="00636ECF"/>
    <w:rsid w:val="00636FB5"/>
    <w:rsid w:val="00636FB6"/>
    <w:rsid w:val="0063722E"/>
    <w:rsid w:val="00637327"/>
    <w:rsid w:val="0063782F"/>
    <w:rsid w:val="0063798A"/>
    <w:rsid w:val="00637BFF"/>
    <w:rsid w:val="00637C5A"/>
    <w:rsid w:val="00637EF0"/>
    <w:rsid w:val="006408A2"/>
    <w:rsid w:val="00640CE4"/>
    <w:rsid w:val="00640ED1"/>
    <w:rsid w:val="006418CC"/>
    <w:rsid w:val="00641AD8"/>
    <w:rsid w:val="006420A4"/>
    <w:rsid w:val="00642719"/>
    <w:rsid w:val="00642817"/>
    <w:rsid w:val="00642891"/>
    <w:rsid w:val="0064297D"/>
    <w:rsid w:val="006429B2"/>
    <w:rsid w:val="00642A47"/>
    <w:rsid w:val="00642ADF"/>
    <w:rsid w:val="00643E47"/>
    <w:rsid w:val="006447E1"/>
    <w:rsid w:val="00644A69"/>
    <w:rsid w:val="00644CB9"/>
    <w:rsid w:val="00644D6D"/>
    <w:rsid w:val="00644DFD"/>
    <w:rsid w:val="00645132"/>
    <w:rsid w:val="006458AF"/>
    <w:rsid w:val="00645939"/>
    <w:rsid w:val="00645C1B"/>
    <w:rsid w:val="006468F4"/>
    <w:rsid w:val="00646907"/>
    <w:rsid w:val="006472FD"/>
    <w:rsid w:val="00647449"/>
    <w:rsid w:val="00647750"/>
    <w:rsid w:val="00647EC8"/>
    <w:rsid w:val="0065019D"/>
    <w:rsid w:val="00650220"/>
    <w:rsid w:val="006502E0"/>
    <w:rsid w:val="00650635"/>
    <w:rsid w:val="0065066C"/>
    <w:rsid w:val="006509DC"/>
    <w:rsid w:val="00650D2A"/>
    <w:rsid w:val="00650E4F"/>
    <w:rsid w:val="00651EC7"/>
    <w:rsid w:val="006520AF"/>
    <w:rsid w:val="0065228A"/>
    <w:rsid w:val="006525F5"/>
    <w:rsid w:val="00652CA4"/>
    <w:rsid w:val="00652F9C"/>
    <w:rsid w:val="0065321E"/>
    <w:rsid w:val="00653425"/>
    <w:rsid w:val="00653D00"/>
    <w:rsid w:val="00654138"/>
    <w:rsid w:val="006545FC"/>
    <w:rsid w:val="00654645"/>
    <w:rsid w:val="00654C12"/>
    <w:rsid w:val="00654CD9"/>
    <w:rsid w:val="00654E5D"/>
    <w:rsid w:val="00655B86"/>
    <w:rsid w:val="00655BB3"/>
    <w:rsid w:val="00655C21"/>
    <w:rsid w:val="00655C57"/>
    <w:rsid w:val="00655CD0"/>
    <w:rsid w:val="00655FFD"/>
    <w:rsid w:val="00656089"/>
    <w:rsid w:val="00656622"/>
    <w:rsid w:val="00656664"/>
    <w:rsid w:val="006568D6"/>
    <w:rsid w:val="0065724F"/>
    <w:rsid w:val="006572AC"/>
    <w:rsid w:val="0065750B"/>
    <w:rsid w:val="0065759C"/>
    <w:rsid w:val="006577FB"/>
    <w:rsid w:val="00657960"/>
    <w:rsid w:val="00657C20"/>
    <w:rsid w:val="00657DF6"/>
    <w:rsid w:val="006600FE"/>
    <w:rsid w:val="006603E2"/>
    <w:rsid w:val="0066061A"/>
    <w:rsid w:val="00660CD5"/>
    <w:rsid w:val="00660FD8"/>
    <w:rsid w:val="0066102F"/>
    <w:rsid w:val="00661079"/>
    <w:rsid w:val="00661906"/>
    <w:rsid w:val="00661932"/>
    <w:rsid w:val="0066244A"/>
    <w:rsid w:val="006625F1"/>
    <w:rsid w:val="00662CE1"/>
    <w:rsid w:val="00662EB3"/>
    <w:rsid w:val="00663314"/>
    <w:rsid w:val="006637DD"/>
    <w:rsid w:val="00663925"/>
    <w:rsid w:val="00663DC5"/>
    <w:rsid w:val="00664211"/>
    <w:rsid w:val="006643FF"/>
    <w:rsid w:val="0066479D"/>
    <w:rsid w:val="0066482A"/>
    <w:rsid w:val="0066491C"/>
    <w:rsid w:val="00664ACE"/>
    <w:rsid w:val="00664DC9"/>
    <w:rsid w:val="00664EFF"/>
    <w:rsid w:val="00664F60"/>
    <w:rsid w:val="0066509E"/>
    <w:rsid w:val="00665194"/>
    <w:rsid w:val="006652BF"/>
    <w:rsid w:val="00665419"/>
    <w:rsid w:val="00666483"/>
    <w:rsid w:val="006667DB"/>
    <w:rsid w:val="00666953"/>
    <w:rsid w:val="00666A82"/>
    <w:rsid w:val="00666AEB"/>
    <w:rsid w:val="00666C03"/>
    <w:rsid w:val="00666E83"/>
    <w:rsid w:val="00666F36"/>
    <w:rsid w:val="00667066"/>
    <w:rsid w:val="00667CF8"/>
    <w:rsid w:val="00670010"/>
    <w:rsid w:val="0067001F"/>
    <w:rsid w:val="006700F3"/>
    <w:rsid w:val="0067013C"/>
    <w:rsid w:val="006704BA"/>
    <w:rsid w:val="006707C8"/>
    <w:rsid w:val="0067080A"/>
    <w:rsid w:val="00670E31"/>
    <w:rsid w:val="00670F8B"/>
    <w:rsid w:val="00671336"/>
    <w:rsid w:val="0067153D"/>
    <w:rsid w:val="00671685"/>
    <w:rsid w:val="00672A09"/>
    <w:rsid w:val="00672B64"/>
    <w:rsid w:val="00672BB4"/>
    <w:rsid w:val="00672CD9"/>
    <w:rsid w:val="00672E42"/>
    <w:rsid w:val="006730F7"/>
    <w:rsid w:val="00673252"/>
    <w:rsid w:val="0067326B"/>
    <w:rsid w:val="006734BC"/>
    <w:rsid w:val="006736DC"/>
    <w:rsid w:val="006737BC"/>
    <w:rsid w:val="00673E56"/>
    <w:rsid w:val="0067403E"/>
    <w:rsid w:val="0067414F"/>
    <w:rsid w:val="00674A3A"/>
    <w:rsid w:val="00674D54"/>
    <w:rsid w:val="00674D70"/>
    <w:rsid w:val="00675271"/>
    <w:rsid w:val="0067545F"/>
    <w:rsid w:val="006755E5"/>
    <w:rsid w:val="006755EB"/>
    <w:rsid w:val="0067590B"/>
    <w:rsid w:val="00675A9D"/>
    <w:rsid w:val="00675CFD"/>
    <w:rsid w:val="00676366"/>
    <w:rsid w:val="0067640E"/>
    <w:rsid w:val="00676B7C"/>
    <w:rsid w:val="00676F3A"/>
    <w:rsid w:val="0067750C"/>
    <w:rsid w:val="00677AA3"/>
    <w:rsid w:val="00677AA6"/>
    <w:rsid w:val="00677D1D"/>
    <w:rsid w:val="006801AD"/>
    <w:rsid w:val="006802F7"/>
    <w:rsid w:val="00680696"/>
    <w:rsid w:val="006811AF"/>
    <w:rsid w:val="00681631"/>
    <w:rsid w:val="00681734"/>
    <w:rsid w:val="00681B8B"/>
    <w:rsid w:val="00681DA7"/>
    <w:rsid w:val="006821CF"/>
    <w:rsid w:val="006825C2"/>
    <w:rsid w:val="00683C2D"/>
    <w:rsid w:val="00683DDD"/>
    <w:rsid w:val="0068400A"/>
    <w:rsid w:val="0068442B"/>
    <w:rsid w:val="0068466D"/>
    <w:rsid w:val="00684C3B"/>
    <w:rsid w:val="00684FDB"/>
    <w:rsid w:val="00685202"/>
    <w:rsid w:val="006852A2"/>
    <w:rsid w:val="0068544D"/>
    <w:rsid w:val="006854CB"/>
    <w:rsid w:val="0068583B"/>
    <w:rsid w:val="006858F1"/>
    <w:rsid w:val="00685929"/>
    <w:rsid w:val="00685AFF"/>
    <w:rsid w:val="00685EA1"/>
    <w:rsid w:val="00686326"/>
    <w:rsid w:val="00686F56"/>
    <w:rsid w:val="00687169"/>
    <w:rsid w:val="006873F5"/>
    <w:rsid w:val="006874E4"/>
    <w:rsid w:val="0068752C"/>
    <w:rsid w:val="006877FE"/>
    <w:rsid w:val="0068782F"/>
    <w:rsid w:val="006878E4"/>
    <w:rsid w:val="00687A43"/>
    <w:rsid w:val="00687ADA"/>
    <w:rsid w:val="00687BDE"/>
    <w:rsid w:val="00687FFD"/>
    <w:rsid w:val="00690202"/>
    <w:rsid w:val="006908B2"/>
    <w:rsid w:val="00690FF8"/>
    <w:rsid w:val="006913DD"/>
    <w:rsid w:val="00691B39"/>
    <w:rsid w:val="00691E19"/>
    <w:rsid w:val="00692000"/>
    <w:rsid w:val="00692318"/>
    <w:rsid w:val="006927BE"/>
    <w:rsid w:val="0069285D"/>
    <w:rsid w:val="0069328A"/>
    <w:rsid w:val="0069377A"/>
    <w:rsid w:val="00693A78"/>
    <w:rsid w:val="00693BA5"/>
    <w:rsid w:val="00693D46"/>
    <w:rsid w:val="0069402E"/>
    <w:rsid w:val="006940C1"/>
    <w:rsid w:val="006940D6"/>
    <w:rsid w:val="006947C9"/>
    <w:rsid w:val="00694A98"/>
    <w:rsid w:val="00694F76"/>
    <w:rsid w:val="006951CF"/>
    <w:rsid w:val="006959B3"/>
    <w:rsid w:val="00695A10"/>
    <w:rsid w:val="00695CF8"/>
    <w:rsid w:val="00695E00"/>
    <w:rsid w:val="00695E9B"/>
    <w:rsid w:val="0069611E"/>
    <w:rsid w:val="00696164"/>
    <w:rsid w:val="00696192"/>
    <w:rsid w:val="006961A7"/>
    <w:rsid w:val="006962F5"/>
    <w:rsid w:val="00696465"/>
    <w:rsid w:val="00696748"/>
    <w:rsid w:val="00696907"/>
    <w:rsid w:val="006969D7"/>
    <w:rsid w:val="00696FA6"/>
    <w:rsid w:val="006973A5"/>
    <w:rsid w:val="006974B9"/>
    <w:rsid w:val="00697536"/>
    <w:rsid w:val="00697E5C"/>
    <w:rsid w:val="00697F94"/>
    <w:rsid w:val="00697FAE"/>
    <w:rsid w:val="006A0116"/>
    <w:rsid w:val="006A05D6"/>
    <w:rsid w:val="006A0893"/>
    <w:rsid w:val="006A09D0"/>
    <w:rsid w:val="006A0A85"/>
    <w:rsid w:val="006A0C0F"/>
    <w:rsid w:val="006A0E1E"/>
    <w:rsid w:val="006A110E"/>
    <w:rsid w:val="006A14F2"/>
    <w:rsid w:val="006A1997"/>
    <w:rsid w:val="006A2441"/>
    <w:rsid w:val="006A2637"/>
    <w:rsid w:val="006A2695"/>
    <w:rsid w:val="006A2B59"/>
    <w:rsid w:val="006A2BE0"/>
    <w:rsid w:val="006A2CFE"/>
    <w:rsid w:val="006A2F8C"/>
    <w:rsid w:val="006A2FFC"/>
    <w:rsid w:val="006A3008"/>
    <w:rsid w:val="006A331A"/>
    <w:rsid w:val="006A3489"/>
    <w:rsid w:val="006A38DB"/>
    <w:rsid w:val="006A39DD"/>
    <w:rsid w:val="006A3C03"/>
    <w:rsid w:val="006A3EC9"/>
    <w:rsid w:val="006A412F"/>
    <w:rsid w:val="006A4177"/>
    <w:rsid w:val="006A4968"/>
    <w:rsid w:val="006A4F69"/>
    <w:rsid w:val="006A527B"/>
    <w:rsid w:val="006A5689"/>
    <w:rsid w:val="006A5AB9"/>
    <w:rsid w:val="006A5E9E"/>
    <w:rsid w:val="006A6127"/>
    <w:rsid w:val="006A67E7"/>
    <w:rsid w:val="006A67F4"/>
    <w:rsid w:val="006A693C"/>
    <w:rsid w:val="006A69CF"/>
    <w:rsid w:val="006A6C48"/>
    <w:rsid w:val="006A7096"/>
    <w:rsid w:val="006A7417"/>
    <w:rsid w:val="006A76EA"/>
    <w:rsid w:val="006A7BA4"/>
    <w:rsid w:val="006A7E8C"/>
    <w:rsid w:val="006A7F00"/>
    <w:rsid w:val="006B050A"/>
    <w:rsid w:val="006B0B4A"/>
    <w:rsid w:val="006B0B7F"/>
    <w:rsid w:val="006B0E6A"/>
    <w:rsid w:val="006B12AF"/>
    <w:rsid w:val="006B1883"/>
    <w:rsid w:val="006B1B52"/>
    <w:rsid w:val="006B1C19"/>
    <w:rsid w:val="006B1D16"/>
    <w:rsid w:val="006B1E23"/>
    <w:rsid w:val="006B1E5D"/>
    <w:rsid w:val="006B1FFB"/>
    <w:rsid w:val="006B2103"/>
    <w:rsid w:val="006B2175"/>
    <w:rsid w:val="006B230B"/>
    <w:rsid w:val="006B251B"/>
    <w:rsid w:val="006B2ACC"/>
    <w:rsid w:val="006B2B07"/>
    <w:rsid w:val="006B2C02"/>
    <w:rsid w:val="006B33BF"/>
    <w:rsid w:val="006B373D"/>
    <w:rsid w:val="006B3D7D"/>
    <w:rsid w:val="006B3E1E"/>
    <w:rsid w:val="006B49E8"/>
    <w:rsid w:val="006B4A35"/>
    <w:rsid w:val="006B4AFE"/>
    <w:rsid w:val="006B4BA4"/>
    <w:rsid w:val="006B4E3D"/>
    <w:rsid w:val="006B5829"/>
    <w:rsid w:val="006B5840"/>
    <w:rsid w:val="006B5AB9"/>
    <w:rsid w:val="006B5BC7"/>
    <w:rsid w:val="006B621B"/>
    <w:rsid w:val="006B63D7"/>
    <w:rsid w:val="006B644D"/>
    <w:rsid w:val="006B64D5"/>
    <w:rsid w:val="006B6777"/>
    <w:rsid w:val="006B6A26"/>
    <w:rsid w:val="006B6A2E"/>
    <w:rsid w:val="006B6C94"/>
    <w:rsid w:val="006B71D9"/>
    <w:rsid w:val="006B73CE"/>
    <w:rsid w:val="006B749E"/>
    <w:rsid w:val="006B7910"/>
    <w:rsid w:val="006B7BCA"/>
    <w:rsid w:val="006B7C7E"/>
    <w:rsid w:val="006C0130"/>
    <w:rsid w:val="006C0C81"/>
    <w:rsid w:val="006C0F58"/>
    <w:rsid w:val="006C1377"/>
    <w:rsid w:val="006C1426"/>
    <w:rsid w:val="006C144B"/>
    <w:rsid w:val="006C1764"/>
    <w:rsid w:val="006C180A"/>
    <w:rsid w:val="006C190E"/>
    <w:rsid w:val="006C1B88"/>
    <w:rsid w:val="006C2037"/>
    <w:rsid w:val="006C2316"/>
    <w:rsid w:val="006C241B"/>
    <w:rsid w:val="006C2530"/>
    <w:rsid w:val="006C270D"/>
    <w:rsid w:val="006C2846"/>
    <w:rsid w:val="006C28B6"/>
    <w:rsid w:val="006C28D5"/>
    <w:rsid w:val="006C2949"/>
    <w:rsid w:val="006C2A09"/>
    <w:rsid w:val="006C341E"/>
    <w:rsid w:val="006C364E"/>
    <w:rsid w:val="006C3D4D"/>
    <w:rsid w:val="006C3F41"/>
    <w:rsid w:val="006C3FCC"/>
    <w:rsid w:val="006C3FF0"/>
    <w:rsid w:val="006C4B94"/>
    <w:rsid w:val="006C53F0"/>
    <w:rsid w:val="006C5E30"/>
    <w:rsid w:val="006C5F45"/>
    <w:rsid w:val="006C6089"/>
    <w:rsid w:val="006C6630"/>
    <w:rsid w:val="006C69BC"/>
    <w:rsid w:val="006C69F6"/>
    <w:rsid w:val="006C6B4D"/>
    <w:rsid w:val="006C6D86"/>
    <w:rsid w:val="006C6D98"/>
    <w:rsid w:val="006C6F84"/>
    <w:rsid w:val="006C7021"/>
    <w:rsid w:val="006C72BE"/>
    <w:rsid w:val="006D0384"/>
    <w:rsid w:val="006D050F"/>
    <w:rsid w:val="006D07A3"/>
    <w:rsid w:val="006D08B5"/>
    <w:rsid w:val="006D0C1D"/>
    <w:rsid w:val="006D0CC8"/>
    <w:rsid w:val="006D0D16"/>
    <w:rsid w:val="006D0E19"/>
    <w:rsid w:val="006D12B5"/>
    <w:rsid w:val="006D1988"/>
    <w:rsid w:val="006D1B0E"/>
    <w:rsid w:val="006D2172"/>
    <w:rsid w:val="006D2660"/>
    <w:rsid w:val="006D2851"/>
    <w:rsid w:val="006D2AB4"/>
    <w:rsid w:val="006D2CDA"/>
    <w:rsid w:val="006D2F4C"/>
    <w:rsid w:val="006D2FAB"/>
    <w:rsid w:val="006D3083"/>
    <w:rsid w:val="006D387C"/>
    <w:rsid w:val="006D3B4D"/>
    <w:rsid w:val="006D3D51"/>
    <w:rsid w:val="006D3E36"/>
    <w:rsid w:val="006D4352"/>
    <w:rsid w:val="006D43C0"/>
    <w:rsid w:val="006D45A2"/>
    <w:rsid w:val="006D4718"/>
    <w:rsid w:val="006D4904"/>
    <w:rsid w:val="006D4B23"/>
    <w:rsid w:val="006D4E68"/>
    <w:rsid w:val="006D4FB2"/>
    <w:rsid w:val="006D5219"/>
    <w:rsid w:val="006D550C"/>
    <w:rsid w:val="006D55ED"/>
    <w:rsid w:val="006D5DD7"/>
    <w:rsid w:val="006D60A3"/>
    <w:rsid w:val="006D616A"/>
    <w:rsid w:val="006D61CC"/>
    <w:rsid w:val="006D692F"/>
    <w:rsid w:val="006D6DE0"/>
    <w:rsid w:val="006D6F0D"/>
    <w:rsid w:val="006D701C"/>
    <w:rsid w:val="006D703B"/>
    <w:rsid w:val="006D7188"/>
    <w:rsid w:val="006D787D"/>
    <w:rsid w:val="006D7B8A"/>
    <w:rsid w:val="006E0205"/>
    <w:rsid w:val="006E0553"/>
    <w:rsid w:val="006E0586"/>
    <w:rsid w:val="006E06D4"/>
    <w:rsid w:val="006E0B0D"/>
    <w:rsid w:val="006E0EB9"/>
    <w:rsid w:val="006E14C0"/>
    <w:rsid w:val="006E1896"/>
    <w:rsid w:val="006E1903"/>
    <w:rsid w:val="006E1A00"/>
    <w:rsid w:val="006E1DEC"/>
    <w:rsid w:val="006E1E8E"/>
    <w:rsid w:val="006E211D"/>
    <w:rsid w:val="006E2903"/>
    <w:rsid w:val="006E2F2A"/>
    <w:rsid w:val="006E2FA2"/>
    <w:rsid w:val="006E355D"/>
    <w:rsid w:val="006E3E39"/>
    <w:rsid w:val="006E4489"/>
    <w:rsid w:val="006E46D4"/>
    <w:rsid w:val="006E4783"/>
    <w:rsid w:val="006E4789"/>
    <w:rsid w:val="006E5019"/>
    <w:rsid w:val="006E51FF"/>
    <w:rsid w:val="006E5CAC"/>
    <w:rsid w:val="006E6339"/>
    <w:rsid w:val="006E6B40"/>
    <w:rsid w:val="006E6BA2"/>
    <w:rsid w:val="006E6DF6"/>
    <w:rsid w:val="006E72D6"/>
    <w:rsid w:val="006E75BB"/>
    <w:rsid w:val="006E7783"/>
    <w:rsid w:val="006E783B"/>
    <w:rsid w:val="006F0258"/>
    <w:rsid w:val="006F0873"/>
    <w:rsid w:val="006F0CB1"/>
    <w:rsid w:val="006F13EB"/>
    <w:rsid w:val="006F1682"/>
    <w:rsid w:val="006F16F9"/>
    <w:rsid w:val="006F1BBE"/>
    <w:rsid w:val="006F1DB5"/>
    <w:rsid w:val="006F2187"/>
    <w:rsid w:val="006F2395"/>
    <w:rsid w:val="006F2847"/>
    <w:rsid w:val="006F2EEE"/>
    <w:rsid w:val="006F31FB"/>
    <w:rsid w:val="006F3367"/>
    <w:rsid w:val="006F3831"/>
    <w:rsid w:val="006F383E"/>
    <w:rsid w:val="006F3925"/>
    <w:rsid w:val="006F3A9C"/>
    <w:rsid w:val="006F3E3C"/>
    <w:rsid w:val="006F4020"/>
    <w:rsid w:val="006F446E"/>
    <w:rsid w:val="006F458F"/>
    <w:rsid w:val="006F5073"/>
    <w:rsid w:val="006F52B9"/>
    <w:rsid w:val="006F53E2"/>
    <w:rsid w:val="006F547B"/>
    <w:rsid w:val="006F5581"/>
    <w:rsid w:val="006F5696"/>
    <w:rsid w:val="006F56FD"/>
    <w:rsid w:val="006F5729"/>
    <w:rsid w:val="006F5763"/>
    <w:rsid w:val="006F6000"/>
    <w:rsid w:val="006F6B95"/>
    <w:rsid w:val="006F75D2"/>
    <w:rsid w:val="006F7A1C"/>
    <w:rsid w:val="006F7FE0"/>
    <w:rsid w:val="00700070"/>
    <w:rsid w:val="007008CD"/>
    <w:rsid w:val="007009C4"/>
    <w:rsid w:val="00700F5F"/>
    <w:rsid w:val="007011C0"/>
    <w:rsid w:val="00701230"/>
    <w:rsid w:val="007012F3"/>
    <w:rsid w:val="00701644"/>
    <w:rsid w:val="00701803"/>
    <w:rsid w:val="00701E51"/>
    <w:rsid w:val="00701FCA"/>
    <w:rsid w:val="00702042"/>
    <w:rsid w:val="00702087"/>
    <w:rsid w:val="0070262A"/>
    <w:rsid w:val="007028B7"/>
    <w:rsid w:val="007028F4"/>
    <w:rsid w:val="0070291A"/>
    <w:rsid w:val="007029F0"/>
    <w:rsid w:val="0070366C"/>
    <w:rsid w:val="007037C4"/>
    <w:rsid w:val="00703A36"/>
    <w:rsid w:val="00703A7C"/>
    <w:rsid w:val="00703CBE"/>
    <w:rsid w:val="00703FBE"/>
    <w:rsid w:val="007042BA"/>
    <w:rsid w:val="0070468A"/>
    <w:rsid w:val="00704709"/>
    <w:rsid w:val="00704CC4"/>
    <w:rsid w:val="00704CED"/>
    <w:rsid w:val="00704D2E"/>
    <w:rsid w:val="00704E23"/>
    <w:rsid w:val="00704E7E"/>
    <w:rsid w:val="00705085"/>
    <w:rsid w:val="00705218"/>
    <w:rsid w:val="00705618"/>
    <w:rsid w:val="00705737"/>
    <w:rsid w:val="00705B7A"/>
    <w:rsid w:val="00705DEC"/>
    <w:rsid w:val="00705F05"/>
    <w:rsid w:val="00707A78"/>
    <w:rsid w:val="00707A7E"/>
    <w:rsid w:val="00707FFE"/>
    <w:rsid w:val="00710597"/>
    <w:rsid w:val="0071076E"/>
    <w:rsid w:val="007109B7"/>
    <w:rsid w:val="007115E6"/>
    <w:rsid w:val="00711616"/>
    <w:rsid w:val="00711D72"/>
    <w:rsid w:val="00711DD6"/>
    <w:rsid w:val="0071204A"/>
    <w:rsid w:val="00712102"/>
    <w:rsid w:val="00712139"/>
    <w:rsid w:val="00712470"/>
    <w:rsid w:val="00712668"/>
    <w:rsid w:val="00712AC0"/>
    <w:rsid w:val="00712BE7"/>
    <w:rsid w:val="00712C43"/>
    <w:rsid w:val="00712FE9"/>
    <w:rsid w:val="00713C55"/>
    <w:rsid w:val="00713D4E"/>
    <w:rsid w:val="0071413C"/>
    <w:rsid w:val="007144D0"/>
    <w:rsid w:val="00714864"/>
    <w:rsid w:val="00714949"/>
    <w:rsid w:val="00714D12"/>
    <w:rsid w:val="00714D97"/>
    <w:rsid w:val="007152D2"/>
    <w:rsid w:val="00715382"/>
    <w:rsid w:val="0071589D"/>
    <w:rsid w:val="00715FB4"/>
    <w:rsid w:val="0071617F"/>
    <w:rsid w:val="00716336"/>
    <w:rsid w:val="007165A8"/>
    <w:rsid w:val="007166C7"/>
    <w:rsid w:val="00716781"/>
    <w:rsid w:val="007168C1"/>
    <w:rsid w:val="00716D9B"/>
    <w:rsid w:val="007172E2"/>
    <w:rsid w:val="00717394"/>
    <w:rsid w:val="00717D7D"/>
    <w:rsid w:val="00720136"/>
    <w:rsid w:val="00720699"/>
    <w:rsid w:val="00720A1F"/>
    <w:rsid w:val="00720E51"/>
    <w:rsid w:val="00720E93"/>
    <w:rsid w:val="007211BA"/>
    <w:rsid w:val="007211FF"/>
    <w:rsid w:val="007215CA"/>
    <w:rsid w:val="0072174B"/>
    <w:rsid w:val="0072218F"/>
    <w:rsid w:val="00722C07"/>
    <w:rsid w:val="00722D6A"/>
    <w:rsid w:val="00722E7A"/>
    <w:rsid w:val="0072322C"/>
    <w:rsid w:val="0072358B"/>
    <w:rsid w:val="007236EF"/>
    <w:rsid w:val="007237AA"/>
    <w:rsid w:val="00723857"/>
    <w:rsid w:val="007238AA"/>
    <w:rsid w:val="00723C26"/>
    <w:rsid w:val="00724248"/>
    <w:rsid w:val="00724358"/>
    <w:rsid w:val="00724498"/>
    <w:rsid w:val="0072486D"/>
    <w:rsid w:val="007248DD"/>
    <w:rsid w:val="00724BAD"/>
    <w:rsid w:val="00725452"/>
    <w:rsid w:val="00725999"/>
    <w:rsid w:val="00725A5D"/>
    <w:rsid w:val="00725BBE"/>
    <w:rsid w:val="00725F8F"/>
    <w:rsid w:val="007260CA"/>
    <w:rsid w:val="007260CC"/>
    <w:rsid w:val="00726172"/>
    <w:rsid w:val="0072636F"/>
    <w:rsid w:val="00726B46"/>
    <w:rsid w:val="00726DD7"/>
    <w:rsid w:val="00727161"/>
    <w:rsid w:val="00727162"/>
    <w:rsid w:val="0072735E"/>
    <w:rsid w:val="00727361"/>
    <w:rsid w:val="007274D5"/>
    <w:rsid w:val="00727724"/>
    <w:rsid w:val="007279F3"/>
    <w:rsid w:val="00727A39"/>
    <w:rsid w:val="00727F36"/>
    <w:rsid w:val="00730965"/>
    <w:rsid w:val="00730DF7"/>
    <w:rsid w:val="00730E7C"/>
    <w:rsid w:val="007311A2"/>
    <w:rsid w:val="007313C6"/>
    <w:rsid w:val="00731758"/>
    <w:rsid w:val="007319C9"/>
    <w:rsid w:val="007319EB"/>
    <w:rsid w:val="00732027"/>
    <w:rsid w:val="00732360"/>
    <w:rsid w:val="00732539"/>
    <w:rsid w:val="00732545"/>
    <w:rsid w:val="0073274D"/>
    <w:rsid w:val="00732B08"/>
    <w:rsid w:val="00732B87"/>
    <w:rsid w:val="00732E3D"/>
    <w:rsid w:val="00732FD8"/>
    <w:rsid w:val="00733179"/>
    <w:rsid w:val="007333F3"/>
    <w:rsid w:val="00733615"/>
    <w:rsid w:val="007338E9"/>
    <w:rsid w:val="00733A79"/>
    <w:rsid w:val="00733FD4"/>
    <w:rsid w:val="00733FE3"/>
    <w:rsid w:val="0073408C"/>
    <w:rsid w:val="00734737"/>
    <w:rsid w:val="0073475A"/>
    <w:rsid w:val="00734AB4"/>
    <w:rsid w:val="00735043"/>
    <w:rsid w:val="0073521F"/>
    <w:rsid w:val="00735354"/>
    <w:rsid w:val="00735494"/>
    <w:rsid w:val="0073557A"/>
    <w:rsid w:val="007355D9"/>
    <w:rsid w:val="00735B14"/>
    <w:rsid w:val="00735C00"/>
    <w:rsid w:val="00735C0E"/>
    <w:rsid w:val="00735E37"/>
    <w:rsid w:val="007360A5"/>
    <w:rsid w:val="0073620D"/>
    <w:rsid w:val="007363E5"/>
    <w:rsid w:val="00736434"/>
    <w:rsid w:val="00736528"/>
    <w:rsid w:val="0073658A"/>
    <w:rsid w:val="00736805"/>
    <w:rsid w:val="0073685D"/>
    <w:rsid w:val="00736B12"/>
    <w:rsid w:val="0073730D"/>
    <w:rsid w:val="00737AB1"/>
    <w:rsid w:val="00737F3E"/>
    <w:rsid w:val="007400C0"/>
    <w:rsid w:val="007402E4"/>
    <w:rsid w:val="00740631"/>
    <w:rsid w:val="007406F5"/>
    <w:rsid w:val="007408AD"/>
    <w:rsid w:val="00740B15"/>
    <w:rsid w:val="00740B5A"/>
    <w:rsid w:val="00740DE2"/>
    <w:rsid w:val="007413DF"/>
    <w:rsid w:val="007414FF"/>
    <w:rsid w:val="007418D9"/>
    <w:rsid w:val="007418F1"/>
    <w:rsid w:val="00742407"/>
    <w:rsid w:val="00742479"/>
    <w:rsid w:val="007425D9"/>
    <w:rsid w:val="007426CE"/>
    <w:rsid w:val="00742A95"/>
    <w:rsid w:val="00743319"/>
    <w:rsid w:val="0074332B"/>
    <w:rsid w:val="0074333D"/>
    <w:rsid w:val="00743466"/>
    <w:rsid w:val="00743631"/>
    <w:rsid w:val="007436E0"/>
    <w:rsid w:val="00743805"/>
    <w:rsid w:val="00743CBF"/>
    <w:rsid w:val="00743F36"/>
    <w:rsid w:val="00743F7F"/>
    <w:rsid w:val="00743FD0"/>
    <w:rsid w:val="00744313"/>
    <w:rsid w:val="007445B3"/>
    <w:rsid w:val="00744EAA"/>
    <w:rsid w:val="00744F49"/>
    <w:rsid w:val="0074518F"/>
    <w:rsid w:val="00745255"/>
    <w:rsid w:val="007452FD"/>
    <w:rsid w:val="007454AD"/>
    <w:rsid w:val="007455DB"/>
    <w:rsid w:val="007458C6"/>
    <w:rsid w:val="007459FF"/>
    <w:rsid w:val="00745A93"/>
    <w:rsid w:val="00745EBD"/>
    <w:rsid w:val="00745FDA"/>
    <w:rsid w:val="007460A2"/>
    <w:rsid w:val="00746718"/>
    <w:rsid w:val="0074693A"/>
    <w:rsid w:val="007469E3"/>
    <w:rsid w:val="00746BDE"/>
    <w:rsid w:val="00747009"/>
    <w:rsid w:val="0074743D"/>
    <w:rsid w:val="00747528"/>
    <w:rsid w:val="0075002C"/>
    <w:rsid w:val="0075023F"/>
    <w:rsid w:val="007503B8"/>
    <w:rsid w:val="007503CD"/>
    <w:rsid w:val="007504F4"/>
    <w:rsid w:val="0075050F"/>
    <w:rsid w:val="007507B9"/>
    <w:rsid w:val="0075083E"/>
    <w:rsid w:val="00750964"/>
    <w:rsid w:val="007509BA"/>
    <w:rsid w:val="00750E56"/>
    <w:rsid w:val="00751057"/>
    <w:rsid w:val="00751127"/>
    <w:rsid w:val="00751432"/>
    <w:rsid w:val="00751777"/>
    <w:rsid w:val="00751F67"/>
    <w:rsid w:val="00752046"/>
    <w:rsid w:val="00752296"/>
    <w:rsid w:val="00752A69"/>
    <w:rsid w:val="00752BFB"/>
    <w:rsid w:val="00752DDB"/>
    <w:rsid w:val="00752E18"/>
    <w:rsid w:val="00752ECE"/>
    <w:rsid w:val="00752F42"/>
    <w:rsid w:val="00753F52"/>
    <w:rsid w:val="007540CC"/>
    <w:rsid w:val="0075469D"/>
    <w:rsid w:val="00754746"/>
    <w:rsid w:val="00754A18"/>
    <w:rsid w:val="00754C44"/>
    <w:rsid w:val="00754F46"/>
    <w:rsid w:val="007556EF"/>
    <w:rsid w:val="0075599C"/>
    <w:rsid w:val="00755D01"/>
    <w:rsid w:val="00755D3C"/>
    <w:rsid w:val="00756158"/>
    <w:rsid w:val="00756216"/>
    <w:rsid w:val="0075645F"/>
    <w:rsid w:val="007564CC"/>
    <w:rsid w:val="0075680C"/>
    <w:rsid w:val="00756A31"/>
    <w:rsid w:val="00756C6B"/>
    <w:rsid w:val="00756C9A"/>
    <w:rsid w:val="00756E55"/>
    <w:rsid w:val="007571F2"/>
    <w:rsid w:val="00757243"/>
    <w:rsid w:val="00757255"/>
    <w:rsid w:val="00757496"/>
    <w:rsid w:val="007574CA"/>
    <w:rsid w:val="00757A07"/>
    <w:rsid w:val="00757A29"/>
    <w:rsid w:val="00757AE0"/>
    <w:rsid w:val="00757FE3"/>
    <w:rsid w:val="00760162"/>
    <w:rsid w:val="0076021A"/>
    <w:rsid w:val="00760582"/>
    <w:rsid w:val="00760E1A"/>
    <w:rsid w:val="00760F2C"/>
    <w:rsid w:val="00761494"/>
    <w:rsid w:val="00761754"/>
    <w:rsid w:val="0076177E"/>
    <w:rsid w:val="00761B13"/>
    <w:rsid w:val="00761F73"/>
    <w:rsid w:val="00762066"/>
    <w:rsid w:val="007628B2"/>
    <w:rsid w:val="00762F71"/>
    <w:rsid w:val="007638D3"/>
    <w:rsid w:val="00763990"/>
    <w:rsid w:val="00763B75"/>
    <w:rsid w:val="00763F54"/>
    <w:rsid w:val="00764554"/>
    <w:rsid w:val="00764665"/>
    <w:rsid w:val="00764B70"/>
    <w:rsid w:val="00764C2E"/>
    <w:rsid w:val="00764CA2"/>
    <w:rsid w:val="00764E25"/>
    <w:rsid w:val="00764EB1"/>
    <w:rsid w:val="0076502C"/>
    <w:rsid w:val="00765583"/>
    <w:rsid w:val="007656E2"/>
    <w:rsid w:val="00765859"/>
    <w:rsid w:val="00765A2F"/>
    <w:rsid w:val="00765BFB"/>
    <w:rsid w:val="007661F5"/>
    <w:rsid w:val="00766560"/>
    <w:rsid w:val="007665D2"/>
    <w:rsid w:val="007665F5"/>
    <w:rsid w:val="0076673A"/>
    <w:rsid w:val="007669B6"/>
    <w:rsid w:val="00767408"/>
    <w:rsid w:val="00767439"/>
    <w:rsid w:val="00767BA8"/>
    <w:rsid w:val="00770043"/>
    <w:rsid w:val="007706DE"/>
    <w:rsid w:val="007707B9"/>
    <w:rsid w:val="00770A8D"/>
    <w:rsid w:val="00770DBA"/>
    <w:rsid w:val="00770DC7"/>
    <w:rsid w:val="007712C2"/>
    <w:rsid w:val="007713B1"/>
    <w:rsid w:val="0077186C"/>
    <w:rsid w:val="007719C0"/>
    <w:rsid w:val="00771C11"/>
    <w:rsid w:val="00771F19"/>
    <w:rsid w:val="00772317"/>
    <w:rsid w:val="007726D8"/>
    <w:rsid w:val="00772721"/>
    <w:rsid w:val="0077281B"/>
    <w:rsid w:val="00772B83"/>
    <w:rsid w:val="00772C9B"/>
    <w:rsid w:val="00772E0B"/>
    <w:rsid w:val="0077371A"/>
    <w:rsid w:val="00773A5A"/>
    <w:rsid w:val="00773B42"/>
    <w:rsid w:val="00774F8B"/>
    <w:rsid w:val="00775203"/>
    <w:rsid w:val="00775600"/>
    <w:rsid w:val="00775A4B"/>
    <w:rsid w:val="00775C09"/>
    <w:rsid w:val="00775D95"/>
    <w:rsid w:val="00775FBF"/>
    <w:rsid w:val="0077642D"/>
    <w:rsid w:val="00776BB5"/>
    <w:rsid w:val="00777732"/>
    <w:rsid w:val="007778EF"/>
    <w:rsid w:val="00777AB3"/>
    <w:rsid w:val="00777EF2"/>
    <w:rsid w:val="0078012F"/>
    <w:rsid w:val="007804CB"/>
    <w:rsid w:val="0078070A"/>
    <w:rsid w:val="00780E43"/>
    <w:rsid w:val="0078144C"/>
    <w:rsid w:val="007814E3"/>
    <w:rsid w:val="007815CF"/>
    <w:rsid w:val="00781B6C"/>
    <w:rsid w:val="007822D0"/>
    <w:rsid w:val="00782603"/>
    <w:rsid w:val="00782652"/>
    <w:rsid w:val="00782A27"/>
    <w:rsid w:val="00782A83"/>
    <w:rsid w:val="00782FE7"/>
    <w:rsid w:val="0078338C"/>
    <w:rsid w:val="007833CF"/>
    <w:rsid w:val="00783660"/>
    <w:rsid w:val="007839ED"/>
    <w:rsid w:val="00783AB3"/>
    <w:rsid w:val="00783FC3"/>
    <w:rsid w:val="007841E5"/>
    <w:rsid w:val="00784259"/>
    <w:rsid w:val="00784C38"/>
    <w:rsid w:val="00784D41"/>
    <w:rsid w:val="00784E92"/>
    <w:rsid w:val="00784EA8"/>
    <w:rsid w:val="007850CE"/>
    <w:rsid w:val="00785238"/>
    <w:rsid w:val="00785CB0"/>
    <w:rsid w:val="007865EE"/>
    <w:rsid w:val="00786794"/>
    <w:rsid w:val="00786841"/>
    <w:rsid w:val="007869E2"/>
    <w:rsid w:val="00786B07"/>
    <w:rsid w:val="00786E57"/>
    <w:rsid w:val="007870F9"/>
    <w:rsid w:val="007872E0"/>
    <w:rsid w:val="0078760F"/>
    <w:rsid w:val="00787764"/>
    <w:rsid w:val="00787824"/>
    <w:rsid w:val="00787BBD"/>
    <w:rsid w:val="00787EB6"/>
    <w:rsid w:val="007900A2"/>
    <w:rsid w:val="00790235"/>
    <w:rsid w:val="007907F6"/>
    <w:rsid w:val="007908D9"/>
    <w:rsid w:val="007910EC"/>
    <w:rsid w:val="007911DD"/>
    <w:rsid w:val="0079186F"/>
    <w:rsid w:val="00791BF4"/>
    <w:rsid w:val="00791D48"/>
    <w:rsid w:val="00791E48"/>
    <w:rsid w:val="00792217"/>
    <w:rsid w:val="0079240A"/>
    <w:rsid w:val="007928F8"/>
    <w:rsid w:val="00792F76"/>
    <w:rsid w:val="0079336E"/>
    <w:rsid w:val="00793642"/>
    <w:rsid w:val="00793C97"/>
    <w:rsid w:val="00793C9F"/>
    <w:rsid w:val="00793FA2"/>
    <w:rsid w:val="007940C8"/>
    <w:rsid w:val="0079411E"/>
    <w:rsid w:val="00795304"/>
    <w:rsid w:val="00795391"/>
    <w:rsid w:val="00795671"/>
    <w:rsid w:val="00795682"/>
    <w:rsid w:val="00795E98"/>
    <w:rsid w:val="00796011"/>
    <w:rsid w:val="0079674C"/>
    <w:rsid w:val="00797038"/>
    <w:rsid w:val="0079717A"/>
    <w:rsid w:val="007974E5"/>
    <w:rsid w:val="0079795C"/>
    <w:rsid w:val="007979B7"/>
    <w:rsid w:val="007A01D9"/>
    <w:rsid w:val="007A0374"/>
    <w:rsid w:val="007A03A5"/>
    <w:rsid w:val="007A0582"/>
    <w:rsid w:val="007A07C8"/>
    <w:rsid w:val="007A110F"/>
    <w:rsid w:val="007A1258"/>
    <w:rsid w:val="007A144E"/>
    <w:rsid w:val="007A1BB7"/>
    <w:rsid w:val="007A2044"/>
    <w:rsid w:val="007A278E"/>
    <w:rsid w:val="007A2901"/>
    <w:rsid w:val="007A2DA2"/>
    <w:rsid w:val="007A2F3E"/>
    <w:rsid w:val="007A3064"/>
    <w:rsid w:val="007A3119"/>
    <w:rsid w:val="007A34D9"/>
    <w:rsid w:val="007A37C7"/>
    <w:rsid w:val="007A3858"/>
    <w:rsid w:val="007A3B4D"/>
    <w:rsid w:val="007A3C35"/>
    <w:rsid w:val="007A3C55"/>
    <w:rsid w:val="007A3CB4"/>
    <w:rsid w:val="007A42E7"/>
    <w:rsid w:val="007A4439"/>
    <w:rsid w:val="007A4450"/>
    <w:rsid w:val="007A4804"/>
    <w:rsid w:val="007A4B56"/>
    <w:rsid w:val="007A4FE8"/>
    <w:rsid w:val="007A577E"/>
    <w:rsid w:val="007A57A7"/>
    <w:rsid w:val="007A57D2"/>
    <w:rsid w:val="007A597D"/>
    <w:rsid w:val="007A5B6A"/>
    <w:rsid w:val="007A5D3E"/>
    <w:rsid w:val="007A5FCE"/>
    <w:rsid w:val="007A60BD"/>
    <w:rsid w:val="007A6477"/>
    <w:rsid w:val="007A68EC"/>
    <w:rsid w:val="007A69C3"/>
    <w:rsid w:val="007A6DAB"/>
    <w:rsid w:val="007A6FE4"/>
    <w:rsid w:val="007A70CC"/>
    <w:rsid w:val="007A7ADB"/>
    <w:rsid w:val="007A7EAA"/>
    <w:rsid w:val="007A7F7E"/>
    <w:rsid w:val="007B0914"/>
    <w:rsid w:val="007B0A4A"/>
    <w:rsid w:val="007B0BAA"/>
    <w:rsid w:val="007B0F25"/>
    <w:rsid w:val="007B11D2"/>
    <w:rsid w:val="007B11FB"/>
    <w:rsid w:val="007B1472"/>
    <w:rsid w:val="007B1939"/>
    <w:rsid w:val="007B1C7D"/>
    <w:rsid w:val="007B1F17"/>
    <w:rsid w:val="007B1F73"/>
    <w:rsid w:val="007B2173"/>
    <w:rsid w:val="007B218C"/>
    <w:rsid w:val="007B220D"/>
    <w:rsid w:val="007B2293"/>
    <w:rsid w:val="007B2737"/>
    <w:rsid w:val="007B280F"/>
    <w:rsid w:val="007B2D46"/>
    <w:rsid w:val="007B2F73"/>
    <w:rsid w:val="007B3002"/>
    <w:rsid w:val="007B3321"/>
    <w:rsid w:val="007B360F"/>
    <w:rsid w:val="007B373D"/>
    <w:rsid w:val="007B3847"/>
    <w:rsid w:val="007B39BD"/>
    <w:rsid w:val="007B3B4C"/>
    <w:rsid w:val="007B3E19"/>
    <w:rsid w:val="007B4016"/>
    <w:rsid w:val="007B47B1"/>
    <w:rsid w:val="007B4F0D"/>
    <w:rsid w:val="007B5221"/>
    <w:rsid w:val="007B58E2"/>
    <w:rsid w:val="007B5D75"/>
    <w:rsid w:val="007B5E9F"/>
    <w:rsid w:val="007B5FF0"/>
    <w:rsid w:val="007B61A3"/>
    <w:rsid w:val="007B6479"/>
    <w:rsid w:val="007B68AF"/>
    <w:rsid w:val="007B6A35"/>
    <w:rsid w:val="007B71B0"/>
    <w:rsid w:val="007B71FE"/>
    <w:rsid w:val="007B7239"/>
    <w:rsid w:val="007B76B6"/>
    <w:rsid w:val="007B798F"/>
    <w:rsid w:val="007B79D7"/>
    <w:rsid w:val="007B7AAB"/>
    <w:rsid w:val="007B7B1F"/>
    <w:rsid w:val="007C0254"/>
    <w:rsid w:val="007C08AD"/>
    <w:rsid w:val="007C098C"/>
    <w:rsid w:val="007C0CFF"/>
    <w:rsid w:val="007C11D1"/>
    <w:rsid w:val="007C1201"/>
    <w:rsid w:val="007C1665"/>
    <w:rsid w:val="007C18B1"/>
    <w:rsid w:val="007C1C5E"/>
    <w:rsid w:val="007C1D18"/>
    <w:rsid w:val="007C1D44"/>
    <w:rsid w:val="007C1E53"/>
    <w:rsid w:val="007C2E4C"/>
    <w:rsid w:val="007C2FA6"/>
    <w:rsid w:val="007C3069"/>
    <w:rsid w:val="007C320D"/>
    <w:rsid w:val="007C329A"/>
    <w:rsid w:val="007C3469"/>
    <w:rsid w:val="007C3761"/>
    <w:rsid w:val="007C393B"/>
    <w:rsid w:val="007C3A06"/>
    <w:rsid w:val="007C3A20"/>
    <w:rsid w:val="007C3A32"/>
    <w:rsid w:val="007C3B5F"/>
    <w:rsid w:val="007C3B72"/>
    <w:rsid w:val="007C3CCC"/>
    <w:rsid w:val="007C45F4"/>
    <w:rsid w:val="007C479D"/>
    <w:rsid w:val="007C4E32"/>
    <w:rsid w:val="007C5086"/>
    <w:rsid w:val="007C590F"/>
    <w:rsid w:val="007C5AD7"/>
    <w:rsid w:val="007C5B39"/>
    <w:rsid w:val="007C5C15"/>
    <w:rsid w:val="007C5CEA"/>
    <w:rsid w:val="007C5EC3"/>
    <w:rsid w:val="007C6374"/>
    <w:rsid w:val="007C6678"/>
    <w:rsid w:val="007C6770"/>
    <w:rsid w:val="007C68A1"/>
    <w:rsid w:val="007C6BB3"/>
    <w:rsid w:val="007C6D8D"/>
    <w:rsid w:val="007C6F98"/>
    <w:rsid w:val="007C7296"/>
    <w:rsid w:val="007C7498"/>
    <w:rsid w:val="007C75C9"/>
    <w:rsid w:val="007C78BC"/>
    <w:rsid w:val="007C7E4D"/>
    <w:rsid w:val="007D0BF6"/>
    <w:rsid w:val="007D0CFB"/>
    <w:rsid w:val="007D0ECA"/>
    <w:rsid w:val="007D13E1"/>
    <w:rsid w:val="007D1A8B"/>
    <w:rsid w:val="007D2233"/>
    <w:rsid w:val="007D2286"/>
    <w:rsid w:val="007D237E"/>
    <w:rsid w:val="007D290F"/>
    <w:rsid w:val="007D2979"/>
    <w:rsid w:val="007D2A68"/>
    <w:rsid w:val="007D2AA2"/>
    <w:rsid w:val="007D308D"/>
    <w:rsid w:val="007D331A"/>
    <w:rsid w:val="007D362C"/>
    <w:rsid w:val="007D367C"/>
    <w:rsid w:val="007D3B12"/>
    <w:rsid w:val="007D4289"/>
    <w:rsid w:val="007D4865"/>
    <w:rsid w:val="007D4887"/>
    <w:rsid w:val="007D4BB4"/>
    <w:rsid w:val="007D4E25"/>
    <w:rsid w:val="007D4E73"/>
    <w:rsid w:val="007D4EFD"/>
    <w:rsid w:val="007D50D1"/>
    <w:rsid w:val="007D50F0"/>
    <w:rsid w:val="007D51F8"/>
    <w:rsid w:val="007D5386"/>
    <w:rsid w:val="007D552F"/>
    <w:rsid w:val="007D57D7"/>
    <w:rsid w:val="007D5AD9"/>
    <w:rsid w:val="007D5C47"/>
    <w:rsid w:val="007D5FAC"/>
    <w:rsid w:val="007D5FD0"/>
    <w:rsid w:val="007D600F"/>
    <w:rsid w:val="007D6051"/>
    <w:rsid w:val="007D60EF"/>
    <w:rsid w:val="007D628E"/>
    <w:rsid w:val="007D63DD"/>
    <w:rsid w:val="007D6A8C"/>
    <w:rsid w:val="007D6DD0"/>
    <w:rsid w:val="007D6F60"/>
    <w:rsid w:val="007D701C"/>
    <w:rsid w:val="007D7C58"/>
    <w:rsid w:val="007E02AB"/>
    <w:rsid w:val="007E0B88"/>
    <w:rsid w:val="007E0C9A"/>
    <w:rsid w:val="007E0CFF"/>
    <w:rsid w:val="007E0DED"/>
    <w:rsid w:val="007E120D"/>
    <w:rsid w:val="007E1293"/>
    <w:rsid w:val="007E1987"/>
    <w:rsid w:val="007E1B9B"/>
    <w:rsid w:val="007E1BB1"/>
    <w:rsid w:val="007E1E53"/>
    <w:rsid w:val="007E1F13"/>
    <w:rsid w:val="007E2714"/>
    <w:rsid w:val="007E2F64"/>
    <w:rsid w:val="007E3042"/>
    <w:rsid w:val="007E3B1D"/>
    <w:rsid w:val="007E42A7"/>
    <w:rsid w:val="007E44D4"/>
    <w:rsid w:val="007E477E"/>
    <w:rsid w:val="007E482D"/>
    <w:rsid w:val="007E49DA"/>
    <w:rsid w:val="007E4FC8"/>
    <w:rsid w:val="007E527B"/>
    <w:rsid w:val="007E52A6"/>
    <w:rsid w:val="007E57B1"/>
    <w:rsid w:val="007E58C5"/>
    <w:rsid w:val="007E5A00"/>
    <w:rsid w:val="007E5AEE"/>
    <w:rsid w:val="007E5B9D"/>
    <w:rsid w:val="007E5CED"/>
    <w:rsid w:val="007E5ED1"/>
    <w:rsid w:val="007E60B4"/>
    <w:rsid w:val="007E61B1"/>
    <w:rsid w:val="007E61E3"/>
    <w:rsid w:val="007E6447"/>
    <w:rsid w:val="007E665C"/>
    <w:rsid w:val="007E6725"/>
    <w:rsid w:val="007E6D1C"/>
    <w:rsid w:val="007E6FA5"/>
    <w:rsid w:val="007E7322"/>
    <w:rsid w:val="007E7396"/>
    <w:rsid w:val="007E7465"/>
    <w:rsid w:val="007E77DD"/>
    <w:rsid w:val="007E7D24"/>
    <w:rsid w:val="007E7E17"/>
    <w:rsid w:val="007E7FD2"/>
    <w:rsid w:val="007F01C0"/>
    <w:rsid w:val="007F01E5"/>
    <w:rsid w:val="007F04A3"/>
    <w:rsid w:val="007F0509"/>
    <w:rsid w:val="007F063D"/>
    <w:rsid w:val="007F0775"/>
    <w:rsid w:val="007F0927"/>
    <w:rsid w:val="007F0A49"/>
    <w:rsid w:val="007F1108"/>
    <w:rsid w:val="007F1146"/>
    <w:rsid w:val="007F1217"/>
    <w:rsid w:val="007F129E"/>
    <w:rsid w:val="007F17A5"/>
    <w:rsid w:val="007F1CFE"/>
    <w:rsid w:val="007F1FF3"/>
    <w:rsid w:val="007F200A"/>
    <w:rsid w:val="007F203A"/>
    <w:rsid w:val="007F206D"/>
    <w:rsid w:val="007F22D2"/>
    <w:rsid w:val="007F23FD"/>
    <w:rsid w:val="007F247B"/>
    <w:rsid w:val="007F247E"/>
    <w:rsid w:val="007F2B86"/>
    <w:rsid w:val="007F2D65"/>
    <w:rsid w:val="007F2DA6"/>
    <w:rsid w:val="007F326D"/>
    <w:rsid w:val="007F34FE"/>
    <w:rsid w:val="007F355D"/>
    <w:rsid w:val="007F3647"/>
    <w:rsid w:val="007F36C2"/>
    <w:rsid w:val="007F3937"/>
    <w:rsid w:val="007F3BA9"/>
    <w:rsid w:val="007F3C11"/>
    <w:rsid w:val="007F3DB8"/>
    <w:rsid w:val="007F4133"/>
    <w:rsid w:val="007F446E"/>
    <w:rsid w:val="007F4471"/>
    <w:rsid w:val="007F4636"/>
    <w:rsid w:val="007F4694"/>
    <w:rsid w:val="007F479B"/>
    <w:rsid w:val="007F4ADA"/>
    <w:rsid w:val="007F5282"/>
    <w:rsid w:val="007F5320"/>
    <w:rsid w:val="007F567E"/>
    <w:rsid w:val="007F5A86"/>
    <w:rsid w:val="007F5AC7"/>
    <w:rsid w:val="007F5C2F"/>
    <w:rsid w:val="007F63C9"/>
    <w:rsid w:val="007F6414"/>
    <w:rsid w:val="007F6639"/>
    <w:rsid w:val="007F67B0"/>
    <w:rsid w:val="007F6964"/>
    <w:rsid w:val="007F6A29"/>
    <w:rsid w:val="007F6F62"/>
    <w:rsid w:val="007F7253"/>
    <w:rsid w:val="007F73A6"/>
    <w:rsid w:val="007F7663"/>
    <w:rsid w:val="007F7960"/>
    <w:rsid w:val="007F7A28"/>
    <w:rsid w:val="007F7F53"/>
    <w:rsid w:val="00800218"/>
    <w:rsid w:val="0080030A"/>
    <w:rsid w:val="008003C4"/>
    <w:rsid w:val="00800425"/>
    <w:rsid w:val="0080095C"/>
    <w:rsid w:val="00800AD5"/>
    <w:rsid w:val="00800B0A"/>
    <w:rsid w:val="00800B24"/>
    <w:rsid w:val="00800F55"/>
    <w:rsid w:val="008010EF"/>
    <w:rsid w:val="00801124"/>
    <w:rsid w:val="008012F5"/>
    <w:rsid w:val="008017DE"/>
    <w:rsid w:val="008017EA"/>
    <w:rsid w:val="00801CBC"/>
    <w:rsid w:val="00801D81"/>
    <w:rsid w:val="0080233C"/>
    <w:rsid w:val="00802364"/>
    <w:rsid w:val="00802C1C"/>
    <w:rsid w:val="00803452"/>
    <w:rsid w:val="008035E1"/>
    <w:rsid w:val="008037A1"/>
    <w:rsid w:val="00803AE6"/>
    <w:rsid w:val="00803B32"/>
    <w:rsid w:val="008046BD"/>
    <w:rsid w:val="00804774"/>
    <w:rsid w:val="00804944"/>
    <w:rsid w:val="0080547F"/>
    <w:rsid w:val="008057CB"/>
    <w:rsid w:val="008058C5"/>
    <w:rsid w:val="008060E7"/>
    <w:rsid w:val="008065A6"/>
    <w:rsid w:val="008065E2"/>
    <w:rsid w:val="00806886"/>
    <w:rsid w:val="00806F74"/>
    <w:rsid w:val="00807073"/>
    <w:rsid w:val="0080753B"/>
    <w:rsid w:val="00807641"/>
    <w:rsid w:val="008076DB"/>
    <w:rsid w:val="00807C75"/>
    <w:rsid w:val="00807CF2"/>
    <w:rsid w:val="008102CC"/>
    <w:rsid w:val="00810400"/>
    <w:rsid w:val="00810658"/>
    <w:rsid w:val="008107A2"/>
    <w:rsid w:val="008108AB"/>
    <w:rsid w:val="00810B4C"/>
    <w:rsid w:val="00810F03"/>
    <w:rsid w:val="008112F7"/>
    <w:rsid w:val="0081151D"/>
    <w:rsid w:val="0081183C"/>
    <w:rsid w:val="00811D26"/>
    <w:rsid w:val="00811FCD"/>
    <w:rsid w:val="008121C7"/>
    <w:rsid w:val="008125AC"/>
    <w:rsid w:val="008127F5"/>
    <w:rsid w:val="00812802"/>
    <w:rsid w:val="00812A77"/>
    <w:rsid w:val="00812A91"/>
    <w:rsid w:val="00812BD1"/>
    <w:rsid w:val="008132D0"/>
    <w:rsid w:val="008133A8"/>
    <w:rsid w:val="0081366A"/>
    <w:rsid w:val="0081396C"/>
    <w:rsid w:val="00813AED"/>
    <w:rsid w:val="00813B27"/>
    <w:rsid w:val="00813DD4"/>
    <w:rsid w:val="00813F98"/>
    <w:rsid w:val="00814317"/>
    <w:rsid w:val="008149D9"/>
    <w:rsid w:val="00814ACA"/>
    <w:rsid w:val="00814B3E"/>
    <w:rsid w:val="00814D85"/>
    <w:rsid w:val="00814DF8"/>
    <w:rsid w:val="00814E27"/>
    <w:rsid w:val="00814ED4"/>
    <w:rsid w:val="00814F00"/>
    <w:rsid w:val="00815654"/>
    <w:rsid w:val="00815981"/>
    <w:rsid w:val="00815A2A"/>
    <w:rsid w:val="00815B05"/>
    <w:rsid w:val="00815C40"/>
    <w:rsid w:val="008165C6"/>
    <w:rsid w:val="008166E0"/>
    <w:rsid w:val="00816A5E"/>
    <w:rsid w:val="00816A7C"/>
    <w:rsid w:val="00817198"/>
    <w:rsid w:val="008176A1"/>
    <w:rsid w:val="008176F7"/>
    <w:rsid w:val="00817700"/>
    <w:rsid w:val="00817F44"/>
    <w:rsid w:val="00817F8C"/>
    <w:rsid w:val="00820DBC"/>
    <w:rsid w:val="00820E22"/>
    <w:rsid w:val="0082108E"/>
    <w:rsid w:val="008211CC"/>
    <w:rsid w:val="0082127E"/>
    <w:rsid w:val="00821A1F"/>
    <w:rsid w:val="00821BB5"/>
    <w:rsid w:val="00821F75"/>
    <w:rsid w:val="008221DD"/>
    <w:rsid w:val="008224C3"/>
    <w:rsid w:val="00822736"/>
    <w:rsid w:val="00822793"/>
    <w:rsid w:val="0082282D"/>
    <w:rsid w:val="0082335B"/>
    <w:rsid w:val="008233FB"/>
    <w:rsid w:val="00823A4C"/>
    <w:rsid w:val="00823E25"/>
    <w:rsid w:val="00823EF8"/>
    <w:rsid w:val="00823F8C"/>
    <w:rsid w:val="0082418D"/>
    <w:rsid w:val="008241A2"/>
    <w:rsid w:val="008248AD"/>
    <w:rsid w:val="00824CE0"/>
    <w:rsid w:val="00824FCE"/>
    <w:rsid w:val="00825BC1"/>
    <w:rsid w:val="00826304"/>
    <w:rsid w:val="008265AF"/>
    <w:rsid w:val="00826785"/>
    <w:rsid w:val="00826B45"/>
    <w:rsid w:val="00826C92"/>
    <w:rsid w:val="0082728D"/>
    <w:rsid w:val="008272AA"/>
    <w:rsid w:val="00827605"/>
    <w:rsid w:val="0082785B"/>
    <w:rsid w:val="00827A34"/>
    <w:rsid w:val="00827B10"/>
    <w:rsid w:val="00827CD8"/>
    <w:rsid w:val="00830519"/>
    <w:rsid w:val="0083057C"/>
    <w:rsid w:val="00830D8A"/>
    <w:rsid w:val="00831207"/>
    <w:rsid w:val="008313E6"/>
    <w:rsid w:val="0083154B"/>
    <w:rsid w:val="00831C72"/>
    <w:rsid w:val="00831DFC"/>
    <w:rsid w:val="00831E5A"/>
    <w:rsid w:val="00831F54"/>
    <w:rsid w:val="00832121"/>
    <w:rsid w:val="00832138"/>
    <w:rsid w:val="00832284"/>
    <w:rsid w:val="008322BB"/>
    <w:rsid w:val="0083254F"/>
    <w:rsid w:val="008325E9"/>
    <w:rsid w:val="008326A5"/>
    <w:rsid w:val="008328CE"/>
    <w:rsid w:val="0083296C"/>
    <w:rsid w:val="00832E88"/>
    <w:rsid w:val="0083304A"/>
    <w:rsid w:val="00833324"/>
    <w:rsid w:val="0083333B"/>
    <w:rsid w:val="00834138"/>
    <w:rsid w:val="008343D1"/>
    <w:rsid w:val="008347EB"/>
    <w:rsid w:val="00834A27"/>
    <w:rsid w:val="00835046"/>
    <w:rsid w:val="0083563E"/>
    <w:rsid w:val="0083592C"/>
    <w:rsid w:val="0083598D"/>
    <w:rsid w:val="00835BA4"/>
    <w:rsid w:val="00835CEA"/>
    <w:rsid w:val="00835D95"/>
    <w:rsid w:val="00836139"/>
    <w:rsid w:val="0083613F"/>
    <w:rsid w:val="0083626F"/>
    <w:rsid w:val="008367D1"/>
    <w:rsid w:val="00837AC9"/>
    <w:rsid w:val="00837C61"/>
    <w:rsid w:val="0084096F"/>
    <w:rsid w:val="00840D0E"/>
    <w:rsid w:val="00841429"/>
    <w:rsid w:val="00841BFB"/>
    <w:rsid w:val="00841DE7"/>
    <w:rsid w:val="0084276E"/>
    <w:rsid w:val="00842C70"/>
    <w:rsid w:val="00842D05"/>
    <w:rsid w:val="00842E1C"/>
    <w:rsid w:val="00843010"/>
    <w:rsid w:val="008432BF"/>
    <w:rsid w:val="00843C06"/>
    <w:rsid w:val="00843DE2"/>
    <w:rsid w:val="00844338"/>
    <w:rsid w:val="00844342"/>
    <w:rsid w:val="008444E6"/>
    <w:rsid w:val="008447B7"/>
    <w:rsid w:val="00844D49"/>
    <w:rsid w:val="00844E91"/>
    <w:rsid w:val="00845061"/>
    <w:rsid w:val="00845451"/>
    <w:rsid w:val="008454A6"/>
    <w:rsid w:val="0084570A"/>
    <w:rsid w:val="00845A7B"/>
    <w:rsid w:val="00845B3F"/>
    <w:rsid w:val="00845D8F"/>
    <w:rsid w:val="00846485"/>
    <w:rsid w:val="008467D7"/>
    <w:rsid w:val="00846938"/>
    <w:rsid w:val="00846C1F"/>
    <w:rsid w:val="00846F49"/>
    <w:rsid w:val="00846F83"/>
    <w:rsid w:val="00847118"/>
    <w:rsid w:val="0084744C"/>
    <w:rsid w:val="00847A20"/>
    <w:rsid w:val="00847B90"/>
    <w:rsid w:val="00847F67"/>
    <w:rsid w:val="00850027"/>
    <w:rsid w:val="008500E2"/>
    <w:rsid w:val="008501B2"/>
    <w:rsid w:val="008502FA"/>
    <w:rsid w:val="00850BEA"/>
    <w:rsid w:val="00850D24"/>
    <w:rsid w:val="00851017"/>
    <w:rsid w:val="00851836"/>
    <w:rsid w:val="008518E6"/>
    <w:rsid w:val="0085192B"/>
    <w:rsid w:val="00851BE6"/>
    <w:rsid w:val="00851BEC"/>
    <w:rsid w:val="00851CDD"/>
    <w:rsid w:val="00852248"/>
    <w:rsid w:val="008523A0"/>
    <w:rsid w:val="008523F3"/>
    <w:rsid w:val="00852832"/>
    <w:rsid w:val="0085296E"/>
    <w:rsid w:val="00852C5F"/>
    <w:rsid w:val="0085345B"/>
    <w:rsid w:val="00853767"/>
    <w:rsid w:val="00853792"/>
    <w:rsid w:val="008537A2"/>
    <w:rsid w:val="008539A8"/>
    <w:rsid w:val="00853C5A"/>
    <w:rsid w:val="00853CF0"/>
    <w:rsid w:val="00853DB8"/>
    <w:rsid w:val="00853FC1"/>
    <w:rsid w:val="0085401C"/>
    <w:rsid w:val="008545F6"/>
    <w:rsid w:val="008547DB"/>
    <w:rsid w:val="00854832"/>
    <w:rsid w:val="00854BCF"/>
    <w:rsid w:val="00855123"/>
    <w:rsid w:val="0085563F"/>
    <w:rsid w:val="00855C84"/>
    <w:rsid w:val="00855ED4"/>
    <w:rsid w:val="00856710"/>
    <w:rsid w:val="00856950"/>
    <w:rsid w:val="00857320"/>
    <w:rsid w:val="0085739F"/>
    <w:rsid w:val="0085756A"/>
    <w:rsid w:val="0085790D"/>
    <w:rsid w:val="00857A59"/>
    <w:rsid w:val="00857A83"/>
    <w:rsid w:val="00857D5B"/>
    <w:rsid w:val="00857E4B"/>
    <w:rsid w:val="00860411"/>
    <w:rsid w:val="0086072D"/>
    <w:rsid w:val="008608C4"/>
    <w:rsid w:val="00860A8E"/>
    <w:rsid w:val="008610D9"/>
    <w:rsid w:val="00861397"/>
    <w:rsid w:val="00861652"/>
    <w:rsid w:val="008616DD"/>
    <w:rsid w:val="008617E4"/>
    <w:rsid w:val="0086237A"/>
    <w:rsid w:val="00862AED"/>
    <w:rsid w:val="00863206"/>
    <w:rsid w:val="00863727"/>
    <w:rsid w:val="00863A03"/>
    <w:rsid w:val="00863AB9"/>
    <w:rsid w:val="00863AD6"/>
    <w:rsid w:val="00863F05"/>
    <w:rsid w:val="00863F2B"/>
    <w:rsid w:val="00863FB8"/>
    <w:rsid w:val="00864137"/>
    <w:rsid w:val="008643E9"/>
    <w:rsid w:val="0086444C"/>
    <w:rsid w:val="008647C3"/>
    <w:rsid w:val="00864A9A"/>
    <w:rsid w:val="00864D1B"/>
    <w:rsid w:val="00865010"/>
    <w:rsid w:val="008651F9"/>
    <w:rsid w:val="008656E0"/>
    <w:rsid w:val="008656E5"/>
    <w:rsid w:val="008657A4"/>
    <w:rsid w:val="0086581B"/>
    <w:rsid w:val="008658C1"/>
    <w:rsid w:val="00865AED"/>
    <w:rsid w:val="00865BB9"/>
    <w:rsid w:val="00865C0B"/>
    <w:rsid w:val="00865DA5"/>
    <w:rsid w:val="00866181"/>
    <w:rsid w:val="00866348"/>
    <w:rsid w:val="00866526"/>
    <w:rsid w:val="008668B4"/>
    <w:rsid w:val="00866AEB"/>
    <w:rsid w:val="008671FA"/>
    <w:rsid w:val="00867214"/>
    <w:rsid w:val="00867313"/>
    <w:rsid w:val="00867428"/>
    <w:rsid w:val="00867556"/>
    <w:rsid w:val="00867A20"/>
    <w:rsid w:val="00870041"/>
    <w:rsid w:val="0087013E"/>
    <w:rsid w:val="00870889"/>
    <w:rsid w:val="00870D0C"/>
    <w:rsid w:val="00870F55"/>
    <w:rsid w:val="00871029"/>
    <w:rsid w:val="0087102C"/>
    <w:rsid w:val="0087124D"/>
    <w:rsid w:val="008713E5"/>
    <w:rsid w:val="00871646"/>
    <w:rsid w:val="00871764"/>
    <w:rsid w:val="008719AD"/>
    <w:rsid w:val="00871B4D"/>
    <w:rsid w:val="00871EAA"/>
    <w:rsid w:val="008721CC"/>
    <w:rsid w:val="008722BC"/>
    <w:rsid w:val="008724D8"/>
    <w:rsid w:val="008724D9"/>
    <w:rsid w:val="00872613"/>
    <w:rsid w:val="00872A68"/>
    <w:rsid w:val="00872D90"/>
    <w:rsid w:val="00872EB7"/>
    <w:rsid w:val="00873105"/>
    <w:rsid w:val="008731EC"/>
    <w:rsid w:val="00873592"/>
    <w:rsid w:val="00873673"/>
    <w:rsid w:val="0087381D"/>
    <w:rsid w:val="00873AF4"/>
    <w:rsid w:val="00873CA5"/>
    <w:rsid w:val="00873D42"/>
    <w:rsid w:val="00874222"/>
    <w:rsid w:val="0087478F"/>
    <w:rsid w:val="008747C5"/>
    <w:rsid w:val="00874911"/>
    <w:rsid w:val="00874DC0"/>
    <w:rsid w:val="008758E7"/>
    <w:rsid w:val="00875C35"/>
    <w:rsid w:val="00875D46"/>
    <w:rsid w:val="008760F0"/>
    <w:rsid w:val="008764D0"/>
    <w:rsid w:val="00876639"/>
    <w:rsid w:val="00876A1C"/>
    <w:rsid w:val="00876D51"/>
    <w:rsid w:val="00876F90"/>
    <w:rsid w:val="00877185"/>
    <w:rsid w:val="00877229"/>
    <w:rsid w:val="00877355"/>
    <w:rsid w:val="00877446"/>
    <w:rsid w:val="0087778F"/>
    <w:rsid w:val="0087780D"/>
    <w:rsid w:val="0087783C"/>
    <w:rsid w:val="0087790A"/>
    <w:rsid w:val="008800C9"/>
    <w:rsid w:val="00880102"/>
    <w:rsid w:val="008806F1"/>
    <w:rsid w:val="0088108B"/>
    <w:rsid w:val="0088126B"/>
    <w:rsid w:val="008813BA"/>
    <w:rsid w:val="008817C4"/>
    <w:rsid w:val="008819C1"/>
    <w:rsid w:val="00881A31"/>
    <w:rsid w:val="00881EF7"/>
    <w:rsid w:val="00882099"/>
    <w:rsid w:val="0088217E"/>
    <w:rsid w:val="00882B2B"/>
    <w:rsid w:val="00882D47"/>
    <w:rsid w:val="00882DFF"/>
    <w:rsid w:val="00882E46"/>
    <w:rsid w:val="00882F6C"/>
    <w:rsid w:val="008834C4"/>
    <w:rsid w:val="00883730"/>
    <w:rsid w:val="00883814"/>
    <w:rsid w:val="008838BA"/>
    <w:rsid w:val="00883B77"/>
    <w:rsid w:val="00883D65"/>
    <w:rsid w:val="008841EA"/>
    <w:rsid w:val="008844FC"/>
    <w:rsid w:val="008845A3"/>
    <w:rsid w:val="008848F2"/>
    <w:rsid w:val="00884DFF"/>
    <w:rsid w:val="00885489"/>
    <w:rsid w:val="008854D2"/>
    <w:rsid w:val="008856A4"/>
    <w:rsid w:val="00885828"/>
    <w:rsid w:val="00885B91"/>
    <w:rsid w:val="00885DAD"/>
    <w:rsid w:val="00886396"/>
    <w:rsid w:val="00886651"/>
    <w:rsid w:val="008867E7"/>
    <w:rsid w:val="00886802"/>
    <w:rsid w:val="00886B17"/>
    <w:rsid w:val="0088704E"/>
    <w:rsid w:val="00887193"/>
    <w:rsid w:val="008878E8"/>
    <w:rsid w:val="0088790D"/>
    <w:rsid w:val="00887B20"/>
    <w:rsid w:val="00887C81"/>
    <w:rsid w:val="00887E4F"/>
    <w:rsid w:val="00887EE9"/>
    <w:rsid w:val="00887F86"/>
    <w:rsid w:val="00890342"/>
    <w:rsid w:val="00890513"/>
    <w:rsid w:val="008906F2"/>
    <w:rsid w:val="00891063"/>
    <w:rsid w:val="008915DB"/>
    <w:rsid w:val="00891B3B"/>
    <w:rsid w:val="00891BD4"/>
    <w:rsid w:val="00891BEC"/>
    <w:rsid w:val="0089202F"/>
    <w:rsid w:val="008922AC"/>
    <w:rsid w:val="00892591"/>
    <w:rsid w:val="00892710"/>
    <w:rsid w:val="008929AC"/>
    <w:rsid w:val="00892B75"/>
    <w:rsid w:val="00892D5E"/>
    <w:rsid w:val="00892EC3"/>
    <w:rsid w:val="0089319A"/>
    <w:rsid w:val="008941D9"/>
    <w:rsid w:val="00894216"/>
    <w:rsid w:val="008943E3"/>
    <w:rsid w:val="00894602"/>
    <w:rsid w:val="00894D14"/>
    <w:rsid w:val="00894D49"/>
    <w:rsid w:val="0089511C"/>
    <w:rsid w:val="00895161"/>
    <w:rsid w:val="0089589E"/>
    <w:rsid w:val="00896225"/>
    <w:rsid w:val="008964E2"/>
    <w:rsid w:val="008964F9"/>
    <w:rsid w:val="00896E58"/>
    <w:rsid w:val="00897032"/>
    <w:rsid w:val="008973F2"/>
    <w:rsid w:val="008976E1"/>
    <w:rsid w:val="00897747"/>
    <w:rsid w:val="0089776A"/>
    <w:rsid w:val="00897C1E"/>
    <w:rsid w:val="00897D3A"/>
    <w:rsid w:val="00897D84"/>
    <w:rsid w:val="00897FD5"/>
    <w:rsid w:val="008A0044"/>
    <w:rsid w:val="008A01D6"/>
    <w:rsid w:val="008A0782"/>
    <w:rsid w:val="008A0813"/>
    <w:rsid w:val="008A0B35"/>
    <w:rsid w:val="008A0FC7"/>
    <w:rsid w:val="008A110D"/>
    <w:rsid w:val="008A1624"/>
    <w:rsid w:val="008A18AB"/>
    <w:rsid w:val="008A1C06"/>
    <w:rsid w:val="008A2009"/>
    <w:rsid w:val="008A2028"/>
    <w:rsid w:val="008A2B12"/>
    <w:rsid w:val="008A2D9E"/>
    <w:rsid w:val="008A2E09"/>
    <w:rsid w:val="008A3184"/>
    <w:rsid w:val="008A33FD"/>
    <w:rsid w:val="008A345F"/>
    <w:rsid w:val="008A39E9"/>
    <w:rsid w:val="008A3C16"/>
    <w:rsid w:val="008A4669"/>
    <w:rsid w:val="008A4961"/>
    <w:rsid w:val="008A502C"/>
    <w:rsid w:val="008A5074"/>
    <w:rsid w:val="008A50F8"/>
    <w:rsid w:val="008A52B6"/>
    <w:rsid w:val="008A582E"/>
    <w:rsid w:val="008A591A"/>
    <w:rsid w:val="008A5DD3"/>
    <w:rsid w:val="008A5E0B"/>
    <w:rsid w:val="008A5ECB"/>
    <w:rsid w:val="008A5F19"/>
    <w:rsid w:val="008A6A0E"/>
    <w:rsid w:val="008A6E3F"/>
    <w:rsid w:val="008A6EBB"/>
    <w:rsid w:val="008A71D2"/>
    <w:rsid w:val="008A7867"/>
    <w:rsid w:val="008A79B9"/>
    <w:rsid w:val="008A7A32"/>
    <w:rsid w:val="008A7A4D"/>
    <w:rsid w:val="008B0125"/>
    <w:rsid w:val="008B05C3"/>
    <w:rsid w:val="008B1105"/>
    <w:rsid w:val="008B1202"/>
    <w:rsid w:val="008B1A50"/>
    <w:rsid w:val="008B1B46"/>
    <w:rsid w:val="008B1F25"/>
    <w:rsid w:val="008B203D"/>
    <w:rsid w:val="008B28B8"/>
    <w:rsid w:val="008B2A82"/>
    <w:rsid w:val="008B2B22"/>
    <w:rsid w:val="008B3D6B"/>
    <w:rsid w:val="008B3F5E"/>
    <w:rsid w:val="008B3F92"/>
    <w:rsid w:val="008B44C8"/>
    <w:rsid w:val="008B4808"/>
    <w:rsid w:val="008B4C3F"/>
    <w:rsid w:val="008B528A"/>
    <w:rsid w:val="008B53B2"/>
    <w:rsid w:val="008B59E3"/>
    <w:rsid w:val="008B5D42"/>
    <w:rsid w:val="008B5ED9"/>
    <w:rsid w:val="008B6788"/>
    <w:rsid w:val="008B7033"/>
    <w:rsid w:val="008B70A6"/>
    <w:rsid w:val="008B70E9"/>
    <w:rsid w:val="008B748A"/>
    <w:rsid w:val="008B7819"/>
    <w:rsid w:val="008B78EC"/>
    <w:rsid w:val="008B7AD5"/>
    <w:rsid w:val="008C00C3"/>
    <w:rsid w:val="008C03FE"/>
    <w:rsid w:val="008C0832"/>
    <w:rsid w:val="008C0AF8"/>
    <w:rsid w:val="008C0FCF"/>
    <w:rsid w:val="008C1265"/>
    <w:rsid w:val="008C16FC"/>
    <w:rsid w:val="008C1E4A"/>
    <w:rsid w:val="008C1FCE"/>
    <w:rsid w:val="008C20BB"/>
    <w:rsid w:val="008C237F"/>
    <w:rsid w:val="008C27FF"/>
    <w:rsid w:val="008C3049"/>
    <w:rsid w:val="008C3340"/>
    <w:rsid w:val="008C368C"/>
    <w:rsid w:val="008C36BD"/>
    <w:rsid w:val="008C36D0"/>
    <w:rsid w:val="008C37B9"/>
    <w:rsid w:val="008C3B32"/>
    <w:rsid w:val="008C3E59"/>
    <w:rsid w:val="008C4ABE"/>
    <w:rsid w:val="008C4BB0"/>
    <w:rsid w:val="008C50C3"/>
    <w:rsid w:val="008C5962"/>
    <w:rsid w:val="008C6064"/>
    <w:rsid w:val="008C6074"/>
    <w:rsid w:val="008C6124"/>
    <w:rsid w:val="008C61EA"/>
    <w:rsid w:val="008C624F"/>
    <w:rsid w:val="008C63DF"/>
    <w:rsid w:val="008C6691"/>
    <w:rsid w:val="008C6CDD"/>
    <w:rsid w:val="008C6EF2"/>
    <w:rsid w:val="008C735D"/>
    <w:rsid w:val="008C7870"/>
    <w:rsid w:val="008C78F5"/>
    <w:rsid w:val="008C7A6A"/>
    <w:rsid w:val="008C7D07"/>
    <w:rsid w:val="008C7D2C"/>
    <w:rsid w:val="008D00CC"/>
    <w:rsid w:val="008D09CD"/>
    <w:rsid w:val="008D0BCB"/>
    <w:rsid w:val="008D0C77"/>
    <w:rsid w:val="008D11AD"/>
    <w:rsid w:val="008D1548"/>
    <w:rsid w:val="008D165A"/>
    <w:rsid w:val="008D2816"/>
    <w:rsid w:val="008D2B86"/>
    <w:rsid w:val="008D308A"/>
    <w:rsid w:val="008D31BC"/>
    <w:rsid w:val="008D3664"/>
    <w:rsid w:val="008D39B5"/>
    <w:rsid w:val="008D3A8E"/>
    <w:rsid w:val="008D3AB0"/>
    <w:rsid w:val="008D404A"/>
    <w:rsid w:val="008D41B2"/>
    <w:rsid w:val="008D4450"/>
    <w:rsid w:val="008D4534"/>
    <w:rsid w:val="008D4A5E"/>
    <w:rsid w:val="008D4AC6"/>
    <w:rsid w:val="008D4C7D"/>
    <w:rsid w:val="008D52A2"/>
    <w:rsid w:val="008D57E7"/>
    <w:rsid w:val="008D5BD5"/>
    <w:rsid w:val="008D6546"/>
    <w:rsid w:val="008D6DEB"/>
    <w:rsid w:val="008D6EAC"/>
    <w:rsid w:val="008D75B5"/>
    <w:rsid w:val="008D796D"/>
    <w:rsid w:val="008D7981"/>
    <w:rsid w:val="008D7BA5"/>
    <w:rsid w:val="008D7FA2"/>
    <w:rsid w:val="008E06A2"/>
    <w:rsid w:val="008E07D7"/>
    <w:rsid w:val="008E138A"/>
    <w:rsid w:val="008E202E"/>
    <w:rsid w:val="008E2408"/>
    <w:rsid w:val="008E2585"/>
    <w:rsid w:val="008E2614"/>
    <w:rsid w:val="008E2D8B"/>
    <w:rsid w:val="008E371C"/>
    <w:rsid w:val="008E37DD"/>
    <w:rsid w:val="008E38D2"/>
    <w:rsid w:val="008E3B46"/>
    <w:rsid w:val="008E3C06"/>
    <w:rsid w:val="008E4A9F"/>
    <w:rsid w:val="008E4D8C"/>
    <w:rsid w:val="008E583F"/>
    <w:rsid w:val="008E5857"/>
    <w:rsid w:val="008E5BE9"/>
    <w:rsid w:val="008E5D2D"/>
    <w:rsid w:val="008E5F14"/>
    <w:rsid w:val="008E5F26"/>
    <w:rsid w:val="008E5F9F"/>
    <w:rsid w:val="008E654B"/>
    <w:rsid w:val="008E6585"/>
    <w:rsid w:val="008E6BC2"/>
    <w:rsid w:val="008E728C"/>
    <w:rsid w:val="008E72A7"/>
    <w:rsid w:val="008E74F1"/>
    <w:rsid w:val="008E778F"/>
    <w:rsid w:val="008F03F7"/>
    <w:rsid w:val="008F0B3A"/>
    <w:rsid w:val="008F1142"/>
    <w:rsid w:val="008F11D1"/>
    <w:rsid w:val="008F18C9"/>
    <w:rsid w:val="008F1B2C"/>
    <w:rsid w:val="008F1F33"/>
    <w:rsid w:val="008F2193"/>
    <w:rsid w:val="008F2411"/>
    <w:rsid w:val="008F248C"/>
    <w:rsid w:val="008F2657"/>
    <w:rsid w:val="008F26CA"/>
    <w:rsid w:val="008F276B"/>
    <w:rsid w:val="008F281C"/>
    <w:rsid w:val="008F2B7D"/>
    <w:rsid w:val="008F3A3D"/>
    <w:rsid w:val="008F3CAE"/>
    <w:rsid w:val="008F40F0"/>
    <w:rsid w:val="008F427A"/>
    <w:rsid w:val="008F4B69"/>
    <w:rsid w:val="008F4D25"/>
    <w:rsid w:val="008F4EB9"/>
    <w:rsid w:val="008F4EC5"/>
    <w:rsid w:val="008F4F2B"/>
    <w:rsid w:val="008F4F69"/>
    <w:rsid w:val="008F5113"/>
    <w:rsid w:val="008F51CB"/>
    <w:rsid w:val="008F5574"/>
    <w:rsid w:val="008F5749"/>
    <w:rsid w:val="008F587B"/>
    <w:rsid w:val="008F5BB8"/>
    <w:rsid w:val="008F5E88"/>
    <w:rsid w:val="008F604B"/>
    <w:rsid w:val="008F66C0"/>
    <w:rsid w:val="008F677D"/>
    <w:rsid w:val="008F6B42"/>
    <w:rsid w:val="008F6DF4"/>
    <w:rsid w:val="008F7033"/>
    <w:rsid w:val="008F706A"/>
    <w:rsid w:val="008F714A"/>
    <w:rsid w:val="008F7CBA"/>
    <w:rsid w:val="008F7F05"/>
    <w:rsid w:val="00900452"/>
    <w:rsid w:val="0090085D"/>
    <w:rsid w:val="00900BF5"/>
    <w:rsid w:val="00900E12"/>
    <w:rsid w:val="00901015"/>
    <w:rsid w:val="009016FB"/>
    <w:rsid w:val="009018E7"/>
    <w:rsid w:val="00901A30"/>
    <w:rsid w:val="00902A19"/>
    <w:rsid w:val="00902B53"/>
    <w:rsid w:val="0090302A"/>
    <w:rsid w:val="00903170"/>
    <w:rsid w:val="009035C3"/>
    <w:rsid w:val="0090365A"/>
    <w:rsid w:val="00903C44"/>
    <w:rsid w:val="00903CAE"/>
    <w:rsid w:val="00903D49"/>
    <w:rsid w:val="009044A0"/>
    <w:rsid w:val="00904A74"/>
    <w:rsid w:val="00904A8D"/>
    <w:rsid w:val="00904FD0"/>
    <w:rsid w:val="009051A3"/>
    <w:rsid w:val="0090520F"/>
    <w:rsid w:val="0090538B"/>
    <w:rsid w:val="00905A40"/>
    <w:rsid w:val="00905D06"/>
    <w:rsid w:val="00906161"/>
    <w:rsid w:val="009068CF"/>
    <w:rsid w:val="00906C8D"/>
    <w:rsid w:val="00907194"/>
    <w:rsid w:val="0090741D"/>
    <w:rsid w:val="009074CC"/>
    <w:rsid w:val="00907BC1"/>
    <w:rsid w:val="00907C82"/>
    <w:rsid w:val="00907F07"/>
    <w:rsid w:val="00907FEC"/>
    <w:rsid w:val="00910406"/>
    <w:rsid w:val="00910775"/>
    <w:rsid w:val="0091087E"/>
    <w:rsid w:val="00910C3C"/>
    <w:rsid w:val="009110D1"/>
    <w:rsid w:val="00911572"/>
    <w:rsid w:val="009118B9"/>
    <w:rsid w:val="00911D45"/>
    <w:rsid w:val="00912006"/>
    <w:rsid w:val="00912397"/>
    <w:rsid w:val="009123C1"/>
    <w:rsid w:val="009126A4"/>
    <w:rsid w:val="009127B4"/>
    <w:rsid w:val="00912F0E"/>
    <w:rsid w:val="00913375"/>
    <w:rsid w:val="00913AE9"/>
    <w:rsid w:val="00913DF8"/>
    <w:rsid w:val="00914194"/>
    <w:rsid w:val="009143A7"/>
    <w:rsid w:val="00914C05"/>
    <w:rsid w:val="00914DC3"/>
    <w:rsid w:val="00915028"/>
    <w:rsid w:val="0091574A"/>
    <w:rsid w:val="00915793"/>
    <w:rsid w:val="00915973"/>
    <w:rsid w:val="00915C43"/>
    <w:rsid w:val="00915DF1"/>
    <w:rsid w:val="00916315"/>
    <w:rsid w:val="00916353"/>
    <w:rsid w:val="0091660D"/>
    <w:rsid w:val="009166A2"/>
    <w:rsid w:val="009166FF"/>
    <w:rsid w:val="00916807"/>
    <w:rsid w:val="00916DB5"/>
    <w:rsid w:val="00916E47"/>
    <w:rsid w:val="00916E4E"/>
    <w:rsid w:val="009177D5"/>
    <w:rsid w:val="009177F1"/>
    <w:rsid w:val="00917849"/>
    <w:rsid w:val="00917EFD"/>
    <w:rsid w:val="00917F92"/>
    <w:rsid w:val="009200F2"/>
    <w:rsid w:val="00920748"/>
    <w:rsid w:val="00920832"/>
    <w:rsid w:val="00920844"/>
    <w:rsid w:val="00920A1E"/>
    <w:rsid w:val="00920B71"/>
    <w:rsid w:val="00920D59"/>
    <w:rsid w:val="00920DD6"/>
    <w:rsid w:val="009219BA"/>
    <w:rsid w:val="00921E7B"/>
    <w:rsid w:val="00921F7F"/>
    <w:rsid w:val="0092203D"/>
    <w:rsid w:val="00922151"/>
    <w:rsid w:val="009223FD"/>
    <w:rsid w:val="009227F6"/>
    <w:rsid w:val="00923143"/>
    <w:rsid w:val="00923369"/>
    <w:rsid w:val="00923BDB"/>
    <w:rsid w:val="00923DE7"/>
    <w:rsid w:val="00923F68"/>
    <w:rsid w:val="00923F93"/>
    <w:rsid w:val="0092409B"/>
    <w:rsid w:val="009242E5"/>
    <w:rsid w:val="00924625"/>
    <w:rsid w:val="00924794"/>
    <w:rsid w:val="0092483D"/>
    <w:rsid w:val="00924A43"/>
    <w:rsid w:val="00924BB3"/>
    <w:rsid w:val="00924C74"/>
    <w:rsid w:val="00924D2A"/>
    <w:rsid w:val="00924D3D"/>
    <w:rsid w:val="00924D56"/>
    <w:rsid w:val="00924E7F"/>
    <w:rsid w:val="0092554B"/>
    <w:rsid w:val="009256AD"/>
    <w:rsid w:val="0092593B"/>
    <w:rsid w:val="00925AC0"/>
    <w:rsid w:val="00926411"/>
    <w:rsid w:val="0092641E"/>
    <w:rsid w:val="0092661C"/>
    <w:rsid w:val="00926738"/>
    <w:rsid w:val="00926742"/>
    <w:rsid w:val="00926CF1"/>
    <w:rsid w:val="009273FB"/>
    <w:rsid w:val="00927AFC"/>
    <w:rsid w:val="00927C10"/>
    <w:rsid w:val="00927CF4"/>
    <w:rsid w:val="00930142"/>
    <w:rsid w:val="009306FB"/>
    <w:rsid w:val="009309C7"/>
    <w:rsid w:val="00930FCF"/>
    <w:rsid w:val="009311CA"/>
    <w:rsid w:val="00931683"/>
    <w:rsid w:val="00931A23"/>
    <w:rsid w:val="00931A32"/>
    <w:rsid w:val="009321FF"/>
    <w:rsid w:val="0093243A"/>
    <w:rsid w:val="00932B57"/>
    <w:rsid w:val="00932DDB"/>
    <w:rsid w:val="00932EFE"/>
    <w:rsid w:val="009330DF"/>
    <w:rsid w:val="00933213"/>
    <w:rsid w:val="009333C4"/>
    <w:rsid w:val="00933644"/>
    <w:rsid w:val="0093389C"/>
    <w:rsid w:val="00933A1E"/>
    <w:rsid w:val="00933A35"/>
    <w:rsid w:val="00933B5A"/>
    <w:rsid w:val="00933CF0"/>
    <w:rsid w:val="00933D8E"/>
    <w:rsid w:val="009343D0"/>
    <w:rsid w:val="00934A24"/>
    <w:rsid w:val="00934DD0"/>
    <w:rsid w:val="0093500F"/>
    <w:rsid w:val="00935051"/>
    <w:rsid w:val="00935185"/>
    <w:rsid w:val="009351AD"/>
    <w:rsid w:val="00935C34"/>
    <w:rsid w:val="00936090"/>
    <w:rsid w:val="00936242"/>
    <w:rsid w:val="00936662"/>
    <w:rsid w:val="009367A1"/>
    <w:rsid w:val="00936953"/>
    <w:rsid w:val="00936EB7"/>
    <w:rsid w:val="0093722F"/>
    <w:rsid w:val="009373FE"/>
    <w:rsid w:val="00937B90"/>
    <w:rsid w:val="00937C12"/>
    <w:rsid w:val="00940608"/>
    <w:rsid w:val="00940B8B"/>
    <w:rsid w:val="00940EBA"/>
    <w:rsid w:val="009412EB"/>
    <w:rsid w:val="00941326"/>
    <w:rsid w:val="0094138A"/>
    <w:rsid w:val="0094164B"/>
    <w:rsid w:val="0094210B"/>
    <w:rsid w:val="009430C3"/>
    <w:rsid w:val="009433B3"/>
    <w:rsid w:val="00943866"/>
    <w:rsid w:val="00943874"/>
    <w:rsid w:val="009439F8"/>
    <w:rsid w:val="00943A2D"/>
    <w:rsid w:val="00943A8C"/>
    <w:rsid w:val="00943AE8"/>
    <w:rsid w:val="0094401D"/>
    <w:rsid w:val="00944368"/>
    <w:rsid w:val="009446AC"/>
    <w:rsid w:val="00945286"/>
    <w:rsid w:val="00945750"/>
    <w:rsid w:val="0094590B"/>
    <w:rsid w:val="00945A14"/>
    <w:rsid w:val="00945CA6"/>
    <w:rsid w:val="00946AB0"/>
    <w:rsid w:val="00946B00"/>
    <w:rsid w:val="00946D3F"/>
    <w:rsid w:val="00946F3D"/>
    <w:rsid w:val="00946F9D"/>
    <w:rsid w:val="0094749C"/>
    <w:rsid w:val="00947A81"/>
    <w:rsid w:val="00947C28"/>
    <w:rsid w:val="00947E07"/>
    <w:rsid w:val="0095029C"/>
    <w:rsid w:val="00950859"/>
    <w:rsid w:val="00950A0D"/>
    <w:rsid w:val="00950BBC"/>
    <w:rsid w:val="00950DE4"/>
    <w:rsid w:val="00950FAE"/>
    <w:rsid w:val="0095136F"/>
    <w:rsid w:val="00951620"/>
    <w:rsid w:val="00951805"/>
    <w:rsid w:val="00952019"/>
    <w:rsid w:val="0095202A"/>
    <w:rsid w:val="009523F9"/>
    <w:rsid w:val="00952700"/>
    <w:rsid w:val="00952AE2"/>
    <w:rsid w:val="00952E6F"/>
    <w:rsid w:val="00952E96"/>
    <w:rsid w:val="0095310D"/>
    <w:rsid w:val="00953185"/>
    <w:rsid w:val="00953A08"/>
    <w:rsid w:val="00953BF3"/>
    <w:rsid w:val="00953CBB"/>
    <w:rsid w:val="00953FA5"/>
    <w:rsid w:val="00954136"/>
    <w:rsid w:val="00954170"/>
    <w:rsid w:val="00954224"/>
    <w:rsid w:val="00954684"/>
    <w:rsid w:val="00954970"/>
    <w:rsid w:val="00954F94"/>
    <w:rsid w:val="00954FEF"/>
    <w:rsid w:val="009554A8"/>
    <w:rsid w:val="00955E29"/>
    <w:rsid w:val="009567BF"/>
    <w:rsid w:val="00956805"/>
    <w:rsid w:val="00956D71"/>
    <w:rsid w:val="009576FD"/>
    <w:rsid w:val="00957744"/>
    <w:rsid w:val="009577C3"/>
    <w:rsid w:val="0095781C"/>
    <w:rsid w:val="0095782C"/>
    <w:rsid w:val="00957863"/>
    <w:rsid w:val="0095791D"/>
    <w:rsid w:val="00957A80"/>
    <w:rsid w:val="00957EF5"/>
    <w:rsid w:val="00960044"/>
    <w:rsid w:val="00960583"/>
    <w:rsid w:val="0096069C"/>
    <w:rsid w:val="00960A94"/>
    <w:rsid w:val="00960C4C"/>
    <w:rsid w:val="009612A0"/>
    <w:rsid w:val="00961428"/>
    <w:rsid w:val="00961910"/>
    <w:rsid w:val="00961A65"/>
    <w:rsid w:val="00962076"/>
    <w:rsid w:val="00962336"/>
    <w:rsid w:val="00962449"/>
    <w:rsid w:val="009626AA"/>
    <w:rsid w:val="00962757"/>
    <w:rsid w:val="009627D8"/>
    <w:rsid w:val="009629B0"/>
    <w:rsid w:val="00962B5F"/>
    <w:rsid w:val="00962C8D"/>
    <w:rsid w:val="009630C5"/>
    <w:rsid w:val="009634A5"/>
    <w:rsid w:val="009639B4"/>
    <w:rsid w:val="0096469B"/>
    <w:rsid w:val="009648C5"/>
    <w:rsid w:val="00964A96"/>
    <w:rsid w:val="00964BB3"/>
    <w:rsid w:val="00964CAB"/>
    <w:rsid w:val="00965158"/>
    <w:rsid w:val="0096526D"/>
    <w:rsid w:val="00965577"/>
    <w:rsid w:val="00965993"/>
    <w:rsid w:val="009662D8"/>
    <w:rsid w:val="00966584"/>
    <w:rsid w:val="00966DA4"/>
    <w:rsid w:val="00967425"/>
    <w:rsid w:val="00967582"/>
    <w:rsid w:val="00967806"/>
    <w:rsid w:val="00967872"/>
    <w:rsid w:val="00967DE2"/>
    <w:rsid w:val="00967DEF"/>
    <w:rsid w:val="009703A1"/>
    <w:rsid w:val="0097047D"/>
    <w:rsid w:val="0097065C"/>
    <w:rsid w:val="009709A6"/>
    <w:rsid w:val="00970B93"/>
    <w:rsid w:val="00970D3A"/>
    <w:rsid w:val="00970F92"/>
    <w:rsid w:val="00971018"/>
    <w:rsid w:val="009712A0"/>
    <w:rsid w:val="0097130B"/>
    <w:rsid w:val="009715CC"/>
    <w:rsid w:val="0097163F"/>
    <w:rsid w:val="00971C4C"/>
    <w:rsid w:val="00971E0A"/>
    <w:rsid w:val="00971EAC"/>
    <w:rsid w:val="00971F58"/>
    <w:rsid w:val="009721C4"/>
    <w:rsid w:val="0097238B"/>
    <w:rsid w:val="0097241D"/>
    <w:rsid w:val="00972A35"/>
    <w:rsid w:val="00972A36"/>
    <w:rsid w:val="00972B38"/>
    <w:rsid w:val="00972CBC"/>
    <w:rsid w:val="00972D84"/>
    <w:rsid w:val="00973074"/>
    <w:rsid w:val="009731B1"/>
    <w:rsid w:val="0097338C"/>
    <w:rsid w:val="00973E0E"/>
    <w:rsid w:val="0097407B"/>
    <w:rsid w:val="009744BE"/>
    <w:rsid w:val="0097455F"/>
    <w:rsid w:val="00974A02"/>
    <w:rsid w:val="00974A77"/>
    <w:rsid w:val="00974CA2"/>
    <w:rsid w:val="00974F11"/>
    <w:rsid w:val="009755EC"/>
    <w:rsid w:val="0097570E"/>
    <w:rsid w:val="0097580C"/>
    <w:rsid w:val="00975A0B"/>
    <w:rsid w:val="00975E33"/>
    <w:rsid w:val="00976746"/>
    <w:rsid w:val="00976936"/>
    <w:rsid w:val="00976B9D"/>
    <w:rsid w:val="00977000"/>
    <w:rsid w:val="00977418"/>
    <w:rsid w:val="00977867"/>
    <w:rsid w:val="00977941"/>
    <w:rsid w:val="00977CCA"/>
    <w:rsid w:val="00977D86"/>
    <w:rsid w:val="00980298"/>
    <w:rsid w:val="00980BC8"/>
    <w:rsid w:val="00981032"/>
    <w:rsid w:val="00981118"/>
    <w:rsid w:val="00981510"/>
    <w:rsid w:val="0098175A"/>
    <w:rsid w:val="0098240A"/>
    <w:rsid w:val="00982708"/>
    <w:rsid w:val="00982F4C"/>
    <w:rsid w:val="00982F81"/>
    <w:rsid w:val="009836EE"/>
    <w:rsid w:val="00983928"/>
    <w:rsid w:val="00983ECE"/>
    <w:rsid w:val="00984582"/>
    <w:rsid w:val="009846E8"/>
    <w:rsid w:val="00984796"/>
    <w:rsid w:val="009847DC"/>
    <w:rsid w:val="00985237"/>
    <w:rsid w:val="00985564"/>
    <w:rsid w:val="00985ACC"/>
    <w:rsid w:val="00985C34"/>
    <w:rsid w:val="00985E9B"/>
    <w:rsid w:val="00985EB9"/>
    <w:rsid w:val="0098611D"/>
    <w:rsid w:val="0098684C"/>
    <w:rsid w:val="009868AB"/>
    <w:rsid w:val="00986CD2"/>
    <w:rsid w:val="009873EC"/>
    <w:rsid w:val="0098777C"/>
    <w:rsid w:val="00987918"/>
    <w:rsid w:val="00987A5A"/>
    <w:rsid w:val="0099024E"/>
    <w:rsid w:val="00990800"/>
    <w:rsid w:val="00990C3C"/>
    <w:rsid w:val="00990D72"/>
    <w:rsid w:val="00990F26"/>
    <w:rsid w:val="0099102E"/>
    <w:rsid w:val="009910F4"/>
    <w:rsid w:val="009912A5"/>
    <w:rsid w:val="009915A2"/>
    <w:rsid w:val="009915FF"/>
    <w:rsid w:val="009921C3"/>
    <w:rsid w:val="00992223"/>
    <w:rsid w:val="0099231C"/>
    <w:rsid w:val="009923D2"/>
    <w:rsid w:val="00992A9E"/>
    <w:rsid w:val="00992DAF"/>
    <w:rsid w:val="00992E56"/>
    <w:rsid w:val="009932DF"/>
    <w:rsid w:val="0099332F"/>
    <w:rsid w:val="0099351A"/>
    <w:rsid w:val="00993BA6"/>
    <w:rsid w:val="00993D14"/>
    <w:rsid w:val="009940CD"/>
    <w:rsid w:val="0099436E"/>
    <w:rsid w:val="009947EF"/>
    <w:rsid w:val="00994836"/>
    <w:rsid w:val="00994893"/>
    <w:rsid w:val="009948B2"/>
    <w:rsid w:val="00994A9C"/>
    <w:rsid w:val="00994C9F"/>
    <w:rsid w:val="00994D43"/>
    <w:rsid w:val="00994D9F"/>
    <w:rsid w:val="00994DA8"/>
    <w:rsid w:val="00994F8F"/>
    <w:rsid w:val="00994FBE"/>
    <w:rsid w:val="009953AE"/>
    <w:rsid w:val="009954BB"/>
    <w:rsid w:val="009955B5"/>
    <w:rsid w:val="00995A46"/>
    <w:rsid w:val="00995A9E"/>
    <w:rsid w:val="00995BE3"/>
    <w:rsid w:val="0099622C"/>
    <w:rsid w:val="00996E39"/>
    <w:rsid w:val="0099702B"/>
    <w:rsid w:val="0099721F"/>
    <w:rsid w:val="009973B9"/>
    <w:rsid w:val="0099745E"/>
    <w:rsid w:val="00997991"/>
    <w:rsid w:val="00997A0F"/>
    <w:rsid w:val="00997B3E"/>
    <w:rsid w:val="00997D23"/>
    <w:rsid w:val="00997D82"/>
    <w:rsid w:val="009A048E"/>
    <w:rsid w:val="009A0A24"/>
    <w:rsid w:val="009A0A6A"/>
    <w:rsid w:val="009A0BCA"/>
    <w:rsid w:val="009A0CD3"/>
    <w:rsid w:val="009A13B3"/>
    <w:rsid w:val="009A143B"/>
    <w:rsid w:val="009A16D6"/>
    <w:rsid w:val="009A1963"/>
    <w:rsid w:val="009A1ACC"/>
    <w:rsid w:val="009A1C57"/>
    <w:rsid w:val="009A23A7"/>
    <w:rsid w:val="009A257F"/>
    <w:rsid w:val="009A3F99"/>
    <w:rsid w:val="009A4249"/>
    <w:rsid w:val="009A485A"/>
    <w:rsid w:val="009A4B24"/>
    <w:rsid w:val="009A4ECB"/>
    <w:rsid w:val="009A4F01"/>
    <w:rsid w:val="009A5B33"/>
    <w:rsid w:val="009A5E8A"/>
    <w:rsid w:val="009A604B"/>
    <w:rsid w:val="009A6490"/>
    <w:rsid w:val="009A67C2"/>
    <w:rsid w:val="009A6D44"/>
    <w:rsid w:val="009A753B"/>
    <w:rsid w:val="009A7B0E"/>
    <w:rsid w:val="009A7C82"/>
    <w:rsid w:val="009A7FF8"/>
    <w:rsid w:val="009B04F6"/>
    <w:rsid w:val="009B081B"/>
    <w:rsid w:val="009B08C2"/>
    <w:rsid w:val="009B0B8E"/>
    <w:rsid w:val="009B0BE0"/>
    <w:rsid w:val="009B0EE5"/>
    <w:rsid w:val="009B0F9F"/>
    <w:rsid w:val="009B16ED"/>
    <w:rsid w:val="009B1F85"/>
    <w:rsid w:val="009B20C2"/>
    <w:rsid w:val="009B2C55"/>
    <w:rsid w:val="009B2E2C"/>
    <w:rsid w:val="009B33F0"/>
    <w:rsid w:val="009B3468"/>
    <w:rsid w:val="009B35C8"/>
    <w:rsid w:val="009B37D6"/>
    <w:rsid w:val="009B3A22"/>
    <w:rsid w:val="009B3C50"/>
    <w:rsid w:val="009B3D78"/>
    <w:rsid w:val="009B419F"/>
    <w:rsid w:val="009B4AE6"/>
    <w:rsid w:val="009B4E34"/>
    <w:rsid w:val="009B51E8"/>
    <w:rsid w:val="009B5D52"/>
    <w:rsid w:val="009B62E5"/>
    <w:rsid w:val="009B644D"/>
    <w:rsid w:val="009B6ED8"/>
    <w:rsid w:val="009B6F92"/>
    <w:rsid w:val="009B7089"/>
    <w:rsid w:val="009B717C"/>
    <w:rsid w:val="009B725F"/>
    <w:rsid w:val="009B7F03"/>
    <w:rsid w:val="009B7F50"/>
    <w:rsid w:val="009C065E"/>
    <w:rsid w:val="009C09C9"/>
    <w:rsid w:val="009C0C20"/>
    <w:rsid w:val="009C1018"/>
    <w:rsid w:val="009C12A0"/>
    <w:rsid w:val="009C1322"/>
    <w:rsid w:val="009C1349"/>
    <w:rsid w:val="009C1414"/>
    <w:rsid w:val="009C1446"/>
    <w:rsid w:val="009C1461"/>
    <w:rsid w:val="009C1830"/>
    <w:rsid w:val="009C18B7"/>
    <w:rsid w:val="009C23DB"/>
    <w:rsid w:val="009C26B3"/>
    <w:rsid w:val="009C2776"/>
    <w:rsid w:val="009C2843"/>
    <w:rsid w:val="009C28D9"/>
    <w:rsid w:val="009C2BDC"/>
    <w:rsid w:val="009C2C2E"/>
    <w:rsid w:val="009C329C"/>
    <w:rsid w:val="009C332F"/>
    <w:rsid w:val="009C39FA"/>
    <w:rsid w:val="009C3A92"/>
    <w:rsid w:val="009C3D2D"/>
    <w:rsid w:val="009C3E82"/>
    <w:rsid w:val="009C4143"/>
    <w:rsid w:val="009C45E7"/>
    <w:rsid w:val="009C4CCE"/>
    <w:rsid w:val="009C54BB"/>
    <w:rsid w:val="009C562C"/>
    <w:rsid w:val="009C58F2"/>
    <w:rsid w:val="009C59B7"/>
    <w:rsid w:val="009C5A35"/>
    <w:rsid w:val="009C6819"/>
    <w:rsid w:val="009C6BF1"/>
    <w:rsid w:val="009C6EC0"/>
    <w:rsid w:val="009C720F"/>
    <w:rsid w:val="009D0327"/>
    <w:rsid w:val="009D099D"/>
    <w:rsid w:val="009D0EF6"/>
    <w:rsid w:val="009D0FA6"/>
    <w:rsid w:val="009D160F"/>
    <w:rsid w:val="009D16A6"/>
    <w:rsid w:val="009D16F2"/>
    <w:rsid w:val="009D18E6"/>
    <w:rsid w:val="009D19B5"/>
    <w:rsid w:val="009D1A97"/>
    <w:rsid w:val="009D1AEB"/>
    <w:rsid w:val="009D1B6B"/>
    <w:rsid w:val="009D2075"/>
    <w:rsid w:val="009D2262"/>
    <w:rsid w:val="009D22D4"/>
    <w:rsid w:val="009D2481"/>
    <w:rsid w:val="009D2549"/>
    <w:rsid w:val="009D2812"/>
    <w:rsid w:val="009D2943"/>
    <w:rsid w:val="009D2B6F"/>
    <w:rsid w:val="009D2B75"/>
    <w:rsid w:val="009D318F"/>
    <w:rsid w:val="009D3305"/>
    <w:rsid w:val="009D340E"/>
    <w:rsid w:val="009D35EE"/>
    <w:rsid w:val="009D3874"/>
    <w:rsid w:val="009D40C8"/>
    <w:rsid w:val="009D4114"/>
    <w:rsid w:val="009D4337"/>
    <w:rsid w:val="009D465A"/>
    <w:rsid w:val="009D4693"/>
    <w:rsid w:val="009D4701"/>
    <w:rsid w:val="009D4B13"/>
    <w:rsid w:val="009D4D4A"/>
    <w:rsid w:val="009D5304"/>
    <w:rsid w:val="009D54C0"/>
    <w:rsid w:val="009D5749"/>
    <w:rsid w:val="009D58B8"/>
    <w:rsid w:val="009D58E3"/>
    <w:rsid w:val="009D5B5E"/>
    <w:rsid w:val="009D5CBC"/>
    <w:rsid w:val="009D6129"/>
    <w:rsid w:val="009D62D2"/>
    <w:rsid w:val="009D6A63"/>
    <w:rsid w:val="009D7058"/>
    <w:rsid w:val="009D71D1"/>
    <w:rsid w:val="009D7236"/>
    <w:rsid w:val="009D753C"/>
    <w:rsid w:val="009D785C"/>
    <w:rsid w:val="009E015D"/>
    <w:rsid w:val="009E024F"/>
    <w:rsid w:val="009E0395"/>
    <w:rsid w:val="009E03B9"/>
    <w:rsid w:val="009E08D6"/>
    <w:rsid w:val="009E12F5"/>
    <w:rsid w:val="009E1319"/>
    <w:rsid w:val="009E1814"/>
    <w:rsid w:val="009E1A92"/>
    <w:rsid w:val="009E268E"/>
    <w:rsid w:val="009E29F5"/>
    <w:rsid w:val="009E2AFD"/>
    <w:rsid w:val="009E3067"/>
    <w:rsid w:val="009E30FA"/>
    <w:rsid w:val="009E3963"/>
    <w:rsid w:val="009E418F"/>
    <w:rsid w:val="009E45B9"/>
    <w:rsid w:val="009E4B01"/>
    <w:rsid w:val="009E4B1E"/>
    <w:rsid w:val="009E4E41"/>
    <w:rsid w:val="009E4F23"/>
    <w:rsid w:val="009E4FFF"/>
    <w:rsid w:val="009E509C"/>
    <w:rsid w:val="009E5404"/>
    <w:rsid w:val="009E5732"/>
    <w:rsid w:val="009E5810"/>
    <w:rsid w:val="009E5958"/>
    <w:rsid w:val="009E5BFC"/>
    <w:rsid w:val="009E5DEE"/>
    <w:rsid w:val="009E5E38"/>
    <w:rsid w:val="009E6D9F"/>
    <w:rsid w:val="009E6E7C"/>
    <w:rsid w:val="009E724C"/>
    <w:rsid w:val="009E7482"/>
    <w:rsid w:val="009E7B04"/>
    <w:rsid w:val="009E7C75"/>
    <w:rsid w:val="009E7E6C"/>
    <w:rsid w:val="009F0432"/>
    <w:rsid w:val="009F0660"/>
    <w:rsid w:val="009F0AED"/>
    <w:rsid w:val="009F0CBA"/>
    <w:rsid w:val="009F1437"/>
    <w:rsid w:val="009F1560"/>
    <w:rsid w:val="009F1B1F"/>
    <w:rsid w:val="009F1DFC"/>
    <w:rsid w:val="009F1F1B"/>
    <w:rsid w:val="009F23AF"/>
    <w:rsid w:val="009F281C"/>
    <w:rsid w:val="009F2A14"/>
    <w:rsid w:val="009F3590"/>
    <w:rsid w:val="009F383D"/>
    <w:rsid w:val="009F3CE8"/>
    <w:rsid w:val="009F3F97"/>
    <w:rsid w:val="009F46A9"/>
    <w:rsid w:val="009F483A"/>
    <w:rsid w:val="009F4D89"/>
    <w:rsid w:val="009F4EA2"/>
    <w:rsid w:val="009F513F"/>
    <w:rsid w:val="009F548F"/>
    <w:rsid w:val="009F56F8"/>
    <w:rsid w:val="009F587C"/>
    <w:rsid w:val="009F5985"/>
    <w:rsid w:val="009F5E0E"/>
    <w:rsid w:val="009F5FCB"/>
    <w:rsid w:val="009F601C"/>
    <w:rsid w:val="009F61D5"/>
    <w:rsid w:val="009F6787"/>
    <w:rsid w:val="009F6802"/>
    <w:rsid w:val="009F696F"/>
    <w:rsid w:val="009F6B8F"/>
    <w:rsid w:val="009F6D69"/>
    <w:rsid w:val="009F6ED5"/>
    <w:rsid w:val="009F71F5"/>
    <w:rsid w:val="009F7256"/>
    <w:rsid w:val="009F7532"/>
    <w:rsid w:val="009F759E"/>
    <w:rsid w:val="009F76CE"/>
    <w:rsid w:val="009F76F7"/>
    <w:rsid w:val="009F7C16"/>
    <w:rsid w:val="009F7C20"/>
    <w:rsid w:val="009F7D6F"/>
    <w:rsid w:val="00A0018B"/>
    <w:rsid w:val="00A00515"/>
    <w:rsid w:val="00A00C26"/>
    <w:rsid w:val="00A00CEE"/>
    <w:rsid w:val="00A00FCB"/>
    <w:rsid w:val="00A01233"/>
    <w:rsid w:val="00A012BC"/>
    <w:rsid w:val="00A01320"/>
    <w:rsid w:val="00A01425"/>
    <w:rsid w:val="00A017DD"/>
    <w:rsid w:val="00A0187E"/>
    <w:rsid w:val="00A018A0"/>
    <w:rsid w:val="00A01BAD"/>
    <w:rsid w:val="00A01D91"/>
    <w:rsid w:val="00A021EB"/>
    <w:rsid w:val="00A02958"/>
    <w:rsid w:val="00A02F97"/>
    <w:rsid w:val="00A0377E"/>
    <w:rsid w:val="00A03AF0"/>
    <w:rsid w:val="00A0426E"/>
    <w:rsid w:val="00A04318"/>
    <w:rsid w:val="00A04505"/>
    <w:rsid w:val="00A04A66"/>
    <w:rsid w:val="00A04C4B"/>
    <w:rsid w:val="00A04CA6"/>
    <w:rsid w:val="00A04F04"/>
    <w:rsid w:val="00A05036"/>
    <w:rsid w:val="00A053B4"/>
    <w:rsid w:val="00A05462"/>
    <w:rsid w:val="00A0553D"/>
    <w:rsid w:val="00A0579C"/>
    <w:rsid w:val="00A06A4F"/>
    <w:rsid w:val="00A06DA9"/>
    <w:rsid w:val="00A06F9C"/>
    <w:rsid w:val="00A07064"/>
    <w:rsid w:val="00A07572"/>
    <w:rsid w:val="00A07611"/>
    <w:rsid w:val="00A0796B"/>
    <w:rsid w:val="00A07DB8"/>
    <w:rsid w:val="00A07E51"/>
    <w:rsid w:val="00A10566"/>
    <w:rsid w:val="00A10B24"/>
    <w:rsid w:val="00A10E6C"/>
    <w:rsid w:val="00A10F03"/>
    <w:rsid w:val="00A11249"/>
    <w:rsid w:val="00A11321"/>
    <w:rsid w:val="00A11389"/>
    <w:rsid w:val="00A113C5"/>
    <w:rsid w:val="00A1147D"/>
    <w:rsid w:val="00A115AB"/>
    <w:rsid w:val="00A1171F"/>
    <w:rsid w:val="00A11931"/>
    <w:rsid w:val="00A11AAC"/>
    <w:rsid w:val="00A11B92"/>
    <w:rsid w:val="00A11D32"/>
    <w:rsid w:val="00A11F2C"/>
    <w:rsid w:val="00A12023"/>
    <w:rsid w:val="00A12117"/>
    <w:rsid w:val="00A12B71"/>
    <w:rsid w:val="00A12B7A"/>
    <w:rsid w:val="00A12B92"/>
    <w:rsid w:val="00A12D0A"/>
    <w:rsid w:val="00A12E06"/>
    <w:rsid w:val="00A13012"/>
    <w:rsid w:val="00A132A0"/>
    <w:rsid w:val="00A1389D"/>
    <w:rsid w:val="00A138D2"/>
    <w:rsid w:val="00A13B51"/>
    <w:rsid w:val="00A13D38"/>
    <w:rsid w:val="00A147CB"/>
    <w:rsid w:val="00A14BDB"/>
    <w:rsid w:val="00A14EFF"/>
    <w:rsid w:val="00A150E5"/>
    <w:rsid w:val="00A15496"/>
    <w:rsid w:val="00A160FD"/>
    <w:rsid w:val="00A162E8"/>
    <w:rsid w:val="00A1684E"/>
    <w:rsid w:val="00A169D9"/>
    <w:rsid w:val="00A16BC8"/>
    <w:rsid w:val="00A16E1A"/>
    <w:rsid w:val="00A17738"/>
    <w:rsid w:val="00A1793A"/>
    <w:rsid w:val="00A179BA"/>
    <w:rsid w:val="00A17FAE"/>
    <w:rsid w:val="00A20249"/>
    <w:rsid w:val="00A20623"/>
    <w:rsid w:val="00A20725"/>
    <w:rsid w:val="00A20DF7"/>
    <w:rsid w:val="00A20FB9"/>
    <w:rsid w:val="00A21576"/>
    <w:rsid w:val="00A2177D"/>
    <w:rsid w:val="00A22CFA"/>
    <w:rsid w:val="00A22F54"/>
    <w:rsid w:val="00A2356B"/>
    <w:rsid w:val="00A2358A"/>
    <w:rsid w:val="00A237FF"/>
    <w:rsid w:val="00A240F6"/>
    <w:rsid w:val="00A2411C"/>
    <w:rsid w:val="00A242EC"/>
    <w:rsid w:val="00A24536"/>
    <w:rsid w:val="00A24A78"/>
    <w:rsid w:val="00A24B8B"/>
    <w:rsid w:val="00A24D41"/>
    <w:rsid w:val="00A24E9B"/>
    <w:rsid w:val="00A259EF"/>
    <w:rsid w:val="00A25CB6"/>
    <w:rsid w:val="00A25EBD"/>
    <w:rsid w:val="00A2624B"/>
    <w:rsid w:val="00A2627D"/>
    <w:rsid w:val="00A26564"/>
    <w:rsid w:val="00A26AD8"/>
    <w:rsid w:val="00A2727E"/>
    <w:rsid w:val="00A272A9"/>
    <w:rsid w:val="00A27929"/>
    <w:rsid w:val="00A27D08"/>
    <w:rsid w:val="00A3026E"/>
    <w:rsid w:val="00A30689"/>
    <w:rsid w:val="00A308DC"/>
    <w:rsid w:val="00A30A9F"/>
    <w:rsid w:val="00A310EB"/>
    <w:rsid w:val="00A313BF"/>
    <w:rsid w:val="00A314E1"/>
    <w:rsid w:val="00A31942"/>
    <w:rsid w:val="00A3195A"/>
    <w:rsid w:val="00A31A26"/>
    <w:rsid w:val="00A31C08"/>
    <w:rsid w:val="00A31F5F"/>
    <w:rsid w:val="00A31F95"/>
    <w:rsid w:val="00A3228D"/>
    <w:rsid w:val="00A328D8"/>
    <w:rsid w:val="00A32ED3"/>
    <w:rsid w:val="00A33A80"/>
    <w:rsid w:val="00A33B82"/>
    <w:rsid w:val="00A33E40"/>
    <w:rsid w:val="00A33EFB"/>
    <w:rsid w:val="00A33F37"/>
    <w:rsid w:val="00A34005"/>
    <w:rsid w:val="00A340B8"/>
    <w:rsid w:val="00A34549"/>
    <w:rsid w:val="00A34732"/>
    <w:rsid w:val="00A34862"/>
    <w:rsid w:val="00A34AFC"/>
    <w:rsid w:val="00A34DCD"/>
    <w:rsid w:val="00A34F2F"/>
    <w:rsid w:val="00A350EB"/>
    <w:rsid w:val="00A351CA"/>
    <w:rsid w:val="00A352F4"/>
    <w:rsid w:val="00A3576F"/>
    <w:rsid w:val="00A35800"/>
    <w:rsid w:val="00A3585C"/>
    <w:rsid w:val="00A359C5"/>
    <w:rsid w:val="00A3607A"/>
    <w:rsid w:val="00A36180"/>
    <w:rsid w:val="00A36276"/>
    <w:rsid w:val="00A363A6"/>
    <w:rsid w:val="00A363FC"/>
    <w:rsid w:val="00A36E65"/>
    <w:rsid w:val="00A36F8F"/>
    <w:rsid w:val="00A370EA"/>
    <w:rsid w:val="00A37183"/>
    <w:rsid w:val="00A3727D"/>
    <w:rsid w:val="00A374D0"/>
    <w:rsid w:val="00A37B48"/>
    <w:rsid w:val="00A37F75"/>
    <w:rsid w:val="00A40322"/>
    <w:rsid w:val="00A4040D"/>
    <w:rsid w:val="00A4055A"/>
    <w:rsid w:val="00A4067F"/>
    <w:rsid w:val="00A40C39"/>
    <w:rsid w:val="00A40E6D"/>
    <w:rsid w:val="00A40F9C"/>
    <w:rsid w:val="00A413A7"/>
    <w:rsid w:val="00A413C2"/>
    <w:rsid w:val="00A414A4"/>
    <w:rsid w:val="00A41CA5"/>
    <w:rsid w:val="00A421EB"/>
    <w:rsid w:val="00A423A5"/>
    <w:rsid w:val="00A429BA"/>
    <w:rsid w:val="00A42A1E"/>
    <w:rsid w:val="00A42E3B"/>
    <w:rsid w:val="00A42F75"/>
    <w:rsid w:val="00A43381"/>
    <w:rsid w:val="00A434F5"/>
    <w:rsid w:val="00A43618"/>
    <w:rsid w:val="00A43BB5"/>
    <w:rsid w:val="00A43C85"/>
    <w:rsid w:val="00A441A1"/>
    <w:rsid w:val="00A443B7"/>
    <w:rsid w:val="00A44DBB"/>
    <w:rsid w:val="00A452C5"/>
    <w:rsid w:val="00A4586A"/>
    <w:rsid w:val="00A45BAB"/>
    <w:rsid w:val="00A45BFD"/>
    <w:rsid w:val="00A4669C"/>
    <w:rsid w:val="00A4686C"/>
    <w:rsid w:val="00A46882"/>
    <w:rsid w:val="00A46F4D"/>
    <w:rsid w:val="00A47454"/>
    <w:rsid w:val="00A50061"/>
    <w:rsid w:val="00A5018D"/>
    <w:rsid w:val="00A5074C"/>
    <w:rsid w:val="00A5100F"/>
    <w:rsid w:val="00A51769"/>
    <w:rsid w:val="00A523DC"/>
    <w:rsid w:val="00A52412"/>
    <w:rsid w:val="00A52574"/>
    <w:rsid w:val="00A528E0"/>
    <w:rsid w:val="00A52CC6"/>
    <w:rsid w:val="00A52EF1"/>
    <w:rsid w:val="00A532D8"/>
    <w:rsid w:val="00A53B9B"/>
    <w:rsid w:val="00A53D0C"/>
    <w:rsid w:val="00A53D6D"/>
    <w:rsid w:val="00A53EB8"/>
    <w:rsid w:val="00A54199"/>
    <w:rsid w:val="00A541AF"/>
    <w:rsid w:val="00A54249"/>
    <w:rsid w:val="00A54580"/>
    <w:rsid w:val="00A54699"/>
    <w:rsid w:val="00A54D04"/>
    <w:rsid w:val="00A5554A"/>
    <w:rsid w:val="00A55573"/>
    <w:rsid w:val="00A55759"/>
    <w:rsid w:val="00A55908"/>
    <w:rsid w:val="00A559F6"/>
    <w:rsid w:val="00A55C5E"/>
    <w:rsid w:val="00A55E55"/>
    <w:rsid w:val="00A55ED8"/>
    <w:rsid w:val="00A55F1E"/>
    <w:rsid w:val="00A55FD6"/>
    <w:rsid w:val="00A562C8"/>
    <w:rsid w:val="00A56489"/>
    <w:rsid w:val="00A56699"/>
    <w:rsid w:val="00A568E7"/>
    <w:rsid w:val="00A569DA"/>
    <w:rsid w:val="00A56FCC"/>
    <w:rsid w:val="00A5774B"/>
    <w:rsid w:val="00A5792A"/>
    <w:rsid w:val="00A57D9D"/>
    <w:rsid w:val="00A60147"/>
    <w:rsid w:val="00A60236"/>
    <w:rsid w:val="00A603F7"/>
    <w:rsid w:val="00A60587"/>
    <w:rsid w:val="00A60597"/>
    <w:rsid w:val="00A6094A"/>
    <w:rsid w:val="00A60D35"/>
    <w:rsid w:val="00A60ED3"/>
    <w:rsid w:val="00A60FF1"/>
    <w:rsid w:val="00A61465"/>
    <w:rsid w:val="00A616F8"/>
    <w:rsid w:val="00A61D02"/>
    <w:rsid w:val="00A61DB1"/>
    <w:rsid w:val="00A6268B"/>
    <w:rsid w:val="00A62F5D"/>
    <w:rsid w:val="00A63155"/>
    <w:rsid w:val="00A63248"/>
    <w:rsid w:val="00A639A0"/>
    <w:rsid w:val="00A63CA4"/>
    <w:rsid w:val="00A641E8"/>
    <w:rsid w:val="00A64542"/>
    <w:rsid w:val="00A6456B"/>
    <w:rsid w:val="00A646C2"/>
    <w:rsid w:val="00A64758"/>
    <w:rsid w:val="00A65619"/>
    <w:rsid w:val="00A657C4"/>
    <w:rsid w:val="00A65813"/>
    <w:rsid w:val="00A658EF"/>
    <w:rsid w:val="00A65AD4"/>
    <w:rsid w:val="00A662E8"/>
    <w:rsid w:val="00A6660B"/>
    <w:rsid w:val="00A66B91"/>
    <w:rsid w:val="00A66E5C"/>
    <w:rsid w:val="00A67228"/>
    <w:rsid w:val="00A6723A"/>
    <w:rsid w:val="00A672FC"/>
    <w:rsid w:val="00A6748E"/>
    <w:rsid w:val="00A677BE"/>
    <w:rsid w:val="00A67F00"/>
    <w:rsid w:val="00A702D5"/>
    <w:rsid w:val="00A705ED"/>
    <w:rsid w:val="00A7080E"/>
    <w:rsid w:val="00A70965"/>
    <w:rsid w:val="00A70C18"/>
    <w:rsid w:val="00A70CD6"/>
    <w:rsid w:val="00A70CF0"/>
    <w:rsid w:val="00A71223"/>
    <w:rsid w:val="00A71344"/>
    <w:rsid w:val="00A71537"/>
    <w:rsid w:val="00A71BA4"/>
    <w:rsid w:val="00A71EE6"/>
    <w:rsid w:val="00A72001"/>
    <w:rsid w:val="00A72039"/>
    <w:rsid w:val="00A721BB"/>
    <w:rsid w:val="00A723B9"/>
    <w:rsid w:val="00A723FD"/>
    <w:rsid w:val="00A724D4"/>
    <w:rsid w:val="00A7265C"/>
    <w:rsid w:val="00A72B70"/>
    <w:rsid w:val="00A72C43"/>
    <w:rsid w:val="00A72EBA"/>
    <w:rsid w:val="00A73846"/>
    <w:rsid w:val="00A73C48"/>
    <w:rsid w:val="00A740B0"/>
    <w:rsid w:val="00A74754"/>
    <w:rsid w:val="00A74A9D"/>
    <w:rsid w:val="00A74B7F"/>
    <w:rsid w:val="00A75070"/>
    <w:rsid w:val="00A75398"/>
    <w:rsid w:val="00A7566D"/>
    <w:rsid w:val="00A759C3"/>
    <w:rsid w:val="00A75C3F"/>
    <w:rsid w:val="00A76095"/>
    <w:rsid w:val="00A760AE"/>
    <w:rsid w:val="00A76572"/>
    <w:rsid w:val="00A769FF"/>
    <w:rsid w:val="00A76A3C"/>
    <w:rsid w:val="00A76F7F"/>
    <w:rsid w:val="00A77177"/>
    <w:rsid w:val="00A771AB"/>
    <w:rsid w:val="00A77301"/>
    <w:rsid w:val="00A77636"/>
    <w:rsid w:val="00A77C4B"/>
    <w:rsid w:val="00A77CCA"/>
    <w:rsid w:val="00A77E2A"/>
    <w:rsid w:val="00A801D3"/>
    <w:rsid w:val="00A802BC"/>
    <w:rsid w:val="00A802D7"/>
    <w:rsid w:val="00A803AF"/>
    <w:rsid w:val="00A804D2"/>
    <w:rsid w:val="00A809A9"/>
    <w:rsid w:val="00A80BE2"/>
    <w:rsid w:val="00A80D7C"/>
    <w:rsid w:val="00A81422"/>
    <w:rsid w:val="00A814D9"/>
    <w:rsid w:val="00A81CD1"/>
    <w:rsid w:val="00A81D1F"/>
    <w:rsid w:val="00A81FF6"/>
    <w:rsid w:val="00A82027"/>
    <w:rsid w:val="00A8232A"/>
    <w:rsid w:val="00A823F5"/>
    <w:rsid w:val="00A82670"/>
    <w:rsid w:val="00A829B5"/>
    <w:rsid w:val="00A82A90"/>
    <w:rsid w:val="00A82C85"/>
    <w:rsid w:val="00A8304E"/>
    <w:rsid w:val="00A83871"/>
    <w:rsid w:val="00A838CD"/>
    <w:rsid w:val="00A838F0"/>
    <w:rsid w:val="00A83A26"/>
    <w:rsid w:val="00A83D64"/>
    <w:rsid w:val="00A83E78"/>
    <w:rsid w:val="00A84630"/>
    <w:rsid w:val="00A84A7C"/>
    <w:rsid w:val="00A85150"/>
    <w:rsid w:val="00A85675"/>
    <w:rsid w:val="00A8589B"/>
    <w:rsid w:val="00A85B52"/>
    <w:rsid w:val="00A862EA"/>
    <w:rsid w:val="00A86D9E"/>
    <w:rsid w:val="00A86DB2"/>
    <w:rsid w:val="00A872D5"/>
    <w:rsid w:val="00A876B5"/>
    <w:rsid w:val="00A87787"/>
    <w:rsid w:val="00A87A07"/>
    <w:rsid w:val="00A87B4C"/>
    <w:rsid w:val="00A87CBB"/>
    <w:rsid w:val="00A9013B"/>
    <w:rsid w:val="00A90228"/>
    <w:rsid w:val="00A9023D"/>
    <w:rsid w:val="00A9093B"/>
    <w:rsid w:val="00A90FAF"/>
    <w:rsid w:val="00A919CA"/>
    <w:rsid w:val="00A91C95"/>
    <w:rsid w:val="00A92620"/>
    <w:rsid w:val="00A92899"/>
    <w:rsid w:val="00A9296C"/>
    <w:rsid w:val="00A92AAC"/>
    <w:rsid w:val="00A92BD5"/>
    <w:rsid w:val="00A92F35"/>
    <w:rsid w:val="00A934C9"/>
    <w:rsid w:val="00A9352E"/>
    <w:rsid w:val="00A93566"/>
    <w:rsid w:val="00A93BE7"/>
    <w:rsid w:val="00A93C0D"/>
    <w:rsid w:val="00A93FDF"/>
    <w:rsid w:val="00A943F2"/>
    <w:rsid w:val="00A9457D"/>
    <w:rsid w:val="00A945DC"/>
    <w:rsid w:val="00A94605"/>
    <w:rsid w:val="00A94809"/>
    <w:rsid w:val="00A94AA2"/>
    <w:rsid w:val="00A95212"/>
    <w:rsid w:val="00A95885"/>
    <w:rsid w:val="00A95DEC"/>
    <w:rsid w:val="00A965BC"/>
    <w:rsid w:val="00A965F9"/>
    <w:rsid w:val="00A96935"/>
    <w:rsid w:val="00A9694B"/>
    <w:rsid w:val="00A96C03"/>
    <w:rsid w:val="00A9727D"/>
    <w:rsid w:val="00A978B2"/>
    <w:rsid w:val="00A978C7"/>
    <w:rsid w:val="00A97EF7"/>
    <w:rsid w:val="00AA00E2"/>
    <w:rsid w:val="00AA0239"/>
    <w:rsid w:val="00AA02A8"/>
    <w:rsid w:val="00AA043B"/>
    <w:rsid w:val="00AA05A1"/>
    <w:rsid w:val="00AA06C3"/>
    <w:rsid w:val="00AA088D"/>
    <w:rsid w:val="00AA0CD0"/>
    <w:rsid w:val="00AA122C"/>
    <w:rsid w:val="00AA1272"/>
    <w:rsid w:val="00AA17E9"/>
    <w:rsid w:val="00AA187C"/>
    <w:rsid w:val="00AA1B33"/>
    <w:rsid w:val="00AA1B9E"/>
    <w:rsid w:val="00AA211C"/>
    <w:rsid w:val="00AA23AC"/>
    <w:rsid w:val="00AA2671"/>
    <w:rsid w:val="00AA26EF"/>
    <w:rsid w:val="00AA29C2"/>
    <w:rsid w:val="00AA2E4A"/>
    <w:rsid w:val="00AA2FE9"/>
    <w:rsid w:val="00AA30FE"/>
    <w:rsid w:val="00AA37E3"/>
    <w:rsid w:val="00AA3BEA"/>
    <w:rsid w:val="00AA3CEE"/>
    <w:rsid w:val="00AA4314"/>
    <w:rsid w:val="00AA4713"/>
    <w:rsid w:val="00AA4AA6"/>
    <w:rsid w:val="00AA4BD4"/>
    <w:rsid w:val="00AA5014"/>
    <w:rsid w:val="00AA5326"/>
    <w:rsid w:val="00AA5388"/>
    <w:rsid w:val="00AA5A2F"/>
    <w:rsid w:val="00AA5C54"/>
    <w:rsid w:val="00AA5DF5"/>
    <w:rsid w:val="00AA60E2"/>
    <w:rsid w:val="00AA6644"/>
    <w:rsid w:val="00AA68E0"/>
    <w:rsid w:val="00AA71A6"/>
    <w:rsid w:val="00AA7542"/>
    <w:rsid w:val="00AA775A"/>
    <w:rsid w:val="00AB061E"/>
    <w:rsid w:val="00AB0661"/>
    <w:rsid w:val="00AB06D5"/>
    <w:rsid w:val="00AB0E3B"/>
    <w:rsid w:val="00AB0EB5"/>
    <w:rsid w:val="00AB0FE9"/>
    <w:rsid w:val="00AB10DE"/>
    <w:rsid w:val="00AB12AD"/>
    <w:rsid w:val="00AB1412"/>
    <w:rsid w:val="00AB14DF"/>
    <w:rsid w:val="00AB186A"/>
    <w:rsid w:val="00AB1983"/>
    <w:rsid w:val="00AB1CB3"/>
    <w:rsid w:val="00AB232E"/>
    <w:rsid w:val="00AB283D"/>
    <w:rsid w:val="00AB2A27"/>
    <w:rsid w:val="00AB2B4D"/>
    <w:rsid w:val="00AB2BB3"/>
    <w:rsid w:val="00AB2DD9"/>
    <w:rsid w:val="00AB2F16"/>
    <w:rsid w:val="00AB2FAC"/>
    <w:rsid w:val="00AB32B0"/>
    <w:rsid w:val="00AB3338"/>
    <w:rsid w:val="00AB35FE"/>
    <w:rsid w:val="00AB360C"/>
    <w:rsid w:val="00AB3A02"/>
    <w:rsid w:val="00AB3A59"/>
    <w:rsid w:val="00AB3E21"/>
    <w:rsid w:val="00AB3EDD"/>
    <w:rsid w:val="00AB420B"/>
    <w:rsid w:val="00AB44B9"/>
    <w:rsid w:val="00AB457D"/>
    <w:rsid w:val="00AB476D"/>
    <w:rsid w:val="00AB483E"/>
    <w:rsid w:val="00AB4974"/>
    <w:rsid w:val="00AB4B22"/>
    <w:rsid w:val="00AB4E6D"/>
    <w:rsid w:val="00AB4F77"/>
    <w:rsid w:val="00AB5294"/>
    <w:rsid w:val="00AB5679"/>
    <w:rsid w:val="00AB58BC"/>
    <w:rsid w:val="00AB593F"/>
    <w:rsid w:val="00AB5A28"/>
    <w:rsid w:val="00AB5E19"/>
    <w:rsid w:val="00AB5FE7"/>
    <w:rsid w:val="00AB629A"/>
    <w:rsid w:val="00AB64F1"/>
    <w:rsid w:val="00AB6566"/>
    <w:rsid w:val="00AB663D"/>
    <w:rsid w:val="00AB6786"/>
    <w:rsid w:val="00AB6CF5"/>
    <w:rsid w:val="00AB6DE5"/>
    <w:rsid w:val="00AB70E8"/>
    <w:rsid w:val="00AB78ED"/>
    <w:rsid w:val="00AB7DE7"/>
    <w:rsid w:val="00AB7E3F"/>
    <w:rsid w:val="00AC010D"/>
    <w:rsid w:val="00AC028F"/>
    <w:rsid w:val="00AC0751"/>
    <w:rsid w:val="00AC0819"/>
    <w:rsid w:val="00AC0E24"/>
    <w:rsid w:val="00AC0EEE"/>
    <w:rsid w:val="00AC1550"/>
    <w:rsid w:val="00AC1911"/>
    <w:rsid w:val="00AC1FBD"/>
    <w:rsid w:val="00AC21FA"/>
    <w:rsid w:val="00AC24A3"/>
    <w:rsid w:val="00AC2593"/>
    <w:rsid w:val="00AC2B88"/>
    <w:rsid w:val="00AC2E13"/>
    <w:rsid w:val="00AC359B"/>
    <w:rsid w:val="00AC38C4"/>
    <w:rsid w:val="00AC39F8"/>
    <w:rsid w:val="00AC3C89"/>
    <w:rsid w:val="00AC40D9"/>
    <w:rsid w:val="00AC461B"/>
    <w:rsid w:val="00AC471F"/>
    <w:rsid w:val="00AC4828"/>
    <w:rsid w:val="00AC4867"/>
    <w:rsid w:val="00AC4D8C"/>
    <w:rsid w:val="00AC4F64"/>
    <w:rsid w:val="00AC4F66"/>
    <w:rsid w:val="00AC5055"/>
    <w:rsid w:val="00AC5095"/>
    <w:rsid w:val="00AC518E"/>
    <w:rsid w:val="00AC5308"/>
    <w:rsid w:val="00AC538A"/>
    <w:rsid w:val="00AC540F"/>
    <w:rsid w:val="00AC558C"/>
    <w:rsid w:val="00AC6907"/>
    <w:rsid w:val="00AC6ACA"/>
    <w:rsid w:val="00AC6ACF"/>
    <w:rsid w:val="00AC6B9B"/>
    <w:rsid w:val="00AC6F07"/>
    <w:rsid w:val="00AC7172"/>
    <w:rsid w:val="00AC7219"/>
    <w:rsid w:val="00AC7445"/>
    <w:rsid w:val="00AC7A6D"/>
    <w:rsid w:val="00AD1083"/>
    <w:rsid w:val="00AD137A"/>
    <w:rsid w:val="00AD1388"/>
    <w:rsid w:val="00AD143B"/>
    <w:rsid w:val="00AD16EC"/>
    <w:rsid w:val="00AD17FB"/>
    <w:rsid w:val="00AD19CC"/>
    <w:rsid w:val="00AD1DF4"/>
    <w:rsid w:val="00AD2561"/>
    <w:rsid w:val="00AD26BD"/>
    <w:rsid w:val="00AD2A81"/>
    <w:rsid w:val="00AD2AFA"/>
    <w:rsid w:val="00AD2E02"/>
    <w:rsid w:val="00AD2E1D"/>
    <w:rsid w:val="00AD2E8F"/>
    <w:rsid w:val="00AD3AFC"/>
    <w:rsid w:val="00AD3CDD"/>
    <w:rsid w:val="00AD3D56"/>
    <w:rsid w:val="00AD402B"/>
    <w:rsid w:val="00AD41DF"/>
    <w:rsid w:val="00AD4236"/>
    <w:rsid w:val="00AD42D5"/>
    <w:rsid w:val="00AD4426"/>
    <w:rsid w:val="00AD44C0"/>
    <w:rsid w:val="00AD471D"/>
    <w:rsid w:val="00AD4C5A"/>
    <w:rsid w:val="00AD4F14"/>
    <w:rsid w:val="00AD5141"/>
    <w:rsid w:val="00AD52C5"/>
    <w:rsid w:val="00AD572F"/>
    <w:rsid w:val="00AD587B"/>
    <w:rsid w:val="00AD58B6"/>
    <w:rsid w:val="00AD5B2C"/>
    <w:rsid w:val="00AD61AB"/>
    <w:rsid w:val="00AD61FE"/>
    <w:rsid w:val="00AD64B3"/>
    <w:rsid w:val="00AD6604"/>
    <w:rsid w:val="00AD6848"/>
    <w:rsid w:val="00AD685D"/>
    <w:rsid w:val="00AD6A19"/>
    <w:rsid w:val="00AD7390"/>
    <w:rsid w:val="00AD74A9"/>
    <w:rsid w:val="00AD7534"/>
    <w:rsid w:val="00AD79DB"/>
    <w:rsid w:val="00AD7DB5"/>
    <w:rsid w:val="00AE02A8"/>
    <w:rsid w:val="00AE0980"/>
    <w:rsid w:val="00AE0C01"/>
    <w:rsid w:val="00AE0CA6"/>
    <w:rsid w:val="00AE0D1A"/>
    <w:rsid w:val="00AE0F09"/>
    <w:rsid w:val="00AE1054"/>
    <w:rsid w:val="00AE109B"/>
    <w:rsid w:val="00AE1234"/>
    <w:rsid w:val="00AE1B36"/>
    <w:rsid w:val="00AE1B8A"/>
    <w:rsid w:val="00AE1E24"/>
    <w:rsid w:val="00AE1E45"/>
    <w:rsid w:val="00AE1FC1"/>
    <w:rsid w:val="00AE1FF0"/>
    <w:rsid w:val="00AE21F7"/>
    <w:rsid w:val="00AE2C07"/>
    <w:rsid w:val="00AE301A"/>
    <w:rsid w:val="00AE30C8"/>
    <w:rsid w:val="00AE314A"/>
    <w:rsid w:val="00AE31B4"/>
    <w:rsid w:val="00AE3341"/>
    <w:rsid w:val="00AE37FE"/>
    <w:rsid w:val="00AE3C0F"/>
    <w:rsid w:val="00AE3F6D"/>
    <w:rsid w:val="00AE4764"/>
    <w:rsid w:val="00AE4928"/>
    <w:rsid w:val="00AE51FD"/>
    <w:rsid w:val="00AE5455"/>
    <w:rsid w:val="00AE56CF"/>
    <w:rsid w:val="00AE5904"/>
    <w:rsid w:val="00AE5A50"/>
    <w:rsid w:val="00AE5CEE"/>
    <w:rsid w:val="00AE5E63"/>
    <w:rsid w:val="00AE60A8"/>
    <w:rsid w:val="00AE644B"/>
    <w:rsid w:val="00AE67BF"/>
    <w:rsid w:val="00AE6802"/>
    <w:rsid w:val="00AE6B45"/>
    <w:rsid w:val="00AE6C65"/>
    <w:rsid w:val="00AE6DDD"/>
    <w:rsid w:val="00AE73D5"/>
    <w:rsid w:val="00AE7474"/>
    <w:rsid w:val="00AE78C3"/>
    <w:rsid w:val="00AE7946"/>
    <w:rsid w:val="00AE7BA7"/>
    <w:rsid w:val="00AE7C9A"/>
    <w:rsid w:val="00AE7CDF"/>
    <w:rsid w:val="00AE7FB5"/>
    <w:rsid w:val="00AF03B5"/>
    <w:rsid w:val="00AF04AD"/>
    <w:rsid w:val="00AF0608"/>
    <w:rsid w:val="00AF06F2"/>
    <w:rsid w:val="00AF0A2E"/>
    <w:rsid w:val="00AF0B02"/>
    <w:rsid w:val="00AF0C9D"/>
    <w:rsid w:val="00AF0CBB"/>
    <w:rsid w:val="00AF1096"/>
    <w:rsid w:val="00AF10A0"/>
    <w:rsid w:val="00AF10B3"/>
    <w:rsid w:val="00AF1790"/>
    <w:rsid w:val="00AF1B81"/>
    <w:rsid w:val="00AF2066"/>
    <w:rsid w:val="00AF20DE"/>
    <w:rsid w:val="00AF2A6F"/>
    <w:rsid w:val="00AF2AB5"/>
    <w:rsid w:val="00AF2CD6"/>
    <w:rsid w:val="00AF320F"/>
    <w:rsid w:val="00AF333E"/>
    <w:rsid w:val="00AF36CE"/>
    <w:rsid w:val="00AF3B0D"/>
    <w:rsid w:val="00AF4481"/>
    <w:rsid w:val="00AF4A9C"/>
    <w:rsid w:val="00AF4AC2"/>
    <w:rsid w:val="00AF51A2"/>
    <w:rsid w:val="00AF55CD"/>
    <w:rsid w:val="00AF5824"/>
    <w:rsid w:val="00AF5881"/>
    <w:rsid w:val="00AF5A83"/>
    <w:rsid w:val="00AF5C46"/>
    <w:rsid w:val="00AF602A"/>
    <w:rsid w:val="00AF656B"/>
    <w:rsid w:val="00AF659B"/>
    <w:rsid w:val="00AF7000"/>
    <w:rsid w:val="00AF711A"/>
    <w:rsid w:val="00AF762C"/>
    <w:rsid w:val="00AF769F"/>
    <w:rsid w:val="00AF7A4F"/>
    <w:rsid w:val="00AF7BD5"/>
    <w:rsid w:val="00AF7EAC"/>
    <w:rsid w:val="00B00449"/>
    <w:rsid w:val="00B0071F"/>
    <w:rsid w:val="00B0095B"/>
    <w:rsid w:val="00B00D4C"/>
    <w:rsid w:val="00B01202"/>
    <w:rsid w:val="00B01487"/>
    <w:rsid w:val="00B01AE3"/>
    <w:rsid w:val="00B01D23"/>
    <w:rsid w:val="00B01E6D"/>
    <w:rsid w:val="00B01E8B"/>
    <w:rsid w:val="00B01FF3"/>
    <w:rsid w:val="00B02AE0"/>
    <w:rsid w:val="00B02C9E"/>
    <w:rsid w:val="00B02EB1"/>
    <w:rsid w:val="00B0453A"/>
    <w:rsid w:val="00B047E8"/>
    <w:rsid w:val="00B04A4E"/>
    <w:rsid w:val="00B052E7"/>
    <w:rsid w:val="00B05346"/>
    <w:rsid w:val="00B05B56"/>
    <w:rsid w:val="00B05FF2"/>
    <w:rsid w:val="00B0620A"/>
    <w:rsid w:val="00B067D0"/>
    <w:rsid w:val="00B069BB"/>
    <w:rsid w:val="00B069C5"/>
    <w:rsid w:val="00B06A1E"/>
    <w:rsid w:val="00B06BD8"/>
    <w:rsid w:val="00B070B9"/>
    <w:rsid w:val="00B07256"/>
    <w:rsid w:val="00B075A2"/>
    <w:rsid w:val="00B07722"/>
    <w:rsid w:val="00B07813"/>
    <w:rsid w:val="00B0797C"/>
    <w:rsid w:val="00B079C8"/>
    <w:rsid w:val="00B07BCA"/>
    <w:rsid w:val="00B07CF8"/>
    <w:rsid w:val="00B07E01"/>
    <w:rsid w:val="00B10305"/>
    <w:rsid w:val="00B1051A"/>
    <w:rsid w:val="00B111FB"/>
    <w:rsid w:val="00B1135B"/>
    <w:rsid w:val="00B117B2"/>
    <w:rsid w:val="00B11CCF"/>
    <w:rsid w:val="00B11F7E"/>
    <w:rsid w:val="00B12585"/>
    <w:rsid w:val="00B125A2"/>
    <w:rsid w:val="00B125D4"/>
    <w:rsid w:val="00B126C6"/>
    <w:rsid w:val="00B12783"/>
    <w:rsid w:val="00B1290E"/>
    <w:rsid w:val="00B12A45"/>
    <w:rsid w:val="00B13B5A"/>
    <w:rsid w:val="00B13D07"/>
    <w:rsid w:val="00B13E8D"/>
    <w:rsid w:val="00B13ECA"/>
    <w:rsid w:val="00B14E28"/>
    <w:rsid w:val="00B14ED4"/>
    <w:rsid w:val="00B150CF"/>
    <w:rsid w:val="00B15610"/>
    <w:rsid w:val="00B15C06"/>
    <w:rsid w:val="00B15EEB"/>
    <w:rsid w:val="00B16142"/>
    <w:rsid w:val="00B16341"/>
    <w:rsid w:val="00B163EE"/>
    <w:rsid w:val="00B1691B"/>
    <w:rsid w:val="00B169C1"/>
    <w:rsid w:val="00B16A36"/>
    <w:rsid w:val="00B16B69"/>
    <w:rsid w:val="00B16D15"/>
    <w:rsid w:val="00B16D95"/>
    <w:rsid w:val="00B16EBB"/>
    <w:rsid w:val="00B173A9"/>
    <w:rsid w:val="00B1794D"/>
    <w:rsid w:val="00B17D6C"/>
    <w:rsid w:val="00B17D87"/>
    <w:rsid w:val="00B205B2"/>
    <w:rsid w:val="00B20F65"/>
    <w:rsid w:val="00B21600"/>
    <w:rsid w:val="00B216EC"/>
    <w:rsid w:val="00B21E9A"/>
    <w:rsid w:val="00B220E7"/>
    <w:rsid w:val="00B22127"/>
    <w:rsid w:val="00B22277"/>
    <w:rsid w:val="00B22490"/>
    <w:rsid w:val="00B224E8"/>
    <w:rsid w:val="00B22C2E"/>
    <w:rsid w:val="00B22E1D"/>
    <w:rsid w:val="00B2311F"/>
    <w:rsid w:val="00B2322C"/>
    <w:rsid w:val="00B234FF"/>
    <w:rsid w:val="00B23582"/>
    <w:rsid w:val="00B23887"/>
    <w:rsid w:val="00B23C68"/>
    <w:rsid w:val="00B23CCD"/>
    <w:rsid w:val="00B23CEC"/>
    <w:rsid w:val="00B23DD2"/>
    <w:rsid w:val="00B2488E"/>
    <w:rsid w:val="00B24AB6"/>
    <w:rsid w:val="00B24DEE"/>
    <w:rsid w:val="00B25022"/>
    <w:rsid w:val="00B2513D"/>
    <w:rsid w:val="00B25CD3"/>
    <w:rsid w:val="00B26312"/>
    <w:rsid w:val="00B26402"/>
    <w:rsid w:val="00B2668A"/>
    <w:rsid w:val="00B26693"/>
    <w:rsid w:val="00B26995"/>
    <w:rsid w:val="00B26ADC"/>
    <w:rsid w:val="00B26B47"/>
    <w:rsid w:val="00B26B5E"/>
    <w:rsid w:val="00B26B61"/>
    <w:rsid w:val="00B26C5B"/>
    <w:rsid w:val="00B27141"/>
    <w:rsid w:val="00B2739F"/>
    <w:rsid w:val="00B27618"/>
    <w:rsid w:val="00B27B12"/>
    <w:rsid w:val="00B27BB4"/>
    <w:rsid w:val="00B27D0F"/>
    <w:rsid w:val="00B300D7"/>
    <w:rsid w:val="00B305FE"/>
    <w:rsid w:val="00B30C3E"/>
    <w:rsid w:val="00B30D62"/>
    <w:rsid w:val="00B31080"/>
    <w:rsid w:val="00B312B3"/>
    <w:rsid w:val="00B312F2"/>
    <w:rsid w:val="00B31352"/>
    <w:rsid w:val="00B31855"/>
    <w:rsid w:val="00B31D18"/>
    <w:rsid w:val="00B3202F"/>
    <w:rsid w:val="00B320F9"/>
    <w:rsid w:val="00B32368"/>
    <w:rsid w:val="00B323A6"/>
    <w:rsid w:val="00B32486"/>
    <w:rsid w:val="00B32567"/>
    <w:rsid w:val="00B32793"/>
    <w:rsid w:val="00B32D94"/>
    <w:rsid w:val="00B32E0B"/>
    <w:rsid w:val="00B33179"/>
    <w:rsid w:val="00B3321D"/>
    <w:rsid w:val="00B33240"/>
    <w:rsid w:val="00B33844"/>
    <w:rsid w:val="00B33A72"/>
    <w:rsid w:val="00B33B0E"/>
    <w:rsid w:val="00B33D11"/>
    <w:rsid w:val="00B34164"/>
    <w:rsid w:val="00B34366"/>
    <w:rsid w:val="00B34670"/>
    <w:rsid w:val="00B34845"/>
    <w:rsid w:val="00B34CB5"/>
    <w:rsid w:val="00B35136"/>
    <w:rsid w:val="00B3552A"/>
    <w:rsid w:val="00B35544"/>
    <w:rsid w:val="00B358C5"/>
    <w:rsid w:val="00B358FF"/>
    <w:rsid w:val="00B3601E"/>
    <w:rsid w:val="00B36050"/>
    <w:rsid w:val="00B36438"/>
    <w:rsid w:val="00B365F5"/>
    <w:rsid w:val="00B36A6F"/>
    <w:rsid w:val="00B36D74"/>
    <w:rsid w:val="00B36FAC"/>
    <w:rsid w:val="00B37077"/>
    <w:rsid w:val="00B37117"/>
    <w:rsid w:val="00B3776A"/>
    <w:rsid w:val="00B379A0"/>
    <w:rsid w:val="00B37A3E"/>
    <w:rsid w:val="00B37B43"/>
    <w:rsid w:val="00B37CEA"/>
    <w:rsid w:val="00B400AE"/>
    <w:rsid w:val="00B404E0"/>
    <w:rsid w:val="00B40D6A"/>
    <w:rsid w:val="00B40F52"/>
    <w:rsid w:val="00B41137"/>
    <w:rsid w:val="00B411D6"/>
    <w:rsid w:val="00B413A8"/>
    <w:rsid w:val="00B41703"/>
    <w:rsid w:val="00B41C20"/>
    <w:rsid w:val="00B422BE"/>
    <w:rsid w:val="00B42A7C"/>
    <w:rsid w:val="00B431D5"/>
    <w:rsid w:val="00B43312"/>
    <w:rsid w:val="00B4337A"/>
    <w:rsid w:val="00B4337B"/>
    <w:rsid w:val="00B435C1"/>
    <w:rsid w:val="00B43720"/>
    <w:rsid w:val="00B437BF"/>
    <w:rsid w:val="00B438BF"/>
    <w:rsid w:val="00B439A9"/>
    <w:rsid w:val="00B43A05"/>
    <w:rsid w:val="00B43A8A"/>
    <w:rsid w:val="00B43C5C"/>
    <w:rsid w:val="00B43F1E"/>
    <w:rsid w:val="00B44363"/>
    <w:rsid w:val="00B443BF"/>
    <w:rsid w:val="00B44987"/>
    <w:rsid w:val="00B4498E"/>
    <w:rsid w:val="00B44998"/>
    <w:rsid w:val="00B4573C"/>
    <w:rsid w:val="00B459B6"/>
    <w:rsid w:val="00B459C7"/>
    <w:rsid w:val="00B46189"/>
    <w:rsid w:val="00B4654E"/>
    <w:rsid w:val="00B46AF3"/>
    <w:rsid w:val="00B46B9D"/>
    <w:rsid w:val="00B46E78"/>
    <w:rsid w:val="00B46EA9"/>
    <w:rsid w:val="00B47586"/>
    <w:rsid w:val="00B47692"/>
    <w:rsid w:val="00B5040C"/>
    <w:rsid w:val="00B50436"/>
    <w:rsid w:val="00B506D2"/>
    <w:rsid w:val="00B5095D"/>
    <w:rsid w:val="00B510E2"/>
    <w:rsid w:val="00B517D0"/>
    <w:rsid w:val="00B51FB8"/>
    <w:rsid w:val="00B52932"/>
    <w:rsid w:val="00B52C1F"/>
    <w:rsid w:val="00B532F5"/>
    <w:rsid w:val="00B53696"/>
    <w:rsid w:val="00B539C6"/>
    <w:rsid w:val="00B53B15"/>
    <w:rsid w:val="00B54220"/>
    <w:rsid w:val="00B5455B"/>
    <w:rsid w:val="00B54963"/>
    <w:rsid w:val="00B54AAD"/>
    <w:rsid w:val="00B54C4B"/>
    <w:rsid w:val="00B54DAC"/>
    <w:rsid w:val="00B5503E"/>
    <w:rsid w:val="00B552D0"/>
    <w:rsid w:val="00B5571F"/>
    <w:rsid w:val="00B55CBE"/>
    <w:rsid w:val="00B55D99"/>
    <w:rsid w:val="00B55F94"/>
    <w:rsid w:val="00B5603C"/>
    <w:rsid w:val="00B561AD"/>
    <w:rsid w:val="00B562DC"/>
    <w:rsid w:val="00B563B6"/>
    <w:rsid w:val="00B5698F"/>
    <w:rsid w:val="00B57D0C"/>
    <w:rsid w:val="00B60023"/>
    <w:rsid w:val="00B6039C"/>
    <w:rsid w:val="00B606D2"/>
    <w:rsid w:val="00B60FF4"/>
    <w:rsid w:val="00B611CF"/>
    <w:rsid w:val="00B612D2"/>
    <w:rsid w:val="00B615B4"/>
    <w:rsid w:val="00B616D6"/>
    <w:rsid w:val="00B61888"/>
    <w:rsid w:val="00B61FFD"/>
    <w:rsid w:val="00B623C2"/>
    <w:rsid w:val="00B62937"/>
    <w:rsid w:val="00B62A48"/>
    <w:rsid w:val="00B62E73"/>
    <w:rsid w:val="00B62F04"/>
    <w:rsid w:val="00B62F4B"/>
    <w:rsid w:val="00B62FF4"/>
    <w:rsid w:val="00B635C9"/>
    <w:rsid w:val="00B6385C"/>
    <w:rsid w:val="00B63871"/>
    <w:rsid w:val="00B63905"/>
    <w:rsid w:val="00B63F74"/>
    <w:rsid w:val="00B63F8D"/>
    <w:rsid w:val="00B642AA"/>
    <w:rsid w:val="00B642FA"/>
    <w:rsid w:val="00B64AE3"/>
    <w:rsid w:val="00B64CF0"/>
    <w:rsid w:val="00B64DB2"/>
    <w:rsid w:val="00B6588D"/>
    <w:rsid w:val="00B658AF"/>
    <w:rsid w:val="00B65983"/>
    <w:rsid w:val="00B65AC7"/>
    <w:rsid w:val="00B65B38"/>
    <w:rsid w:val="00B65BB7"/>
    <w:rsid w:val="00B65EF8"/>
    <w:rsid w:val="00B66302"/>
    <w:rsid w:val="00B666F3"/>
    <w:rsid w:val="00B66734"/>
    <w:rsid w:val="00B66C42"/>
    <w:rsid w:val="00B66C4B"/>
    <w:rsid w:val="00B671CC"/>
    <w:rsid w:val="00B6770B"/>
    <w:rsid w:val="00B6798B"/>
    <w:rsid w:val="00B70033"/>
    <w:rsid w:val="00B702BB"/>
    <w:rsid w:val="00B70376"/>
    <w:rsid w:val="00B7038D"/>
    <w:rsid w:val="00B70469"/>
    <w:rsid w:val="00B706BF"/>
    <w:rsid w:val="00B706E1"/>
    <w:rsid w:val="00B70AD8"/>
    <w:rsid w:val="00B70EA8"/>
    <w:rsid w:val="00B718E3"/>
    <w:rsid w:val="00B71B76"/>
    <w:rsid w:val="00B71BB9"/>
    <w:rsid w:val="00B71BF7"/>
    <w:rsid w:val="00B71DC4"/>
    <w:rsid w:val="00B71F1B"/>
    <w:rsid w:val="00B71F75"/>
    <w:rsid w:val="00B72011"/>
    <w:rsid w:val="00B72271"/>
    <w:rsid w:val="00B727FF"/>
    <w:rsid w:val="00B72CF1"/>
    <w:rsid w:val="00B72E0B"/>
    <w:rsid w:val="00B735E5"/>
    <w:rsid w:val="00B73610"/>
    <w:rsid w:val="00B7362A"/>
    <w:rsid w:val="00B738E7"/>
    <w:rsid w:val="00B74062"/>
    <w:rsid w:val="00B7458D"/>
    <w:rsid w:val="00B747B0"/>
    <w:rsid w:val="00B7487D"/>
    <w:rsid w:val="00B74AA3"/>
    <w:rsid w:val="00B74AAC"/>
    <w:rsid w:val="00B75521"/>
    <w:rsid w:val="00B75592"/>
    <w:rsid w:val="00B758BE"/>
    <w:rsid w:val="00B75946"/>
    <w:rsid w:val="00B75A48"/>
    <w:rsid w:val="00B75CA8"/>
    <w:rsid w:val="00B760E1"/>
    <w:rsid w:val="00B760F2"/>
    <w:rsid w:val="00B76576"/>
    <w:rsid w:val="00B7658A"/>
    <w:rsid w:val="00B76962"/>
    <w:rsid w:val="00B76AF7"/>
    <w:rsid w:val="00B76BB4"/>
    <w:rsid w:val="00B771FC"/>
    <w:rsid w:val="00B77609"/>
    <w:rsid w:val="00B778BF"/>
    <w:rsid w:val="00B7799E"/>
    <w:rsid w:val="00B77D5E"/>
    <w:rsid w:val="00B77D98"/>
    <w:rsid w:val="00B77DB6"/>
    <w:rsid w:val="00B801AD"/>
    <w:rsid w:val="00B801DB"/>
    <w:rsid w:val="00B8023B"/>
    <w:rsid w:val="00B8066A"/>
    <w:rsid w:val="00B80A7A"/>
    <w:rsid w:val="00B80D81"/>
    <w:rsid w:val="00B80E46"/>
    <w:rsid w:val="00B8126D"/>
    <w:rsid w:val="00B81359"/>
    <w:rsid w:val="00B816C9"/>
    <w:rsid w:val="00B816FC"/>
    <w:rsid w:val="00B819B6"/>
    <w:rsid w:val="00B81D14"/>
    <w:rsid w:val="00B81DC8"/>
    <w:rsid w:val="00B81E14"/>
    <w:rsid w:val="00B81FE8"/>
    <w:rsid w:val="00B820BF"/>
    <w:rsid w:val="00B821CA"/>
    <w:rsid w:val="00B8228B"/>
    <w:rsid w:val="00B82518"/>
    <w:rsid w:val="00B827BB"/>
    <w:rsid w:val="00B82EFA"/>
    <w:rsid w:val="00B82F24"/>
    <w:rsid w:val="00B8302D"/>
    <w:rsid w:val="00B831CB"/>
    <w:rsid w:val="00B83497"/>
    <w:rsid w:val="00B834EC"/>
    <w:rsid w:val="00B83636"/>
    <w:rsid w:val="00B83C24"/>
    <w:rsid w:val="00B8487B"/>
    <w:rsid w:val="00B848F1"/>
    <w:rsid w:val="00B849A2"/>
    <w:rsid w:val="00B84AC7"/>
    <w:rsid w:val="00B84CC6"/>
    <w:rsid w:val="00B84E2D"/>
    <w:rsid w:val="00B84EE7"/>
    <w:rsid w:val="00B85878"/>
    <w:rsid w:val="00B8598C"/>
    <w:rsid w:val="00B85EEA"/>
    <w:rsid w:val="00B86007"/>
    <w:rsid w:val="00B863F8"/>
    <w:rsid w:val="00B868A2"/>
    <w:rsid w:val="00B869D6"/>
    <w:rsid w:val="00B8721A"/>
    <w:rsid w:val="00B873D3"/>
    <w:rsid w:val="00B873F7"/>
    <w:rsid w:val="00B87E00"/>
    <w:rsid w:val="00B90639"/>
    <w:rsid w:val="00B90A8E"/>
    <w:rsid w:val="00B90B59"/>
    <w:rsid w:val="00B90BDB"/>
    <w:rsid w:val="00B90CDB"/>
    <w:rsid w:val="00B90E01"/>
    <w:rsid w:val="00B90F4C"/>
    <w:rsid w:val="00B911AD"/>
    <w:rsid w:val="00B9120A"/>
    <w:rsid w:val="00B91218"/>
    <w:rsid w:val="00B915E3"/>
    <w:rsid w:val="00B91921"/>
    <w:rsid w:val="00B91D00"/>
    <w:rsid w:val="00B91D86"/>
    <w:rsid w:val="00B91ED1"/>
    <w:rsid w:val="00B9233E"/>
    <w:rsid w:val="00B924F5"/>
    <w:rsid w:val="00B928CE"/>
    <w:rsid w:val="00B92933"/>
    <w:rsid w:val="00B929CB"/>
    <w:rsid w:val="00B92C66"/>
    <w:rsid w:val="00B92CB2"/>
    <w:rsid w:val="00B92D34"/>
    <w:rsid w:val="00B92D97"/>
    <w:rsid w:val="00B931CD"/>
    <w:rsid w:val="00B93279"/>
    <w:rsid w:val="00B938A7"/>
    <w:rsid w:val="00B94151"/>
    <w:rsid w:val="00B94522"/>
    <w:rsid w:val="00B9477A"/>
    <w:rsid w:val="00B94956"/>
    <w:rsid w:val="00B94FE6"/>
    <w:rsid w:val="00B9519C"/>
    <w:rsid w:val="00B951A6"/>
    <w:rsid w:val="00B9546B"/>
    <w:rsid w:val="00B95920"/>
    <w:rsid w:val="00B95D29"/>
    <w:rsid w:val="00B95FCF"/>
    <w:rsid w:val="00B9614A"/>
    <w:rsid w:val="00B9630C"/>
    <w:rsid w:val="00B971C0"/>
    <w:rsid w:val="00B97259"/>
    <w:rsid w:val="00B973B4"/>
    <w:rsid w:val="00B97978"/>
    <w:rsid w:val="00B97DB7"/>
    <w:rsid w:val="00BA0303"/>
    <w:rsid w:val="00BA0499"/>
    <w:rsid w:val="00BA049C"/>
    <w:rsid w:val="00BA0637"/>
    <w:rsid w:val="00BA09DB"/>
    <w:rsid w:val="00BA154D"/>
    <w:rsid w:val="00BA1895"/>
    <w:rsid w:val="00BA1973"/>
    <w:rsid w:val="00BA1EE2"/>
    <w:rsid w:val="00BA2274"/>
    <w:rsid w:val="00BA23A5"/>
    <w:rsid w:val="00BA2513"/>
    <w:rsid w:val="00BA2553"/>
    <w:rsid w:val="00BA27C1"/>
    <w:rsid w:val="00BA2803"/>
    <w:rsid w:val="00BA2A92"/>
    <w:rsid w:val="00BA2CCF"/>
    <w:rsid w:val="00BA2D6D"/>
    <w:rsid w:val="00BA32AB"/>
    <w:rsid w:val="00BA3424"/>
    <w:rsid w:val="00BA345E"/>
    <w:rsid w:val="00BA3505"/>
    <w:rsid w:val="00BA35B4"/>
    <w:rsid w:val="00BA364D"/>
    <w:rsid w:val="00BA3722"/>
    <w:rsid w:val="00BA3849"/>
    <w:rsid w:val="00BA3A38"/>
    <w:rsid w:val="00BA3A92"/>
    <w:rsid w:val="00BA3F6D"/>
    <w:rsid w:val="00BA42D4"/>
    <w:rsid w:val="00BA497D"/>
    <w:rsid w:val="00BA5B09"/>
    <w:rsid w:val="00BA5F17"/>
    <w:rsid w:val="00BA621C"/>
    <w:rsid w:val="00BA6505"/>
    <w:rsid w:val="00BA6591"/>
    <w:rsid w:val="00BA67A2"/>
    <w:rsid w:val="00BA6A5B"/>
    <w:rsid w:val="00BA71D2"/>
    <w:rsid w:val="00BA7488"/>
    <w:rsid w:val="00BA76A5"/>
    <w:rsid w:val="00BA7954"/>
    <w:rsid w:val="00BA79BF"/>
    <w:rsid w:val="00BA7D5A"/>
    <w:rsid w:val="00BA7D5B"/>
    <w:rsid w:val="00BB020A"/>
    <w:rsid w:val="00BB02D4"/>
    <w:rsid w:val="00BB0DAE"/>
    <w:rsid w:val="00BB0FA8"/>
    <w:rsid w:val="00BB1109"/>
    <w:rsid w:val="00BB13B6"/>
    <w:rsid w:val="00BB1723"/>
    <w:rsid w:val="00BB179F"/>
    <w:rsid w:val="00BB17DC"/>
    <w:rsid w:val="00BB1D7E"/>
    <w:rsid w:val="00BB1EDC"/>
    <w:rsid w:val="00BB26DC"/>
    <w:rsid w:val="00BB276F"/>
    <w:rsid w:val="00BB2D1E"/>
    <w:rsid w:val="00BB2EB1"/>
    <w:rsid w:val="00BB32ED"/>
    <w:rsid w:val="00BB36C3"/>
    <w:rsid w:val="00BB36F6"/>
    <w:rsid w:val="00BB37DA"/>
    <w:rsid w:val="00BB385D"/>
    <w:rsid w:val="00BB392E"/>
    <w:rsid w:val="00BB39CA"/>
    <w:rsid w:val="00BB3CAE"/>
    <w:rsid w:val="00BB3CD2"/>
    <w:rsid w:val="00BB3D62"/>
    <w:rsid w:val="00BB3F07"/>
    <w:rsid w:val="00BB4246"/>
    <w:rsid w:val="00BB425A"/>
    <w:rsid w:val="00BB42C5"/>
    <w:rsid w:val="00BB44D6"/>
    <w:rsid w:val="00BB4A7F"/>
    <w:rsid w:val="00BB4C86"/>
    <w:rsid w:val="00BB5312"/>
    <w:rsid w:val="00BB580C"/>
    <w:rsid w:val="00BB5D13"/>
    <w:rsid w:val="00BB5D97"/>
    <w:rsid w:val="00BB618A"/>
    <w:rsid w:val="00BB6317"/>
    <w:rsid w:val="00BB6852"/>
    <w:rsid w:val="00BB69D2"/>
    <w:rsid w:val="00BB6C16"/>
    <w:rsid w:val="00BB6D15"/>
    <w:rsid w:val="00BB70B0"/>
    <w:rsid w:val="00BB7223"/>
    <w:rsid w:val="00BB7ABD"/>
    <w:rsid w:val="00BB7ECB"/>
    <w:rsid w:val="00BB7EDA"/>
    <w:rsid w:val="00BC0188"/>
    <w:rsid w:val="00BC045B"/>
    <w:rsid w:val="00BC04AA"/>
    <w:rsid w:val="00BC0B76"/>
    <w:rsid w:val="00BC0C9B"/>
    <w:rsid w:val="00BC125B"/>
    <w:rsid w:val="00BC133A"/>
    <w:rsid w:val="00BC155A"/>
    <w:rsid w:val="00BC1770"/>
    <w:rsid w:val="00BC19AA"/>
    <w:rsid w:val="00BC20C4"/>
    <w:rsid w:val="00BC21FF"/>
    <w:rsid w:val="00BC2435"/>
    <w:rsid w:val="00BC2496"/>
    <w:rsid w:val="00BC24B5"/>
    <w:rsid w:val="00BC2521"/>
    <w:rsid w:val="00BC2C82"/>
    <w:rsid w:val="00BC3CAF"/>
    <w:rsid w:val="00BC42A8"/>
    <w:rsid w:val="00BC43FF"/>
    <w:rsid w:val="00BC4B8A"/>
    <w:rsid w:val="00BC4D26"/>
    <w:rsid w:val="00BC4FBF"/>
    <w:rsid w:val="00BC5210"/>
    <w:rsid w:val="00BC5289"/>
    <w:rsid w:val="00BC5A8A"/>
    <w:rsid w:val="00BC5B73"/>
    <w:rsid w:val="00BC5B80"/>
    <w:rsid w:val="00BC5DB5"/>
    <w:rsid w:val="00BC670F"/>
    <w:rsid w:val="00BC67EA"/>
    <w:rsid w:val="00BC6F01"/>
    <w:rsid w:val="00BC7078"/>
    <w:rsid w:val="00BC70F7"/>
    <w:rsid w:val="00BC734A"/>
    <w:rsid w:val="00BC76A0"/>
    <w:rsid w:val="00BC771F"/>
    <w:rsid w:val="00BC78A8"/>
    <w:rsid w:val="00BC7980"/>
    <w:rsid w:val="00BD03DC"/>
    <w:rsid w:val="00BD0513"/>
    <w:rsid w:val="00BD0EA9"/>
    <w:rsid w:val="00BD11F5"/>
    <w:rsid w:val="00BD1449"/>
    <w:rsid w:val="00BD16C0"/>
    <w:rsid w:val="00BD19F1"/>
    <w:rsid w:val="00BD1A62"/>
    <w:rsid w:val="00BD1C37"/>
    <w:rsid w:val="00BD1DA1"/>
    <w:rsid w:val="00BD2553"/>
    <w:rsid w:val="00BD27A9"/>
    <w:rsid w:val="00BD28EF"/>
    <w:rsid w:val="00BD2B96"/>
    <w:rsid w:val="00BD2E8C"/>
    <w:rsid w:val="00BD2F7B"/>
    <w:rsid w:val="00BD30B5"/>
    <w:rsid w:val="00BD31A3"/>
    <w:rsid w:val="00BD3250"/>
    <w:rsid w:val="00BD32E4"/>
    <w:rsid w:val="00BD3342"/>
    <w:rsid w:val="00BD34F9"/>
    <w:rsid w:val="00BD3554"/>
    <w:rsid w:val="00BD36B7"/>
    <w:rsid w:val="00BD37DA"/>
    <w:rsid w:val="00BD3A18"/>
    <w:rsid w:val="00BD3FB9"/>
    <w:rsid w:val="00BD4E15"/>
    <w:rsid w:val="00BD4E86"/>
    <w:rsid w:val="00BD5784"/>
    <w:rsid w:val="00BD5B9B"/>
    <w:rsid w:val="00BD610C"/>
    <w:rsid w:val="00BD64E7"/>
    <w:rsid w:val="00BD6939"/>
    <w:rsid w:val="00BD6AD0"/>
    <w:rsid w:val="00BD6DB3"/>
    <w:rsid w:val="00BD72D8"/>
    <w:rsid w:val="00BD73E5"/>
    <w:rsid w:val="00BD76A8"/>
    <w:rsid w:val="00BD78BE"/>
    <w:rsid w:val="00BD7AA3"/>
    <w:rsid w:val="00BD7C8F"/>
    <w:rsid w:val="00BD7CAF"/>
    <w:rsid w:val="00BD7E3B"/>
    <w:rsid w:val="00BE02BD"/>
    <w:rsid w:val="00BE083E"/>
    <w:rsid w:val="00BE0AFA"/>
    <w:rsid w:val="00BE0D3D"/>
    <w:rsid w:val="00BE0E43"/>
    <w:rsid w:val="00BE1484"/>
    <w:rsid w:val="00BE1A25"/>
    <w:rsid w:val="00BE1B1E"/>
    <w:rsid w:val="00BE2227"/>
    <w:rsid w:val="00BE22B4"/>
    <w:rsid w:val="00BE280B"/>
    <w:rsid w:val="00BE29B2"/>
    <w:rsid w:val="00BE2C3A"/>
    <w:rsid w:val="00BE2F57"/>
    <w:rsid w:val="00BE32E3"/>
    <w:rsid w:val="00BE33CC"/>
    <w:rsid w:val="00BE35F7"/>
    <w:rsid w:val="00BE369C"/>
    <w:rsid w:val="00BE39A0"/>
    <w:rsid w:val="00BE3A68"/>
    <w:rsid w:val="00BE3DF3"/>
    <w:rsid w:val="00BE422D"/>
    <w:rsid w:val="00BE428E"/>
    <w:rsid w:val="00BE4603"/>
    <w:rsid w:val="00BE4B2E"/>
    <w:rsid w:val="00BE4C46"/>
    <w:rsid w:val="00BE5204"/>
    <w:rsid w:val="00BE57DB"/>
    <w:rsid w:val="00BE596B"/>
    <w:rsid w:val="00BE5A55"/>
    <w:rsid w:val="00BE5B67"/>
    <w:rsid w:val="00BE5F17"/>
    <w:rsid w:val="00BE5FD9"/>
    <w:rsid w:val="00BE682D"/>
    <w:rsid w:val="00BE6964"/>
    <w:rsid w:val="00BE6A9D"/>
    <w:rsid w:val="00BE6E70"/>
    <w:rsid w:val="00BE705E"/>
    <w:rsid w:val="00BE70E9"/>
    <w:rsid w:val="00BE75F9"/>
    <w:rsid w:val="00BE77FD"/>
    <w:rsid w:val="00BE79CF"/>
    <w:rsid w:val="00BE79D7"/>
    <w:rsid w:val="00BE7C10"/>
    <w:rsid w:val="00BE7D39"/>
    <w:rsid w:val="00BE7FF8"/>
    <w:rsid w:val="00BF0174"/>
    <w:rsid w:val="00BF06F8"/>
    <w:rsid w:val="00BF0D8F"/>
    <w:rsid w:val="00BF180F"/>
    <w:rsid w:val="00BF1977"/>
    <w:rsid w:val="00BF1EEA"/>
    <w:rsid w:val="00BF2558"/>
    <w:rsid w:val="00BF256C"/>
    <w:rsid w:val="00BF29C1"/>
    <w:rsid w:val="00BF2DB4"/>
    <w:rsid w:val="00BF2F8E"/>
    <w:rsid w:val="00BF30BD"/>
    <w:rsid w:val="00BF313F"/>
    <w:rsid w:val="00BF3294"/>
    <w:rsid w:val="00BF356F"/>
    <w:rsid w:val="00BF35BF"/>
    <w:rsid w:val="00BF406F"/>
    <w:rsid w:val="00BF4147"/>
    <w:rsid w:val="00BF44B6"/>
    <w:rsid w:val="00BF46B4"/>
    <w:rsid w:val="00BF47F3"/>
    <w:rsid w:val="00BF4B16"/>
    <w:rsid w:val="00BF4D88"/>
    <w:rsid w:val="00BF5614"/>
    <w:rsid w:val="00BF5681"/>
    <w:rsid w:val="00BF5747"/>
    <w:rsid w:val="00BF58C5"/>
    <w:rsid w:val="00BF58CF"/>
    <w:rsid w:val="00BF5CBA"/>
    <w:rsid w:val="00BF5CC6"/>
    <w:rsid w:val="00BF6238"/>
    <w:rsid w:val="00BF663A"/>
    <w:rsid w:val="00BF66FC"/>
    <w:rsid w:val="00BF6AD4"/>
    <w:rsid w:val="00BF6AF5"/>
    <w:rsid w:val="00BF6B60"/>
    <w:rsid w:val="00BF6BFC"/>
    <w:rsid w:val="00BF6C8F"/>
    <w:rsid w:val="00BF6D23"/>
    <w:rsid w:val="00BF73BC"/>
    <w:rsid w:val="00BF7A60"/>
    <w:rsid w:val="00BF7E8C"/>
    <w:rsid w:val="00C0015A"/>
    <w:rsid w:val="00C001ED"/>
    <w:rsid w:val="00C0032A"/>
    <w:rsid w:val="00C005A8"/>
    <w:rsid w:val="00C006F2"/>
    <w:rsid w:val="00C007B7"/>
    <w:rsid w:val="00C00E4F"/>
    <w:rsid w:val="00C01217"/>
    <w:rsid w:val="00C014B5"/>
    <w:rsid w:val="00C01C97"/>
    <w:rsid w:val="00C01CC6"/>
    <w:rsid w:val="00C02207"/>
    <w:rsid w:val="00C02395"/>
    <w:rsid w:val="00C024D7"/>
    <w:rsid w:val="00C026BC"/>
    <w:rsid w:val="00C028FD"/>
    <w:rsid w:val="00C02925"/>
    <w:rsid w:val="00C02A12"/>
    <w:rsid w:val="00C039EC"/>
    <w:rsid w:val="00C03BE5"/>
    <w:rsid w:val="00C04151"/>
    <w:rsid w:val="00C04353"/>
    <w:rsid w:val="00C043E0"/>
    <w:rsid w:val="00C04891"/>
    <w:rsid w:val="00C04895"/>
    <w:rsid w:val="00C04B9B"/>
    <w:rsid w:val="00C04B9F"/>
    <w:rsid w:val="00C050B2"/>
    <w:rsid w:val="00C050FE"/>
    <w:rsid w:val="00C0582E"/>
    <w:rsid w:val="00C05C4D"/>
    <w:rsid w:val="00C05F0E"/>
    <w:rsid w:val="00C06819"/>
    <w:rsid w:val="00C06A0D"/>
    <w:rsid w:val="00C06A34"/>
    <w:rsid w:val="00C06BAD"/>
    <w:rsid w:val="00C06D87"/>
    <w:rsid w:val="00C0709E"/>
    <w:rsid w:val="00C0712E"/>
    <w:rsid w:val="00C072DB"/>
    <w:rsid w:val="00C07687"/>
    <w:rsid w:val="00C07C27"/>
    <w:rsid w:val="00C07D32"/>
    <w:rsid w:val="00C11AE6"/>
    <w:rsid w:val="00C11D26"/>
    <w:rsid w:val="00C11D56"/>
    <w:rsid w:val="00C120E1"/>
    <w:rsid w:val="00C122A9"/>
    <w:rsid w:val="00C12EE4"/>
    <w:rsid w:val="00C12F47"/>
    <w:rsid w:val="00C1310D"/>
    <w:rsid w:val="00C133B8"/>
    <w:rsid w:val="00C13976"/>
    <w:rsid w:val="00C13AE9"/>
    <w:rsid w:val="00C13C01"/>
    <w:rsid w:val="00C13C1B"/>
    <w:rsid w:val="00C13F8D"/>
    <w:rsid w:val="00C142BD"/>
    <w:rsid w:val="00C142D2"/>
    <w:rsid w:val="00C14C20"/>
    <w:rsid w:val="00C14DBF"/>
    <w:rsid w:val="00C14F6F"/>
    <w:rsid w:val="00C15281"/>
    <w:rsid w:val="00C15833"/>
    <w:rsid w:val="00C15864"/>
    <w:rsid w:val="00C1586E"/>
    <w:rsid w:val="00C15EE8"/>
    <w:rsid w:val="00C168DC"/>
    <w:rsid w:val="00C1699F"/>
    <w:rsid w:val="00C16B82"/>
    <w:rsid w:val="00C16C95"/>
    <w:rsid w:val="00C16E2D"/>
    <w:rsid w:val="00C1720E"/>
    <w:rsid w:val="00C172F5"/>
    <w:rsid w:val="00C17492"/>
    <w:rsid w:val="00C17618"/>
    <w:rsid w:val="00C17A58"/>
    <w:rsid w:val="00C17B6D"/>
    <w:rsid w:val="00C17E52"/>
    <w:rsid w:val="00C20236"/>
    <w:rsid w:val="00C206AE"/>
    <w:rsid w:val="00C2102C"/>
    <w:rsid w:val="00C211B9"/>
    <w:rsid w:val="00C21946"/>
    <w:rsid w:val="00C21B87"/>
    <w:rsid w:val="00C21C21"/>
    <w:rsid w:val="00C21C8D"/>
    <w:rsid w:val="00C21DF9"/>
    <w:rsid w:val="00C21ED8"/>
    <w:rsid w:val="00C2249B"/>
    <w:rsid w:val="00C22558"/>
    <w:rsid w:val="00C227F5"/>
    <w:rsid w:val="00C22C52"/>
    <w:rsid w:val="00C22D5E"/>
    <w:rsid w:val="00C230FF"/>
    <w:rsid w:val="00C233F3"/>
    <w:rsid w:val="00C23431"/>
    <w:rsid w:val="00C23890"/>
    <w:rsid w:val="00C23B40"/>
    <w:rsid w:val="00C23E71"/>
    <w:rsid w:val="00C2435C"/>
    <w:rsid w:val="00C243AD"/>
    <w:rsid w:val="00C25073"/>
    <w:rsid w:val="00C2526B"/>
    <w:rsid w:val="00C25654"/>
    <w:rsid w:val="00C25765"/>
    <w:rsid w:val="00C25AC9"/>
    <w:rsid w:val="00C25E7C"/>
    <w:rsid w:val="00C26069"/>
    <w:rsid w:val="00C2615D"/>
    <w:rsid w:val="00C2619D"/>
    <w:rsid w:val="00C264A6"/>
    <w:rsid w:val="00C26560"/>
    <w:rsid w:val="00C266DD"/>
    <w:rsid w:val="00C26923"/>
    <w:rsid w:val="00C26E93"/>
    <w:rsid w:val="00C2703E"/>
    <w:rsid w:val="00C27F32"/>
    <w:rsid w:val="00C30242"/>
    <w:rsid w:val="00C303BE"/>
    <w:rsid w:val="00C30409"/>
    <w:rsid w:val="00C3086B"/>
    <w:rsid w:val="00C30FF7"/>
    <w:rsid w:val="00C310EA"/>
    <w:rsid w:val="00C31A8D"/>
    <w:rsid w:val="00C31AC4"/>
    <w:rsid w:val="00C325FB"/>
    <w:rsid w:val="00C3270B"/>
    <w:rsid w:val="00C327E9"/>
    <w:rsid w:val="00C32D2F"/>
    <w:rsid w:val="00C32F27"/>
    <w:rsid w:val="00C3309C"/>
    <w:rsid w:val="00C33135"/>
    <w:rsid w:val="00C33656"/>
    <w:rsid w:val="00C337EA"/>
    <w:rsid w:val="00C33855"/>
    <w:rsid w:val="00C3393A"/>
    <w:rsid w:val="00C33D34"/>
    <w:rsid w:val="00C34146"/>
    <w:rsid w:val="00C341E4"/>
    <w:rsid w:val="00C3460B"/>
    <w:rsid w:val="00C346D1"/>
    <w:rsid w:val="00C3484A"/>
    <w:rsid w:val="00C348D5"/>
    <w:rsid w:val="00C34DC3"/>
    <w:rsid w:val="00C3501E"/>
    <w:rsid w:val="00C35331"/>
    <w:rsid w:val="00C3580E"/>
    <w:rsid w:val="00C35B4A"/>
    <w:rsid w:val="00C35C60"/>
    <w:rsid w:val="00C35FAF"/>
    <w:rsid w:val="00C363B6"/>
    <w:rsid w:val="00C36900"/>
    <w:rsid w:val="00C36A92"/>
    <w:rsid w:val="00C36BCF"/>
    <w:rsid w:val="00C36C22"/>
    <w:rsid w:val="00C37078"/>
    <w:rsid w:val="00C378E0"/>
    <w:rsid w:val="00C379FE"/>
    <w:rsid w:val="00C37E96"/>
    <w:rsid w:val="00C37EF2"/>
    <w:rsid w:val="00C40583"/>
    <w:rsid w:val="00C4092A"/>
    <w:rsid w:val="00C40E6A"/>
    <w:rsid w:val="00C41661"/>
    <w:rsid w:val="00C4175F"/>
    <w:rsid w:val="00C417F7"/>
    <w:rsid w:val="00C41800"/>
    <w:rsid w:val="00C4190E"/>
    <w:rsid w:val="00C4194F"/>
    <w:rsid w:val="00C41A5D"/>
    <w:rsid w:val="00C41D42"/>
    <w:rsid w:val="00C42502"/>
    <w:rsid w:val="00C42555"/>
    <w:rsid w:val="00C42F27"/>
    <w:rsid w:val="00C43323"/>
    <w:rsid w:val="00C4372F"/>
    <w:rsid w:val="00C437BA"/>
    <w:rsid w:val="00C43E85"/>
    <w:rsid w:val="00C43F56"/>
    <w:rsid w:val="00C44008"/>
    <w:rsid w:val="00C445A4"/>
    <w:rsid w:val="00C44994"/>
    <w:rsid w:val="00C44AB0"/>
    <w:rsid w:val="00C44D6F"/>
    <w:rsid w:val="00C45015"/>
    <w:rsid w:val="00C4541D"/>
    <w:rsid w:val="00C458A8"/>
    <w:rsid w:val="00C45910"/>
    <w:rsid w:val="00C459CB"/>
    <w:rsid w:val="00C45CCA"/>
    <w:rsid w:val="00C45CDB"/>
    <w:rsid w:val="00C45DB0"/>
    <w:rsid w:val="00C45E8E"/>
    <w:rsid w:val="00C45EA9"/>
    <w:rsid w:val="00C462E7"/>
    <w:rsid w:val="00C46584"/>
    <w:rsid w:val="00C465A4"/>
    <w:rsid w:val="00C4669D"/>
    <w:rsid w:val="00C46803"/>
    <w:rsid w:val="00C46DD9"/>
    <w:rsid w:val="00C470E6"/>
    <w:rsid w:val="00C47341"/>
    <w:rsid w:val="00C4737F"/>
    <w:rsid w:val="00C477E3"/>
    <w:rsid w:val="00C47D46"/>
    <w:rsid w:val="00C47F27"/>
    <w:rsid w:val="00C5078C"/>
    <w:rsid w:val="00C50E28"/>
    <w:rsid w:val="00C510BE"/>
    <w:rsid w:val="00C51123"/>
    <w:rsid w:val="00C5116C"/>
    <w:rsid w:val="00C5130B"/>
    <w:rsid w:val="00C5176C"/>
    <w:rsid w:val="00C51A63"/>
    <w:rsid w:val="00C51BBB"/>
    <w:rsid w:val="00C5293F"/>
    <w:rsid w:val="00C52D65"/>
    <w:rsid w:val="00C532C2"/>
    <w:rsid w:val="00C53326"/>
    <w:rsid w:val="00C53460"/>
    <w:rsid w:val="00C53618"/>
    <w:rsid w:val="00C53662"/>
    <w:rsid w:val="00C53892"/>
    <w:rsid w:val="00C53AB4"/>
    <w:rsid w:val="00C53C69"/>
    <w:rsid w:val="00C53F59"/>
    <w:rsid w:val="00C53FAD"/>
    <w:rsid w:val="00C54036"/>
    <w:rsid w:val="00C547CB"/>
    <w:rsid w:val="00C54BB7"/>
    <w:rsid w:val="00C54C01"/>
    <w:rsid w:val="00C54CAE"/>
    <w:rsid w:val="00C55100"/>
    <w:rsid w:val="00C555AF"/>
    <w:rsid w:val="00C5562B"/>
    <w:rsid w:val="00C55753"/>
    <w:rsid w:val="00C5583A"/>
    <w:rsid w:val="00C55A19"/>
    <w:rsid w:val="00C55E54"/>
    <w:rsid w:val="00C5643E"/>
    <w:rsid w:val="00C5644A"/>
    <w:rsid w:val="00C56B01"/>
    <w:rsid w:val="00C579E4"/>
    <w:rsid w:val="00C57B02"/>
    <w:rsid w:val="00C57B0B"/>
    <w:rsid w:val="00C60020"/>
    <w:rsid w:val="00C602D2"/>
    <w:rsid w:val="00C60402"/>
    <w:rsid w:val="00C6062D"/>
    <w:rsid w:val="00C608E1"/>
    <w:rsid w:val="00C60AD0"/>
    <w:rsid w:val="00C60CEC"/>
    <w:rsid w:val="00C61532"/>
    <w:rsid w:val="00C61A9A"/>
    <w:rsid w:val="00C61C2E"/>
    <w:rsid w:val="00C61E91"/>
    <w:rsid w:val="00C62024"/>
    <w:rsid w:val="00C624B4"/>
    <w:rsid w:val="00C62D9B"/>
    <w:rsid w:val="00C6305A"/>
    <w:rsid w:val="00C634AD"/>
    <w:rsid w:val="00C6357A"/>
    <w:rsid w:val="00C63797"/>
    <w:rsid w:val="00C63CCF"/>
    <w:rsid w:val="00C63EB1"/>
    <w:rsid w:val="00C63FA7"/>
    <w:rsid w:val="00C641DD"/>
    <w:rsid w:val="00C64A56"/>
    <w:rsid w:val="00C64F0A"/>
    <w:rsid w:val="00C651BF"/>
    <w:rsid w:val="00C65399"/>
    <w:rsid w:val="00C65511"/>
    <w:rsid w:val="00C65612"/>
    <w:rsid w:val="00C65883"/>
    <w:rsid w:val="00C65895"/>
    <w:rsid w:val="00C65EC0"/>
    <w:rsid w:val="00C65FD9"/>
    <w:rsid w:val="00C66497"/>
    <w:rsid w:val="00C66CEB"/>
    <w:rsid w:val="00C676CC"/>
    <w:rsid w:val="00C67A4B"/>
    <w:rsid w:val="00C67EAC"/>
    <w:rsid w:val="00C70337"/>
    <w:rsid w:val="00C70819"/>
    <w:rsid w:val="00C70961"/>
    <w:rsid w:val="00C709A1"/>
    <w:rsid w:val="00C70A33"/>
    <w:rsid w:val="00C70B57"/>
    <w:rsid w:val="00C70BBD"/>
    <w:rsid w:val="00C70D90"/>
    <w:rsid w:val="00C71903"/>
    <w:rsid w:val="00C71A49"/>
    <w:rsid w:val="00C71A54"/>
    <w:rsid w:val="00C72880"/>
    <w:rsid w:val="00C72947"/>
    <w:rsid w:val="00C72A4A"/>
    <w:rsid w:val="00C72A94"/>
    <w:rsid w:val="00C72ADA"/>
    <w:rsid w:val="00C72F51"/>
    <w:rsid w:val="00C73193"/>
    <w:rsid w:val="00C7324F"/>
    <w:rsid w:val="00C73C59"/>
    <w:rsid w:val="00C73EB8"/>
    <w:rsid w:val="00C7407C"/>
    <w:rsid w:val="00C7416B"/>
    <w:rsid w:val="00C74913"/>
    <w:rsid w:val="00C74B23"/>
    <w:rsid w:val="00C74B24"/>
    <w:rsid w:val="00C74BC5"/>
    <w:rsid w:val="00C752D9"/>
    <w:rsid w:val="00C75478"/>
    <w:rsid w:val="00C75643"/>
    <w:rsid w:val="00C75D30"/>
    <w:rsid w:val="00C75F0E"/>
    <w:rsid w:val="00C76039"/>
    <w:rsid w:val="00C763B2"/>
    <w:rsid w:val="00C76481"/>
    <w:rsid w:val="00C76862"/>
    <w:rsid w:val="00C76DD9"/>
    <w:rsid w:val="00C76FFB"/>
    <w:rsid w:val="00C7711A"/>
    <w:rsid w:val="00C772F3"/>
    <w:rsid w:val="00C77326"/>
    <w:rsid w:val="00C77669"/>
    <w:rsid w:val="00C77820"/>
    <w:rsid w:val="00C77875"/>
    <w:rsid w:val="00C7790C"/>
    <w:rsid w:val="00C77A78"/>
    <w:rsid w:val="00C803E2"/>
    <w:rsid w:val="00C804B2"/>
    <w:rsid w:val="00C80592"/>
    <w:rsid w:val="00C8060E"/>
    <w:rsid w:val="00C80765"/>
    <w:rsid w:val="00C80923"/>
    <w:rsid w:val="00C80B37"/>
    <w:rsid w:val="00C80D7D"/>
    <w:rsid w:val="00C80E82"/>
    <w:rsid w:val="00C81670"/>
    <w:rsid w:val="00C81778"/>
    <w:rsid w:val="00C819EC"/>
    <w:rsid w:val="00C826AA"/>
    <w:rsid w:val="00C82770"/>
    <w:rsid w:val="00C82781"/>
    <w:rsid w:val="00C8281F"/>
    <w:rsid w:val="00C82922"/>
    <w:rsid w:val="00C82A4C"/>
    <w:rsid w:val="00C82AC6"/>
    <w:rsid w:val="00C82BCD"/>
    <w:rsid w:val="00C833D9"/>
    <w:rsid w:val="00C83491"/>
    <w:rsid w:val="00C839AA"/>
    <w:rsid w:val="00C83F62"/>
    <w:rsid w:val="00C84072"/>
    <w:rsid w:val="00C842A6"/>
    <w:rsid w:val="00C84408"/>
    <w:rsid w:val="00C8474D"/>
    <w:rsid w:val="00C84761"/>
    <w:rsid w:val="00C84F23"/>
    <w:rsid w:val="00C85181"/>
    <w:rsid w:val="00C85784"/>
    <w:rsid w:val="00C85B4F"/>
    <w:rsid w:val="00C860A2"/>
    <w:rsid w:val="00C863ED"/>
    <w:rsid w:val="00C8657E"/>
    <w:rsid w:val="00C86726"/>
    <w:rsid w:val="00C86809"/>
    <w:rsid w:val="00C869A7"/>
    <w:rsid w:val="00C871EC"/>
    <w:rsid w:val="00C87233"/>
    <w:rsid w:val="00C87930"/>
    <w:rsid w:val="00C87C8D"/>
    <w:rsid w:val="00C87CB2"/>
    <w:rsid w:val="00C90002"/>
    <w:rsid w:val="00C90097"/>
    <w:rsid w:val="00C90400"/>
    <w:rsid w:val="00C90846"/>
    <w:rsid w:val="00C9117E"/>
    <w:rsid w:val="00C91858"/>
    <w:rsid w:val="00C91B99"/>
    <w:rsid w:val="00C91D35"/>
    <w:rsid w:val="00C91EF6"/>
    <w:rsid w:val="00C9212E"/>
    <w:rsid w:val="00C923CB"/>
    <w:rsid w:val="00C924F5"/>
    <w:rsid w:val="00C927FE"/>
    <w:rsid w:val="00C92830"/>
    <w:rsid w:val="00C92AE8"/>
    <w:rsid w:val="00C92B7A"/>
    <w:rsid w:val="00C92C57"/>
    <w:rsid w:val="00C92CE8"/>
    <w:rsid w:val="00C92D12"/>
    <w:rsid w:val="00C92E8C"/>
    <w:rsid w:val="00C93044"/>
    <w:rsid w:val="00C93248"/>
    <w:rsid w:val="00C93A68"/>
    <w:rsid w:val="00C93F53"/>
    <w:rsid w:val="00C940D0"/>
    <w:rsid w:val="00C940EC"/>
    <w:rsid w:val="00C941DE"/>
    <w:rsid w:val="00C942AB"/>
    <w:rsid w:val="00C947E2"/>
    <w:rsid w:val="00C94A86"/>
    <w:rsid w:val="00C94F59"/>
    <w:rsid w:val="00C950DE"/>
    <w:rsid w:val="00C950FC"/>
    <w:rsid w:val="00C952A7"/>
    <w:rsid w:val="00C95603"/>
    <w:rsid w:val="00C95915"/>
    <w:rsid w:val="00C95B7A"/>
    <w:rsid w:val="00C95BE6"/>
    <w:rsid w:val="00C95E63"/>
    <w:rsid w:val="00C963AC"/>
    <w:rsid w:val="00C9652E"/>
    <w:rsid w:val="00C967AF"/>
    <w:rsid w:val="00C9695D"/>
    <w:rsid w:val="00C96CE2"/>
    <w:rsid w:val="00C97041"/>
    <w:rsid w:val="00C97642"/>
    <w:rsid w:val="00CA00C4"/>
    <w:rsid w:val="00CA0695"/>
    <w:rsid w:val="00CA077C"/>
    <w:rsid w:val="00CA07F9"/>
    <w:rsid w:val="00CA12AC"/>
    <w:rsid w:val="00CA1395"/>
    <w:rsid w:val="00CA1451"/>
    <w:rsid w:val="00CA1539"/>
    <w:rsid w:val="00CA1586"/>
    <w:rsid w:val="00CA162C"/>
    <w:rsid w:val="00CA1AE4"/>
    <w:rsid w:val="00CA23A2"/>
    <w:rsid w:val="00CA305B"/>
    <w:rsid w:val="00CA359B"/>
    <w:rsid w:val="00CA3C34"/>
    <w:rsid w:val="00CA48F0"/>
    <w:rsid w:val="00CA4D06"/>
    <w:rsid w:val="00CA4D80"/>
    <w:rsid w:val="00CA540B"/>
    <w:rsid w:val="00CA5A6D"/>
    <w:rsid w:val="00CA5CAA"/>
    <w:rsid w:val="00CA5EE9"/>
    <w:rsid w:val="00CA5EFA"/>
    <w:rsid w:val="00CA5F1D"/>
    <w:rsid w:val="00CA62C2"/>
    <w:rsid w:val="00CA62EC"/>
    <w:rsid w:val="00CA6A6F"/>
    <w:rsid w:val="00CA6A8B"/>
    <w:rsid w:val="00CA6ACA"/>
    <w:rsid w:val="00CA6E2B"/>
    <w:rsid w:val="00CA6F61"/>
    <w:rsid w:val="00CA702E"/>
    <w:rsid w:val="00CA7513"/>
    <w:rsid w:val="00CA7A86"/>
    <w:rsid w:val="00CB036C"/>
    <w:rsid w:val="00CB0424"/>
    <w:rsid w:val="00CB04C7"/>
    <w:rsid w:val="00CB059F"/>
    <w:rsid w:val="00CB08CE"/>
    <w:rsid w:val="00CB09A1"/>
    <w:rsid w:val="00CB0C61"/>
    <w:rsid w:val="00CB10D4"/>
    <w:rsid w:val="00CB1539"/>
    <w:rsid w:val="00CB1596"/>
    <w:rsid w:val="00CB1620"/>
    <w:rsid w:val="00CB1717"/>
    <w:rsid w:val="00CB198F"/>
    <w:rsid w:val="00CB1D80"/>
    <w:rsid w:val="00CB1ED7"/>
    <w:rsid w:val="00CB214B"/>
    <w:rsid w:val="00CB2310"/>
    <w:rsid w:val="00CB2731"/>
    <w:rsid w:val="00CB2D59"/>
    <w:rsid w:val="00CB306C"/>
    <w:rsid w:val="00CB341A"/>
    <w:rsid w:val="00CB3A72"/>
    <w:rsid w:val="00CB3C3E"/>
    <w:rsid w:val="00CB44F7"/>
    <w:rsid w:val="00CB48F0"/>
    <w:rsid w:val="00CB4D4F"/>
    <w:rsid w:val="00CB4E26"/>
    <w:rsid w:val="00CB5284"/>
    <w:rsid w:val="00CB535B"/>
    <w:rsid w:val="00CB5371"/>
    <w:rsid w:val="00CB53A9"/>
    <w:rsid w:val="00CB5C86"/>
    <w:rsid w:val="00CB5C8B"/>
    <w:rsid w:val="00CB6503"/>
    <w:rsid w:val="00CB663C"/>
    <w:rsid w:val="00CB6B45"/>
    <w:rsid w:val="00CB6B64"/>
    <w:rsid w:val="00CB752A"/>
    <w:rsid w:val="00CB7764"/>
    <w:rsid w:val="00CB79DA"/>
    <w:rsid w:val="00CB7D2F"/>
    <w:rsid w:val="00CC00E7"/>
    <w:rsid w:val="00CC0521"/>
    <w:rsid w:val="00CC0624"/>
    <w:rsid w:val="00CC0DC9"/>
    <w:rsid w:val="00CC0F3D"/>
    <w:rsid w:val="00CC1471"/>
    <w:rsid w:val="00CC15E3"/>
    <w:rsid w:val="00CC18D7"/>
    <w:rsid w:val="00CC1C89"/>
    <w:rsid w:val="00CC20B8"/>
    <w:rsid w:val="00CC2181"/>
    <w:rsid w:val="00CC23C1"/>
    <w:rsid w:val="00CC2675"/>
    <w:rsid w:val="00CC26C8"/>
    <w:rsid w:val="00CC27FC"/>
    <w:rsid w:val="00CC307A"/>
    <w:rsid w:val="00CC34E0"/>
    <w:rsid w:val="00CC39E9"/>
    <w:rsid w:val="00CC40D1"/>
    <w:rsid w:val="00CC4495"/>
    <w:rsid w:val="00CC4513"/>
    <w:rsid w:val="00CC49E3"/>
    <w:rsid w:val="00CC4FF2"/>
    <w:rsid w:val="00CC5390"/>
    <w:rsid w:val="00CC574D"/>
    <w:rsid w:val="00CC57A7"/>
    <w:rsid w:val="00CC57C7"/>
    <w:rsid w:val="00CC5AB0"/>
    <w:rsid w:val="00CC5C10"/>
    <w:rsid w:val="00CC5C7E"/>
    <w:rsid w:val="00CC5CEF"/>
    <w:rsid w:val="00CC613C"/>
    <w:rsid w:val="00CC62C9"/>
    <w:rsid w:val="00CC681A"/>
    <w:rsid w:val="00CC6836"/>
    <w:rsid w:val="00CC6A6F"/>
    <w:rsid w:val="00CC6B98"/>
    <w:rsid w:val="00CC6DC0"/>
    <w:rsid w:val="00CC6FE9"/>
    <w:rsid w:val="00CC7085"/>
    <w:rsid w:val="00CC7584"/>
    <w:rsid w:val="00CC7692"/>
    <w:rsid w:val="00CC76CB"/>
    <w:rsid w:val="00CC7A54"/>
    <w:rsid w:val="00CC7EBF"/>
    <w:rsid w:val="00CC7F53"/>
    <w:rsid w:val="00CD085F"/>
    <w:rsid w:val="00CD08D6"/>
    <w:rsid w:val="00CD09A5"/>
    <w:rsid w:val="00CD0EBD"/>
    <w:rsid w:val="00CD172E"/>
    <w:rsid w:val="00CD1820"/>
    <w:rsid w:val="00CD1B6D"/>
    <w:rsid w:val="00CD1C98"/>
    <w:rsid w:val="00CD2141"/>
    <w:rsid w:val="00CD2432"/>
    <w:rsid w:val="00CD250C"/>
    <w:rsid w:val="00CD2869"/>
    <w:rsid w:val="00CD290C"/>
    <w:rsid w:val="00CD2917"/>
    <w:rsid w:val="00CD2AFA"/>
    <w:rsid w:val="00CD2B53"/>
    <w:rsid w:val="00CD2E85"/>
    <w:rsid w:val="00CD3379"/>
    <w:rsid w:val="00CD37FB"/>
    <w:rsid w:val="00CD4008"/>
    <w:rsid w:val="00CD40D7"/>
    <w:rsid w:val="00CD4419"/>
    <w:rsid w:val="00CD449F"/>
    <w:rsid w:val="00CD4545"/>
    <w:rsid w:val="00CD471D"/>
    <w:rsid w:val="00CD4A42"/>
    <w:rsid w:val="00CD4C53"/>
    <w:rsid w:val="00CD4FB0"/>
    <w:rsid w:val="00CD5219"/>
    <w:rsid w:val="00CD5980"/>
    <w:rsid w:val="00CD5DFF"/>
    <w:rsid w:val="00CD6006"/>
    <w:rsid w:val="00CD63DE"/>
    <w:rsid w:val="00CD646A"/>
    <w:rsid w:val="00CD6498"/>
    <w:rsid w:val="00CD64DC"/>
    <w:rsid w:val="00CD688D"/>
    <w:rsid w:val="00CD6B77"/>
    <w:rsid w:val="00CD6C3B"/>
    <w:rsid w:val="00CD6F75"/>
    <w:rsid w:val="00CD7221"/>
    <w:rsid w:val="00CD73F3"/>
    <w:rsid w:val="00CD762A"/>
    <w:rsid w:val="00CD767B"/>
    <w:rsid w:val="00CD7946"/>
    <w:rsid w:val="00CD7A4B"/>
    <w:rsid w:val="00CE0A0E"/>
    <w:rsid w:val="00CE0AED"/>
    <w:rsid w:val="00CE12EC"/>
    <w:rsid w:val="00CE159F"/>
    <w:rsid w:val="00CE1F48"/>
    <w:rsid w:val="00CE24DF"/>
    <w:rsid w:val="00CE2920"/>
    <w:rsid w:val="00CE2A15"/>
    <w:rsid w:val="00CE2B58"/>
    <w:rsid w:val="00CE3261"/>
    <w:rsid w:val="00CE32B5"/>
    <w:rsid w:val="00CE3448"/>
    <w:rsid w:val="00CE35DF"/>
    <w:rsid w:val="00CE39F5"/>
    <w:rsid w:val="00CE3B20"/>
    <w:rsid w:val="00CE3C45"/>
    <w:rsid w:val="00CE3EBB"/>
    <w:rsid w:val="00CE49A0"/>
    <w:rsid w:val="00CE4A80"/>
    <w:rsid w:val="00CE5086"/>
    <w:rsid w:val="00CE5456"/>
    <w:rsid w:val="00CE5793"/>
    <w:rsid w:val="00CE5AC1"/>
    <w:rsid w:val="00CE5F3C"/>
    <w:rsid w:val="00CE63E6"/>
    <w:rsid w:val="00CE646C"/>
    <w:rsid w:val="00CE64E4"/>
    <w:rsid w:val="00CE6626"/>
    <w:rsid w:val="00CE68FA"/>
    <w:rsid w:val="00CE69E5"/>
    <w:rsid w:val="00CE6C1E"/>
    <w:rsid w:val="00CE6EA1"/>
    <w:rsid w:val="00CE7419"/>
    <w:rsid w:val="00CE7757"/>
    <w:rsid w:val="00CE7949"/>
    <w:rsid w:val="00CE7A64"/>
    <w:rsid w:val="00CE7CC3"/>
    <w:rsid w:val="00CF0198"/>
    <w:rsid w:val="00CF01AD"/>
    <w:rsid w:val="00CF026B"/>
    <w:rsid w:val="00CF0B54"/>
    <w:rsid w:val="00CF0B94"/>
    <w:rsid w:val="00CF1830"/>
    <w:rsid w:val="00CF1A73"/>
    <w:rsid w:val="00CF1AC1"/>
    <w:rsid w:val="00CF246F"/>
    <w:rsid w:val="00CF25BB"/>
    <w:rsid w:val="00CF2943"/>
    <w:rsid w:val="00CF2BF5"/>
    <w:rsid w:val="00CF304B"/>
    <w:rsid w:val="00CF3124"/>
    <w:rsid w:val="00CF3D22"/>
    <w:rsid w:val="00CF3E9F"/>
    <w:rsid w:val="00CF3EF4"/>
    <w:rsid w:val="00CF41AF"/>
    <w:rsid w:val="00CF41DE"/>
    <w:rsid w:val="00CF4377"/>
    <w:rsid w:val="00CF4702"/>
    <w:rsid w:val="00CF4B0E"/>
    <w:rsid w:val="00CF4CAC"/>
    <w:rsid w:val="00CF4CBE"/>
    <w:rsid w:val="00CF59A2"/>
    <w:rsid w:val="00CF5F05"/>
    <w:rsid w:val="00CF6350"/>
    <w:rsid w:val="00CF6565"/>
    <w:rsid w:val="00CF6832"/>
    <w:rsid w:val="00CF6839"/>
    <w:rsid w:val="00CF69E3"/>
    <w:rsid w:val="00CF6C47"/>
    <w:rsid w:val="00CF6E8B"/>
    <w:rsid w:val="00CF7C34"/>
    <w:rsid w:val="00CF7E13"/>
    <w:rsid w:val="00D00347"/>
    <w:rsid w:val="00D003E6"/>
    <w:rsid w:val="00D00741"/>
    <w:rsid w:val="00D00778"/>
    <w:rsid w:val="00D00AB0"/>
    <w:rsid w:val="00D00ACD"/>
    <w:rsid w:val="00D00BAC"/>
    <w:rsid w:val="00D00C60"/>
    <w:rsid w:val="00D00D1D"/>
    <w:rsid w:val="00D019A6"/>
    <w:rsid w:val="00D01FA7"/>
    <w:rsid w:val="00D0222B"/>
    <w:rsid w:val="00D024E0"/>
    <w:rsid w:val="00D0258F"/>
    <w:rsid w:val="00D0266B"/>
    <w:rsid w:val="00D027B3"/>
    <w:rsid w:val="00D02EAD"/>
    <w:rsid w:val="00D02F06"/>
    <w:rsid w:val="00D0351B"/>
    <w:rsid w:val="00D036D3"/>
    <w:rsid w:val="00D03965"/>
    <w:rsid w:val="00D03E48"/>
    <w:rsid w:val="00D040A1"/>
    <w:rsid w:val="00D04102"/>
    <w:rsid w:val="00D04585"/>
    <w:rsid w:val="00D04898"/>
    <w:rsid w:val="00D04CC4"/>
    <w:rsid w:val="00D04CC8"/>
    <w:rsid w:val="00D052FD"/>
    <w:rsid w:val="00D0533D"/>
    <w:rsid w:val="00D05581"/>
    <w:rsid w:val="00D05650"/>
    <w:rsid w:val="00D06974"/>
    <w:rsid w:val="00D0715A"/>
    <w:rsid w:val="00D0774A"/>
    <w:rsid w:val="00D07781"/>
    <w:rsid w:val="00D07F1C"/>
    <w:rsid w:val="00D10079"/>
    <w:rsid w:val="00D102A7"/>
    <w:rsid w:val="00D10EED"/>
    <w:rsid w:val="00D111E7"/>
    <w:rsid w:val="00D11566"/>
    <w:rsid w:val="00D11A7B"/>
    <w:rsid w:val="00D11AA1"/>
    <w:rsid w:val="00D1226D"/>
    <w:rsid w:val="00D12379"/>
    <w:rsid w:val="00D1287A"/>
    <w:rsid w:val="00D128D2"/>
    <w:rsid w:val="00D12BE8"/>
    <w:rsid w:val="00D12E4C"/>
    <w:rsid w:val="00D13011"/>
    <w:rsid w:val="00D13025"/>
    <w:rsid w:val="00D131DD"/>
    <w:rsid w:val="00D1328B"/>
    <w:rsid w:val="00D1328D"/>
    <w:rsid w:val="00D1341C"/>
    <w:rsid w:val="00D13BDD"/>
    <w:rsid w:val="00D13EC0"/>
    <w:rsid w:val="00D13EE7"/>
    <w:rsid w:val="00D142BE"/>
    <w:rsid w:val="00D143E2"/>
    <w:rsid w:val="00D146D2"/>
    <w:rsid w:val="00D1488F"/>
    <w:rsid w:val="00D14969"/>
    <w:rsid w:val="00D151EE"/>
    <w:rsid w:val="00D15235"/>
    <w:rsid w:val="00D1531C"/>
    <w:rsid w:val="00D154D7"/>
    <w:rsid w:val="00D15E1A"/>
    <w:rsid w:val="00D15EC0"/>
    <w:rsid w:val="00D1641B"/>
    <w:rsid w:val="00D164A3"/>
    <w:rsid w:val="00D16855"/>
    <w:rsid w:val="00D16861"/>
    <w:rsid w:val="00D16A32"/>
    <w:rsid w:val="00D16B7D"/>
    <w:rsid w:val="00D16EB6"/>
    <w:rsid w:val="00D170C9"/>
    <w:rsid w:val="00D17401"/>
    <w:rsid w:val="00D17594"/>
    <w:rsid w:val="00D17658"/>
    <w:rsid w:val="00D1773E"/>
    <w:rsid w:val="00D17C53"/>
    <w:rsid w:val="00D17C76"/>
    <w:rsid w:val="00D17E63"/>
    <w:rsid w:val="00D209A5"/>
    <w:rsid w:val="00D20C5D"/>
    <w:rsid w:val="00D20D6F"/>
    <w:rsid w:val="00D20D74"/>
    <w:rsid w:val="00D20FBF"/>
    <w:rsid w:val="00D21036"/>
    <w:rsid w:val="00D2105E"/>
    <w:rsid w:val="00D211EF"/>
    <w:rsid w:val="00D21C5D"/>
    <w:rsid w:val="00D21DD7"/>
    <w:rsid w:val="00D22500"/>
    <w:rsid w:val="00D2254F"/>
    <w:rsid w:val="00D22A18"/>
    <w:rsid w:val="00D22A8C"/>
    <w:rsid w:val="00D22B52"/>
    <w:rsid w:val="00D22E5C"/>
    <w:rsid w:val="00D22E9E"/>
    <w:rsid w:val="00D23098"/>
    <w:rsid w:val="00D235F9"/>
    <w:rsid w:val="00D23B86"/>
    <w:rsid w:val="00D2467B"/>
    <w:rsid w:val="00D249BB"/>
    <w:rsid w:val="00D24E78"/>
    <w:rsid w:val="00D250BF"/>
    <w:rsid w:val="00D252D0"/>
    <w:rsid w:val="00D2541C"/>
    <w:rsid w:val="00D25B29"/>
    <w:rsid w:val="00D25E65"/>
    <w:rsid w:val="00D25F10"/>
    <w:rsid w:val="00D25F74"/>
    <w:rsid w:val="00D260B7"/>
    <w:rsid w:val="00D2632A"/>
    <w:rsid w:val="00D2676D"/>
    <w:rsid w:val="00D26B5E"/>
    <w:rsid w:val="00D26E5F"/>
    <w:rsid w:val="00D2704D"/>
    <w:rsid w:val="00D27420"/>
    <w:rsid w:val="00D27982"/>
    <w:rsid w:val="00D302D5"/>
    <w:rsid w:val="00D305C4"/>
    <w:rsid w:val="00D30934"/>
    <w:rsid w:val="00D309BB"/>
    <w:rsid w:val="00D30AFD"/>
    <w:rsid w:val="00D30B55"/>
    <w:rsid w:val="00D317A4"/>
    <w:rsid w:val="00D31DA5"/>
    <w:rsid w:val="00D31E1A"/>
    <w:rsid w:val="00D32228"/>
    <w:rsid w:val="00D32330"/>
    <w:rsid w:val="00D32810"/>
    <w:rsid w:val="00D32B07"/>
    <w:rsid w:val="00D32CC6"/>
    <w:rsid w:val="00D32EE7"/>
    <w:rsid w:val="00D32FBA"/>
    <w:rsid w:val="00D32FCA"/>
    <w:rsid w:val="00D33889"/>
    <w:rsid w:val="00D33A03"/>
    <w:rsid w:val="00D33AB9"/>
    <w:rsid w:val="00D33B84"/>
    <w:rsid w:val="00D33DC3"/>
    <w:rsid w:val="00D3464E"/>
    <w:rsid w:val="00D348DB"/>
    <w:rsid w:val="00D34A5C"/>
    <w:rsid w:val="00D34AC8"/>
    <w:rsid w:val="00D3518E"/>
    <w:rsid w:val="00D3539E"/>
    <w:rsid w:val="00D353FA"/>
    <w:rsid w:val="00D359C8"/>
    <w:rsid w:val="00D36305"/>
    <w:rsid w:val="00D3645F"/>
    <w:rsid w:val="00D372BD"/>
    <w:rsid w:val="00D37B8B"/>
    <w:rsid w:val="00D37D79"/>
    <w:rsid w:val="00D37E96"/>
    <w:rsid w:val="00D37F84"/>
    <w:rsid w:val="00D4008B"/>
    <w:rsid w:val="00D401E4"/>
    <w:rsid w:val="00D40258"/>
    <w:rsid w:val="00D40E20"/>
    <w:rsid w:val="00D414DA"/>
    <w:rsid w:val="00D42530"/>
    <w:rsid w:val="00D42836"/>
    <w:rsid w:val="00D42873"/>
    <w:rsid w:val="00D42999"/>
    <w:rsid w:val="00D42B05"/>
    <w:rsid w:val="00D431AC"/>
    <w:rsid w:val="00D432C2"/>
    <w:rsid w:val="00D436BE"/>
    <w:rsid w:val="00D4372F"/>
    <w:rsid w:val="00D4381E"/>
    <w:rsid w:val="00D43B74"/>
    <w:rsid w:val="00D44558"/>
    <w:rsid w:val="00D447A5"/>
    <w:rsid w:val="00D44831"/>
    <w:rsid w:val="00D448E9"/>
    <w:rsid w:val="00D4499D"/>
    <w:rsid w:val="00D449CE"/>
    <w:rsid w:val="00D44B17"/>
    <w:rsid w:val="00D4506F"/>
    <w:rsid w:val="00D4516E"/>
    <w:rsid w:val="00D4546E"/>
    <w:rsid w:val="00D454CE"/>
    <w:rsid w:val="00D45A62"/>
    <w:rsid w:val="00D45CE0"/>
    <w:rsid w:val="00D45F98"/>
    <w:rsid w:val="00D46994"/>
    <w:rsid w:val="00D46B91"/>
    <w:rsid w:val="00D46DE8"/>
    <w:rsid w:val="00D46E54"/>
    <w:rsid w:val="00D47235"/>
    <w:rsid w:val="00D475E7"/>
    <w:rsid w:val="00D477DC"/>
    <w:rsid w:val="00D479F3"/>
    <w:rsid w:val="00D47B96"/>
    <w:rsid w:val="00D47C89"/>
    <w:rsid w:val="00D47D7A"/>
    <w:rsid w:val="00D50267"/>
    <w:rsid w:val="00D5032D"/>
    <w:rsid w:val="00D50463"/>
    <w:rsid w:val="00D50831"/>
    <w:rsid w:val="00D50E20"/>
    <w:rsid w:val="00D50E8E"/>
    <w:rsid w:val="00D50EBB"/>
    <w:rsid w:val="00D51288"/>
    <w:rsid w:val="00D51903"/>
    <w:rsid w:val="00D51E61"/>
    <w:rsid w:val="00D51E7E"/>
    <w:rsid w:val="00D5201D"/>
    <w:rsid w:val="00D52195"/>
    <w:rsid w:val="00D52301"/>
    <w:rsid w:val="00D523B0"/>
    <w:rsid w:val="00D52BB0"/>
    <w:rsid w:val="00D531D3"/>
    <w:rsid w:val="00D538A9"/>
    <w:rsid w:val="00D53905"/>
    <w:rsid w:val="00D539D0"/>
    <w:rsid w:val="00D53F65"/>
    <w:rsid w:val="00D542C7"/>
    <w:rsid w:val="00D54761"/>
    <w:rsid w:val="00D54817"/>
    <w:rsid w:val="00D54A91"/>
    <w:rsid w:val="00D54B1E"/>
    <w:rsid w:val="00D54D64"/>
    <w:rsid w:val="00D5507D"/>
    <w:rsid w:val="00D553FC"/>
    <w:rsid w:val="00D55822"/>
    <w:rsid w:val="00D55D9F"/>
    <w:rsid w:val="00D55E69"/>
    <w:rsid w:val="00D5614E"/>
    <w:rsid w:val="00D5699F"/>
    <w:rsid w:val="00D56B29"/>
    <w:rsid w:val="00D56C3D"/>
    <w:rsid w:val="00D56FFE"/>
    <w:rsid w:val="00D572E3"/>
    <w:rsid w:val="00D5766B"/>
    <w:rsid w:val="00D5774F"/>
    <w:rsid w:val="00D578BE"/>
    <w:rsid w:val="00D57AFA"/>
    <w:rsid w:val="00D57BC7"/>
    <w:rsid w:val="00D57D51"/>
    <w:rsid w:val="00D57FA3"/>
    <w:rsid w:val="00D57FA9"/>
    <w:rsid w:val="00D57FE3"/>
    <w:rsid w:val="00D604F3"/>
    <w:rsid w:val="00D605B1"/>
    <w:rsid w:val="00D605FD"/>
    <w:rsid w:val="00D608F1"/>
    <w:rsid w:val="00D60C63"/>
    <w:rsid w:val="00D60C7F"/>
    <w:rsid w:val="00D60F43"/>
    <w:rsid w:val="00D6133F"/>
    <w:rsid w:val="00D61AC2"/>
    <w:rsid w:val="00D6264A"/>
    <w:rsid w:val="00D6275C"/>
    <w:rsid w:val="00D629F4"/>
    <w:rsid w:val="00D62A0F"/>
    <w:rsid w:val="00D62E60"/>
    <w:rsid w:val="00D62EC8"/>
    <w:rsid w:val="00D62EFC"/>
    <w:rsid w:val="00D631F7"/>
    <w:rsid w:val="00D63EFB"/>
    <w:rsid w:val="00D63FE7"/>
    <w:rsid w:val="00D640F6"/>
    <w:rsid w:val="00D642ED"/>
    <w:rsid w:val="00D6462F"/>
    <w:rsid w:val="00D654AB"/>
    <w:rsid w:val="00D65BB6"/>
    <w:rsid w:val="00D65D1A"/>
    <w:rsid w:val="00D65E08"/>
    <w:rsid w:val="00D65E31"/>
    <w:rsid w:val="00D66591"/>
    <w:rsid w:val="00D66624"/>
    <w:rsid w:val="00D667D2"/>
    <w:rsid w:val="00D66E36"/>
    <w:rsid w:val="00D67704"/>
    <w:rsid w:val="00D677D0"/>
    <w:rsid w:val="00D7018C"/>
    <w:rsid w:val="00D7040A"/>
    <w:rsid w:val="00D70473"/>
    <w:rsid w:val="00D706B5"/>
    <w:rsid w:val="00D70CD2"/>
    <w:rsid w:val="00D70F44"/>
    <w:rsid w:val="00D70F78"/>
    <w:rsid w:val="00D71281"/>
    <w:rsid w:val="00D71474"/>
    <w:rsid w:val="00D71871"/>
    <w:rsid w:val="00D71A04"/>
    <w:rsid w:val="00D71DDB"/>
    <w:rsid w:val="00D7230F"/>
    <w:rsid w:val="00D7248A"/>
    <w:rsid w:val="00D731DD"/>
    <w:rsid w:val="00D7341C"/>
    <w:rsid w:val="00D73599"/>
    <w:rsid w:val="00D73B67"/>
    <w:rsid w:val="00D73F80"/>
    <w:rsid w:val="00D74556"/>
    <w:rsid w:val="00D74B76"/>
    <w:rsid w:val="00D74CAD"/>
    <w:rsid w:val="00D74CAE"/>
    <w:rsid w:val="00D74F24"/>
    <w:rsid w:val="00D75150"/>
    <w:rsid w:val="00D755CF"/>
    <w:rsid w:val="00D758DA"/>
    <w:rsid w:val="00D75B3D"/>
    <w:rsid w:val="00D75EFD"/>
    <w:rsid w:val="00D76289"/>
    <w:rsid w:val="00D7669F"/>
    <w:rsid w:val="00D7670C"/>
    <w:rsid w:val="00D76779"/>
    <w:rsid w:val="00D76B1B"/>
    <w:rsid w:val="00D76B99"/>
    <w:rsid w:val="00D772D5"/>
    <w:rsid w:val="00D77464"/>
    <w:rsid w:val="00D777EB"/>
    <w:rsid w:val="00D77916"/>
    <w:rsid w:val="00D7793F"/>
    <w:rsid w:val="00D779FC"/>
    <w:rsid w:val="00D77BCD"/>
    <w:rsid w:val="00D77CEB"/>
    <w:rsid w:val="00D80169"/>
    <w:rsid w:val="00D80221"/>
    <w:rsid w:val="00D806F1"/>
    <w:rsid w:val="00D8086D"/>
    <w:rsid w:val="00D80D91"/>
    <w:rsid w:val="00D81411"/>
    <w:rsid w:val="00D81636"/>
    <w:rsid w:val="00D8190C"/>
    <w:rsid w:val="00D81E1F"/>
    <w:rsid w:val="00D823F6"/>
    <w:rsid w:val="00D823FF"/>
    <w:rsid w:val="00D82D33"/>
    <w:rsid w:val="00D83096"/>
    <w:rsid w:val="00D83120"/>
    <w:rsid w:val="00D832E3"/>
    <w:rsid w:val="00D837AD"/>
    <w:rsid w:val="00D83949"/>
    <w:rsid w:val="00D8396C"/>
    <w:rsid w:val="00D83B88"/>
    <w:rsid w:val="00D83D20"/>
    <w:rsid w:val="00D83ED6"/>
    <w:rsid w:val="00D8445B"/>
    <w:rsid w:val="00D844AD"/>
    <w:rsid w:val="00D84BA5"/>
    <w:rsid w:val="00D851D8"/>
    <w:rsid w:val="00D85294"/>
    <w:rsid w:val="00D85392"/>
    <w:rsid w:val="00D854A5"/>
    <w:rsid w:val="00D85557"/>
    <w:rsid w:val="00D86126"/>
    <w:rsid w:val="00D8683C"/>
    <w:rsid w:val="00D86F89"/>
    <w:rsid w:val="00D8711A"/>
    <w:rsid w:val="00D87159"/>
    <w:rsid w:val="00D87464"/>
    <w:rsid w:val="00D87781"/>
    <w:rsid w:val="00D87B2A"/>
    <w:rsid w:val="00D87BB9"/>
    <w:rsid w:val="00D87F03"/>
    <w:rsid w:val="00D902C5"/>
    <w:rsid w:val="00D904C4"/>
    <w:rsid w:val="00D9092B"/>
    <w:rsid w:val="00D91045"/>
    <w:rsid w:val="00D912B6"/>
    <w:rsid w:val="00D91439"/>
    <w:rsid w:val="00D914E9"/>
    <w:rsid w:val="00D918ED"/>
    <w:rsid w:val="00D91CDC"/>
    <w:rsid w:val="00D91F0B"/>
    <w:rsid w:val="00D92071"/>
    <w:rsid w:val="00D92409"/>
    <w:rsid w:val="00D928F5"/>
    <w:rsid w:val="00D933B0"/>
    <w:rsid w:val="00D93973"/>
    <w:rsid w:val="00D944E2"/>
    <w:rsid w:val="00D947C0"/>
    <w:rsid w:val="00D94B83"/>
    <w:rsid w:val="00D94C2B"/>
    <w:rsid w:val="00D94F15"/>
    <w:rsid w:val="00D952FF"/>
    <w:rsid w:val="00D9568A"/>
    <w:rsid w:val="00D956A4"/>
    <w:rsid w:val="00D957E8"/>
    <w:rsid w:val="00D95BA0"/>
    <w:rsid w:val="00D95CAD"/>
    <w:rsid w:val="00D9622E"/>
    <w:rsid w:val="00D9644A"/>
    <w:rsid w:val="00D966DF"/>
    <w:rsid w:val="00D96E86"/>
    <w:rsid w:val="00D970BC"/>
    <w:rsid w:val="00D97372"/>
    <w:rsid w:val="00D976CC"/>
    <w:rsid w:val="00D97935"/>
    <w:rsid w:val="00D97A26"/>
    <w:rsid w:val="00D97C03"/>
    <w:rsid w:val="00DA00D2"/>
    <w:rsid w:val="00DA02A6"/>
    <w:rsid w:val="00DA0414"/>
    <w:rsid w:val="00DA0751"/>
    <w:rsid w:val="00DA08E1"/>
    <w:rsid w:val="00DA10C7"/>
    <w:rsid w:val="00DA1227"/>
    <w:rsid w:val="00DA1912"/>
    <w:rsid w:val="00DA230E"/>
    <w:rsid w:val="00DA2478"/>
    <w:rsid w:val="00DA265B"/>
    <w:rsid w:val="00DA2836"/>
    <w:rsid w:val="00DA2CAA"/>
    <w:rsid w:val="00DA2D49"/>
    <w:rsid w:val="00DA32FC"/>
    <w:rsid w:val="00DA33C2"/>
    <w:rsid w:val="00DA3444"/>
    <w:rsid w:val="00DA36EF"/>
    <w:rsid w:val="00DA39FC"/>
    <w:rsid w:val="00DA44D8"/>
    <w:rsid w:val="00DA56B3"/>
    <w:rsid w:val="00DA5A21"/>
    <w:rsid w:val="00DA6256"/>
    <w:rsid w:val="00DA655E"/>
    <w:rsid w:val="00DA69DD"/>
    <w:rsid w:val="00DA69F6"/>
    <w:rsid w:val="00DA6A11"/>
    <w:rsid w:val="00DA6A21"/>
    <w:rsid w:val="00DA6A49"/>
    <w:rsid w:val="00DA6B0F"/>
    <w:rsid w:val="00DA6CB1"/>
    <w:rsid w:val="00DA7032"/>
    <w:rsid w:val="00DA71FB"/>
    <w:rsid w:val="00DA7A07"/>
    <w:rsid w:val="00DA7C2B"/>
    <w:rsid w:val="00DA7E04"/>
    <w:rsid w:val="00DB061B"/>
    <w:rsid w:val="00DB09CA"/>
    <w:rsid w:val="00DB0B35"/>
    <w:rsid w:val="00DB0B5A"/>
    <w:rsid w:val="00DB0BF4"/>
    <w:rsid w:val="00DB10B1"/>
    <w:rsid w:val="00DB1A04"/>
    <w:rsid w:val="00DB1CC1"/>
    <w:rsid w:val="00DB1D3E"/>
    <w:rsid w:val="00DB21EE"/>
    <w:rsid w:val="00DB26D4"/>
    <w:rsid w:val="00DB2792"/>
    <w:rsid w:val="00DB292F"/>
    <w:rsid w:val="00DB293F"/>
    <w:rsid w:val="00DB2997"/>
    <w:rsid w:val="00DB2CB9"/>
    <w:rsid w:val="00DB2EBB"/>
    <w:rsid w:val="00DB3046"/>
    <w:rsid w:val="00DB3115"/>
    <w:rsid w:val="00DB3785"/>
    <w:rsid w:val="00DB3A53"/>
    <w:rsid w:val="00DB3A74"/>
    <w:rsid w:val="00DB4088"/>
    <w:rsid w:val="00DB459F"/>
    <w:rsid w:val="00DB45CC"/>
    <w:rsid w:val="00DB45FB"/>
    <w:rsid w:val="00DB47CD"/>
    <w:rsid w:val="00DB4941"/>
    <w:rsid w:val="00DB4AC7"/>
    <w:rsid w:val="00DB4C4A"/>
    <w:rsid w:val="00DB4C6D"/>
    <w:rsid w:val="00DB519B"/>
    <w:rsid w:val="00DB5368"/>
    <w:rsid w:val="00DB5DE8"/>
    <w:rsid w:val="00DB5DFE"/>
    <w:rsid w:val="00DB6298"/>
    <w:rsid w:val="00DB661C"/>
    <w:rsid w:val="00DB69CF"/>
    <w:rsid w:val="00DB6B78"/>
    <w:rsid w:val="00DB6BFE"/>
    <w:rsid w:val="00DB7468"/>
    <w:rsid w:val="00DB7A12"/>
    <w:rsid w:val="00DB7A69"/>
    <w:rsid w:val="00DB7AB3"/>
    <w:rsid w:val="00DB7BE1"/>
    <w:rsid w:val="00DB7E8A"/>
    <w:rsid w:val="00DC01CE"/>
    <w:rsid w:val="00DC0830"/>
    <w:rsid w:val="00DC0FA2"/>
    <w:rsid w:val="00DC11F5"/>
    <w:rsid w:val="00DC1304"/>
    <w:rsid w:val="00DC1474"/>
    <w:rsid w:val="00DC17BE"/>
    <w:rsid w:val="00DC1A47"/>
    <w:rsid w:val="00DC1C01"/>
    <w:rsid w:val="00DC1C27"/>
    <w:rsid w:val="00DC1E96"/>
    <w:rsid w:val="00DC24F4"/>
    <w:rsid w:val="00DC266A"/>
    <w:rsid w:val="00DC29E5"/>
    <w:rsid w:val="00DC2B1D"/>
    <w:rsid w:val="00DC2F06"/>
    <w:rsid w:val="00DC2F64"/>
    <w:rsid w:val="00DC3352"/>
    <w:rsid w:val="00DC3A57"/>
    <w:rsid w:val="00DC3A7C"/>
    <w:rsid w:val="00DC3CD3"/>
    <w:rsid w:val="00DC3DDD"/>
    <w:rsid w:val="00DC4232"/>
    <w:rsid w:val="00DC4714"/>
    <w:rsid w:val="00DC4AD6"/>
    <w:rsid w:val="00DC4D8A"/>
    <w:rsid w:val="00DC5975"/>
    <w:rsid w:val="00DC60EE"/>
    <w:rsid w:val="00DC629E"/>
    <w:rsid w:val="00DC6448"/>
    <w:rsid w:val="00DC6B21"/>
    <w:rsid w:val="00DC71CD"/>
    <w:rsid w:val="00DC734A"/>
    <w:rsid w:val="00DC73BD"/>
    <w:rsid w:val="00DC78BB"/>
    <w:rsid w:val="00DC7B3A"/>
    <w:rsid w:val="00DD075E"/>
    <w:rsid w:val="00DD0C6C"/>
    <w:rsid w:val="00DD1034"/>
    <w:rsid w:val="00DD136B"/>
    <w:rsid w:val="00DD1855"/>
    <w:rsid w:val="00DD192D"/>
    <w:rsid w:val="00DD1EDF"/>
    <w:rsid w:val="00DD22BD"/>
    <w:rsid w:val="00DD2C06"/>
    <w:rsid w:val="00DD2C3D"/>
    <w:rsid w:val="00DD333A"/>
    <w:rsid w:val="00DD33F5"/>
    <w:rsid w:val="00DD3429"/>
    <w:rsid w:val="00DD346E"/>
    <w:rsid w:val="00DD3755"/>
    <w:rsid w:val="00DD3790"/>
    <w:rsid w:val="00DD3B41"/>
    <w:rsid w:val="00DD3C68"/>
    <w:rsid w:val="00DD4546"/>
    <w:rsid w:val="00DD4930"/>
    <w:rsid w:val="00DD4BDF"/>
    <w:rsid w:val="00DD4EBE"/>
    <w:rsid w:val="00DD4F92"/>
    <w:rsid w:val="00DD5163"/>
    <w:rsid w:val="00DD52E2"/>
    <w:rsid w:val="00DD5466"/>
    <w:rsid w:val="00DD56D0"/>
    <w:rsid w:val="00DD57B6"/>
    <w:rsid w:val="00DD5FC5"/>
    <w:rsid w:val="00DD601D"/>
    <w:rsid w:val="00DD68FD"/>
    <w:rsid w:val="00DD6BF2"/>
    <w:rsid w:val="00DD6E98"/>
    <w:rsid w:val="00DD751E"/>
    <w:rsid w:val="00DD769A"/>
    <w:rsid w:val="00DD7CFC"/>
    <w:rsid w:val="00DD7F1C"/>
    <w:rsid w:val="00DE0193"/>
    <w:rsid w:val="00DE0B54"/>
    <w:rsid w:val="00DE0C34"/>
    <w:rsid w:val="00DE0D71"/>
    <w:rsid w:val="00DE0EA1"/>
    <w:rsid w:val="00DE1041"/>
    <w:rsid w:val="00DE10B1"/>
    <w:rsid w:val="00DE1550"/>
    <w:rsid w:val="00DE1C4B"/>
    <w:rsid w:val="00DE1C8E"/>
    <w:rsid w:val="00DE1DBE"/>
    <w:rsid w:val="00DE1F01"/>
    <w:rsid w:val="00DE21D3"/>
    <w:rsid w:val="00DE2962"/>
    <w:rsid w:val="00DE2BFB"/>
    <w:rsid w:val="00DE2FC3"/>
    <w:rsid w:val="00DE31BA"/>
    <w:rsid w:val="00DE33AA"/>
    <w:rsid w:val="00DE389D"/>
    <w:rsid w:val="00DE3A17"/>
    <w:rsid w:val="00DE3B9B"/>
    <w:rsid w:val="00DE3EE3"/>
    <w:rsid w:val="00DE4229"/>
    <w:rsid w:val="00DE42B9"/>
    <w:rsid w:val="00DE47EB"/>
    <w:rsid w:val="00DE4BD8"/>
    <w:rsid w:val="00DE4C09"/>
    <w:rsid w:val="00DE560D"/>
    <w:rsid w:val="00DE57EA"/>
    <w:rsid w:val="00DE5864"/>
    <w:rsid w:val="00DE59CD"/>
    <w:rsid w:val="00DE5D59"/>
    <w:rsid w:val="00DE5F1C"/>
    <w:rsid w:val="00DE5F67"/>
    <w:rsid w:val="00DE6202"/>
    <w:rsid w:val="00DE6808"/>
    <w:rsid w:val="00DE6A24"/>
    <w:rsid w:val="00DE7147"/>
    <w:rsid w:val="00DE74F0"/>
    <w:rsid w:val="00DE79B6"/>
    <w:rsid w:val="00DE7B70"/>
    <w:rsid w:val="00DE7BDA"/>
    <w:rsid w:val="00DE7C22"/>
    <w:rsid w:val="00DE7C31"/>
    <w:rsid w:val="00DF002A"/>
    <w:rsid w:val="00DF034F"/>
    <w:rsid w:val="00DF03FA"/>
    <w:rsid w:val="00DF0527"/>
    <w:rsid w:val="00DF0999"/>
    <w:rsid w:val="00DF0BF5"/>
    <w:rsid w:val="00DF0C96"/>
    <w:rsid w:val="00DF12CF"/>
    <w:rsid w:val="00DF14ED"/>
    <w:rsid w:val="00DF150A"/>
    <w:rsid w:val="00DF16A4"/>
    <w:rsid w:val="00DF1840"/>
    <w:rsid w:val="00DF1BF5"/>
    <w:rsid w:val="00DF1E20"/>
    <w:rsid w:val="00DF1FDD"/>
    <w:rsid w:val="00DF20D5"/>
    <w:rsid w:val="00DF24A6"/>
    <w:rsid w:val="00DF259A"/>
    <w:rsid w:val="00DF2850"/>
    <w:rsid w:val="00DF2CAB"/>
    <w:rsid w:val="00DF2E0B"/>
    <w:rsid w:val="00DF2EE2"/>
    <w:rsid w:val="00DF3242"/>
    <w:rsid w:val="00DF3899"/>
    <w:rsid w:val="00DF38FE"/>
    <w:rsid w:val="00DF3B34"/>
    <w:rsid w:val="00DF3DAB"/>
    <w:rsid w:val="00DF3F67"/>
    <w:rsid w:val="00DF4409"/>
    <w:rsid w:val="00DF4427"/>
    <w:rsid w:val="00DF4B10"/>
    <w:rsid w:val="00DF5349"/>
    <w:rsid w:val="00DF540D"/>
    <w:rsid w:val="00DF5437"/>
    <w:rsid w:val="00DF5ACC"/>
    <w:rsid w:val="00DF5B58"/>
    <w:rsid w:val="00DF616D"/>
    <w:rsid w:val="00DF6C1E"/>
    <w:rsid w:val="00DF7179"/>
    <w:rsid w:val="00DF73F7"/>
    <w:rsid w:val="00DF7D0A"/>
    <w:rsid w:val="00DF7D65"/>
    <w:rsid w:val="00E0001F"/>
    <w:rsid w:val="00E001C7"/>
    <w:rsid w:val="00E001F0"/>
    <w:rsid w:val="00E00286"/>
    <w:rsid w:val="00E00761"/>
    <w:rsid w:val="00E007E2"/>
    <w:rsid w:val="00E00ABC"/>
    <w:rsid w:val="00E00AF0"/>
    <w:rsid w:val="00E00E8D"/>
    <w:rsid w:val="00E00F70"/>
    <w:rsid w:val="00E0100C"/>
    <w:rsid w:val="00E01028"/>
    <w:rsid w:val="00E0122F"/>
    <w:rsid w:val="00E01A4D"/>
    <w:rsid w:val="00E01EE8"/>
    <w:rsid w:val="00E020B3"/>
    <w:rsid w:val="00E0219E"/>
    <w:rsid w:val="00E021CE"/>
    <w:rsid w:val="00E021D0"/>
    <w:rsid w:val="00E023CC"/>
    <w:rsid w:val="00E024B4"/>
    <w:rsid w:val="00E024C4"/>
    <w:rsid w:val="00E027C0"/>
    <w:rsid w:val="00E02B3B"/>
    <w:rsid w:val="00E02B41"/>
    <w:rsid w:val="00E03909"/>
    <w:rsid w:val="00E03DFF"/>
    <w:rsid w:val="00E03E38"/>
    <w:rsid w:val="00E045AE"/>
    <w:rsid w:val="00E0481D"/>
    <w:rsid w:val="00E04A59"/>
    <w:rsid w:val="00E04BD2"/>
    <w:rsid w:val="00E04EB3"/>
    <w:rsid w:val="00E05160"/>
    <w:rsid w:val="00E052CA"/>
    <w:rsid w:val="00E05309"/>
    <w:rsid w:val="00E055FC"/>
    <w:rsid w:val="00E05601"/>
    <w:rsid w:val="00E05E87"/>
    <w:rsid w:val="00E062D4"/>
    <w:rsid w:val="00E06393"/>
    <w:rsid w:val="00E0651B"/>
    <w:rsid w:val="00E0679B"/>
    <w:rsid w:val="00E067AC"/>
    <w:rsid w:val="00E06942"/>
    <w:rsid w:val="00E07243"/>
    <w:rsid w:val="00E07254"/>
    <w:rsid w:val="00E076C7"/>
    <w:rsid w:val="00E079B2"/>
    <w:rsid w:val="00E07BCB"/>
    <w:rsid w:val="00E07ED5"/>
    <w:rsid w:val="00E1009A"/>
    <w:rsid w:val="00E109FE"/>
    <w:rsid w:val="00E10E62"/>
    <w:rsid w:val="00E10F44"/>
    <w:rsid w:val="00E111C4"/>
    <w:rsid w:val="00E1120C"/>
    <w:rsid w:val="00E11550"/>
    <w:rsid w:val="00E11A07"/>
    <w:rsid w:val="00E11E0E"/>
    <w:rsid w:val="00E11FA8"/>
    <w:rsid w:val="00E12291"/>
    <w:rsid w:val="00E12666"/>
    <w:rsid w:val="00E12931"/>
    <w:rsid w:val="00E1321F"/>
    <w:rsid w:val="00E1359B"/>
    <w:rsid w:val="00E137E6"/>
    <w:rsid w:val="00E138A8"/>
    <w:rsid w:val="00E13BD6"/>
    <w:rsid w:val="00E13C6F"/>
    <w:rsid w:val="00E13DC0"/>
    <w:rsid w:val="00E14672"/>
    <w:rsid w:val="00E150CC"/>
    <w:rsid w:val="00E1563D"/>
    <w:rsid w:val="00E15940"/>
    <w:rsid w:val="00E15B80"/>
    <w:rsid w:val="00E15BCA"/>
    <w:rsid w:val="00E15D65"/>
    <w:rsid w:val="00E15E87"/>
    <w:rsid w:val="00E15F5A"/>
    <w:rsid w:val="00E16927"/>
    <w:rsid w:val="00E16965"/>
    <w:rsid w:val="00E169EF"/>
    <w:rsid w:val="00E16A10"/>
    <w:rsid w:val="00E17675"/>
    <w:rsid w:val="00E176B4"/>
    <w:rsid w:val="00E17719"/>
    <w:rsid w:val="00E17B8F"/>
    <w:rsid w:val="00E2032C"/>
    <w:rsid w:val="00E20B94"/>
    <w:rsid w:val="00E20C54"/>
    <w:rsid w:val="00E20E7C"/>
    <w:rsid w:val="00E20FEF"/>
    <w:rsid w:val="00E21013"/>
    <w:rsid w:val="00E21821"/>
    <w:rsid w:val="00E21962"/>
    <w:rsid w:val="00E21969"/>
    <w:rsid w:val="00E21DA6"/>
    <w:rsid w:val="00E22090"/>
    <w:rsid w:val="00E224D5"/>
    <w:rsid w:val="00E2258F"/>
    <w:rsid w:val="00E22781"/>
    <w:rsid w:val="00E22BB2"/>
    <w:rsid w:val="00E22C49"/>
    <w:rsid w:val="00E22CB9"/>
    <w:rsid w:val="00E23A29"/>
    <w:rsid w:val="00E23DC2"/>
    <w:rsid w:val="00E24258"/>
    <w:rsid w:val="00E244C2"/>
    <w:rsid w:val="00E24597"/>
    <w:rsid w:val="00E2468F"/>
    <w:rsid w:val="00E24CA4"/>
    <w:rsid w:val="00E25723"/>
    <w:rsid w:val="00E2634A"/>
    <w:rsid w:val="00E26A1A"/>
    <w:rsid w:val="00E26B83"/>
    <w:rsid w:val="00E26F61"/>
    <w:rsid w:val="00E27420"/>
    <w:rsid w:val="00E278AB"/>
    <w:rsid w:val="00E27DD8"/>
    <w:rsid w:val="00E3001F"/>
    <w:rsid w:val="00E30105"/>
    <w:rsid w:val="00E304D4"/>
    <w:rsid w:val="00E3063E"/>
    <w:rsid w:val="00E30FA7"/>
    <w:rsid w:val="00E31140"/>
    <w:rsid w:val="00E31AA6"/>
    <w:rsid w:val="00E3230A"/>
    <w:rsid w:val="00E32425"/>
    <w:rsid w:val="00E324B5"/>
    <w:rsid w:val="00E32750"/>
    <w:rsid w:val="00E32898"/>
    <w:rsid w:val="00E32968"/>
    <w:rsid w:val="00E32B8E"/>
    <w:rsid w:val="00E33907"/>
    <w:rsid w:val="00E3409D"/>
    <w:rsid w:val="00E340CE"/>
    <w:rsid w:val="00E34555"/>
    <w:rsid w:val="00E34DA1"/>
    <w:rsid w:val="00E359CD"/>
    <w:rsid w:val="00E35ECD"/>
    <w:rsid w:val="00E361F6"/>
    <w:rsid w:val="00E36651"/>
    <w:rsid w:val="00E36FB0"/>
    <w:rsid w:val="00E370E3"/>
    <w:rsid w:val="00E37153"/>
    <w:rsid w:val="00E37258"/>
    <w:rsid w:val="00E37652"/>
    <w:rsid w:val="00E37CE2"/>
    <w:rsid w:val="00E37F87"/>
    <w:rsid w:val="00E4024E"/>
    <w:rsid w:val="00E406A8"/>
    <w:rsid w:val="00E406D4"/>
    <w:rsid w:val="00E40822"/>
    <w:rsid w:val="00E40E3F"/>
    <w:rsid w:val="00E40F6B"/>
    <w:rsid w:val="00E419B4"/>
    <w:rsid w:val="00E41F9A"/>
    <w:rsid w:val="00E424ED"/>
    <w:rsid w:val="00E42671"/>
    <w:rsid w:val="00E42829"/>
    <w:rsid w:val="00E42AEC"/>
    <w:rsid w:val="00E42AF9"/>
    <w:rsid w:val="00E42D0C"/>
    <w:rsid w:val="00E42DE4"/>
    <w:rsid w:val="00E433D6"/>
    <w:rsid w:val="00E43515"/>
    <w:rsid w:val="00E444E3"/>
    <w:rsid w:val="00E446C9"/>
    <w:rsid w:val="00E447F3"/>
    <w:rsid w:val="00E44947"/>
    <w:rsid w:val="00E44ABF"/>
    <w:rsid w:val="00E4508E"/>
    <w:rsid w:val="00E45813"/>
    <w:rsid w:val="00E4598A"/>
    <w:rsid w:val="00E4613B"/>
    <w:rsid w:val="00E4616B"/>
    <w:rsid w:val="00E46261"/>
    <w:rsid w:val="00E46336"/>
    <w:rsid w:val="00E4654B"/>
    <w:rsid w:val="00E46782"/>
    <w:rsid w:val="00E467FF"/>
    <w:rsid w:val="00E46BD5"/>
    <w:rsid w:val="00E46CEA"/>
    <w:rsid w:val="00E46E29"/>
    <w:rsid w:val="00E47093"/>
    <w:rsid w:val="00E475E4"/>
    <w:rsid w:val="00E47C0D"/>
    <w:rsid w:val="00E47C57"/>
    <w:rsid w:val="00E47C5A"/>
    <w:rsid w:val="00E47E2F"/>
    <w:rsid w:val="00E50390"/>
    <w:rsid w:val="00E504A2"/>
    <w:rsid w:val="00E504F2"/>
    <w:rsid w:val="00E5090E"/>
    <w:rsid w:val="00E51285"/>
    <w:rsid w:val="00E5140A"/>
    <w:rsid w:val="00E5155F"/>
    <w:rsid w:val="00E515CF"/>
    <w:rsid w:val="00E51A93"/>
    <w:rsid w:val="00E51B1D"/>
    <w:rsid w:val="00E51B22"/>
    <w:rsid w:val="00E51B26"/>
    <w:rsid w:val="00E51B42"/>
    <w:rsid w:val="00E51D10"/>
    <w:rsid w:val="00E520AB"/>
    <w:rsid w:val="00E52735"/>
    <w:rsid w:val="00E5294F"/>
    <w:rsid w:val="00E52A1A"/>
    <w:rsid w:val="00E52BE6"/>
    <w:rsid w:val="00E53043"/>
    <w:rsid w:val="00E53776"/>
    <w:rsid w:val="00E53AE6"/>
    <w:rsid w:val="00E53D73"/>
    <w:rsid w:val="00E540C6"/>
    <w:rsid w:val="00E544C0"/>
    <w:rsid w:val="00E545A3"/>
    <w:rsid w:val="00E545C0"/>
    <w:rsid w:val="00E54725"/>
    <w:rsid w:val="00E5476C"/>
    <w:rsid w:val="00E54927"/>
    <w:rsid w:val="00E54A28"/>
    <w:rsid w:val="00E54A8A"/>
    <w:rsid w:val="00E54BFE"/>
    <w:rsid w:val="00E54DBA"/>
    <w:rsid w:val="00E5559C"/>
    <w:rsid w:val="00E55695"/>
    <w:rsid w:val="00E558D5"/>
    <w:rsid w:val="00E55928"/>
    <w:rsid w:val="00E55BDB"/>
    <w:rsid w:val="00E55F2F"/>
    <w:rsid w:val="00E5624D"/>
    <w:rsid w:val="00E56754"/>
    <w:rsid w:val="00E567C2"/>
    <w:rsid w:val="00E569E3"/>
    <w:rsid w:val="00E57534"/>
    <w:rsid w:val="00E57BCF"/>
    <w:rsid w:val="00E60784"/>
    <w:rsid w:val="00E60894"/>
    <w:rsid w:val="00E60D6C"/>
    <w:rsid w:val="00E60F6D"/>
    <w:rsid w:val="00E60FCF"/>
    <w:rsid w:val="00E613CC"/>
    <w:rsid w:val="00E614FD"/>
    <w:rsid w:val="00E61926"/>
    <w:rsid w:val="00E61FAC"/>
    <w:rsid w:val="00E61FE9"/>
    <w:rsid w:val="00E62A94"/>
    <w:rsid w:val="00E62B28"/>
    <w:rsid w:val="00E62BC1"/>
    <w:rsid w:val="00E62BCA"/>
    <w:rsid w:val="00E63316"/>
    <w:rsid w:val="00E636C2"/>
    <w:rsid w:val="00E6377E"/>
    <w:rsid w:val="00E63B0E"/>
    <w:rsid w:val="00E63BB4"/>
    <w:rsid w:val="00E63C3E"/>
    <w:rsid w:val="00E63D92"/>
    <w:rsid w:val="00E63DC8"/>
    <w:rsid w:val="00E63F10"/>
    <w:rsid w:val="00E63FE0"/>
    <w:rsid w:val="00E64501"/>
    <w:rsid w:val="00E6478A"/>
    <w:rsid w:val="00E6489F"/>
    <w:rsid w:val="00E64CA3"/>
    <w:rsid w:val="00E65186"/>
    <w:rsid w:val="00E6537F"/>
    <w:rsid w:val="00E659AD"/>
    <w:rsid w:val="00E65AF3"/>
    <w:rsid w:val="00E65CAF"/>
    <w:rsid w:val="00E65CC6"/>
    <w:rsid w:val="00E65D7C"/>
    <w:rsid w:val="00E661BE"/>
    <w:rsid w:val="00E66531"/>
    <w:rsid w:val="00E665A5"/>
    <w:rsid w:val="00E66710"/>
    <w:rsid w:val="00E66A2F"/>
    <w:rsid w:val="00E66A7C"/>
    <w:rsid w:val="00E66D2F"/>
    <w:rsid w:val="00E66D7C"/>
    <w:rsid w:val="00E66E2C"/>
    <w:rsid w:val="00E66ECD"/>
    <w:rsid w:val="00E66F75"/>
    <w:rsid w:val="00E67267"/>
    <w:rsid w:val="00E67332"/>
    <w:rsid w:val="00E67361"/>
    <w:rsid w:val="00E6752A"/>
    <w:rsid w:val="00E678F1"/>
    <w:rsid w:val="00E701C0"/>
    <w:rsid w:val="00E70218"/>
    <w:rsid w:val="00E70365"/>
    <w:rsid w:val="00E70499"/>
    <w:rsid w:val="00E705A1"/>
    <w:rsid w:val="00E70EA6"/>
    <w:rsid w:val="00E70ED8"/>
    <w:rsid w:val="00E70F18"/>
    <w:rsid w:val="00E710F8"/>
    <w:rsid w:val="00E71191"/>
    <w:rsid w:val="00E711A3"/>
    <w:rsid w:val="00E72888"/>
    <w:rsid w:val="00E72C4D"/>
    <w:rsid w:val="00E72EAC"/>
    <w:rsid w:val="00E72F23"/>
    <w:rsid w:val="00E731E1"/>
    <w:rsid w:val="00E732A6"/>
    <w:rsid w:val="00E735CE"/>
    <w:rsid w:val="00E73858"/>
    <w:rsid w:val="00E7387E"/>
    <w:rsid w:val="00E73C49"/>
    <w:rsid w:val="00E73C7D"/>
    <w:rsid w:val="00E74142"/>
    <w:rsid w:val="00E74562"/>
    <w:rsid w:val="00E74B5C"/>
    <w:rsid w:val="00E74F20"/>
    <w:rsid w:val="00E74F43"/>
    <w:rsid w:val="00E750D0"/>
    <w:rsid w:val="00E75282"/>
    <w:rsid w:val="00E75454"/>
    <w:rsid w:val="00E758F6"/>
    <w:rsid w:val="00E76078"/>
    <w:rsid w:val="00E7663E"/>
    <w:rsid w:val="00E76FDA"/>
    <w:rsid w:val="00E77063"/>
    <w:rsid w:val="00E7752E"/>
    <w:rsid w:val="00E776BA"/>
    <w:rsid w:val="00E77827"/>
    <w:rsid w:val="00E77D6A"/>
    <w:rsid w:val="00E80054"/>
    <w:rsid w:val="00E805FA"/>
    <w:rsid w:val="00E808EC"/>
    <w:rsid w:val="00E8092D"/>
    <w:rsid w:val="00E80C15"/>
    <w:rsid w:val="00E80CB3"/>
    <w:rsid w:val="00E81AAD"/>
    <w:rsid w:val="00E81C7A"/>
    <w:rsid w:val="00E81DB9"/>
    <w:rsid w:val="00E81E28"/>
    <w:rsid w:val="00E821B0"/>
    <w:rsid w:val="00E82829"/>
    <w:rsid w:val="00E82D16"/>
    <w:rsid w:val="00E82FB8"/>
    <w:rsid w:val="00E83217"/>
    <w:rsid w:val="00E83849"/>
    <w:rsid w:val="00E84055"/>
    <w:rsid w:val="00E841F2"/>
    <w:rsid w:val="00E842EE"/>
    <w:rsid w:val="00E84647"/>
    <w:rsid w:val="00E84A17"/>
    <w:rsid w:val="00E84BFB"/>
    <w:rsid w:val="00E84C36"/>
    <w:rsid w:val="00E84C67"/>
    <w:rsid w:val="00E84D2E"/>
    <w:rsid w:val="00E85085"/>
    <w:rsid w:val="00E85922"/>
    <w:rsid w:val="00E85D42"/>
    <w:rsid w:val="00E85F2F"/>
    <w:rsid w:val="00E85FD5"/>
    <w:rsid w:val="00E86DCA"/>
    <w:rsid w:val="00E870EC"/>
    <w:rsid w:val="00E87449"/>
    <w:rsid w:val="00E8766D"/>
    <w:rsid w:val="00E87936"/>
    <w:rsid w:val="00E8797A"/>
    <w:rsid w:val="00E87BF6"/>
    <w:rsid w:val="00E90096"/>
    <w:rsid w:val="00E908A7"/>
    <w:rsid w:val="00E9090A"/>
    <w:rsid w:val="00E90D28"/>
    <w:rsid w:val="00E90F0D"/>
    <w:rsid w:val="00E9102A"/>
    <w:rsid w:val="00E9145C"/>
    <w:rsid w:val="00E91513"/>
    <w:rsid w:val="00E9160A"/>
    <w:rsid w:val="00E916A8"/>
    <w:rsid w:val="00E91B92"/>
    <w:rsid w:val="00E921F5"/>
    <w:rsid w:val="00E92449"/>
    <w:rsid w:val="00E9250B"/>
    <w:rsid w:val="00E926BC"/>
    <w:rsid w:val="00E92721"/>
    <w:rsid w:val="00E927D3"/>
    <w:rsid w:val="00E928DE"/>
    <w:rsid w:val="00E92996"/>
    <w:rsid w:val="00E92EA9"/>
    <w:rsid w:val="00E9348B"/>
    <w:rsid w:val="00E9395D"/>
    <w:rsid w:val="00E93A3E"/>
    <w:rsid w:val="00E93B5D"/>
    <w:rsid w:val="00E946D2"/>
    <w:rsid w:val="00E94726"/>
    <w:rsid w:val="00E94927"/>
    <w:rsid w:val="00E94BC6"/>
    <w:rsid w:val="00E950C8"/>
    <w:rsid w:val="00E951B3"/>
    <w:rsid w:val="00E9529F"/>
    <w:rsid w:val="00E95310"/>
    <w:rsid w:val="00E955F1"/>
    <w:rsid w:val="00E956CC"/>
    <w:rsid w:val="00E95A44"/>
    <w:rsid w:val="00E9626B"/>
    <w:rsid w:val="00E962C4"/>
    <w:rsid w:val="00E96378"/>
    <w:rsid w:val="00E965A2"/>
    <w:rsid w:val="00E965D8"/>
    <w:rsid w:val="00E9681C"/>
    <w:rsid w:val="00E96E12"/>
    <w:rsid w:val="00E9715E"/>
    <w:rsid w:val="00E977BC"/>
    <w:rsid w:val="00E97BDE"/>
    <w:rsid w:val="00E97D06"/>
    <w:rsid w:val="00E97DE4"/>
    <w:rsid w:val="00EA0656"/>
    <w:rsid w:val="00EA085C"/>
    <w:rsid w:val="00EA0DC1"/>
    <w:rsid w:val="00EA16F0"/>
    <w:rsid w:val="00EA189B"/>
    <w:rsid w:val="00EA18A4"/>
    <w:rsid w:val="00EA1990"/>
    <w:rsid w:val="00EA1BD7"/>
    <w:rsid w:val="00EA1D3A"/>
    <w:rsid w:val="00EA1F46"/>
    <w:rsid w:val="00EA22CA"/>
    <w:rsid w:val="00EA2478"/>
    <w:rsid w:val="00EA2E84"/>
    <w:rsid w:val="00EA2F09"/>
    <w:rsid w:val="00EA2F27"/>
    <w:rsid w:val="00EA2F49"/>
    <w:rsid w:val="00EA31ED"/>
    <w:rsid w:val="00EA3457"/>
    <w:rsid w:val="00EA38DF"/>
    <w:rsid w:val="00EA394D"/>
    <w:rsid w:val="00EA3C62"/>
    <w:rsid w:val="00EA3C93"/>
    <w:rsid w:val="00EA3E28"/>
    <w:rsid w:val="00EA44A3"/>
    <w:rsid w:val="00EA451D"/>
    <w:rsid w:val="00EA4770"/>
    <w:rsid w:val="00EA4B93"/>
    <w:rsid w:val="00EA4BB0"/>
    <w:rsid w:val="00EA4C68"/>
    <w:rsid w:val="00EA4D53"/>
    <w:rsid w:val="00EA4F84"/>
    <w:rsid w:val="00EA508A"/>
    <w:rsid w:val="00EA5209"/>
    <w:rsid w:val="00EA52F5"/>
    <w:rsid w:val="00EA5436"/>
    <w:rsid w:val="00EA58D7"/>
    <w:rsid w:val="00EA5D80"/>
    <w:rsid w:val="00EA5F7F"/>
    <w:rsid w:val="00EA6001"/>
    <w:rsid w:val="00EA63B5"/>
    <w:rsid w:val="00EA6407"/>
    <w:rsid w:val="00EA6410"/>
    <w:rsid w:val="00EA690F"/>
    <w:rsid w:val="00EA6CFF"/>
    <w:rsid w:val="00EA7537"/>
    <w:rsid w:val="00EA75D0"/>
    <w:rsid w:val="00EA7E9B"/>
    <w:rsid w:val="00EB010C"/>
    <w:rsid w:val="00EB01BD"/>
    <w:rsid w:val="00EB03E2"/>
    <w:rsid w:val="00EB07F3"/>
    <w:rsid w:val="00EB0912"/>
    <w:rsid w:val="00EB0B4B"/>
    <w:rsid w:val="00EB0BAE"/>
    <w:rsid w:val="00EB0E7F"/>
    <w:rsid w:val="00EB0FB1"/>
    <w:rsid w:val="00EB13D2"/>
    <w:rsid w:val="00EB1891"/>
    <w:rsid w:val="00EB1B07"/>
    <w:rsid w:val="00EB1FA7"/>
    <w:rsid w:val="00EB2EC1"/>
    <w:rsid w:val="00EB324F"/>
    <w:rsid w:val="00EB356A"/>
    <w:rsid w:val="00EB3A26"/>
    <w:rsid w:val="00EB4503"/>
    <w:rsid w:val="00EB4670"/>
    <w:rsid w:val="00EB485D"/>
    <w:rsid w:val="00EB49CF"/>
    <w:rsid w:val="00EB50F3"/>
    <w:rsid w:val="00EB5406"/>
    <w:rsid w:val="00EB54B4"/>
    <w:rsid w:val="00EB59E4"/>
    <w:rsid w:val="00EB5CA0"/>
    <w:rsid w:val="00EB5FEA"/>
    <w:rsid w:val="00EB6366"/>
    <w:rsid w:val="00EB65A8"/>
    <w:rsid w:val="00EB6752"/>
    <w:rsid w:val="00EB6D4E"/>
    <w:rsid w:val="00EB72E7"/>
    <w:rsid w:val="00EB745F"/>
    <w:rsid w:val="00EB77AB"/>
    <w:rsid w:val="00EB77B8"/>
    <w:rsid w:val="00EB77BF"/>
    <w:rsid w:val="00EB7BF2"/>
    <w:rsid w:val="00EB7C5F"/>
    <w:rsid w:val="00EB7C63"/>
    <w:rsid w:val="00EC018B"/>
    <w:rsid w:val="00EC0614"/>
    <w:rsid w:val="00EC0857"/>
    <w:rsid w:val="00EC090F"/>
    <w:rsid w:val="00EC0B0A"/>
    <w:rsid w:val="00EC10B0"/>
    <w:rsid w:val="00EC1AC6"/>
    <w:rsid w:val="00EC20A7"/>
    <w:rsid w:val="00EC2171"/>
    <w:rsid w:val="00EC2886"/>
    <w:rsid w:val="00EC2F9A"/>
    <w:rsid w:val="00EC3212"/>
    <w:rsid w:val="00EC3465"/>
    <w:rsid w:val="00EC3679"/>
    <w:rsid w:val="00EC393B"/>
    <w:rsid w:val="00EC3972"/>
    <w:rsid w:val="00EC3C6B"/>
    <w:rsid w:val="00EC3F03"/>
    <w:rsid w:val="00EC4116"/>
    <w:rsid w:val="00EC420E"/>
    <w:rsid w:val="00EC441A"/>
    <w:rsid w:val="00EC44E1"/>
    <w:rsid w:val="00EC4515"/>
    <w:rsid w:val="00EC4657"/>
    <w:rsid w:val="00EC46A5"/>
    <w:rsid w:val="00EC49A7"/>
    <w:rsid w:val="00EC4C53"/>
    <w:rsid w:val="00EC5060"/>
    <w:rsid w:val="00EC52D5"/>
    <w:rsid w:val="00EC55AF"/>
    <w:rsid w:val="00EC5BE0"/>
    <w:rsid w:val="00EC688A"/>
    <w:rsid w:val="00EC6C5B"/>
    <w:rsid w:val="00EC6C5E"/>
    <w:rsid w:val="00EC6C86"/>
    <w:rsid w:val="00EC6E87"/>
    <w:rsid w:val="00EC72CD"/>
    <w:rsid w:val="00EC72EF"/>
    <w:rsid w:val="00EC73F5"/>
    <w:rsid w:val="00EC7919"/>
    <w:rsid w:val="00EC7E58"/>
    <w:rsid w:val="00EC7EB3"/>
    <w:rsid w:val="00EC7FFB"/>
    <w:rsid w:val="00ED0300"/>
    <w:rsid w:val="00ED062E"/>
    <w:rsid w:val="00ED0CAC"/>
    <w:rsid w:val="00ED0D77"/>
    <w:rsid w:val="00ED1139"/>
    <w:rsid w:val="00ED12C6"/>
    <w:rsid w:val="00ED1300"/>
    <w:rsid w:val="00ED14FF"/>
    <w:rsid w:val="00ED18B5"/>
    <w:rsid w:val="00ED210B"/>
    <w:rsid w:val="00ED2399"/>
    <w:rsid w:val="00ED26F1"/>
    <w:rsid w:val="00ED27CD"/>
    <w:rsid w:val="00ED2A02"/>
    <w:rsid w:val="00ED2B7E"/>
    <w:rsid w:val="00ED2C25"/>
    <w:rsid w:val="00ED2D3F"/>
    <w:rsid w:val="00ED2E03"/>
    <w:rsid w:val="00ED2E51"/>
    <w:rsid w:val="00ED2FC5"/>
    <w:rsid w:val="00ED30BE"/>
    <w:rsid w:val="00ED32B2"/>
    <w:rsid w:val="00ED3526"/>
    <w:rsid w:val="00ED382F"/>
    <w:rsid w:val="00ED39A8"/>
    <w:rsid w:val="00ED39C3"/>
    <w:rsid w:val="00ED3B97"/>
    <w:rsid w:val="00ED3EA4"/>
    <w:rsid w:val="00ED3F6A"/>
    <w:rsid w:val="00ED4510"/>
    <w:rsid w:val="00ED4657"/>
    <w:rsid w:val="00ED4C1E"/>
    <w:rsid w:val="00ED4DBE"/>
    <w:rsid w:val="00ED5053"/>
    <w:rsid w:val="00ED5312"/>
    <w:rsid w:val="00ED5381"/>
    <w:rsid w:val="00ED5837"/>
    <w:rsid w:val="00ED5D00"/>
    <w:rsid w:val="00ED5DDB"/>
    <w:rsid w:val="00ED5E7D"/>
    <w:rsid w:val="00ED6877"/>
    <w:rsid w:val="00ED69DD"/>
    <w:rsid w:val="00ED6B1F"/>
    <w:rsid w:val="00ED6BE5"/>
    <w:rsid w:val="00ED6F8A"/>
    <w:rsid w:val="00ED715B"/>
    <w:rsid w:val="00ED72BA"/>
    <w:rsid w:val="00ED739D"/>
    <w:rsid w:val="00ED762F"/>
    <w:rsid w:val="00ED7869"/>
    <w:rsid w:val="00ED78EA"/>
    <w:rsid w:val="00ED791B"/>
    <w:rsid w:val="00ED7BA0"/>
    <w:rsid w:val="00EE04C8"/>
    <w:rsid w:val="00EE0599"/>
    <w:rsid w:val="00EE084D"/>
    <w:rsid w:val="00EE0B09"/>
    <w:rsid w:val="00EE0CF4"/>
    <w:rsid w:val="00EE0F86"/>
    <w:rsid w:val="00EE10F3"/>
    <w:rsid w:val="00EE151B"/>
    <w:rsid w:val="00EE1871"/>
    <w:rsid w:val="00EE1A68"/>
    <w:rsid w:val="00EE1ACC"/>
    <w:rsid w:val="00EE1B4D"/>
    <w:rsid w:val="00EE1BC6"/>
    <w:rsid w:val="00EE1D3D"/>
    <w:rsid w:val="00EE2080"/>
    <w:rsid w:val="00EE2204"/>
    <w:rsid w:val="00EE2366"/>
    <w:rsid w:val="00EE2D37"/>
    <w:rsid w:val="00EE30C0"/>
    <w:rsid w:val="00EE3553"/>
    <w:rsid w:val="00EE3666"/>
    <w:rsid w:val="00EE3798"/>
    <w:rsid w:val="00EE3C3E"/>
    <w:rsid w:val="00EE3D7D"/>
    <w:rsid w:val="00EE3E18"/>
    <w:rsid w:val="00EE3FB8"/>
    <w:rsid w:val="00EE4938"/>
    <w:rsid w:val="00EE4FEE"/>
    <w:rsid w:val="00EE51E8"/>
    <w:rsid w:val="00EE528C"/>
    <w:rsid w:val="00EE57E2"/>
    <w:rsid w:val="00EE57F4"/>
    <w:rsid w:val="00EE5BC3"/>
    <w:rsid w:val="00EE5F7F"/>
    <w:rsid w:val="00EE6469"/>
    <w:rsid w:val="00EE6677"/>
    <w:rsid w:val="00EE6BAD"/>
    <w:rsid w:val="00EE6C22"/>
    <w:rsid w:val="00EE6E51"/>
    <w:rsid w:val="00EE706D"/>
    <w:rsid w:val="00EE7298"/>
    <w:rsid w:val="00EE7766"/>
    <w:rsid w:val="00EE7C1F"/>
    <w:rsid w:val="00EF0064"/>
    <w:rsid w:val="00EF03FB"/>
    <w:rsid w:val="00EF0788"/>
    <w:rsid w:val="00EF09D0"/>
    <w:rsid w:val="00EF0C55"/>
    <w:rsid w:val="00EF0E2C"/>
    <w:rsid w:val="00EF131A"/>
    <w:rsid w:val="00EF1466"/>
    <w:rsid w:val="00EF18FF"/>
    <w:rsid w:val="00EF1908"/>
    <w:rsid w:val="00EF1B29"/>
    <w:rsid w:val="00EF1B90"/>
    <w:rsid w:val="00EF1DF3"/>
    <w:rsid w:val="00EF2218"/>
    <w:rsid w:val="00EF234D"/>
    <w:rsid w:val="00EF2941"/>
    <w:rsid w:val="00EF2B12"/>
    <w:rsid w:val="00EF2E77"/>
    <w:rsid w:val="00EF2F2A"/>
    <w:rsid w:val="00EF2FC9"/>
    <w:rsid w:val="00EF31F1"/>
    <w:rsid w:val="00EF3846"/>
    <w:rsid w:val="00EF3985"/>
    <w:rsid w:val="00EF3B94"/>
    <w:rsid w:val="00EF3D46"/>
    <w:rsid w:val="00EF3DA5"/>
    <w:rsid w:val="00EF435A"/>
    <w:rsid w:val="00EF48AD"/>
    <w:rsid w:val="00EF4DAE"/>
    <w:rsid w:val="00EF4FD2"/>
    <w:rsid w:val="00EF5484"/>
    <w:rsid w:val="00EF5B0E"/>
    <w:rsid w:val="00EF5BA3"/>
    <w:rsid w:val="00EF672D"/>
    <w:rsid w:val="00EF7A42"/>
    <w:rsid w:val="00EF7C4A"/>
    <w:rsid w:val="00EF7E2C"/>
    <w:rsid w:val="00F0020C"/>
    <w:rsid w:val="00F0038B"/>
    <w:rsid w:val="00F004AF"/>
    <w:rsid w:val="00F00765"/>
    <w:rsid w:val="00F00ED4"/>
    <w:rsid w:val="00F018C5"/>
    <w:rsid w:val="00F01B08"/>
    <w:rsid w:val="00F01EC7"/>
    <w:rsid w:val="00F0226E"/>
    <w:rsid w:val="00F02672"/>
    <w:rsid w:val="00F02876"/>
    <w:rsid w:val="00F02D8D"/>
    <w:rsid w:val="00F03250"/>
    <w:rsid w:val="00F036A4"/>
    <w:rsid w:val="00F03969"/>
    <w:rsid w:val="00F03B18"/>
    <w:rsid w:val="00F043A3"/>
    <w:rsid w:val="00F04740"/>
    <w:rsid w:val="00F04C11"/>
    <w:rsid w:val="00F04C48"/>
    <w:rsid w:val="00F054B1"/>
    <w:rsid w:val="00F05BBD"/>
    <w:rsid w:val="00F066FD"/>
    <w:rsid w:val="00F06B2B"/>
    <w:rsid w:val="00F07321"/>
    <w:rsid w:val="00F0789E"/>
    <w:rsid w:val="00F07F69"/>
    <w:rsid w:val="00F07F81"/>
    <w:rsid w:val="00F10277"/>
    <w:rsid w:val="00F103FE"/>
    <w:rsid w:val="00F10512"/>
    <w:rsid w:val="00F1074A"/>
    <w:rsid w:val="00F10DAC"/>
    <w:rsid w:val="00F10DFC"/>
    <w:rsid w:val="00F10FC4"/>
    <w:rsid w:val="00F1106B"/>
    <w:rsid w:val="00F11279"/>
    <w:rsid w:val="00F11311"/>
    <w:rsid w:val="00F11522"/>
    <w:rsid w:val="00F117AF"/>
    <w:rsid w:val="00F1187E"/>
    <w:rsid w:val="00F11B26"/>
    <w:rsid w:val="00F11B9F"/>
    <w:rsid w:val="00F11CC2"/>
    <w:rsid w:val="00F11EB0"/>
    <w:rsid w:val="00F120AE"/>
    <w:rsid w:val="00F1245B"/>
    <w:rsid w:val="00F1280B"/>
    <w:rsid w:val="00F12865"/>
    <w:rsid w:val="00F12AB2"/>
    <w:rsid w:val="00F13344"/>
    <w:rsid w:val="00F13AF0"/>
    <w:rsid w:val="00F13BC2"/>
    <w:rsid w:val="00F13E13"/>
    <w:rsid w:val="00F13EBD"/>
    <w:rsid w:val="00F14179"/>
    <w:rsid w:val="00F14213"/>
    <w:rsid w:val="00F1434D"/>
    <w:rsid w:val="00F14C63"/>
    <w:rsid w:val="00F14F30"/>
    <w:rsid w:val="00F15151"/>
    <w:rsid w:val="00F15353"/>
    <w:rsid w:val="00F15B36"/>
    <w:rsid w:val="00F15BB7"/>
    <w:rsid w:val="00F16204"/>
    <w:rsid w:val="00F1652E"/>
    <w:rsid w:val="00F169DF"/>
    <w:rsid w:val="00F16DC4"/>
    <w:rsid w:val="00F16F48"/>
    <w:rsid w:val="00F170FB"/>
    <w:rsid w:val="00F17340"/>
    <w:rsid w:val="00F17560"/>
    <w:rsid w:val="00F17629"/>
    <w:rsid w:val="00F17B5C"/>
    <w:rsid w:val="00F17C05"/>
    <w:rsid w:val="00F17EEB"/>
    <w:rsid w:val="00F17FD1"/>
    <w:rsid w:val="00F2074B"/>
    <w:rsid w:val="00F20ACE"/>
    <w:rsid w:val="00F20EF7"/>
    <w:rsid w:val="00F2130A"/>
    <w:rsid w:val="00F213E7"/>
    <w:rsid w:val="00F217BA"/>
    <w:rsid w:val="00F21BC0"/>
    <w:rsid w:val="00F21F9A"/>
    <w:rsid w:val="00F22200"/>
    <w:rsid w:val="00F22C66"/>
    <w:rsid w:val="00F22FD9"/>
    <w:rsid w:val="00F23011"/>
    <w:rsid w:val="00F2332E"/>
    <w:rsid w:val="00F2337F"/>
    <w:rsid w:val="00F237A6"/>
    <w:rsid w:val="00F239FC"/>
    <w:rsid w:val="00F23C5B"/>
    <w:rsid w:val="00F23C7D"/>
    <w:rsid w:val="00F23DD6"/>
    <w:rsid w:val="00F240B3"/>
    <w:rsid w:val="00F24785"/>
    <w:rsid w:val="00F247AE"/>
    <w:rsid w:val="00F24D5D"/>
    <w:rsid w:val="00F255D2"/>
    <w:rsid w:val="00F25648"/>
    <w:rsid w:val="00F2571A"/>
    <w:rsid w:val="00F25B4C"/>
    <w:rsid w:val="00F25E7A"/>
    <w:rsid w:val="00F25EAC"/>
    <w:rsid w:val="00F25FBF"/>
    <w:rsid w:val="00F26118"/>
    <w:rsid w:val="00F26537"/>
    <w:rsid w:val="00F26636"/>
    <w:rsid w:val="00F27478"/>
    <w:rsid w:val="00F2763D"/>
    <w:rsid w:val="00F27CE5"/>
    <w:rsid w:val="00F3026F"/>
    <w:rsid w:val="00F302CA"/>
    <w:rsid w:val="00F303DB"/>
    <w:rsid w:val="00F30DE3"/>
    <w:rsid w:val="00F30F5C"/>
    <w:rsid w:val="00F318AB"/>
    <w:rsid w:val="00F318FF"/>
    <w:rsid w:val="00F31F7A"/>
    <w:rsid w:val="00F31FDD"/>
    <w:rsid w:val="00F3213C"/>
    <w:rsid w:val="00F32817"/>
    <w:rsid w:val="00F32BC5"/>
    <w:rsid w:val="00F33560"/>
    <w:rsid w:val="00F34151"/>
    <w:rsid w:val="00F34AB1"/>
    <w:rsid w:val="00F34D10"/>
    <w:rsid w:val="00F34EF6"/>
    <w:rsid w:val="00F353F0"/>
    <w:rsid w:val="00F35404"/>
    <w:rsid w:val="00F356AD"/>
    <w:rsid w:val="00F358AC"/>
    <w:rsid w:val="00F35923"/>
    <w:rsid w:val="00F35E87"/>
    <w:rsid w:val="00F35F5F"/>
    <w:rsid w:val="00F364E7"/>
    <w:rsid w:val="00F36A18"/>
    <w:rsid w:val="00F36A44"/>
    <w:rsid w:val="00F36B96"/>
    <w:rsid w:val="00F36BCA"/>
    <w:rsid w:val="00F36C3D"/>
    <w:rsid w:val="00F377CC"/>
    <w:rsid w:val="00F378B2"/>
    <w:rsid w:val="00F37AB1"/>
    <w:rsid w:val="00F37ABE"/>
    <w:rsid w:val="00F37C7D"/>
    <w:rsid w:val="00F37CC5"/>
    <w:rsid w:val="00F37E78"/>
    <w:rsid w:val="00F37FBB"/>
    <w:rsid w:val="00F4011D"/>
    <w:rsid w:val="00F4017F"/>
    <w:rsid w:val="00F40437"/>
    <w:rsid w:val="00F406A3"/>
    <w:rsid w:val="00F409DF"/>
    <w:rsid w:val="00F40CF8"/>
    <w:rsid w:val="00F40E89"/>
    <w:rsid w:val="00F41267"/>
    <w:rsid w:val="00F4169A"/>
    <w:rsid w:val="00F41B5B"/>
    <w:rsid w:val="00F41D73"/>
    <w:rsid w:val="00F41E3D"/>
    <w:rsid w:val="00F4233B"/>
    <w:rsid w:val="00F42389"/>
    <w:rsid w:val="00F42CFA"/>
    <w:rsid w:val="00F42D00"/>
    <w:rsid w:val="00F4317D"/>
    <w:rsid w:val="00F431E2"/>
    <w:rsid w:val="00F435F7"/>
    <w:rsid w:val="00F437FB"/>
    <w:rsid w:val="00F4406D"/>
    <w:rsid w:val="00F44203"/>
    <w:rsid w:val="00F4423E"/>
    <w:rsid w:val="00F44664"/>
    <w:rsid w:val="00F4561C"/>
    <w:rsid w:val="00F457F3"/>
    <w:rsid w:val="00F45F43"/>
    <w:rsid w:val="00F461D5"/>
    <w:rsid w:val="00F462EF"/>
    <w:rsid w:val="00F46549"/>
    <w:rsid w:val="00F4692E"/>
    <w:rsid w:val="00F46D06"/>
    <w:rsid w:val="00F46D5E"/>
    <w:rsid w:val="00F472BF"/>
    <w:rsid w:val="00F47352"/>
    <w:rsid w:val="00F47475"/>
    <w:rsid w:val="00F47A17"/>
    <w:rsid w:val="00F5006E"/>
    <w:rsid w:val="00F503F0"/>
    <w:rsid w:val="00F50CA7"/>
    <w:rsid w:val="00F511EE"/>
    <w:rsid w:val="00F51555"/>
    <w:rsid w:val="00F51A17"/>
    <w:rsid w:val="00F51B30"/>
    <w:rsid w:val="00F51BB4"/>
    <w:rsid w:val="00F52215"/>
    <w:rsid w:val="00F52316"/>
    <w:rsid w:val="00F5293D"/>
    <w:rsid w:val="00F532FE"/>
    <w:rsid w:val="00F53E80"/>
    <w:rsid w:val="00F5410B"/>
    <w:rsid w:val="00F54384"/>
    <w:rsid w:val="00F54BA9"/>
    <w:rsid w:val="00F5526F"/>
    <w:rsid w:val="00F5591A"/>
    <w:rsid w:val="00F55957"/>
    <w:rsid w:val="00F564D5"/>
    <w:rsid w:val="00F5650E"/>
    <w:rsid w:val="00F56B0D"/>
    <w:rsid w:val="00F56B4B"/>
    <w:rsid w:val="00F56DF0"/>
    <w:rsid w:val="00F56FEA"/>
    <w:rsid w:val="00F57321"/>
    <w:rsid w:val="00F576DA"/>
    <w:rsid w:val="00F5794A"/>
    <w:rsid w:val="00F57989"/>
    <w:rsid w:val="00F579A3"/>
    <w:rsid w:val="00F57AE5"/>
    <w:rsid w:val="00F60125"/>
    <w:rsid w:val="00F602C8"/>
    <w:rsid w:val="00F60312"/>
    <w:rsid w:val="00F6035B"/>
    <w:rsid w:val="00F60599"/>
    <w:rsid w:val="00F6064A"/>
    <w:rsid w:val="00F60912"/>
    <w:rsid w:val="00F60CF8"/>
    <w:rsid w:val="00F6110C"/>
    <w:rsid w:val="00F6134F"/>
    <w:rsid w:val="00F6164F"/>
    <w:rsid w:val="00F618B6"/>
    <w:rsid w:val="00F61F75"/>
    <w:rsid w:val="00F62BB1"/>
    <w:rsid w:val="00F62C53"/>
    <w:rsid w:val="00F62D2F"/>
    <w:rsid w:val="00F62E35"/>
    <w:rsid w:val="00F63355"/>
    <w:rsid w:val="00F6349A"/>
    <w:rsid w:val="00F63637"/>
    <w:rsid w:val="00F6363A"/>
    <w:rsid w:val="00F639D0"/>
    <w:rsid w:val="00F63D00"/>
    <w:rsid w:val="00F64527"/>
    <w:rsid w:val="00F64A80"/>
    <w:rsid w:val="00F64CAA"/>
    <w:rsid w:val="00F64EEE"/>
    <w:rsid w:val="00F655E4"/>
    <w:rsid w:val="00F65761"/>
    <w:rsid w:val="00F65A6F"/>
    <w:rsid w:val="00F65BB4"/>
    <w:rsid w:val="00F65BCB"/>
    <w:rsid w:val="00F65C04"/>
    <w:rsid w:val="00F65D9A"/>
    <w:rsid w:val="00F664FB"/>
    <w:rsid w:val="00F66579"/>
    <w:rsid w:val="00F66763"/>
    <w:rsid w:val="00F66A62"/>
    <w:rsid w:val="00F66D18"/>
    <w:rsid w:val="00F67086"/>
    <w:rsid w:val="00F6714A"/>
    <w:rsid w:val="00F6757A"/>
    <w:rsid w:val="00F67669"/>
    <w:rsid w:val="00F67C2D"/>
    <w:rsid w:val="00F67DF2"/>
    <w:rsid w:val="00F7017E"/>
    <w:rsid w:val="00F70327"/>
    <w:rsid w:val="00F703A4"/>
    <w:rsid w:val="00F70F9D"/>
    <w:rsid w:val="00F71284"/>
    <w:rsid w:val="00F715FC"/>
    <w:rsid w:val="00F7182A"/>
    <w:rsid w:val="00F71D2F"/>
    <w:rsid w:val="00F720DF"/>
    <w:rsid w:val="00F7218E"/>
    <w:rsid w:val="00F723E7"/>
    <w:rsid w:val="00F72A20"/>
    <w:rsid w:val="00F72DD1"/>
    <w:rsid w:val="00F72E3C"/>
    <w:rsid w:val="00F72F13"/>
    <w:rsid w:val="00F737DE"/>
    <w:rsid w:val="00F73D24"/>
    <w:rsid w:val="00F746F8"/>
    <w:rsid w:val="00F7477E"/>
    <w:rsid w:val="00F7479F"/>
    <w:rsid w:val="00F74CAF"/>
    <w:rsid w:val="00F74D50"/>
    <w:rsid w:val="00F74F73"/>
    <w:rsid w:val="00F7516D"/>
    <w:rsid w:val="00F75533"/>
    <w:rsid w:val="00F756FA"/>
    <w:rsid w:val="00F75965"/>
    <w:rsid w:val="00F75A83"/>
    <w:rsid w:val="00F75AE2"/>
    <w:rsid w:val="00F75B40"/>
    <w:rsid w:val="00F75DAB"/>
    <w:rsid w:val="00F75DC7"/>
    <w:rsid w:val="00F75E13"/>
    <w:rsid w:val="00F75E29"/>
    <w:rsid w:val="00F760B9"/>
    <w:rsid w:val="00F7687C"/>
    <w:rsid w:val="00F76911"/>
    <w:rsid w:val="00F76929"/>
    <w:rsid w:val="00F76A03"/>
    <w:rsid w:val="00F771A6"/>
    <w:rsid w:val="00F775A9"/>
    <w:rsid w:val="00F80224"/>
    <w:rsid w:val="00F8037A"/>
    <w:rsid w:val="00F80480"/>
    <w:rsid w:val="00F804EF"/>
    <w:rsid w:val="00F807EF"/>
    <w:rsid w:val="00F808CD"/>
    <w:rsid w:val="00F814F0"/>
    <w:rsid w:val="00F8155C"/>
    <w:rsid w:val="00F81B07"/>
    <w:rsid w:val="00F82186"/>
    <w:rsid w:val="00F82431"/>
    <w:rsid w:val="00F824E9"/>
    <w:rsid w:val="00F82999"/>
    <w:rsid w:val="00F82D31"/>
    <w:rsid w:val="00F8381C"/>
    <w:rsid w:val="00F83DAA"/>
    <w:rsid w:val="00F83E30"/>
    <w:rsid w:val="00F849B6"/>
    <w:rsid w:val="00F854CA"/>
    <w:rsid w:val="00F85968"/>
    <w:rsid w:val="00F85AAC"/>
    <w:rsid w:val="00F85D14"/>
    <w:rsid w:val="00F861A1"/>
    <w:rsid w:val="00F86219"/>
    <w:rsid w:val="00F87394"/>
    <w:rsid w:val="00F87441"/>
    <w:rsid w:val="00F875F1"/>
    <w:rsid w:val="00F8790F"/>
    <w:rsid w:val="00F87C3D"/>
    <w:rsid w:val="00F87EA7"/>
    <w:rsid w:val="00F90060"/>
    <w:rsid w:val="00F90883"/>
    <w:rsid w:val="00F919E3"/>
    <w:rsid w:val="00F91BEE"/>
    <w:rsid w:val="00F92034"/>
    <w:rsid w:val="00F92084"/>
    <w:rsid w:val="00F920A5"/>
    <w:rsid w:val="00F92487"/>
    <w:rsid w:val="00F9274E"/>
    <w:rsid w:val="00F92B75"/>
    <w:rsid w:val="00F92BD8"/>
    <w:rsid w:val="00F92F64"/>
    <w:rsid w:val="00F9332A"/>
    <w:rsid w:val="00F936A2"/>
    <w:rsid w:val="00F93FE7"/>
    <w:rsid w:val="00F94026"/>
    <w:rsid w:val="00F940FC"/>
    <w:rsid w:val="00F9419F"/>
    <w:rsid w:val="00F94759"/>
    <w:rsid w:val="00F94996"/>
    <w:rsid w:val="00F949F9"/>
    <w:rsid w:val="00F94A1F"/>
    <w:rsid w:val="00F94B30"/>
    <w:rsid w:val="00F95611"/>
    <w:rsid w:val="00F958E3"/>
    <w:rsid w:val="00F95A43"/>
    <w:rsid w:val="00F95C36"/>
    <w:rsid w:val="00F95D55"/>
    <w:rsid w:val="00F95EFC"/>
    <w:rsid w:val="00F95F54"/>
    <w:rsid w:val="00F961B8"/>
    <w:rsid w:val="00F9645E"/>
    <w:rsid w:val="00F9654D"/>
    <w:rsid w:val="00F96CE5"/>
    <w:rsid w:val="00F96FE0"/>
    <w:rsid w:val="00F97A63"/>
    <w:rsid w:val="00F97C6F"/>
    <w:rsid w:val="00FA020C"/>
    <w:rsid w:val="00FA02C7"/>
    <w:rsid w:val="00FA0672"/>
    <w:rsid w:val="00FA0753"/>
    <w:rsid w:val="00FA0762"/>
    <w:rsid w:val="00FA091B"/>
    <w:rsid w:val="00FA09BD"/>
    <w:rsid w:val="00FA0D80"/>
    <w:rsid w:val="00FA0EF1"/>
    <w:rsid w:val="00FA1350"/>
    <w:rsid w:val="00FA13BA"/>
    <w:rsid w:val="00FA1B3C"/>
    <w:rsid w:val="00FA1DA4"/>
    <w:rsid w:val="00FA2261"/>
    <w:rsid w:val="00FA2408"/>
    <w:rsid w:val="00FA251B"/>
    <w:rsid w:val="00FA2603"/>
    <w:rsid w:val="00FA2AD6"/>
    <w:rsid w:val="00FA2C6F"/>
    <w:rsid w:val="00FA2CB1"/>
    <w:rsid w:val="00FA2D7E"/>
    <w:rsid w:val="00FA2E4D"/>
    <w:rsid w:val="00FA32D9"/>
    <w:rsid w:val="00FA3622"/>
    <w:rsid w:val="00FA37BD"/>
    <w:rsid w:val="00FA3922"/>
    <w:rsid w:val="00FA45D2"/>
    <w:rsid w:val="00FA49DF"/>
    <w:rsid w:val="00FA4B2E"/>
    <w:rsid w:val="00FA5241"/>
    <w:rsid w:val="00FA5462"/>
    <w:rsid w:val="00FA5803"/>
    <w:rsid w:val="00FA590E"/>
    <w:rsid w:val="00FA591E"/>
    <w:rsid w:val="00FA5966"/>
    <w:rsid w:val="00FA5A13"/>
    <w:rsid w:val="00FA5CFD"/>
    <w:rsid w:val="00FA5E2D"/>
    <w:rsid w:val="00FA6100"/>
    <w:rsid w:val="00FA64C6"/>
    <w:rsid w:val="00FA669B"/>
    <w:rsid w:val="00FA6C8D"/>
    <w:rsid w:val="00FA7296"/>
    <w:rsid w:val="00FB0689"/>
    <w:rsid w:val="00FB085B"/>
    <w:rsid w:val="00FB0BE5"/>
    <w:rsid w:val="00FB0D16"/>
    <w:rsid w:val="00FB133C"/>
    <w:rsid w:val="00FB14D3"/>
    <w:rsid w:val="00FB167E"/>
    <w:rsid w:val="00FB1C78"/>
    <w:rsid w:val="00FB200F"/>
    <w:rsid w:val="00FB26D5"/>
    <w:rsid w:val="00FB2A30"/>
    <w:rsid w:val="00FB2AAB"/>
    <w:rsid w:val="00FB2AB1"/>
    <w:rsid w:val="00FB2FF2"/>
    <w:rsid w:val="00FB326D"/>
    <w:rsid w:val="00FB380F"/>
    <w:rsid w:val="00FB3B96"/>
    <w:rsid w:val="00FB3E61"/>
    <w:rsid w:val="00FB4036"/>
    <w:rsid w:val="00FB4B0C"/>
    <w:rsid w:val="00FB4D15"/>
    <w:rsid w:val="00FB52FF"/>
    <w:rsid w:val="00FB5363"/>
    <w:rsid w:val="00FB5A49"/>
    <w:rsid w:val="00FB5EBA"/>
    <w:rsid w:val="00FB63FB"/>
    <w:rsid w:val="00FB6788"/>
    <w:rsid w:val="00FB69A5"/>
    <w:rsid w:val="00FB69E3"/>
    <w:rsid w:val="00FB712D"/>
    <w:rsid w:val="00FB76A8"/>
    <w:rsid w:val="00FB7DF8"/>
    <w:rsid w:val="00FC00A9"/>
    <w:rsid w:val="00FC0143"/>
    <w:rsid w:val="00FC048B"/>
    <w:rsid w:val="00FC050A"/>
    <w:rsid w:val="00FC0717"/>
    <w:rsid w:val="00FC08BA"/>
    <w:rsid w:val="00FC09A5"/>
    <w:rsid w:val="00FC0A72"/>
    <w:rsid w:val="00FC0FB3"/>
    <w:rsid w:val="00FC1065"/>
    <w:rsid w:val="00FC1102"/>
    <w:rsid w:val="00FC15B5"/>
    <w:rsid w:val="00FC2052"/>
    <w:rsid w:val="00FC23FA"/>
    <w:rsid w:val="00FC277F"/>
    <w:rsid w:val="00FC27CB"/>
    <w:rsid w:val="00FC2A43"/>
    <w:rsid w:val="00FC2B3F"/>
    <w:rsid w:val="00FC34F4"/>
    <w:rsid w:val="00FC3B4E"/>
    <w:rsid w:val="00FC3D81"/>
    <w:rsid w:val="00FC3E92"/>
    <w:rsid w:val="00FC4AE6"/>
    <w:rsid w:val="00FC4E6A"/>
    <w:rsid w:val="00FC4E98"/>
    <w:rsid w:val="00FC4ED7"/>
    <w:rsid w:val="00FC5082"/>
    <w:rsid w:val="00FC55E5"/>
    <w:rsid w:val="00FC584A"/>
    <w:rsid w:val="00FC5AC2"/>
    <w:rsid w:val="00FC5C92"/>
    <w:rsid w:val="00FC6352"/>
    <w:rsid w:val="00FC656E"/>
    <w:rsid w:val="00FC695A"/>
    <w:rsid w:val="00FC6A6C"/>
    <w:rsid w:val="00FC6C03"/>
    <w:rsid w:val="00FC7ECB"/>
    <w:rsid w:val="00FD001C"/>
    <w:rsid w:val="00FD0336"/>
    <w:rsid w:val="00FD0570"/>
    <w:rsid w:val="00FD0AB4"/>
    <w:rsid w:val="00FD0BBB"/>
    <w:rsid w:val="00FD0E79"/>
    <w:rsid w:val="00FD0E9F"/>
    <w:rsid w:val="00FD14B2"/>
    <w:rsid w:val="00FD17D7"/>
    <w:rsid w:val="00FD1938"/>
    <w:rsid w:val="00FD1B21"/>
    <w:rsid w:val="00FD1C1C"/>
    <w:rsid w:val="00FD1D67"/>
    <w:rsid w:val="00FD22A4"/>
    <w:rsid w:val="00FD2892"/>
    <w:rsid w:val="00FD2AA7"/>
    <w:rsid w:val="00FD30D0"/>
    <w:rsid w:val="00FD30ED"/>
    <w:rsid w:val="00FD32D8"/>
    <w:rsid w:val="00FD3831"/>
    <w:rsid w:val="00FD3F2D"/>
    <w:rsid w:val="00FD3FD9"/>
    <w:rsid w:val="00FD3FE8"/>
    <w:rsid w:val="00FD4328"/>
    <w:rsid w:val="00FD4662"/>
    <w:rsid w:val="00FD4781"/>
    <w:rsid w:val="00FD49AA"/>
    <w:rsid w:val="00FD4AFA"/>
    <w:rsid w:val="00FD50FF"/>
    <w:rsid w:val="00FD5616"/>
    <w:rsid w:val="00FD5BF3"/>
    <w:rsid w:val="00FD5D39"/>
    <w:rsid w:val="00FD6342"/>
    <w:rsid w:val="00FD64AE"/>
    <w:rsid w:val="00FD660C"/>
    <w:rsid w:val="00FD6823"/>
    <w:rsid w:val="00FD692A"/>
    <w:rsid w:val="00FD6B69"/>
    <w:rsid w:val="00FD72DB"/>
    <w:rsid w:val="00FD743A"/>
    <w:rsid w:val="00FD7731"/>
    <w:rsid w:val="00FD7A3C"/>
    <w:rsid w:val="00FD7FB9"/>
    <w:rsid w:val="00FE0310"/>
    <w:rsid w:val="00FE0585"/>
    <w:rsid w:val="00FE0702"/>
    <w:rsid w:val="00FE08D8"/>
    <w:rsid w:val="00FE0A58"/>
    <w:rsid w:val="00FE0F24"/>
    <w:rsid w:val="00FE0F4A"/>
    <w:rsid w:val="00FE103D"/>
    <w:rsid w:val="00FE1AB2"/>
    <w:rsid w:val="00FE1C76"/>
    <w:rsid w:val="00FE1C99"/>
    <w:rsid w:val="00FE1F71"/>
    <w:rsid w:val="00FE26A0"/>
    <w:rsid w:val="00FE2943"/>
    <w:rsid w:val="00FE2CDC"/>
    <w:rsid w:val="00FE2DD0"/>
    <w:rsid w:val="00FE2FD0"/>
    <w:rsid w:val="00FE3173"/>
    <w:rsid w:val="00FE334F"/>
    <w:rsid w:val="00FE351D"/>
    <w:rsid w:val="00FE3A24"/>
    <w:rsid w:val="00FE432A"/>
    <w:rsid w:val="00FE4AAF"/>
    <w:rsid w:val="00FE4CC9"/>
    <w:rsid w:val="00FE4D1D"/>
    <w:rsid w:val="00FE4FE7"/>
    <w:rsid w:val="00FE5112"/>
    <w:rsid w:val="00FE5208"/>
    <w:rsid w:val="00FE535D"/>
    <w:rsid w:val="00FE542F"/>
    <w:rsid w:val="00FE5496"/>
    <w:rsid w:val="00FE5691"/>
    <w:rsid w:val="00FE5870"/>
    <w:rsid w:val="00FE58F7"/>
    <w:rsid w:val="00FE59A2"/>
    <w:rsid w:val="00FE5B49"/>
    <w:rsid w:val="00FE5E3D"/>
    <w:rsid w:val="00FE616E"/>
    <w:rsid w:val="00FE6296"/>
    <w:rsid w:val="00FE64BA"/>
    <w:rsid w:val="00FE6934"/>
    <w:rsid w:val="00FE6AB7"/>
    <w:rsid w:val="00FE6BD1"/>
    <w:rsid w:val="00FE7134"/>
    <w:rsid w:val="00FE77F5"/>
    <w:rsid w:val="00FE7A9B"/>
    <w:rsid w:val="00FE7ACB"/>
    <w:rsid w:val="00FE7E65"/>
    <w:rsid w:val="00FE7E93"/>
    <w:rsid w:val="00FF0130"/>
    <w:rsid w:val="00FF01B0"/>
    <w:rsid w:val="00FF02F2"/>
    <w:rsid w:val="00FF067F"/>
    <w:rsid w:val="00FF0870"/>
    <w:rsid w:val="00FF0BF7"/>
    <w:rsid w:val="00FF0E30"/>
    <w:rsid w:val="00FF0F5A"/>
    <w:rsid w:val="00FF127B"/>
    <w:rsid w:val="00FF1287"/>
    <w:rsid w:val="00FF14DC"/>
    <w:rsid w:val="00FF15C4"/>
    <w:rsid w:val="00FF164B"/>
    <w:rsid w:val="00FF16E8"/>
    <w:rsid w:val="00FF1F77"/>
    <w:rsid w:val="00FF2127"/>
    <w:rsid w:val="00FF214A"/>
    <w:rsid w:val="00FF232B"/>
    <w:rsid w:val="00FF2446"/>
    <w:rsid w:val="00FF25AC"/>
    <w:rsid w:val="00FF27C7"/>
    <w:rsid w:val="00FF2AE9"/>
    <w:rsid w:val="00FF2C73"/>
    <w:rsid w:val="00FF2D39"/>
    <w:rsid w:val="00FF31ED"/>
    <w:rsid w:val="00FF32F3"/>
    <w:rsid w:val="00FF377D"/>
    <w:rsid w:val="00FF3C9C"/>
    <w:rsid w:val="00FF3E92"/>
    <w:rsid w:val="00FF3FC1"/>
    <w:rsid w:val="00FF4DC7"/>
    <w:rsid w:val="00FF528E"/>
    <w:rsid w:val="00FF529E"/>
    <w:rsid w:val="00FF531C"/>
    <w:rsid w:val="00FF5453"/>
    <w:rsid w:val="00FF5789"/>
    <w:rsid w:val="00FF5BC7"/>
    <w:rsid w:val="00FF6039"/>
    <w:rsid w:val="00FF6366"/>
    <w:rsid w:val="00FF6646"/>
    <w:rsid w:val="00FF6663"/>
    <w:rsid w:val="00FF6A6A"/>
    <w:rsid w:val="00FF6D9F"/>
    <w:rsid w:val="00FF6E69"/>
    <w:rsid w:val="00FF6FC0"/>
    <w:rsid w:val="00FF70DD"/>
    <w:rsid w:val="00FF74BA"/>
    <w:rsid w:val="00FF752E"/>
    <w:rsid w:val="00FF77F7"/>
    <w:rsid w:val="00FF79FA"/>
    <w:rsid w:val="00FF7C1E"/>
    <w:rsid w:val="00FF7CDC"/>
    <w:rsid w:val="0AF1337B"/>
    <w:rsid w:val="3EA5C5D7"/>
    <w:rsid w:val="42D022FC"/>
    <w:rsid w:val="73E3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4B4CFF2"/>
  <w15:docId w15:val="{D976E335-53D8-4F6F-9F9C-C628519EA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iPriority="0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A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142D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142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142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142D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42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132D7"/>
    <w:rPr>
      <w:rFonts w:ascii="Arial" w:hAnsi="Arial"/>
      <w:b/>
      <w:bCs/>
      <w:sz w:val="18"/>
      <w:szCs w:val="18"/>
      <w:u w:val="single"/>
      <w:shd w:val="solid" w:color="FFFFFF" w:fill="FFFFFF"/>
      <w:lang w:eastAsia="en-GB"/>
    </w:rPr>
  </w:style>
  <w:style w:type="character" w:customStyle="1" w:styleId="Heading2Char">
    <w:name w:val="Heading 2 Char"/>
    <w:link w:val="Heading2"/>
    <w:uiPriority w:val="99"/>
    <w:semiHidden/>
    <w:locked/>
    <w:rsid w:val="004132D7"/>
    <w:rPr>
      <w:rFonts w:ascii="Cambria" w:hAnsi="Cambria" w:cs="Times New Roman"/>
      <w:b/>
      <w:i/>
      <w:sz w:val="35"/>
      <w:lang w:eastAsia="en-GB"/>
    </w:rPr>
  </w:style>
  <w:style w:type="character" w:customStyle="1" w:styleId="Heading3Char">
    <w:name w:val="Heading 3 Char"/>
    <w:link w:val="Heading3"/>
    <w:uiPriority w:val="99"/>
    <w:semiHidden/>
    <w:locked/>
    <w:rsid w:val="004132D7"/>
    <w:rPr>
      <w:rFonts w:ascii="Cambria" w:hAnsi="Cambria" w:cs="Times New Roman"/>
      <w:b/>
      <w:sz w:val="33"/>
      <w:lang w:eastAsia="en-GB"/>
    </w:rPr>
  </w:style>
  <w:style w:type="character" w:customStyle="1" w:styleId="Heading4Char">
    <w:name w:val="Heading 4 Char"/>
    <w:link w:val="Heading4"/>
    <w:uiPriority w:val="99"/>
    <w:semiHidden/>
    <w:locked/>
    <w:rsid w:val="004132D7"/>
    <w:rPr>
      <w:rFonts w:ascii="Calibri" w:hAnsi="Calibri" w:cs="Times New Roman"/>
      <w:b/>
      <w:sz w:val="35"/>
      <w:lang w:eastAsia="en-GB"/>
    </w:rPr>
  </w:style>
  <w:style w:type="character" w:customStyle="1" w:styleId="Heading5Char">
    <w:name w:val="Heading 5 Char"/>
    <w:link w:val="Heading5"/>
    <w:uiPriority w:val="99"/>
    <w:semiHidden/>
    <w:locked/>
    <w:rsid w:val="004132D7"/>
    <w:rPr>
      <w:rFonts w:ascii="Calibri" w:hAnsi="Calibri" w:cs="Times New Roman"/>
      <w:b/>
      <w:i/>
      <w:sz w:val="33"/>
      <w:lang w:eastAsia="en-GB"/>
    </w:rPr>
  </w:style>
  <w:style w:type="character" w:customStyle="1" w:styleId="Heading6Char">
    <w:name w:val="Heading 6 Char"/>
    <w:link w:val="Heading6"/>
    <w:uiPriority w:val="99"/>
    <w:locked/>
    <w:rsid w:val="004132D7"/>
    <w:rPr>
      <w:rFonts w:ascii="Calibri" w:hAnsi="Calibri" w:cs="Times New Roman"/>
      <w:b/>
      <w:lang w:eastAsia="en-GB"/>
    </w:rPr>
  </w:style>
  <w:style w:type="character" w:customStyle="1" w:styleId="Heading7Char">
    <w:name w:val="Heading 7 Char"/>
    <w:link w:val="Heading7"/>
    <w:uiPriority w:val="99"/>
    <w:semiHidden/>
    <w:locked/>
    <w:rsid w:val="004132D7"/>
    <w:rPr>
      <w:rFonts w:ascii="Calibri" w:hAnsi="Calibri" w:cs="Times New Roman"/>
      <w:sz w:val="30"/>
      <w:lang w:eastAsia="en-GB"/>
    </w:rPr>
  </w:style>
  <w:style w:type="character" w:customStyle="1" w:styleId="Heading8Char">
    <w:name w:val="Heading 8 Char"/>
    <w:link w:val="Heading8"/>
    <w:uiPriority w:val="99"/>
    <w:semiHidden/>
    <w:locked/>
    <w:rsid w:val="004132D7"/>
    <w:rPr>
      <w:rFonts w:ascii="Calibri" w:hAnsi="Calibri" w:cs="Times New Roman"/>
      <w:i/>
      <w:sz w:val="30"/>
      <w:lang w:eastAsia="en-GB"/>
    </w:rPr>
  </w:style>
  <w:style w:type="character" w:customStyle="1" w:styleId="Heading9Char">
    <w:name w:val="Heading 9 Char"/>
    <w:link w:val="Heading9"/>
    <w:uiPriority w:val="99"/>
    <w:semiHidden/>
    <w:locked/>
    <w:rsid w:val="004132D7"/>
    <w:rPr>
      <w:rFonts w:ascii="Cambria" w:hAnsi="Cambria" w:cs="Times New Roman"/>
      <w:lang w:eastAsia="en-GB"/>
    </w:rPr>
  </w:style>
  <w:style w:type="paragraph" w:styleId="Header">
    <w:name w:val="header"/>
    <w:basedOn w:val="Normal"/>
    <w:link w:val="HeaderChar"/>
    <w:uiPriority w:val="99"/>
    <w:rsid w:val="005142D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character" w:customStyle="1" w:styleId="AAAddress">
    <w:name w:val="AA Address"/>
    <w:uiPriority w:val="99"/>
    <w:rsid w:val="005142DB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142DB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142D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4132D7"/>
    <w:rPr>
      <w:rFonts w:ascii="Arial" w:hAnsi="Arial" w:cs="Times New Roman"/>
      <w:sz w:val="22"/>
      <w:lang w:eastAsia="en-GB"/>
    </w:rPr>
  </w:style>
  <w:style w:type="paragraph" w:styleId="Caption">
    <w:name w:val="caption"/>
    <w:basedOn w:val="Normal"/>
    <w:next w:val="Normal"/>
    <w:uiPriority w:val="99"/>
    <w:qFormat/>
    <w:rsid w:val="005142DB"/>
    <w:rPr>
      <w:b/>
      <w:bCs/>
    </w:rPr>
  </w:style>
  <w:style w:type="paragraph" w:styleId="ListBullet">
    <w:name w:val="List Bullet"/>
    <w:basedOn w:val="Normal"/>
    <w:uiPriority w:val="99"/>
    <w:rsid w:val="005142DB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5142DB"/>
    <w:pPr>
      <w:numPr>
        <w:numId w:val="4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5142DB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5142DB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142D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142DB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142D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142DB"/>
    <w:pPr>
      <w:ind w:left="284"/>
    </w:pPr>
  </w:style>
  <w:style w:type="paragraph" w:customStyle="1" w:styleId="AAFrameAddress">
    <w:name w:val="AA Frame Address"/>
    <w:basedOn w:val="Heading1"/>
    <w:uiPriority w:val="99"/>
    <w:rsid w:val="005142D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142DB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142DB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142D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142D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142D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142D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142D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142D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142D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142D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142D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142D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5142D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142D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142D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142D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142D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142D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142DB"/>
    <w:pPr>
      <w:ind w:left="567" w:hanging="567"/>
    </w:pPr>
  </w:style>
  <w:style w:type="paragraph" w:styleId="ListBullet5">
    <w:name w:val="List Bullet 5"/>
    <w:basedOn w:val="Normal"/>
    <w:uiPriority w:val="99"/>
    <w:rsid w:val="005142DB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basedOn w:val="Normal"/>
    <w:link w:val="BodyTextChar"/>
    <w:uiPriority w:val="99"/>
    <w:rsid w:val="005142DB"/>
    <w:pPr>
      <w:spacing w:after="120"/>
    </w:pPr>
    <w:rPr>
      <w:sz w:val="22"/>
      <w:szCs w:val="22"/>
    </w:rPr>
  </w:style>
  <w:style w:type="character" w:customStyle="1" w:styleId="BodyTextChar">
    <w:name w:val="Body Text Char"/>
    <w:link w:val="BodyTex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FirstIndent">
    <w:name w:val="Body Text First Indent"/>
    <w:basedOn w:val="BodyText"/>
    <w:link w:val="BodyTextFirstIndentChar"/>
    <w:uiPriority w:val="99"/>
    <w:rsid w:val="005142DB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Indent">
    <w:name w:val="Body Text Indent"/>
    <w:basedOn w:val="Normal"/>
    <w:link w:val="BodyTextIndentChar"/>
    <w:uiPriority w:val="99"/>
    <w:rsid w:val="005142DB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link w:val="BodyTextInden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142D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character" w:styleId="Strong">
    <w:name w:val="Strong"/>
    <w:uiPriority w:val="99"/>
    <w:qFormat/>
    <w:rsid w:val="005142DB"/>
    <w:rPr>
      <w:rFonts w:cs="Times New Roman"/>
      <w:b/>
    </w:rPr>
  </w:style>
  <w:style w:type="paragraph" w:customStyle="1" w:styleId="AA1stlevelbullet">
    <w:name w:val="AA 1st level bullet"/>
    <w:basedOn w:val="Normal"/>
    <w:uiPriority w:val="99"/>
    <w:rsid w:val="005142D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142D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142DB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uiPriority w:val="99"/>
    <w:rsid w:val="005142D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5142D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142D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142DB"/>
    <w:pPr>
      <w:framePr w:h="1054" w:wrap="around" w:y="5920"/>
    </w:pPr>
    <w:rPr>
      <w:b w:val="0"/>
      <w:bCs w:val="0"/>
    </w:rPr>
  </w:style>
  <w:style w:type="paragraph" w:customStyle="1" w:styleId="ReportHeading3">
    <w:name w:val="ReportHeading3"/>
    <w:basedOn w:val="ReportHeading2"/>
    <w:uiPriority w:val="99"/>
    <w:rsid w:val="005142DB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rowalliaUPC" w:hAnsi="BrowalliaUPC" w:cs="BrowalliaUPC"/>
      <w:sz w:val="30"/>
      <w:szCs w:val="30"/>
    </w:rPr>
  </w:style>
  <w:style w:type="paragraph" w:customStyle="1" w:styleId="ParagraphNumbering">
    <w:name w:val="Paragraph Numbering"/>
    <w:basedOn w:val="Header"/>
    <w:uiPriority w:val="99"/>
    <w:rsid w:val="005142D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142D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142D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142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142D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142D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rsid w:val="005142DB"/>
    <w:rPr>
      <w:rFonts w:cs="Times New Roman"/>
    </w:rPr>
  </w:style>
  <w:style w:type="paragraph" w:customStyle="1" w:styleId="3">
    <w:name w:val="µÒÃÒ§3ªèÍ§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</w:rPr>
  </w:style>
  <w:style w:type="paragraph" w:styleId="BodyText2">
    <w:name w:val="Body Text 2"/>
    <w:basedOn w:val="Normal"/>
    <w:link w:val="BodyText2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4132D7"/>
    <w:rPr>
      <w:rFonts w:ascii="Arial" w:hAnsi="Arial" w:cs="Times New Roman"/>
      <w:sz w:val="22"/>
      <w:lang w:eastAsia="en-GB"/>
    </w:rPr>
  </w:style>
  <w:style w:type="paragraph" w:customStyle="1" w:styleId="a1">
    <w:name w:val="Åº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rowalliaUPC" w:hAnsi="BrowalliaUPC" w:cs="BrowalliaUPC"/>
      <w:sz w:val="28"/>
      <w:szCs w:val="28"/>
    </w:rPr>
  </w:style>
  <w:style w:type="paragraph" w:customStyle="1" w:styleId="E">
    <w:name w:val="ª×èÍºÃÔÉÑ· 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</w:rPr>
  </w:style>
  <w:style w:type="paragraph" w:customStyle="1" w:styleId="E0">
    <w:name w:val="»¡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</w:rPr>
  </w:style>
  <w:style w:type="paragraph" w:customStyle="1" w:styleId="5">
    <w:name w:val="5"/>
    <w:basedOn w:val="E0"/>
    <w:uiPriority w:val="99"/>
    <w:rsid w:val="005142DB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</w:rPr>
  </w:style>
  <w:style w:type="paragraph" w:customStyle="1" w:styleId="10">
    <w:name w:val="10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rowalliaUPC" w:hAnsi="BrowalliaUPC" w:cs="BrowalliaUPC"/>
      <w:sz w:val="20"/>
      <w:szCs w:val="20"/>
    </w:rPr>
  </w:style>
  <w:style w:type="paragraph" w:customStyle="1" w:styleId="a2">
    <w:name w:val="???????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hanging="540"/>
    </w:pPr>
    <w:rPr>
      <w:sz w:val="20"/>
      <w:szCs w:val="20"/>
    </w:rPr>
  </w:style>
  <w:style w:type="character" w:customStyle="1" w:styleId="BodyTextIndent3Char">
    <w:name w:val="Body Text Indent 3 Char"/>
    <w:link w:val="BodyTextIndent3"/>
    <w:locked/>
    <w:rsid w:val="004132D7"/>
    <w:rPr>
      <w:rFonts w:ascii="Arial" w:hAnsi="Arial" w:cs="Times New Roman"/>
      <w:sz w:val="20"/>
      <w:lang w:eastAsia="en-GB"/>
    </w:rPr>
  </w:style>
  <w:style w:type="paragraph" w:styleId="HTMLPreformatted">
    <w:name w:val="HTML Preformatted"/>
    <w:basedOn w:val="Normal"/>
    <w:link w:val="HTMLPreformatted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4132D7"/>
    <w:rPr>
      <w:rFonts w:ascii="Courier New" w:hAnsi="Courier New" w:cs="Times New Roman"/>
      <w:sz w:val="25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5142DB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4132D7"/>
    <w:rPr>
      <w:rFonts w:cs="Times New Roman"/>
      <w:sz w:val="2"/>
      <w:lang w:eastAsia="en-GB"/>
    </w:rPr>
  </w:style>
  <w:style w:type="paragraph" w:styleId="BodyTextIndent2">
    <w:name w:val="Body Text Indent 2"/>
    <w:basedOn w:val="Normal"/>
    <w:link w:val="BodyTextIndent2Char"/>
    <w:uiPriority w:val="99"/>
    <w:rsid w:val="005142DB"/>
    <w:pPr>
      <w:spacing w:after="120" w:line="480" w:lineRule="auto"/>
      <w:ind w:left="283"/>
    </w:pPr>
    <w:rPr>
      <w:sz w:val="22"/>
      <w:szCs w:val="2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rsid w:val="005142DB"/>
    <w:rPr>
      <w:sz w:val="25"/>
      <w:szCs w:val="25"/>
    </w:rPr>
  </w:style>
  <w:style w:type="character" w:customStyle="1" w:styleId="FootnoteTextChar">
    <w:name w:val="Footnote Text Char"/>
    <w:link w:val="FootnoteText"/>
    <w:uiPriority w:val="99"/>
    <w:semiHidden/>
    <w:locked/>
    <w:rsid w:val="004132D7"/>
    <w:rPr>
      <w:rFonts w:ascii="Arial" w:hAnsi="Arial" w:cs="Times New Roman"/>
      <w:sz w:val="25"/>
      <w:lang w:eastAsia="en-GB"/>
    </w:rPr>
  </w:style>
  <w:style w:type="character" w:styleId="FootnoteReference">
    <w:name w:val="footnote reference"/>
    <w:uiPriority w:val="99"/>
    <w:semiHidden/>
    <w:rsid w:val="005142DB"/>
    <w:rPr>
      <w:rFonts w:cs="Times New Roman"/>
      <w:vertAlign w:val="superscript"/>
    </w:rPr>
  </w:style>
  <w:style w:type="paragraph" w:styleId="BlockText">
    <w:name w:val="Block Text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 w:eastAsia="en-US"/>
    </w:rPr>
  </w:style>
  <w:style w:type="paragraph" w:styleId="PlainText">
    <w:name w:val="Plain Text"/>
    <w:basedOn w:val="Normal"/>
    <w:link w:val="PlainTextChar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5"/>
      <w:szCs w:val="25"/>
    </w:rPr>
  </w:style>
  <w:style w:type="character" w:customStyle="1" w:styleId="PlainTextChar">
    <w:name w:val="Plain Text Char"/>
    <w:link w:val="PlainText"/>
    <w:locked/>
    <w:rsid w:val="004132D7"/>
    <w:rPr>
      <w:rFonts w:ascii="Courier New" w:hAnsi="Courier New" w:cs="Times New Roman"/>
      <w:sz w:val="25"/>
      <w:lang w:eastAsia="en-GB"/>
    </w:rPr>
  </w:style>
  <w:style w:type="table" w:styleId="TableGrid">
    <w:name w:val="Table Grid"/>
    <w:basedOn w:val="TableNormal"/>
    <w:uiPriority w:val="39"/>
    <w:rsid w:val="005142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CharCharChar1Char">
    <w:name w:val="Char Char Char Char Char1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a3">
    <w:name w:val="???????????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AngsanaUPC" w:hAnsi="AngsanaUPC" w:cs="Times New Roman"/>
      <w:color w:val="000080"/>
      <w:sz w:val="28"/>
      <w:szCs w:val="20"/>
      <w:lang w:val="th-TH" w:eastAsia="en-US"/>
    </w:rPr>
  </w:style>
  <w:style w:type="paragraph" w:customStyle="1" w:styleId="CharCharCharCharCharCharCharChar1">
    <w:name w:val="Char Char Char Char Char Char Char Char1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1CharCharChar1CharCharCharCharCharCharCharCharChar">
    <w:name w:val="Char Char1 Char Char Char1 Char Char Char Char Char Char Char Char อักขระ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CharCharCharCharCharCharChar1Char">
    <w:name w:val="อักขระ อักขระ Char Char Char Char Char Char Char Char Char1 Char"/>
    <w:basedOn w:val="Normal"/>
    <w:uiPriority w:val="99"/>
    <w:rsid w:val="00882F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1CharCharCharCharCharCharCharCharChar">
    <w:name w:val="Char Char1 Char Char Char Char Char Char Char อักขระ Char Char"/>
    <w:basedOn w:val="Normal"/>
    <w:uiPriority w:val="99"/>
    <w:rsid w:val="00F862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16345"/>
    <w:pPr>
      <w:ind w:left="720"/>
      <w:contextualSpacing/>
    </w:pPr>
    <w:rPr>
      <w:szCs w:val="22"/>
    </w:rPr>
  </w:style>
  <w:style w:type="numbering" w:customStyle="1" w:styleId="1">
    <w:name w:val="ลักษณะ1"/>
    <w:rsid w:val="00F94902"/>
    <w:pPr>
      <w:numPr>
        <w:numId w:val="17"/>
      </w:numPr>
    </w:pPr>
  </w:style>
  <w:style w:type="paragraph" w:customStyle="1" w:styleId="a4">
    <w:name w:val="à¹×éÍàÃ×èÍ§"/>
    <w:basedOn w:val="Normal"/>
    <w:rsid w:val="009115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 w:eastAsia="en-US"/>
    </w:rPr>
  </w:style>
  <w:style w:type="paragraph" w:customStyle="1" w:styleId="CordiaNew">
    <w:name w:val="Cordia New"/>
    <w:basedOn w:val="Normal"/>
    <w:rsid w:val="00A07D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block">
    <w:name w:val="block"/>
    <w:aliases w:val="b"/>
    <w:basedOn w:val="BodyText"/>
    <w:rsid w:val="000445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Cs w:val="20"/>
      <w:lang w:val="en-GB" w:eastAsia="en-US" w:bidi="ar-SA"/>
    </w:rPr>
  </w:style>
  <w:style w:type="character" w:customStyle="1" w:styleId="hps">
    <w:name w:val="hps"/>
    <w:basedOn w:val="DefaultParagraphFont"/>
    <w:rsid w:val="00272ABD"/>
    <w:rPr>
      <w:rFonts w:cs="Times New Roman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23F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eastAsia="en-US" w:bidi="ar-SA"/>
    </w:rPr>
  </w:style>
  <w:style w:type="paragraph" w:customStyle="1" w:styleId="11">
    <w:name w:val="เนื้อเรื่อง1"/>
    <w:basedOn w:val="Normal"/>
    <w:rsid w:val="008C7D0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eastAsia="en-US"/>
    </w:rPr>
  </w:style>
  <w:style w:type="paragraph" w:customStyle="1" w:styleId="a5">
    <w:name w:val="ข้อความ"/>
    <w:basedOn w:val="Normal"/>
    <w:uiPriority w:val="99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Preformatted">
    <w:name w:val="Preformatted"/>
    <w:basedOn w:val="Normal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a6">
    <w:name w:val="??????????? ????????"/>
    <w:basedOn w:val="NormalIndent"/>
    <w:rsid w:val="00910C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DC3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locked/>
    <w:rsid w:val="00F65D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F65D9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5D9A"/>
    <w:rPr>
      <w:rFonts w:ascii="Arial" w:hAnsi="Arial"/>
      <w:szCs w:val="25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F65D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5D9A"/>
    <w:rPr>
      <w:rFonts w:ascii="Arial" w:hAnsi="Arial"/>
      <w:b/>
      <w:bCs/>
      <w:szCs w:val="25"/>
      <w:lang w:eastAsia="en-GB"/>
    </w:rPr>
  </w:style>
  <w:style w:type="character" w:customStyle="1" w:styleId="normaltextrun">
    <w:name w:val="normaltextrun"/>
    <w:basedOn w:val="DefaultParagraphFont"/>
    <w:rsid w:val="00982F81"/>
  </w:style>
  <w:style w:type="paragraph" w:customStyle="1" w:styleId="paragraph">
    <w:name w:val="paragraph"/>
    <w:basedOn w:val="Normal"/>
    <w:rsid w:val="00C778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eop">
    <w:name w:val="eop"/>
    <w:basedOn w:val="DefaultParagraphFont"/>
    <w:rsid w:val="00C77875"/>
  </w:style>
  <w:style w:type="paragraph" w:styleId="Revision">
    <w:name w:val="Revision"/>
    <w:hidden/>
    <w:uiPriority w:val="99"/>
    <w:semiHidden/>
    <w:rsid w:val="005F7B21"/>
    <w:rPr>
      <w:rFonts w:ascii="Arial" w:hAnsi="Arial"/>
      <w:sz w:val="18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E9348B"/>
    <w:rPr>
      <w:rFonts w:ascii="Arial" w:hAnsi="Arial"/>
      <w:sz w:val="18"/>
      <w:szCs w:val="22"/>
      <w:lang w:eastAsia="en-GB"/>
    </w:rPr>
  </w:style>
  <w:style w:type="table" w:customStyle="1" w:styleId="TableGrid5">
    <w:name w:val="Table Grid5"/>
    <w:basedOn w:val="TableNormal"/>
    <w:next w:val="TableGrid"/>
    <w:uiPriority w:val="59"/>
    <w:rsid w:val="004924AB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1693923720144214152ydp9fcb67femsonormal">
    <w:name w:val="m_-1693923720144214152ydp9fcb67femsonormal"/>
    <w:basedOn w:val="Normal"/>
    <w:rsid w:val="00BE5A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5F6FE2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F6FE2"/>
    <w:rPr>
      <w:rFonts w:asciiTheme="majorHAnsi" w:eastAsiaTheme="majorEastAsia" w:hAnsiTheme="majorHAnsi" w:cstheme="majorBidi"/>
      <w:spacing w:val="-10"/>
      <w:kern w:val="28"/>
      <w:sz w:val="56"/>
      <w:szCs w:val="71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2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6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2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007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05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544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47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45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0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266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878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5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2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85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3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057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30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364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9633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41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63971d-084a-498e-8a3c-0679b09b6236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AA2F6B05A10948B98C08DB04F195CA" ma:contentTypeVersion="12" ma:contentTypeDescription="Create a new document." ma:contentTypeScope="" ma:versionID="8badb426f9a227b76172ae0871b30b00">
  <xsd:schema xmlns:xsd="http://www.w3.org/2001/XMLSchema" xmlns:xs="http://www.w3.org/2001/XMLSchema" xmlns:p="http://schemas.microsoft.com/office/2006/metadata/properties" xmlns:ns2="c663971d-084a-498e-8a3c-0679b09b6236" xmlns:ns3="9c46a28d-acc8-4027-86ce-a8901ee39950" targetNamespace="http://schemas.microsoft.com/office/2006/metadata/properties" ma:root="true" ma:fieldsID="4e7e0f0bb9dee2d7fa28bbd1b892e721" ns2:_="" ns3:_="">
    <xsd:import namespace="c663971d-084a-498e-8a3c-0679b09b6236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3971d-084a-498e-8a3c-0679b09b6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6A0935-7EFE-426E-A63D-0D46690FD1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D17C1C-FBF2-4B8F-B35F-94EA4C9FBE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46310B-2FDA-4830-978D-7B0F9CA96D61}">
  <ds:schemaRefs>
    <ds:schemaRef ds:uri="http://schemas.microsoft.com/office/2006/metadata/properties"/>
    <ds:schemaRef ds:uri="http://schemas.microsoft.com/office/infopath/2007/PartnerControls"/>
    <ds:schemaRef ds:uri="c663971d-084a-498e-8a3c-0679b09b6236"/>
    <ds:schemaRef ds:uri="9c46a28d-acc8-4027-86ce-a8901ee39950"/>
  </ds:schemaRefs>
</ds:datastoreItem>
</file>

<file path=customXml/itemProps4.xml><?xml version="1.0" encoding="utf-8"?>
<ds:datastoreItem xmlns:ds="http://schemas.openxmlformats.org/officeDocument/2006/customXml" ds:itemID="{CE7F0D3A-704E-45EA-8777-78DDDF69D8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63971d-084a-498e-8a3c-0679b09b6236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1664</TotalTime>
  <Pages>42</Pages>
  <Words>10218</Words>
  <Characters>58247</Characters>
  <Application>Microsoft Office Word</Application>
  <DocSecurity>0</DocSecurity>
  <Lines>485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ศรีวรา เรียล เอสเตท กรุ๊ป จำกัด (มหาชน)</vt:lpstr>
      <vt:lpstr>บริษัท ศรีวรา เรียล เอสเตท กรุ๊ป จำกัด (มหาชน)</vt:lpstr>
    </vt:vector>
  </TitlesOfParts>
  <Company>Grant Thornton Thailand</Company>
  <LinksUpToDate>false</LinksUpToDate>
  <CharactersWithSpaces>68329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ศรีวรา เรียล เอสเตท กรุ๊ป จำกัด (มหาชน)</dc:title>
  <dc:subject/>
  <dc:creator>Smith (MOL)</dc:creator>
  <cp:keywords/>
  <cp:lastModifiedBy>Pornarin Jarudech</cp:lastModifiedBy>
  <cp:revision>665</cp:revision>
  <cp:lastPrinted>2023-02-26T01:31:00Z</cp:lastPrinted>
  <dcterms:created xsi:type="dcterms:W3CDTF">2023-02-17T20:28:00Z</dcterms:created>
  <dcterms:modified xsi:type="dcterms:W3CDTF">2023-02-27T10:46:00Z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0x01010006AA2F6B05A10948B98C08DB04F195CA</vt:lpwstr>
  </property>
  <property fmtid="{D5CDD505-2E9C-101B-9397-08002B2CF9AE}" pid="3" name="MediaServiceImageTags">
    <vt:lpwstr/>
  </property>
</Properties>
</file>