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32C4D0A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086DF6EE" w14:textId="77777777" w:rsidR="001E027F" w:rsidRDefault="001E027F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F9B0079" w:rsidR="00634D49" w:rsidRPr="00A747CB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ฟอร์จูน พาร์ท อิน</w:t>
      </w:r>
      <w:proofErr w:type="spellStart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136271A5" w:rsidR="00AD3B26" w:rsidRPr="00A747CB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E91CC" w14:textId="51351CE2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DA1FD30" w14:textId="77777777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1BA22091" w:rsidR="003F5A96" w:rsidRPr="00A747CB" w:rsidRDefault="0088046D" w:rsidP="008D114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</w:rPr>
        <w:t>ข้าพเจ้าได้</w:t>
      </w:r>
      <w:r w:rsidR="001061F4" w:rsidRPr="00A747CB">
        <w:rPr>
          <w:rFonts w:ascii="Browallia New" w:hAnsi="Browallia New" w:cs="Browallia New"/>
          <w:sz w:val="28"/>
          <w:szCs w:val="28"/>
          <w:cs/>
          <w:lang w:bidi="th-TH"/>
        </w:rPr>
        <w:t>ตรวจ</w:t>
      </w:r>
      <w:r w:rsidRPr="00A747CB">
        <w:rPr>
          <w:rFonts w:ascii="Browallia New" w:hAnsi="Browallia New" w:cs="Browallia New"/>
          <w:sz w:val="28"/>
          <w:szCs w:val="28"/>
          <w:cs/>
        </w:rPr>
        <w:t>สอบ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Pr="00A747CB">
        <w:rPr>
          <w:rFonts w:ascii="Browallia New" w:hAnsi="Browallia New" w:cs="Browallia New"/>
          <w:sz w:val="28"/>
          <w:szCs w:val="28"/>
          <w:cs/>
        </w:rPr>
        <w:t>การเงินรวม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ฟอร์จูน พาร์ท อิน</w:t>
      </w:r>
      <w:proofErr w:type="spellStart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ดั</w:t>
      </w:r>
      <w:proofErr w:type="spellEnd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สตรี้ จำกัด (มหาชน) </w:t>
      </w:r>
      <w:r w:rsidRPr="00A747CB">
        <w:rPr>
          <w:rFonts w:ascii="Browallia New" w:hAnsi="Browallia New" w:cs="Browallia New"/>
          <w:sz w:val="28"/>
          <w:szCs w:val="28"/>
          <w:cs/>
        </w:rPr>
        <w:t>และ</w:t>
      </w:r>
      <w:r w:rsidR="000F183D">
        <w:rPr>
          <w:rFonts w:ascii="Browallia New" w:hAnsi="Browallia New" w:cs="Browallia New"/>
          <w:sz w:val="28"/>
          <w:szCs w:val="28"/>
        </w:rPr>
        <w:br/>
      </w:r>
      <w:r w:rsidRPr="00A747CB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AF7B6C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(“กลุ่มบริษัท”)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0DD1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</w:t>
      </w:r>
      <w:r w:rsidR="00081C4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="00B87E9A" w:rsidRPr="00A747CB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0F183D">
        <w:rPr>
          <w:rFonts w:ascii="Browallia New" w:hAnsi="Browallia New" w:cs="Browallia New"/>
          <w:sz w:val="28"/>
          <w:szCs w:val="28"/>
        </w:rPr>
        <w:t xml:space="preserve"> </w:t>
      </w:r>
      <w:r w:rsidR="000F183D">
        <w:rPr>
          <w:rFonts w:ascii="Browallia New" w:hAnsi="Browallia New" w:cs="Browallia New"/>
          <w:sz w:val="28"/>
          <w:szCs w:val="28"/>
        </w:rPr>
        <w:br/>
      </w:r>
      <w:r w:rsidR="008B4D16" w:rsidRPr="00A747CB">
        <w:rPr>
          <w:rFonts w:ascii="Browallia New" w:hAnsi="Browallia New" w:cs="Browallia New"/>
          <w:sz w:val="28"/>
          <w:szCs w:val="28"/>
        </w:rPr>
        <w:t xml:space="preserve">31 </w:t>
      </w:r>
      <w:r w:rsidR="008B4D16" w:rsidRPr="00A747C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</w:rPr>
        <w:t>256</w:t>
      </w:r>
      <w:r w:rsidR="000F183D">
        <w:rPr>
          <w:rFonts w:ascii="Browallia New" w:hAnsi="Browallia New" w:cs="Browallia New"/>
          <w:sz w:val="28"/>
          <w:szCs w:val="28"/>
        </w:rPr>
        <w:t>5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0E9F" w:rsidRPr="00A747CB">
        <w:rPr>
          <w:rFonts w:ascii="Browallia New" w:hAnsi="Browallia New" w:cs="Browallia New"/>
          <w:sz w:val="28"/>
          <w:szCs w:val="28"/>
          <w:cs/>
        </w:rPr>
        <w:t>งบกำไรขาดทุนและกำไรขาดทุนเบ็ดเสร็จ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อื่นรวมและเฉพาะของบริษัท </w:t>
      </w:r>
      <w:r w:rsidRPr="00A747CB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</w:t>
      </w:r>
      <w:r w:rsidRPr="00A747CB">
        <w:rPr>
          <w:rFonts w:ascii="Browallia New" w:hAnsi="Browallia New" w:cs="Browallia New"/>
          <w:sz w:val="28"/>
          <w:szCs w:val="28"/>
          <w:cs/>
        </w:rPr>
        <w:t>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747CB">
        <w:rPr>
          <w:rFonts w:ascii="Browallia New" w:hAnsi="Browallia New" w:cs="Browallia New"/>
          <w:sz w:val="28"/>
          <w:szCs w:val="28"/>
          <w:cs/>
        </w:rPr>
        <w:t>งบกระแสเงินสดรวมและเฉพาะ</w:t>
      </w:r>
      <w:r w:rsidR="00523FEC"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</w:rPr>
        <w:t>สำหรับ</w:t>
      </w:r>
      <w:r w:rsidR="00FA3183" w:rsidRPr="00A747C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747CB">
        <w:rPr>
          <w:rFonts w:ascii="Browallia New" w:hAnsi="Browallia New" w:cs="Browallia New"/>
          <w:sz w:val="28"/>
          <w:szCs w:val="28"/>
          <w:cs/>
        </w:rPr>
        <w:t>สิ้นสุดวันเดียวกัน</w:t>
      </w:r>
      <w:r w:rsidR="008D114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</w:t>
      </w:r>
      <w:r w:rsidR="002F1DF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รวมถึงหมายเหตุสรุปนโยบายการบัญชีที่สำคัญ</w:t>
      </w:r>
    </w:p>
    <w:p w14:paraId="15337BDD" w14:textId="732396C9" w:rsidR="00227E19" w:rsidRPr="00A747CB" w:rsidRDefault="00227E19" w:rsidP="00227E1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5CA47E" w14:textId="56BCC0E0" w:rsidR="00227E19" w:rsidRPr="00A747CB" w:rsidRDefault="00227E19" w:rsidP="008D114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รวมและเฉพาะของบริษัทดังกล่าวข้างต้น</w:t>
      </w:r>
      <w:r w:rsidR="003A63D4"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นี้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ฟอร์จูน พาร์ท อิน</w:t>
      </w:r>
      <w:proofErr w:type="spellStart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ดั</w:t>
      </w:r>
      <w:proofErr w:type="spellEnd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747CB">
        <w:rPr>
          <w:rFonts w:ascii="Browallia New" w:hAnsi="Browallia New" w:cs="Browallia New"/>
          <w:sz w:val="28"/>
          <w:szCs w:val="28"/>
        </w:rPr>
        <w:t>256</w:t>
      </w:r>
      <w:r w:rsidR="000F183D">
        <w:rPr>
          <w:rFonts w:ascii="Browallia New" w:hAnsi="Browallia New" w:cs="Browallia New"/>
          <w:sz w:val="28"/>
          <w:szCs w:val="28"/>
        </w:rPr>
        <w:t>5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ผลการดำเนินงานรวมและเฉพาะของบริษัท และกระแสเงินสดรวมและเฉพาะของบริษัทสำหรับปีสิ้นสุดวันเดียวกัน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FDB0214" w14:textId="77777777" w:rsidR="008D114A" w:rsidRPr="00A747CB" w:rsidRDefault="008D114A" w:rsidP="000318E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0829FF2A" w:rsidR="004D4F62" w:rsidRPr="00A747CB" w:rsidRDefault="002B4412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column"/>
      </w:r>
      <w:r w:rsidR="000318EF"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</w:t>
      </w:r>
      <w:r w:rsidR="00CD4D4E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58BAF8F3" w14:textId="77777777" w:rsidR="00BF7BAF" w:rsidRPr="00A747CB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5D6101DB" w:rsidR="00DC3A93" w:rsidRPr="00A747CB" w:rsidRDefault="00013B94" w:rsidP="00DC3A93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DA5114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ได้กล่าว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 w:rsidR="00DA5114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DA5114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</w:t>
      </w:r>
      <w:r w:rsidR="006E4B39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ของข้าพเจ้า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 ข้าพเจ้ามีความเป็นอิสระจากกลุ่มบริษัทตาม</w:t>
      </w:r>
      <w:r w:rsidR="002B4412" w:rsidRPr="002B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B4412" w:rsidRPr="002B441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="002B4412" w:rsidRPr="002B441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B4412" w:rsidRPr="002B4412">
        <w:rPr>
          <w:rFonts w:ascii="Browallia New" w:eastAsia="Calibri" w:hAnsi="Browallia New" w:cs="Browallia New"/>
          <w:sz w:val="28"/>
          <w:szCs w:val="28"/>
          <w:cs/>
          <w:lang w:bidi="th-TH"/>
        </w:rPr>
        <w:t>(ประมวลจรรยาบรรณของผู้ประกอบวิชาชีพบัญชี)</w:t>
      </w:r>
      <w:r w:rsidR="002B4412" w:rsidRPr="002B441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441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 ๆ ตาม</w:t>
      </w:r>
      <w:r w:rsidR="002B4412" w:rsidRPr="002B441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ประมวลจรรยาบรรณของผู้ประกอบวิชาชีพบัญชี </w:t>
      </w:r>
      <w:r w:rsidRPr="002B441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ข้าพเจ้าเชื่อว่า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หลักฐานการสอบบัญชีที่ข้าพเจ้าได้</w:t>
      </w:r>
      <w:r w:rsidR="00C951C6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1732F6F" w14:textId="1AEF91A3" w:rsidR="003E65BA" w:rsidRPr="00A747CB" w:rsidRDefault="003E65BA" w:rsidP="00582E7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079D3E" w14:textId="77777777" w:rsidR="003E65BA" w:rsidRPr="00A747CB" w:rsidRDefault="003E65BA" w:rsidP="003E65B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69282E42" w14:textId="77777777" w:rsidR="003E65BA" w:rsidRPr="00A747CB" w:rsidRDefault="003E65BA" w:rsidP="003E65BA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3B2EBA9" w14:textId="426472B7" w:rsidR="003E65BA" w:rsidRPr="00A747CB" w:rsidRDefault="003E65BA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291B0C5" w14:textId="14259E6C" w:rsidR="009E3599" w:rsidRPr="00A747CB" w:rsidRDefault="009E3599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5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230"/>
      </w:tblGrid>
      <w:tr w:rsidR="009E3599" w:rsidRPr="00A747CB" w14:paraId="32AB16AD" w14:textId="77777777" w:rsidTr="001C154B">
        <w:trPr>
          <w:trHeight w:val="47"/>
          <w:tblHeader/>
        </w:trPr>
        <w:tc>
          <w:tcPr>
            <w:tcW w:w="4320" w:type="dxa"/>
            <w:shd w:val="clear" w:color="auto" w:fill="7030A0"/>
          </w:tcPr>
          <w:p w14:paraId="37D9FA5C" w14:textId="77777777" w:rsidR="009E3599" w:rsidRPr="00A747CB" w:rsidRDefault="009E3599" w:rsidP="00C42552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 xml:space="preserve">เรื่องสำคัญจากการตรวจสอบ </w:t>
            </w:r>
          </w:p>
        </w:tc>
        <w:tc>
          <w:tcPr>
            <w:tcW w:w="4230" w:type="dxa"/>
            <w:shd w:val="clear" w:color="auto" w:fill="7030A0"/>
          </w:tcPr>
          <w:p w14:paraId="4066612F" w14:textId="77777777" w:rsidR="009E3599" w:rsidRPr="00A747CB" w:rsidRDefault="009E3599" w:rsidP="00C42552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E3599" w:rsidRPr="00A747CB" w14:paraId="1A613D99" w14:textId="77777777" w:rsidTr="001C154B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A3FAD2" w14:textId="0CBD3E2E" w:rsidR="009E3599" w:rsidRPr="00A747CB" w:rsidRDefault="00C65A90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การด้อยค่าของเ</w:t>
            </w:r>
            <w:r w:rsidR="00747C66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งินลงทุนในบริษัทย่อย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F147C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="002E4BE7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</w:t>
            </w:r>
            <w:r w:rsidR="0014613C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นิยม</w:t>
            </w:r>
          </w:p>
          <w:p w14:paraId="5ECDA128" w14:textId="77777777" w:rsidR="002E4BE7" w:rsidRPr="00A747CB" w:rsidRDefault="002E4BE7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F370CC8" w14:textId="7A58BE52" w:rsidR="00FC204F" w:rsidRPr="00A747CB" w:rsidRDefault="005405B2" w:rsidP="00F147C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บริษัทมีเงินลงทุนในบริษัทย่อย</w:t>
            </w:r>
            <w:r w:rsidR="00EA063F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8E314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จำนวน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230.19 </w:t>
            </w:r>
            <w:r w:rsid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คิดเป็นร้อยล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ะ </w:t>
            </w:r>
            <w:r w:rsidR="00C63583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C6358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06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ของสินทรัพย์รว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มใน</w:t>
            </w:r>
            <w:r w:rsidR="0078771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งบการเงินเฉพาะบริษัท</w:t>
            </w:r>
            <w:r w:rsidR="00593522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และมีค่าความนิยมที่เกิดจากการซื้อบริษัทย่อยดังกล่าวจำนวน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7.96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ล้านบาท </w:t>
            </w:r>
            <w:r w:rsidR="0078771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คิดเป็นร้อยละ 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  <w:t>0.2</w:t>
            </w:r>
            <w:r w:rsidR="00C63583"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  <w:t>1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 ของสินทรัพย์รวม</w:t>
            </w:r>
            <w:r w:rsidR="00910090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ในงบการเงินรวม</w:t>
            </w:r>
          </w:p>
          <w:p w14:paraId="48798569" w14:textId="77777777" w:rsidR="00F147C9" w:rsidRDefault="00F147C9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905A7D1" w14:textId="4B7E2AD1" w:rsidR="002E4BE7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ทั้งนี้ กระบวนการทดสอบการด้อยค่านั้นต้องใช้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ดุลยพินิจที่สำคัญและข้อสมมติฐานที่มีความซับซ้อน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 </w:t>
            </w:r>
          </w:p>
          <w:p w14:paraId="55087007" w14:textId="77777777" w:rsidR="00FC204F" w:rsidRPr="00A747CB" w:rsidRDefault="00FC204F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AD8FB56" w14:textId="50F04053" w:rsidR="006D418A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A006E5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ซึ่งแสดงรายละเอียดการทดสอบการด้อยค่าโดยผู้บริหาร</w:t>
            </w:r>
          </w:p>
          <w:p w14:paraId="507B0241" w14:textId="77777777" w:rsidR="00D66566" w:rsidRPr="00A747CB" w:rsidRDefault="00D66566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  <w:p w14:paraId="1C1C92FA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06E2D7FE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71E1FA89" w14:textId="7E79FA24" w:rsidR="009E3599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287E413F" w14:textId="77777777" w:rsidR="00EA4887" w:rsidRPr="00A747CB" w:rsidRDefault="00EA4887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54A606A7" w14:textId="2EF7C233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7B22A2B6" w14:textId="77777777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DB68079" w14:textId="11AC56B9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647A9D1" w14:textId="77777777" w:rsidR="00376BEC" w:rsidRPr="00F147C9" w:rsidRDefault="00376BEC" w:rsidP="003C0EC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BACC3E9" w14:textId="32E0A651" w:rsidR="00FF0A2B" w:rsidRPr="00A747CB" w:rsidRDefault="005B6DA4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วิธีการ</w:t>
            </w:r>
            <w:r w:rsidR="006D418A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ตรวจสอบของข้าพเจ้ารวมถึงเรื่องดังต่อไปนี้</w:t>
            </w:r>
          </w:p>
          <w:p w14:paraId="796731F6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ทำความเข้าใจในการมองประเด็นข้อบ่งชี้การด้อยค่าและกระบวนการทดสอบการด้อยค่าของผู้บริหาร</w:t>
            </w:r>
          </w:p>
          <w:p w14:paraId="06F4AD6C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ปีควบคู่กับการประเมินความเหมาะสมของวิธีการคำนวณมูลค่าและข้อสมมติฐานที่สำคัญที่ผู้บริหารใช้</w:t>
            </w:r>
          </w:p>
          <w:p w14:paraId="73ADAFDE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6940DB38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4971D011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005A1195" w14:textId="51190F6E" w:rsidR="009E3599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54AEF2FC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FDD0B3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D62EB93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C9EB41" w14:textId="0E99E5A2" w:rsidR="00FC204F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0B1FDD" w14:textId="62D23AF9" w:rsidR="00EA4887" w:rsidRDefault="00EA488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62D4C8E" w14:textId="02DEC539" w:rsidR="00EA4887" w:rsidRDefault="00EA488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40C2D2" w14:textId="4A7EC516" w:rsidR="00EA4887" w:rsidRDefault="00EA488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5BC2D1" w14:textId="674DC65B" w:rsidR="00EA4887" w:rsidRDefault="00EA488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DBF89C5" w14:textId="77777777" w:rsidR="00EA4887" w:rsidRPr="00A747CB" w:rsidRDefault="00EA488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49F760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213325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53A58A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180257C8" w14:textId="77777777" w:rsidR="008B047A" w:rsidRPr="00A747CB" w:rsidRDefault="008B047A" w:rsidP="008B047A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CEE536C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E031FD0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8E856A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1623170D" w14:textId="77777777" w:rsidR="00EC53D0" w:rsidRPr="00A747CB" w:rsidRDefault="00EC53D0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C507F9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CFA42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B9A5EF0" w14:textId="1D865A95" w:rsidR="00561C03" w:rsidRPr="00A747CB" w:rsidRDefault="008B047A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64DB509" w14:textId="2E26E8DF" w:rsidR="00926149" w:rsidRPr="00A747CB" w:rsidRDefault="00926149" w:rsidP="008975EE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B7C66AD" w14:textId="77777777" w:rsidR="008975EE" w:rsidRPr="00A747CB" w:rsidRDefault="008975EE" w:rsidP="008975EE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E7BEC84" w14:textId="77777777" w:rsidR="008975EE" w:rsidRPr="00A747CB" w:rsidRDefault="008975EE" w:rsidP="008975EE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25C07B3F" w14:textId="39F8DADA" w:rsidR="00926149" w:rsidRPr="00A747CB" w:rsidRDefault="008975EE" w:rsidP="008975EE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AF0B683" w14:textId="1F9686D9" w:rsidR="00823E1C" w:rsidRPr="00A747CB" w:rsidRDefault="00823E1C" w:rsidP="008975EE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34A55C" w14:textId="61C428DA" w:rsidR="00823E1C" w:rsidRPr="00A747CB" w:rsidRDefault="00823E1C" w:rsidP="00823E1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 ผู้บริหารรับผิดชอบในการประเมินความสามารถของ</w:t>
      </w:r>
      <w:r w:rsidR="00C4255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กลุ่ม</w:t>
      </w:r>
      <w:r w:rsidR="00D63B73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27784F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07B8788B" w14:textId="77777777" w:rsidR="00823E1C" w:rsidRPr="00A747CB" w:rsidRDefault="00823E1C" w:rsidP="00823E1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CC002B4" w14:textId="4305B19A" w:rsidR="00823E1C" w:rsidRPr="00A747CB" w:rsidRDefault="00823E1C" w:rsidP="00823E1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</w:t>
      </w:r>
      <w:r w:rsidR="0027784F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กำกับดูและ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กระบวนการในการจัดทำรายงานทางการเงินของ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กลุ่ม</w:t>
      </w:r>
      <w:r w:rsidR="0027784F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</w:p>
    <w:p w14:paraId="52134AC4" w14:textId="341A7B74" w:rsidR="00D64F0D" w:rsidRDefault="00D64F0D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6FED8EB" w14:textId="29D4B006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F71AB5F" w14:textId="281515F2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BF7B46A" w14:textId="78D115A1" w:rsidR="00EA4887" w:rsidRDefault="00EA4887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837BA80" w14:textId="77777777" w:rsidR="00EA4887" w:rsidRDefault="00EA4887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CB8CC93" w14:textId="77777777" w:rsidR="00E00158" w:rsidRPr="00A747CB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9A4A8AA" w14:textId="77777777" w:rsidR="00D64F0D" w:rsidRPr="00A747CB" w:rsidRDefault="00D64F0D" w:rsidP="00D64F0D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3CE78016" w14:textId="77777777" w:rsidR="00D64F0D" w:rsidRPr="00A747CB" w:rsidRDefault="00D64F0D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ED034F" w14:textId="3D602024" w:rsidR="00D64F0D" w:rsidRPr="00A747CB" w:rsidRDefault="00D64F0D" w:rsidP="00D64F0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C42552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42F4EDD6" w14:textId="49550A5A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5E7AEFD7" w14:textId="5E78BEED" w:rsidR="00561C03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416BCE" w14:textId="23A49495" w:rsidR="00EA1182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0A3581" w14:textId="74CA774B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08433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4DB35EEB" w14:textId="20027400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F04519" w:rsidRPr="00A747CB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</w:t>
      </w:r>
    </w:p>
    <w:p w14:paraId="7BE4CB60" w14:textId="05F9CDA0" w:rsidR="00EA1182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7888E029" w14:textId="6616FB04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E14A62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A2461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60C6E65" w14:textId="7155F3AA" w:rsidR="004D4A92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</w:t>
      </w:r>
      <w:r w:rsidR="0008433E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มีการนำเสนอข้อมูลโดยถูกต้องตามที่ควรหรือไม่   </w:t>
      </w:r>
    </w:p>
    <w:p w14:paraId="0971AD55" w14:textId="691350FF" w:rsidR="00ED1A84" w:rsidRDefault="00ED1A84" w:rsidP="00ED1A84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172C8B" w14:textId="77777777" w:rsidR="00ED1A84" w:rsidRPr="00A747CB" w:rsidRDefault="00ED1A84" w:rsidP="00ED1A84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B521F55" w14:textId="2F361DF6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12DDA1F" w14:textId="0715C6C2" w:rsidR="00561C03" w:rsidRPr="00A747CB" w:rsidRDefault="00561C03" w:rsidP="001C154B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976BEBD" w14:textId="65383C84" w:rsidR="00561C03" w:rsidRPr="00A747CB" w:rsidRDefault="00CC4528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76C0D48" w14:textId="574625FF" w:rsidR="004D4A92" w:rsidRPr="00A747CB" w:rsidRDefault="004D4A92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392C933C" w14:textId="15D885CE" w:rsidR="004D4A92" w:rsidRPr="00A747CB" w:rsidRDefault="00D36C8D" w:rsidP="00780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E91E8C8" w14:textId="2E9C1C4C" w:rsidR="00D36C8D" w:rsidRPr="00A747CB" w:rsidRDefault="00D36C8D" w:rsidP="00AC685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F648B5" w14:textId="69303F9B" w:rsidR="00D36C8D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9D13C4" w14:textId="70CC6B9B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525B900E" w14:textId="77777777" w:rsidR="00722F42" w:rsidRPr="00A747CB" w:rsidRDefault="00722F42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D490EDE" w14:textId="26CC5AB4" w:rsidR="00AC6853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8C06F34" w14:textId="77777777" w:rsidR="00AC6853" w:rsidRPr="009B43B6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0F96B00C" w14:textId="19AC854B" w:rsidR="00B82AA8" w:rsidRPr="00A747CB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B82AA8" w:rsidRPr="00A747CB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E68716" w14:textId="54E51A92" w:rsidR="0054641F" w:rsidRPr="00A747CB" w:rsidRDefault="002B4412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B86FB7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FC204F" w:rsidRPr="00B86FB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204F" w:rsidRPr="00B86FB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="00FC204F" w:rsidRPr="00B86FB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E00158" w:rsidRPr="00B86FB7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54641F" w:rsidRPr="00A747CB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28F80" w14:textId="77777777" w:rsidR="006621E3" w:rsidRDefault="006621E3">
      <w:r>
        <w:separator/>
      </w:r>
    </w:p>
  </w:endnote>
  <w:endnote w:type="continuationSeparator" w:id="0">
    <w:p w14:paraId="42DE16B1" w14:textId="77777777" w:rsidR="006621E3" w:rsidRDefault="006621E3">
      <w:r>
        <w:continuationSeparator/>
      </w:r>
    </w:p>
  </w:endnote>
  <w:endnote w:type="continuationNotice" w:id="1">
    <w:p w14:paraId="32F808D6" w14:textId="77777777" w:rsidR="006621E3" w:rsidRDefault="006621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5EFCB" w14:textId="77777777" w:rsidR="006621E3" w:rsidRDefault="006621E3">
      <w:bookmarkStart w:id="0" w:name="_Hlk482348182"/>
      <w:bookmarkEnd w:id="0"/>
      <w:r>
        <w:separator/>
      </w:r>
    </w:p>
  </w:footnote>
  <w:footnote w:type="continuationSeparator" w:id="0">
    <w:p w14:paraId="0870B550" w14:textId="77777777" w:rsidR="006621E3" w:rsidRDefault="006621E3">
      <w:r>
        <w:continuationSeparator/>
      </w:r>
    </w:p>
  </w:footnote>
  <w:footnote w:type="continuationNotice" w:id="1">
    <w:p w14:paraId="7D3ED97A" w14:textId="77777777" w:rsidR="006621E3" w:rsidRDefault="006621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1BC1225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D152F67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3F90929"/>
    <w:multiLevelType w:val="hybridMultilevel"/>
    <w:tmpl w:val="2A0C8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 w16cid:durableId="838039508">
    <w:abstractNumId w:val="3"/>
  </w:num>
  <w:num w:numId="2" w16cid:durableId="93593498">
    <w:abstractNumId w:val="2"/>
  </w:num>
  <w:num w:numId="3" w16cid:durableId="1751926382">
    <w:abstractNumId w:val="1"/>
  </w:num>
  <w:num w:numId="4" w16cid:durableId="2113628823">
    <w:abstractNumId w:val="0"/>
  </w:num>
  <w:num w:numId="5" w16cid:durableId="59791180">
    <w:abstractNumId w:val="9"/>
  </w:num>
  <w:num w:numId="6" w16cid:durableId="856236558">
    <w:abstractNumId w:val="6"/>
  </w:num>
  <w:num w:numId="7" w16cid:durableId="594825817">
    <w:abstractNumId w:val="14"/>
  </w:num>
  <w:num w:numId="8" w16cid:durableId="7484579">
    <w:abstractNumId w:val="26"/>
  </w:num>
  <w:num w:numId="9" w16cid:durableId="1518543835">
    <w:abstractNumId w:val="6"/>
  </w:num>
  <w:num w:numId="10" w16cid:durableId="1008943161">
    <w:abstractNumId w:val="21"/>
  </w:num>
  <w:num w:numId="11" w16cid:durableId="1040208086">
    <w:abstractNumId w:val="19"/>
  </w:num>
  <w:num w:numId="12" w16cid:durableId="1240479481">
    <w:abstractNumId w:val="4"/>
  </w:num>
  <w:num w:numId="13" w16cid:durableId="1164472823">
    <w:abstractNumId w:val="11"/>
  </w:num>
  <w:num w:numId="14" w16cid:durableId="570890807">
    <w:abstractNumId w:val="10"/>
  </w:num>
  <w:num w:numId="15" w16cid:durableId="384180643">
    <w:abstractNumId w:val="11"/>
  </w:num>
  <w:num w:numId="16" w16cid:durableId="1182427776">
    <w:abstractNumId w:val="12"/>
  </w:num>
  <w:num w:numId="17" w16cid:durableId="1210072137">
    <w:abstractNumId w:val="15"/>
  </w:num>
  <w:num w:numId="18" w16cid:durableId="196817824">
    <w:abstractNumId w:val="21"/>
  </w:num>
  <w:num w:numId="19" w16cid:durableId="1809544386">
    <w:abstractNumId w:val="19"/>
  </w:num>
  <w:num w:numId="20" w16cid:durableId="983050708">
    <w:abstractNumId w:val="4"/>
  </w:num>
  <w:num w:numId="21" w16cid:durableId="1807701206">
    <w:abstractNumId w:val="11"/>
  </w:num>
  <w:num w:numId="22" w16cid:durableId="530921227">
    <w:abstractNumId w:val="10"/>
  </w:num>
  <w:num w:numId="23" w16cid:durableId="191918623">
    <w:abstractNumId w:val="10"/>
  </w:num>
  <w:num w:numId="24" w16cid:durableId="362287593">
    <w:abstractNumId w:val="10"/>
  </w:num>
  <w:num w:numId="25" w16cid:durableId="674915981">
    <w:abstractNumId w:val="11"/>
  </w:num>
  <w:num w:numId="26" w16cid:durableId="1038894432">
    <w:abstractNumId w:val="11"/>
  </w:num>
  <w:num w:numId="27" w16cid:durableId="2012642281">
    <w:abstractNumId w:val="11"/>
  </w:num>
  <w:num w:numId="28" w16cid:durableId="1195801298">
    <w:abstractNumId w:val="20"/>
  </w:num>
  <w:num w:numId="29" w16cid:durableId="670761269">
    <w:abstractNumId w:val="20"/>
  </w:num>
  <w:num w:numId="30" w16cid:durableId="144245407">
    <w:abstractNumId w:val="20"/>
  </w:num>
  <w:num w:numId="31" w16cid:durableId="1177693510">
    <w:abstractNumId w:val="16"/>
  </w:num>
  <w:num w:numId="32" w16cid:durableId="586966912">
    <w:abstractNumId w:val="16"/>
  </w:num>
  <w:num w:numId="33" w16cid:durableId="2023818655">
    <w:abstractNumId w:val="16"/>
  </w:num>
  <w:num w:numId="34" w16cid:durableId="901915677">
    <w:abstractNumId w:val="13"/>
  </w:num>
  <w:num w:numId="35" w16cid:durableId="2022387600">
    <w:abstractNumId w:val="25"/>
  </w:num>
  <w:num w:numId="36" w16cid:durableId="551624220">
    <w:abstractNumId w:val="5"/>
  </w:num>
  <w:num w:numId="37" w16cid:durableId="1033074063">
    <w:abstractNumId w:val="23"/>
  </w:num>
  <w:num w:numId="38" w16cid:durableId="555429974">
    <w:abstractNumId w:val="18"/>
  </w:num>
  <w:num w:numId="39" w16cid:durableId="854929101">
    <w:abstractNumId w:val="24"/>
  </w:num>
  <w:num w:numId="40" w16cid:durableId="1497726641">
    <w:abstractNumId w:val="7"/>
  </w:num>
  <w:num w:numId="41" w16cid:durableId="917713316">
    <w:abstractNumId w:val="17"/>
  </w:num>
  <w:num w:numId="42" w16cid:durableId="1037241966">
    <w:abstractNumId w:val="22"/>
  </w:num>
  <w:num w:numId="43" w16cid:durableId="126939119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3B94"/>
    <w:rsid w:val="000162B0"/>
    <w:rsid w:val="00017B0B"/>
    <w:rsid w:val="00017B5B"/>
    <w:rsid w:val="000208F3"/>
    <w:rsid w:val="0002730F"/>
    <w:rsid w:val="0003023B"/>
    <w:rsid w:val="000318EF"/>
    <w:rsid w:val="00031D17"/>
    <w:rsid w:val="00044ACE"/>
    <w:rsid w:val="0004550E"/>
    <w:rsid w:val="00050E6A"/>
    <w:rsid w:val="00052614"/>
    <w:rsid w:val="00055556"/>
    <w:rsid w:val="00055CAD"/>
    <w:rsid w:val="00055D8A"/>
    <w:rsid w:val="00065698"/>
    <w:rsid w:val="00067A2B"/>
    <w:rsid w:val="0007010D"/>
    <w:rsid w:val="000720BD"/>
    <w:rsid w:val="000723F7"/>
    <w:rsid w:val="0007244B"/>
    <w:rsid w:val="00073AC9"/>
    <w:rsid w:val="00074485"/>
    <w:rsid w:val="00075976"/>
    <w:rsid w:val="00076543"/>
    <w:rsid w:val="00080552"/>
    <w:rsid w:val="00080DA1"/>
    <w:rsid w:val="00081C49"/>
    <w:rsid w:val="000828F1"/>
    <w:rsid w:val="00082F59"/>
    <w:rsid w:val="0008433E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3A62"/>
    <w:rsid w:val="000D4962"/>
    <w:rsid w:val="000D5C37"/>
    <w:rsid w:val="000D69B7"/>
    <w:rsid w:val="000E3D15"/>
    <w:rsid w:val="000E52CE"/>
    <w:rsid w:val="000F183D"/>
    <w:rsid w:val="000F2FA8"/>
    <w:rsid w:val="000F3AAB"/>
    <w:rsid w:val="000F4416"/>
    <w:rsid w:val="000F5D82"/>
    <w:rsid w:val="000F6E25"/>
    <w:rsid w:val="001011DF"/>
    <w:rsid w:val="001061F4"/>
    <w:rsid w:val="00111B45"/>
    <w:rsid w:val="001126F9"/>
    <w:rsid w:val="00112B69"/>
    <w:rsid w:val="00115946"/>
    <w:rsid w:val="00125EA8"/>
    <w:rsid w:val="00130552"/>
    <w:rsid w:val="001316D3"/>
    <w:rsid w:val="00131EDB"/>
    <w:rsid w:val="00134AF1"/>
    <w:rsid w:val="00142624"/>
    <w:rsid w:val="00142760"/>
    <w:rsid w:val="00142E5B"/>
    <w:rsid w:val="0014613C"/>
    <w:rsid w:val="00151994"/>
    <w:rsid w:val="00154DD2"/>
    <w:rsid w:val="001554CD"/>
    <w:rsid w:val="00155A91"/>
    <w:rsid w:val="00156193"/>
    <w:rsid w:val="001613E2"/>
    <w:rsid w:val="00163924"/>
    <w:rsid w:val="0016459D"/>
    <w:rsid w:val="00165914"/>
    <w:rsid w:val="00166B42"/>
    <w:rsid w:val="00167017"/>
    <w:rsid w:val="0016775F"/>
    <w:rsid w:val="00170C13"/>
    <w:rsid w:val="001740F6"/>
    <w:rsid w:val="00174822"/>
    <w:rsid w:val="00176B93"/>
    <w:rsid w:val="0017723D"/>
    <w:rsid w:val="00181B72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A7F21"/>
    <w:rsid w:val="001B198C"/>
    <w:rsid w:val="001B1B59"/>
    <w:rsid w:val="001B4277"/>
    <w:rsid w:val="001B7388"/>
    <w:rsid w:val="001C154B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027F"/>
    <w:rsid w:val="001E12A6"/>
    <w:rsid w:val="001E498F"/>
    <w:rsid w:val="00204F1D"/>
    <w:rsid w:val="00207490"/>
    <w:rsid w:val="002175DE"/>
    <w:rsid w:val="00220929"/>
    <w:rsid w:val="00221125"/>
    <w:rsid w:val="00222F3B"/>
    <w:rsid w:val="0022518C"/>
    <w:rsid w:val="00227E19"/>
    <w:rsid w:val="00230E9F"/>
    <w:rsid w:val="00231DBE"/>
    <w:rsid w:val="00233567"/>
    <w:rsid w:val="00237A7E"/>
    <w:rsid w:val="00241F16"/>
    <w:rsid w:val="002452FA"/>
    <w:rsid w:val="00247969"/>
    <w:rsid w:val="00251959"/>
    <w:rsid w:val="00261590"/>
    <w:rsid w:val="0026182A"/>
    <w:rsid w:val="00263366"/>
    <w:rsid w:val="0027784F"/>
    <w:rsid w:val="00277EBE"/>
    <w:rsid w:val="00280100"/>
    <w:rsid w:val="002838FB"/>
    <w:rsid w:val="00285249"/>
    <w:rsid w:val="0028567E"/>
    <w:rsid w:val="00290083"/>
    <w:rsid w:val="002939D9"/>
    <w:rsid w:val="002A1FFF"/>
    <w:rsid w:val="002A252E"/>
    <w:rsid w:val="002B0BF8"/>
    <w:rsid w:val="002B1398"/>
    <w:rsid w:val="002B4215"/>
    <w:rsid w:val="002B4412"/>
    <w:rsid w:val="002B55A6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4BE7"/>
    <w:rsid w:val="002E7F1E"/>
    <w:rsid w:val="002F17AA"/>
    <w:rsid w:val="002F1C98"/>
    <w:rsid w:val="002F1DF9"/>
    <w:rsid w:val="002F2DEB"/>
    <w:rsid w:val="002F3903"/>
    <w:rsid w:val="002F4A52"/>
    <w:rsid w:val="002F5C7E"/>
    <w:rsid w:val="002F731F"/>
    <w:rsid w:val="002F7D90"/>
    <w:rsid w:val="0030026A"/>
    <w:rsid w:val="0030347B"/>
    <w:rsid w:val="00305173"/>
    <w:rsid w:val="003074CE"/>
    <w:rsid w:val="00321A76"/>
    <w:rsid w:val="00324C75"/>
    <w:rsid w:val="00326925"/>
    <w:rsid w:val="003304A5"/>
    <w:rsid w:val="00335860"/>
    <w:rsid w:val="00335E5B"/>
    <w:rsid w:val="00340C69"/>
    <w:rsid w:val="0034149A"/>
    <w:rsid w:val="00341F73"/>
    <w:rsid w:val="00342105"/>
    <w:rsid w:val="00344FA8"/>
    <w:rsid w:val="00347127"/>
    <w:rsid w:val="0035136E"/>
    <w:rsid w:val="0035392D"/>
    <w:rsid w:val="00354F5D"/>
    <w:rsid w:val="00356BCE"/>
    <w:rsid w:val="00356D32"/>
    <w:rsid w:val="00357C26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6BEC"/>
    <w:rsid w:val="00377A0B"/>
    <w:rsid w:val="00380583"/>
    <w:rsid w:val="003825C7"/>
    <w:rsid w:val="00384904"/>
    <w:rsid w:val="00392E05"/>
    <w:rsid w:val="003A2BF0"/>
    <w:rsid w:val="003A46D5"/>
    <w:rsid w:val="003A5A12"/>
    <w:rsid w:val="003A5A1C"/>
    <w:rsid w:val="003A63D4"/>
    <w:rsid w:val="003A78E3"/>
    <w:rsid w:val="003A7D86"/>
    <w:rsid w:val="003B1DCE"/>
    <w:rsid w:val="003B4956"/>
    <w:rsid w:val="003B4CCD"/>
    <w:rsid w:val="003B4DED"/>
    <w:rsid w:val="003B7D49"/>
    <w:rsid w:val="003C08B4"/>
    <w:rsid w:val="003C0EC1"/>
    <w:rsid w:val="003C12C5"/>
    <w:rsid w:val="003C27EF"/>
    <w:rsid w:val="003C32E9"/>
    <w:rsid w:val="003C3898"/>
    <w:rsid w:val="003D2605"/>
    <w:rsid w:val="003D27E9"/>
    <w:rsid w:val="003D64D6"/>
    <w:rsid w:val="003D6EAB"/>
    <w:rsid w:val="003D7BE9"/>
    <w:rsid w:val="003E034A"/>
    <w:rsid w:val="003E3E21"/>
    <w:rsid w:val="003E65BA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2884"/>
    <w:rsid w:val="00474058"/>
    <w:rsid w:val="004765FD"/>
    <w:rsid w:val="00481FE7"/>
    <w:rsid w:val="0048532C"/>
    <w:rsid w:val="00487E39"/>
    <w:rsid w:val="00490A39"/>
    <w:rsid w:val="0049103F"/>
    <w:rsid w:val="004A078E"/>
    <w:rsid w:val="004A0DFE"/>
    <w:rsid w:val="004A13CB"/>
    <w:rsid w:val="004A25E3"/>
    <w:rsid w:val="004A3C62"/>
    <w:rsid w:val="004B0D8B"/>
    <w:rsid w:val="004B1896"/>
    <w:rsid w:val="004B327D"/>
    <w:rsid w:val="004B6604"/>
    <w:rsid w:val="004C0971"/>
    <w:rsid w:val="004C0C25"/>
    <w:rsid w:val="004C2111"/>
    <w:rsid w:val="004C3777"/>
    <w:rsid w:val="004C732E"/>
    <w:rsid w:val="004D0FD8"/>
    <w:rsid w:val="004D20AE"/>
    <w:rsid w:val="004D3578"/>
    <w:rsid w:val="004D4A92"/>
    <w:rsid w:val="004D4F62"/>
    <w:rsid w:val="004D6145"/>
    <w:rsid w:val="004D6208"/>
    <w:rsid w:val="004D6B75"/>
    <w:rsid w:val="004E7E52"/>
    <w:rsid w:val="004F1A16"/>
    <w:rsid w:val="004F207F"/>
    <w:rsid w:val="004F2D14"/>
    <w:rsid w:val="004F41E5"/>
    <w:rsid w:val="004F5D14"/>
    <w:rsid w:val="004F5D91"/>
    <w:rsid w:val="005005EA"/>
    <w:rsid w:val="00504DD1"/>
    <w:rsid w:val="005070FA"/>
    <w:rsid w:val="00511C6B"/>
    <w:rsid w:val="00513FCC"/>
    <w:rsid w:val="00515F98"/>
    <w:rsid w:val="0052186A"/>
    <w:rsid w:val="00522DCC"/>
    <w:rsid w:val="00523FEC"/>
    <w:rsid w:val="00524582"/>
    <w:rsid w:val="005321DA"/>
    <w:rsid w:val="00535A8E"/>
    <w:rsid w:val="005403A2"/>
    <w:rsid w:val="005405B2"/>
    <w:rsid w:val="00543422"/>
    <w:rsid w:val="005448A0"/>
    <w:rsid w:val="00545178"/>
    <w:rsid w:val="0054641F"/>
    <w:rsid w:val="00547004"/>
    <w:rsid w:val="00547541"/>
    <w:rsid w:val="0054756D"/>
    <w:rsid w:val="00551365"/>
    <w:rsid w:val="0055142D"/>
    <w:rsid w:val="00561C03"/>
    <w:rsid w:val="005627FF"/>
    <w:rsid w:val="0056449C"/>
    <w:rsid w:val="00567224"/>
    <w:rsid w:val="00567CCD"/>
    <w:rsid w:val="00574202"/>
    <w:rsid w:val="0057777D"/>
    <w:rsid w:val="00577D61"/>
    <w:rsid w:val="005822AC"/>
    <w:rsid w:val="00582E7B"/>
    <w:rsid w:val="00591F0D"/>
    <w:rsid w:val="00592605"/>
    <w:rsid w:val="00592634"/>
    <w:rsid w:val="00593522"/>
    <w:rsid w:val="00594DA2"/>
    <w:rsid w:val="005A29D0"/>
    <w:rsid w:val="005A2C5B"/>
    <w:rsid w:val="005A3806"/>
    <w:rsid w:val="005B0321"/>
    <w:rsid w:val="005B134D"/>
    <w:rsid w:val="005B1823"/>
    <w:rsid w:val="005B21A9"/>
    <w:rsid w:val="005B405A"/>
    <w:rsid w:val="005B6DA4"/>
    <w:rsid w:val="005C1117"/>
    <w:rsid w:val="005C164D"/>
    <w:rsid w:val="005C2CCB"/>
    <w:rsid w:val="005C6479"/>
    <w:rsid w:val="005C69FD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328D"/>
    <w:rsid w:val="00634D49"/>
    <w:rsid w:val="006365A1"/>
    <w:rsid w:val="00636AA2"/>
    <w:rsid w:val="006419D0"/>
    <w:rsid w:val="00643B6B"/>
    <w:rsid w:val="00650A49"/>
    <w:rsid w:val="006527BC"/>
    <w:rsid w:val="006531A8"/>
    <w:rsid w:val="00653B85"/>
    <w:rsid w:val="006546DA"/>
    <w:rsid w:val="00660D3C"/>
    <w:rsid w:val="006621E3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2909"/>
    <w:rsid w:val="006A3B2F"/>
    <w:rsid w:val="006A4184"/>
    <w:rsid w:val="006A6581"/>
    <w:rsid w:val="006A7AA9"/>
    <w:rsid w:val="006B06A2"/>
    <w:rsid w:val="006B216E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418A"/>
    <w:rsid w:val="006D6FF5"/>
    <w:rsid w:val="006E09F9"/>
    <w:rsid w:val="006E2948"/>
    <w:rsid w:val="006E4B39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64E7"/>
    <w:rsid w:val="007123A2"/>
    <w:rsid w:val="00713528"/>
    <w:rsid w:val="00714FD6"/>
    <w:rsid w:val="007175B8"/>
    <w:rsid w:val="00722F42"/>
    <w:rsid w:val="007265F7"/>
    <w:rsid w:val="00730413"/>
    <w:rsid w:val="00731894"/>
    <w:rsid w:val="00731F2F"/>
    <w:rsid w:val="00734885"/>
    <w:rsid w:val="00735923"/>
    <w:rsid w:val="00737A59"/>
    <w:rsid w:val="00746796"/>
    <w:rsid w:val="00746D91"/>
    <w:rsid w:val="007472BC"/>
    <w:rsid w:val="00747C66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2A00"/>
    <w:rsid w:val="00773EC6"/>
    <w:rsid w:val="00775DA6"/>
    <w:rsid w:val="00776732"/>
    <w:rsid w:val="00780E71"/>
    <w:rsid w:val="0078170A"/>
    <w:rsid w:val="00784099"/>
    <w:rsid w:val="0078771A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4932"/>
    <w:rsid w:val="007B60E7"/>
    <w:rsid w:val="007C0513"/>
    <w:rsid w:val="007C22FD"/>
    <w:rsid w:val="007C6354"/>
    <w:rsid w:val="007C6F43"/>
    <w:rsid w:val="007C7770"/>
    <w:rsid w:val="007D41A1"/>
    <w:rsid w:val="007D4914"/>
    <w:rsid w:val="007D7687"/>
    <w:rsid w:val="007E7799"/>
    <w:rsid w:val="007F192D"/>
    <w:rsid w:val="007F2896"/>
    <w:rsid w:val="007F5056"/>
    <w:rsid w:val="007F7141"/>
    <w:rsid w:val="007F767A"/>
    <w:rsid w:val="007F76AC"/>
    <w:rsid w:val="008033D0"/>
    <w:rsid w:val="00803598"/>
    <w:rsid w:val="00803FB6"/>
    <w:rsid w:val="008059EF"/>
    <w:rsid w:val="00806118"/>
    <w:rsid w:val="00806FFC"/>
    <w:rsid w:val="00810238"/>
    <w:rsid w:val="008114C8"/>
    <w:rsid w:val="008128F7"/>
    <w:rsid w:val="00812938"/>
    <w:rsid w:val="00812F9F"/>
    <w:rsid w:val="0081651C"/>
    <w:rsid w:val="00823E1C"/>
    <w:rsid w:val="0082581C"/>
    <w:rsid w:val="00827B71"/>
    <w:rsid w:val="00830DAC"/>
    <w:rsid w:val="0083134C"/>
    <w:rsid w:val="00832F51"/>
    <w:rsid w:val="00833D4B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7383"/>
    <w:rsid w:val="0088046D"/>
    <w:rsid w:val="00881DBE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975EE"/>
    <w:rsid w:val="00897A35"/>
    <w:rsid w:val="008A11A2"/>
    <w:rsid w:val="008A1F2A"/>
    <w:rsid w:val="008A27AB"/>
    <w:rsid w:val="008A3206"/>
    <w:rsid w:val="008A769F"/>
    <w:rsid w:val="008B047A"/>
    <w:rsid w:val="008B19D9"/>
    <w:rsid w:val="008B1F4B"/>
    <w:rsid w:val="008B1FD3"/>
    <w:rsid w:val="008B204B"/>
    <w:rsid w:val="008B4D16"/>
    <w:rsid w:val="008C2486"/>
    <w:rsid w:val="008C4156"/>
    <w:rsid w:val="008C49AE"/>
    <w:rsid w:val="008C59F7"/>
    <w:rsid w:val="008D114A"/>
    <w:rsid w:val="008D31B8"/>
    <w:rsid w:val="008D4620"/>
    <w:rsid w:val="008E3140"/>
    <w:rsid w:val="008E3D94"/>
    <w:rsid w:val="008E486A"/>
    <w:rsid w:val="008E7687"/>
    <w:rsid w:val="008F0E3C"/>
    <w:rsid w:val="008F11FA"/>
    <w:rsid w:val="008F33AE"/>
    <w:rsid w:val="008F4ACA"/>
    <w:rsid w:val="008F4D06"/>
    <w:rsid w:val="008F6E70"/>
    <w:rsid w:val="00903342"/>
    <w:rsid w:val="00906ACE"/>
    <w:rsid w:val="00910090"/>
    <w:rsid w:val="00912F98"/>
    <w:rsid w:val="0091643A"/>
    <w:rsid w:val="009166E1"/>
    <w:rsid w:val="00916F7F"/>
    <w:rsid w:val="00917FBB"/>
    <w:rsid w:val="009219CA"/>
    <w:rsid w:val="009223D3"/>
    <w:rsid w:val="00926149"/>
    <w:rsid w:val="00931D7A"/>
    <w:rsid w:val="009359B0"/>
    <w:rsid w:val="00935D8D"/>
    <w:rsid w:val="009372E3"/>
    <w:rsid w:val="00942FE8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43B6"/>
    <w:rsid w:val="009B4573"/>
    <w:rsid w:val="009B5EC6"/>
    <w:rsid w:val="009C002A"/>
    <w:rsid w:val="009D0A96"/>
    <w:rsid w:val="009D3C23"/>
    <w:rsid w:val="009E278C"/>
    <w:rsid w:val="009E3599"/>
    <w:rsid w:val="009E6222"/>
    <w:rsid w:val="009E62AD"/>
    <w:rsid w:val="009F191F"/>
    <w:rsid w:val="009F25F9"/>
    <w:rsid w:val="009F4DAF"/>
    <w:rsid w:val="009F50F9"/>
    <w:rsid w:val="009F6EDC"/>
    <w:rsid w:val="00A006E5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461A"/>
    <w:rsid w:val="00A30D5D"/>
    <w:rsid w:val="00A35782"/>
    <w:rsid w:val="00A357F5"/>
    <w:rsid w:val="00A362F9"/>
    <w:rsid w:val="00A36991"/>
    <w:rsid w:val="00A434C6"/>
    <w:rsid w:val="00A43EE6"/>
    <w:rsid w:val="00A443D6"/>
    <w:rsid w:val="00A4585A"/>
    <w:rsid w:val="00A57A92"/>
    <w:rsid w:val="00A60F49"/>
    <w:rsid w:val="00A61E15"/>
    <w:rsid w:val="00A6359D"/>
    <w:rsid w:val="00A63E66"/>
    <w:rsid w:val="00A66F91"/>
    <w:rsid w:val="00A70229"/>
    <w:rsid w:val="00A747CB"/>
    <w:rsid w:val="00A82B93"/>
    <w:rsid w:val="00A833B7"/>
    <w:rsid w:val="00A843B7"/>
    <w:rsid w:val="00A84CF3"/>
    <w:rsid w:val="00A85CC0"/>
    <w:rsid w:val="00A867F7"/>
    <w:rsid w:val="00A877F8"/>
    <w:rsid w:val="00A918D1"/>
    <w:rsid w:val="00A92D79"/>
    <w:rsid w:val="00A93A9A"/>
    <w:rsid w:val="00A947CB"/>
    <w:rsid w:val="00AA0520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2C30"/>
    <w:rsid w:val="00AC31D4"/>
    <w:rsid w:val="00AC3B56"/>
    <w:rsid w:val="00AC3D97"/>
    <w:rsid w:val="00AC56FB"/>
    <w:rsid w:val="00AC571C"/>
    <w:rsid w:val="00AC6067"/>
    <w:rsid w:val="00AC6098"/>
    <w:rsid w:val="00AC6853"/>
    <w:rsid w:val="00AD0038"/>
    <w:rsid w:val="00AD3B26"/>
    <w:rsid w:val="00AD3BA9"/>
    <w:rsid w:val="00AD3E95"/>
    <w:rsid w:val="00AD5E86"/>
    <w:rsid w:val="00AE022B"/>
    <w:rsid w:val="00AE026E"/>
    <w:rsid w:val="00AE25E4"/>
    <w:rsid w:val="00AE2BF6"/>
    <w:rsid w:val="00AE3370"/>
    <w:rsid w:val="00AE64CA"/>
    <w:rsid w:val="00AF0E0D"/>
    <w:rsid w:val="00AF194D"/>
    <w:rsid w:val="00AF3283"/>
    <w:rsid w:val="00AF7092"/>
    <w:rsid w:val="00AF7B6C"/>
    <w:rsid w:val="00B109B7"/>
    <w:rsid w:val="00B12733"/>
    <w:rsid w:val="00B12DF9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3692"/>
    <w:rsid w:val="00B34D51"/>
    <w:rsid w:val="00B34DA0"/>
    <w:rsid w:val="00B36A0E"/>
    <w:rsid w:val="00B36BA1"/>
    <w:rsid w:val="00B40AE0"/>
    <w:rsid w:val="00B40D67"/>
    <w:rsid w:val="00B41947"/>
    <w:rsid w:val="00B43C45"/>
    <w:rsid w:val="00B4692D"/>
    <w:rsid w:val="00B50AE1"/>
    <w:rsid w:val="00B51183"/>
    <w:rsid w:val="00B52633"/>
    <w:rsid w:val="00B54790"/>
    <w:rsid w:val="00B55D15"/>
    <w:rsid w:val="00B55EE8"/>
    <w:rsid w:val="00B56989"/>
    <w:rsid w:val="00B56E6C"/>
    <w:rsid w:val="00B60DD1"/>
    <w:rsid w:val="00B61593"/>
    <w:rsid w:val="00B63B97"/>
    <w:rsid w:val="00B63D0E"/>
    <w:rsid w:val="00B65C6A"/>
    <w:rsid w:val="00B67151"/>
    <w:rsid w:val="00B702B8"/>
    <w:rsid w:val="00B71EE7"/>
    <w:rsid w:val="00B82AA8"/>
    <w:rsid w:val="00B83039"/>
    <w:rsid w:val="00B832D5"/>
    <w:rsid w:val="00B86FB7"/>
    <w:rsid w:val="00B87E9A"/>
    <w:rsid w:val="00B9072B"/>
    <w:rsid w:val="00B91ECB"/>
    <w:rsid w:val="00B93C0E"/>
    <w:rsid w:val="00B96432"/>
    <w:rsid w:val="00BA5B00"/>
    <w:rsid w:val="00BB1A07"/>
    <w:rsid w:val="00BB3D94"/>
    <w:rsid w:val="00BB45F2"/>
    <w:rsid w:val="00BB6DAD"/>
    <w:rsid w:val="00BB7346"/>
    <w:rsid w:val="00BC1555"/>
    <w:rsid w:val="00BC597E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F11B8"/>
    <w:rsid w:val="00BF1C24"/>
    <w:rsid w:val="00BF5E73"/>
    <w:rsid w:val="00BF7BAF"/>
    <w:rsid w:val="00C01513"/>
    <w:rsid w:val="00C04691"/>
    <w:rsid w:val="00C060A9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2552"/>
    <w:rsid w:val="00C47DA3"/>
    <w:rsid w:val="00C5137B"/>
    <w:rsid w:val="00C60F68"/>
    <w:rsid w:val="00C63023"/>
    <w:rsid w:val="00C63583"/>
    <w:rsid w:val="00C63743"/>
    <w:rsid w:val="00C64605"/>
    <w:rsid w:val="00C65A90"/>
    <w:rsid w:val="00C65C75"/>
    <w:rsid w:val="00C66936"/>
    <w:rsid w:val="00C70192"/>
    <w:rsid w:val="00C71B48"/>
    <w:rsid w:val="00C72C4F"/>
    <w:rsid w:val="00C76C6C"/>
    <w:rsid w:val="00C80EC5"/>
    <w:rsid w:val="00C85669"/>
    <w:rsid w:val="00C86132"/>
    <w:rsid w:val="00C86BB9"/>
    <w:rsid w:val="00C8772C"/>
    <w:rsid w:val="00C951C6"/>
    <w:rsid w:val="00C9590D"/>
    <w:rsid w:val="00CA19F9"/>
    <w:rsid w:val="00CA43FD"/>
    <w:rsid w:val="00CA53F3"/>
    <w:rsid w:val="00CA5B1D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4528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07C9"/>
    <w:rsid w:val="00D12A59"/>
    <w:rsid w:val="00D150EC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1E96"/>
    <w:rsid w:val="00D32E57"/>
    <w:rsid w:val="00D33E60"/>
    <w:rsid w:val="00D36C8D"/>
    <w:rsid w:val="00D4001D"/>
    <w:rsid w:val="00D460E7"/>
    <w:rsid w:val="00D52C3D"/>
    <w:rsid w:val="00D52C83"/>
    <w:rsid w:val="00D533CC"/>
    <w:rsid w:val="00D615DC"/>
    <w:rsid w:val="00D6197A"/>
    <w:rsid w:val="00D63ABC"/>
    <w:rsid w:val="00D63B73"/>
    <w:rsid w:val="00D63D4A"/>
    <w:rsid w:val="00D643B7"/>
    <w:rsid w:val="00D64F0D"/>
    <w:rsid w:val="00D65332"/>
    <w:rsid w:val="00D66566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17F7"/>
    <w:rsid w:val="00D92F9A"/>
    <w:rsid w:val="00D9427D"/>
    <w:rsid w:val="00D96128"/>
    <w:rsid w:val="00DA2A00"/>
    <w:rsid w:val="00DA36EE"/>
    <w:rsid w:val="00DA407F"/>
    <w:rsid w:val="00DA452E"/>
    <w:rsid w:val="00DA5114"/>
    <w:rsid w:val="00DA5128"/>
    <w:rsid w:val="00DB161D"/>
    <w:rsid w:val="00DB308D"/>
    <w:rsid w:val="00DB5F40"/>
    <w:rsid w:val="00DC1D7C"/>
    <w:rsid w:val="00DC3A93"/>
    <w:rsid w:val="00DC5923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6C1B"/>
    <w:rsid w:val="00DF7268"/>
    <w:rsid w:val="00DF7B0B"/>
    <w:rsid w:val="00DF7E8B"/>
    <w:rsid w:val="00E00158"/>
    <w:rsid w:val="00E04361"/>
    <w:rsid w:val="00E064FD"/>
    <w:rsid w:val="00E1053A"/>
    <w:rsid w:val="00E10D91"/>
    <w:rsid w:val="00E13654"/>
    <w:rsid w:val="00E14A62"/>
    <w:rsid w:val="00E15D3B"/>
    <w:rsid w:val="00E16418"/>
    <w:rsid w:val="00E165EE"/>
    <w:rsid w:val="00E20E9B"/>
    <w:rsid w:val="00E21E28"/>
    <w:rsid w:val="00E26AF3"/>
    <w:rsid w:val="00E276E0"/>
    <w:rsid w:val="00E314EA"/>
    <w:rsid w:val="00E31908"/>
    <w:rsid w:val="00E331D8"/>
    <w:rsid w:val="00E33FDA"/>
    <w:rsid w:val="00E34158"/>
    <w:rsid w:val="00E34632"/>
    <w:rsid w:val="00E406D5"/>
    <w:rsid w:val="00E41C4A"/>
    <w:rsid w:val="00E4627C"/>
    <w:rsid w:val="00E46BCD"/>
    <w:rsid w:val="00E46CDA"/>
    <w:rsid w:val="00E523CF"/>
    <w:rsid w:val="00E56701"/>
    <w:rsid w:val="00E61CA4"/>
    <w:rsid w:val="00E62754"/>
    <w:rsid w:val="00E64D2D"/>
    <w:rsid w:val="00E7599E"/>
    <w:rsid w:val="00E75B0F"/>
    <w:rsid w:val="00E8544C"/>
    <w:rsid w:val="00E86B53"/>
    <w:rsid w:val="00E86F4B"/>
    <w:rsid w:val="00E904DB"/>
    <w:rsid w:val="00E9110B"/>
    <w:rsid w:val="00E91D43"/>
    <w:rsid w:val="00EA063F"/>
    <w:rsid w:val="00EA1182"/>
    <w:rsid w:val="00EA2B6F"/>
    <w:rsid w:val="00EA3933"/>
    <w:rsid w:val="00EA4881"/>
    <w:rsid w:val="00EA4887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C53D0"/>
    <w:rsid w:val="00ED1A84"/>
    <w:rsid w:val="00ED2359"/>
    <w:rsid w:val="00EE0F65"/>
    <w:rsid w:val="00EE44DA"/>
    <w:rsid w:val="00EE479D"/>
    <w:rsid w:val="00EE59BD"/>
    <w:rsid w:val="00EF0A66"/>
    <w:rsid w:val="00EF0E7F"/>
    <w:rsid w:val="00EF190C"/>
    <w:rsid w:val="00F01358"/>
    <w:rsid w:val="00F02EF7"/>
    <w:rsid w:val="00F031EF"/>
    <w:rsid w:val="00F0440E"/>
    <w:rsid w:val="00F04519"/>
    <w:rsid w:val="00F06E1A"/>
    <w:rsid w:val="00F1093B"/>
    <w:rsid w:val="00F12AC0"/>
    <w:rsid w:val="00F144E0"/>
    <w:rsid w:val="00F147C9"/>
    <w:rsid w:val="00F23945"/>
    <w:rsid w:val="00F246A1"/>
    <w:rsid w:val="00F30087"/>
    <w:rsid w:val="00F37917"/>
    <w:rsid w:val="00F42E57"/>
    <w:rsid w:val="00F43364"/>
    <w:rsid w:val="00F43D66"/>
    <w:rsid w:val="00F50A04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2E42"/>
    <w:rsid w:val="00FA3183"/>
    <w:rsid w:val="00FA580F"/>
    <w:rsid w:val="00FA7113"/>
    <w:rsid w:val="00FB0295"/>
    <w:rsid w:val="00FB035C"/>
    <w:rsid w:val="00FB525C"/>
    <w:rsid w:val="00FB5A39"/>
    <w:rsid w:val="00FB71BD"/>
    <w:rsid w:val="00FC204F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0A2B"/>
    <w:rsid w:val="00FF769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5A0C597-B5ED-4A74-BC3D-BB4F0DB1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2" ma:contentTypeDescription="Create a new document." ma:contentTypeScope="" ma:versionID="177eb04b6a42d4ac332fd5663c26311d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eec9c567388dfc7adbc5184b8dc2be3a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D0D8C866-8085-429E-B172-DF3E9EBD357D}"/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c0ec48b-1e62-4ddc-947b-36e9c581261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6</Pages>
  <Words>2012</Words>
  <Characters>7799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</cp:revision>
  <cp:lastPrinted>2023-02-20T06:59:00Z</cp:lastPrinted>
  <dcterms:created xsi:type="dcterms:W3CDTF">2023-02-17T07:02:00Z</dcterms:created>
  <dcterms:modified xsi:type="dcterms:W3CDTF">2023-02-27T07:44:00Z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