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000198B1" w:rsidR="001C00CB" w:rsidRDefault="00BB4FE7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</w:t>
      </w:r>
      <w:r w:rsidR="000A702B" w:rsidRPr="000A702B">
        <w:rPr>
          <w:rFonts w:ascii="Angsana New" w:hAnsi="Angsana New"/>
          <w:sz w:val="28"/>
          <w:szCs w:val="28"/>
          <w:cs/>
        </w:rPr>
        <w:t>เหตุประกอบงบการเงินเป็นส่วนหนึ่งของงบการเงิน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5126F1">
      <w:pPr>
        <w:pStyle w:val="FSNoteNumbered"/>
        <w:numPr>
          <w:ilvl w:val="0"/>
          <w:numId w:val="16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11083348" w:rsidR="0069739F" w:rsidRPr="00CE3BD2" w:rsidRDefault="0069739F" w:rsidP="00A544C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E3BD2">
        <w:rPr>
          <w:rFonts w:ascii="Angsana New" w:hAnsi="Angsana New"/>
          <w:sz w:val="28"/>
          <w:szCs w:val="28"/>
          <w:cs/>
        </w:rPr>
        <w:t xml:space="preserve"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 </w:t>
      </w:r>
      <w:r w:rsidR="00CE3BD2">
        <w:rPr>
          <w:rFonts w:ascii="Angsana New" w:hAnsi="Angsana New"/>
          <w:sz w:val="28"/>
          <w:szCs w:val="28"/>
        </w:rPr>
        <w:t xml:space="preserve">               </w:t>
      </w:r>
      <w:r w:rsidRPr="00CE3BD2">
        <w:rPr>
          <w:rFonts w:ascii="Angsana New" w:hAnsi="Angsana New"/>
          <w:sz w:val="28"/>
          <w:szCs w:val="28"/>
        </w:rPr>
        <w:t>31</w:t>
      </w:r>
      <w:r w:rsidRPr="00CE3BD2">
        <w:rPr>
          <w:rFonts w:ascii="Angsana New" w:hAnsi="Angsana New"/>
          <w:sz w:val="28"/>
          <w:szCs w:val="28"/>
          <w:cs/>
        </w:rPr>
        <w:t xml:space="preserve"> มกราคม </w:t>
      </w:r>
      <w:r w:rsidRPr="00CE3BD2">
        <w:rPr>
          <w:rFonts w:ascii="Angsana New" w:hAnsi="Angsana New"/>
          <w:sz w:val="28"/>
          <w:szCs w:val="28"/>
        </w:rPr>
        <w:t>2485</w:t>
      </w:r>
      <w:r w:rsidRPr="00CE3BD2">
        <w:rPr>
          <w:rFonts w:ascii="Angsana New" w:hAnsi="Angsana New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 w:rsidRPr="00CE3BD2">
        <w:rPr>
          <w:rFonts w:ascii="Angsana New" w:hAnsi="Angsana New"/>
          <w:sz w:val="28"/>
          <w:szCs w:val="28"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CE3BD2">
        <w:rPr>
          <w:rFonts w:ascii="Angsana New" w:hAnsi="Angsana New"/>
          <w:sz w:val="28"/>
          <w:szCs w:val="28"/>
        </w:rPr>
        <w:t xml:space="preserve">87 </w:t>
      </w:r>
      <w:r w:rsidR="009051EF">
        <w:rPr>
          <w:rFonts w:ascii="Angsana New" w:hAnsi="Angsana New" w:hint="cs"/>
          <w:sz w:val="28"/>
          <w:szCs w:val="28"/>
          <w:cs/>
        </w:rPr>
        <w:t>อาคาร</w:t>
      </w:r>
      <w:r w:rsidR="00F82A59" w:rsidRPr="00CE3BD2">
        <w:rPr>
          <w:rFonts w:ascii="Angsana New" w:hAnsi="Angsana New" w:hint="cs"/>
          <w:sz w:val="28"/>
          <w:szCs w:val="28"/>
          <w:cs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>เอ็ม</w:t>
      </w:r>
      <w:r w:rsidRPr="00CE3BD2">
        <w:rPr>
          <w:rFonts w:ascii="Angsana New" w:hAnsi="Angsana New"/>
          <w:sz w:val="28"/>
          <w:szCs w:val="28"/>
        </w:rPr>
        <w:t xml:space="preserve">. </w:t>
      </w:r>
      <w:r w:rsidRPr="00CE3BD2">
        <w:rPr>
          <w:rFonts w:ascii="Angsana New" w:hAnsi="Angsana New"/>
          <w:sz w:val="28"/>
          <w:szCs w:val="28"/>
          <w:cs/>
        </w:rPr>
        <w:t xml:space="preserve">ไทย </w:t>
      </w:r>
      <w:r w:rsidRPr="00CE3BD2">
        <w:rPr>
          <w:rFonts w:ascii="Angsana New" w:hAnsi="Angsana New" w:hint="cs"/>
          <w:sz w:val="28"/>
          <w:szCs w:val="28"/>
          <w:cs/>
        </w:rPr>
        <w:t xml:space="preserve">ทาวเวอร์ </w:t>
      </w:r>
      <w:r w:rsidRPr="00CE3BD2">
        <w:rPr>
          <w:rFonts w:ascii="Angsana New" w:hAnsi="Angsana New"/>
          <w:sz w:val="28"/>
          <w:szCs w:val="28"/>
          <w:cs/>
        </w:rPr>
        <w:t>ออล</w:t>
      </w:r>
      <w:r w:rsidRPr="00CE3BD2">
        <w:rPr>
          <w:rFonts w:ascii="Angsana New" w:hAnsi="Angsana New" w:hint="cs"/>
          <w:sz w:val="28"/>
          <w:szCs w:val="28"/>
          <w:cs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>ซีซั่น</w:t>
      </w:r>
      <w:r w:rsidRPr="00CE3BD2">
        <w:rPr>
          <w:rFonts w:ascii="Angsana New" w:hAnsi="Angsana New" w:hint="cs"/>
          <w:sz w:val="28"/>
          <w:szCs w:val="28"/>
          <w:cs/>
        </w:rPr>
        <w:t xml:space="preserve">ส์ </w:t>
      </w:r>
      <w:r w:rsidRPr="00CE3BD2">
        <w:rPr>
          <w:rFonts w:ascii="Angsana New" w:hAnsi="Angsana New"/>
          <w:sz w:val="28"/>
          <w:szCs w:val="28"/>
          <w:cs/>
        </w:rPr>
        <w:t>เพลส ชั้น</w:t>
      </w:r>
      <w:r w:rsidRPr="00CE3BD2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CE3BD2">
        <w:rPr>
          <w:rFonts w:ascii="Angsana New" w:hAnsi="Angsana New"/>
          <w:sz w:val="28"/>
          <w:szCs w:val="28"/>
        </w:rPr>
        <w:t xml:space="preserve">15 </w:t>
      </w:r>
      <w:r w:rsidRPr="00CE3BD2">
        <w:rPr>
          <w:rFonts w:ascii="Angsana New" w:hAnsi="Angsana New" w:hint="cs"/>
          <w:sz w:val="28"/>
          <w:szCs w:val="28"/>
          <w:cs/>
        </w:rPr>
        <w:t>ห้องเลข</w:t>
      </w:r>
      <w:r w:rsidRPr="00CE3BD2">
        <w:rPr>
          <w:rFonts w:ascii="Angsana New" w:hAnsi="Angsana New"/>
          <w:sz w:val="28"/>
          <w:szCs w:val="28"/>
          <w:cs/>
        </w:rPr>
        <w:t xml:space="preserve">ที่ </w:t>
      </w:r>
      <w:r w:rsidRPr="00CE3BD2">
        <w:rPr>
          <w:rFonts w:ascii="Angsana New" w:hAnsi="Angsana New"/>
          <w:sz w:val="28"/>
          <w:szCs w:val="28"/>
        </w:rPr>
        <w:t>1</w:t>
      </w:r>
      <w:r w:rsidRPr="00CE3BD2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CE3BD2">
        <w:rPr>
          <w:rFonts w:ascii="Angsana New" w:hAnsi="Angsana New"/>
          <w:sz w:val="28"/>
          <w:szCs w:val="28"/>
        </w:rPr>
        <w:t xml:space="preserve">4-6 </w:t>
      </w:r>
      <w:r w:rsidRPr="00CE3BD2">
        <w:rPr>
          <w:rFonts w:ascii="Angsana New" w:hAnsi="Angsana New"/>
          <w:sz w:val="28"/>
          <w:szCs w:val="28"/>
          <w:cs/>
        </w:rPr>
        <w:t>ถนนวิทย</w:t>
      </w:r>
      <w:r w:rsidRPr="00CE3BD2">
        <w:rPr>
          <w:rFonts w:ascii="Angsana New" w:hAnsi="Angsana New" w:hint="cs"/>
          <w:sz w:val="28"/>
          <w:szCs w:val="28"/>
          <w:cs/>
        </w:rPr>
        <w:t>ุ</w:t>
      </w:r>
      <w:r w:rsidRPr="00CE3BD2">
        <w:rPr>
          <w:rFonts w:ascii="Angsana New" w:hAnsi="Angsana New"/>
          <w:sz w:val="28"/>
          <w:szCs w:val="28"/>
        </w:rPr>
        <w:t xml:space="preserve"> </w:t>
      </w:r>
      <w:r w:rsidRPr="00CE3BD2">
        <w:rPr>
          <w:rFonts w:ascii="Angsana New" w:hAnsi="Angsana New"/>
          <w:sz w:val="28"/>
          <w:szCs w:val="28"/>
          <w:cs/>
        </w:rPr>
        <w:t>แขวงลุมพินี เขตปทุมวัน กรุงเทพมหานคร ประเทศไท</w:t>
      </w:r>
      <w:r w:rsidRPr="00CE3BD2">
        <w:rPr>
          <w:rFonts w:ascii="Angsana New" w:hAnsi="Angsana New" w:hint="cs"/>
          <w:sz w:val="28"/>
          <w:szCs w:val="28"/>
          <w:cs/>
        </w:rPr>
        <w:t>ย</w:t>
      </w:r>
    </w:p>
    <w:p w14:paraId="17AFF186" w14:textId="3BB9DC24" w:rsidR="0069739F" w:rsidRPr="00F31A75" w:rsidRDefault="00F31A75" w:rsidP="00F31A75">
      <w:pPr>
        <w:pStyle w:val="FSNoteNumbered"/>
        <w:spacing w:before="120" w:after="120"/>
        <w:ind w:left="360" w:hanging="360"/>
        <w:rPr>
          <w:b/>
          <w:bCs/>
          <w:u w:val="none"/>
          <w:cs/>
          <w:lang w:val="en-US"/>
        </w:rPr>
      </w:pPr>
      <w:r w:rsidRPr="00145FE3">
        <w:rPr>
          <w:b/>
          <w:bCs/>
          <w:u w:val="none"/>
          <w:lang w:val="en-US"/>
        </w:rPr>
        <w:t>1.1</w:t>
      </w:r>
      <w:r w:rsidRPr="00145FE3">
        <w:rPr>
          <w:b/>
          <w:bCs/>
          <w:u w:val="none"/>
          <w:cs/>
        </w:rPr>
        <w:t xml:space="preserve"> </w:t>
      </w:r>
      <w:r w:rsidRPr="00145FE3">
        <w:rPr>
          <w:rFonts w:hint="cs"/>
          <w:b/>
          <w:bCs/>
          <w:u w:val="none"/>
          <w:cs/>
        </w:rPr>
        <w:t xml:space="preserve">      </w:t>
      </w:r>
      <w:bookmarkStart w:id="0" w:name="_Hlk24232674"/>
      <w:r w:rsidR="001C4F95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669A86A6" w14:textId="434C6E05" w:rsidR="00692C93" w:rsidRPr="005F2DD4" w:rsidRDefault="0069739F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5F2DD4">
        <w:rPr>
          <w:rFonts w:ascii="Angsana New" w:hAnsi="Angsana New"/>
          <w:spacing w:val="-5"/>
          <w:sz w:val="28"/>
          <w:szCs w:val="28"/>
          <w:cs/>
        </w:rPr>
        <w:t xml:space="preserve">บริษัทมีผลขาดทุนสะสม ณ </w:t>
      </w:r>
      <w:r w:rsidRPr="005F2DD4">
        <w:rPr>
          <w:rFonts w:ascii="Angsana New" w:hAnsi="Angsana New" w:hint="cs"/>
          <w:spacing w:val="-5"/>
          <w:sz w:val="28"/>
          <w:szCs w:val="28"/>
          <w:cs/>
        </w:rPr>
        <w:t>วันที่</w:t>
      </w:r>
      <w:r w:rsidRPr="005F2DD4">
        <w:rPr>
          <w:rFonts w:ascii="Angsana New" w:hAnsi="Angsana New"/>
          <w:spacing w:val="-5"/>
          <w:sz w:val="28"/>
          <w:szCs w:val="28"/>
        </w:rPr>
        <w:t xml:space="preserve"> </w:t>
      </w:r>
      <w:r w:rsidR="00AD041B">
        <w:rPr>
          <w:rFonts w:ascii="Angsana New" w:hAnsi="Angsana New"/>
          <w:spacing w:val="-5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5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5"/>
          <w:sz w:val="28"/>
          <w:szCs w:val="28"/>
        </w:rPr>
        <w:t xml:space="preserve">2565 </w:t>
      </w:r>
      <w:r w:rsidRPr="005F2DD4">
        <w:rPr>
          <w:rFonts w:ascii="Angsana New" w:hAnsi="Angsana New" w:hint="cs"/>
          <w:spacing w:val="-5"/>
          <w:sz w:val="28"/>
          <w:szCs w:val="28"/>
          <w:cs/>
        </w:rPr>
        <w:t>และ</w:t>
      </w:r>
      <w:r w:rsidRPr="005F2DD4">
        <w:rPr>
          <w:rFonts w:ascii="Angsana New" w:hAnsi="Angsana New"/>
          <w:spacing w:val="-5"/>
          <w:sz w:val="28"/>
          <w:szCs w:val="28"/>
          <w:cs/>
        </w:rPr>
        <w:t xml:space="preserve"> </w:t>
      </w:r>
      <w:r w:rsidRPr="00502FF4">
        <w:rPr>
          <w:rFonts w:ascii="Angsana New" w:hAnsi="Angsana New"/>
          <w:spacing w:val="-5"/>
          <w:sz w:val="28"/>
          <w:szCs w:val="28"/>
        </w:rPr>
        <w:t>256</w:t>
      </w:r>
      <w:r w:rsidR="002B2756" w:rsidRPr="00502FF4">
        <w:rPr>
          <w:rFonts w:ascii="Angsana New" w:hAnsi="Angsana New"/>
          <w:spacing w:val="-5"/>
          <w:sz w:val="28"/>
          <w:szCs w:val="28"/>
        </w:rPr>
        <w:t>4</w:t>
      </w:r>
      <w:r w:rsidRPr="00502FF4">
        <w:rPr>
          <w:rFonts w:ascii="Angsana New" w:hAnsi="Angsana New"/>
          <w:spacing w:val="-5"/>
          <w:sz w:val="28"/>
          <w:szCs w:val="28"/>
        </w:rPr>
        <w:t xml:space="preserve"> </w:t>
      </w:r>
      <w:r w:rsidRPr="00502FF4">
        <w:rPr>
          <w:rFonts w:ascii="Angsana New" w:hAnsi="Angsana New"/>
          <w:spacing w:val="-5"/>
          <w:sz w:val="28"/>
          <w:szCs w:val="28"/>
          <w:cs/>
        </w:rPr>
        <w:t>จำนวน</w:t>
      </w:r>
      <w:r w:rsidR="001568FF" w:rsidRPr="00502FF4">
        <w:rPr>
          <w:rFonts w:ascii="Angsana New" w:hAnsi="Angsana New"/>
          <w:spacing w:val="-5"/>
          <w:sz w:val="28"/>
          <w:szCs w:val="28"/>
        </w:rPr>
        <w:t xml:space="preserve"> </w:t>
      </w:r>
      <w:r w:rsidR="00502FF4" w:rsidRPr="00502FF4">
        <w:rPr>
          <w:rFonts w:ascii="Angsana New" w:hAnsi="Angsana New"/>
          <w:spacing w:val="-5"/>
          <w:sz w:val="28"/>
          <w:szCs w:val="28"/>
        </w:rPr>
        <w:t xml:space="preserve">716.0 </w:t>
      </w:r>
      <w:r w:rsidRPr="00502FF4">
        <w:rPr>
          <w:rFonts w:ascii="Angsana New" w:hAnsi="Angsana New"/>
          <w:spacing w:val="-5"/>
          <w:sz w:val="28"/>
          <w:szCs w:val="28"/>
          <w:cs/>
        </w:rPr>
        <w:t xml:space="preserve">ล้านบาท 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 xml:space="preserve">และจำนวน </w:t>
      </w:r>
      <w:r w:rsidR="001F1455">
        <w:rPr>
          <w:rFonts w:ascii="Angsana New" w:hAnsi="Angsana New"/>
          <w:spacing w:val="-5"/>
          <w:sz w:val="28"/>
          <w:szCs w:val="28"/>
        </w:rPr>
        <w:t xml:space="preserve">688.1 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>ล้านบาท ตามลำดับ</w:t>
      </w:r>
      <w:r w:rsidR="001F1455" w:rsidRPr="008070BC">
        <w:rPr>
          <w:rFonts w:ascii="Angsana New" w:hAnsi="Angsana New" w:hint="cs"/>
          <w:spacing w:val="2"/>
          <w:sz w:val="28"/>
          <w:szCs w:val="28"/>
          <w:cs/>
        </w:rPr>
        <w:t xml:space="preserve">นอกจากนี้ตลาดหลักทรัพย์แห่งประเทศไทยยังคงขึ้นเครื่องหมาย </w:t>
      </w:r>
      <w:r w:rsidR="001F1455" w:rsidRPr="008070BC">
        <w:rPr>
          <w:rFonts w:ascii="Angsana New" w:hAnsi="Angsana New"/>
          <w:spacing w:val="2"/>
          <w:sz w:val="28"/>
          <w:szCs w:val="28"/>
        </w:rPr>
        <w:t xml:space="preserve">C-caution </w:t>
      </w:r>
      <w:r w:rsidR="001F1455" w:rsidRPr="008070BC">
        <w:rPr>
          <w:rFonts w:ascii="Angsana New" w:hAnsi="Angsana New" w:hint="cs"/>
          <w:spacing w:val="2"/>
          <w:sz w:val="28"/>
          <w:szCs w:val="28"/>
          <w:cs/>
        </w:rPr>
        <w:t>บนหลักทรัพย์ของบริษัท</w:t>
      </w:r>
      <w:r w:rsidR="008070BC" w:rsidRPr="008070BC">
        <w:rPr>
          <w:rFonts w:ascii="Angsana New" w:hAnsi="Angsana New"/>
          <w:spacing w:val="2"/>
          <w:sz w:val="28"/>
          <w:szCs w:val="28"/>
          <w:cs/>
        </w:rPr>
        <w:t xml:space="preserve">ตั้งแต่ไตรมาส </w:t>
      </w:r>
      <w:r w:rsidR="008070BC" w:rsidRPr="008070BC">
        <w:rPr>
          <w:rFonts w:ascii="Angsana New" w:hAnsi="Angsana New"/>
          <w:spacing w:val="2"/>
          <w:sz w:val="28"/>
          <w:szCs w:val="28"/>
        </w:rPr>
        <w:t>2</w:t>
      </w:r>
      <w:r w:rsidR="008070BC" w:rsidRPr="008070BC">
        <w:rPr>
          <w:rFonts w:ascii="Angsana New" w:hAnsi="Angsana New"/>
          <w:sz w:val="28"/>
          <w:szCs w:val="28"/>
          <w:cs/>
        </w:rPr>
        <w:t xml:space="preserve"> ปี </w:t>
      </w:r>
      <w:r w:rsidR="008070BC" w:rsidRPr="008070BC">
        <w:rPr>
          <w:rFonts w:ascii="Angsana New" w:hAnsi="Angsana New"/>
          <w:sz w:val="28"/>
          <w:szCs w:val="28"/>
        </w:rPr>
        <w:t>2563</w:t>
      </w:r>
      <w:r w:rsidR="008070BC" w:rsidRPr="008070BC">
        <w:rPr>
          <w:rFonts w:ascii="Angsana New" w:hAnsi="Angsana New"/>
          <w:spacing w:val="-5"/>
          <w:sz w:val="28"/>
          <w:szCs w:val="28"/>
          <w:cs/>
        </w:rPr>
        <w:t xml:space="preserve"> อัน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 xml:space="preserve">เนื่องมาจากการที่บริษัทยังคงมีส่วนของผู้ถือหุ้นน้อยกว่าร้อยละ </w:t>
      </w:r>
      <w:r w:rsidR="001F1455">
        <w:rPr>
          <w:rFonts w:ascii="Angsana New" w:hAnsi="Angsana New"/>
          <w:spacing w:val="-5"/>
          <w:sz w:val="28"/>
          <w:szCs w:val="28"/>
        </w:rPr>
        <w:t>50</w:t>
      </w:r>
      <w:r w:rsidR="001F1455">
        <w:rPr>
          <w:rFonts w:ascii="Angsana New" w:hAnsi="Angsana New" w:hint="cs"/>
          <w:spacing w:val="-5"/>
          <w:sz w:val="28"/>
          <w:szCs w:val="28"/>
          <w:cs/>
        </w:rPr>
        <w:t xml:space="preserve"> ของทุนชำระแล้ว </w:t>
      </w:r>
      <w:r w:rsidR="00500C7F" w:rsidRPr="005F2DD4">
        <w:rPr>
          <w:rFonts w:ascii="Angsana New" w:hAnsi="Angsana New"/>
          <w:sz w:val="28"/>
          <w:szCs w:val="28"/>
          <w:cs/>
        </w:rPr>
        <w:t>ปัจจัย</w:t>
      </w:r>
      <w:r w:rsidR="00AC5908">
        <w:rPr>
          <w:rFonts w:ascii="Angsana New" w:hAnsi="Angsana New" w:hint="cs"/>
          <w:sz w:val="28"/>
          <w:szCs w:val="28"/>
          <w:cs/>
        </w:rPr>
        <w:t>นี้</w:t>
      </w:r>
      <w:r w:rsidR="00500C7F" w:rsidRPr="005F2DD4">
        <w:rPr>
          <w:rFonts w:ascii="Angsana New" w:hAnsi="Angsana New"/>
          <w:sz w:val="28"/>
          <w:szCs w:val="28"/>
          <w:cs/>
        </w:rPr>
        <w:t>แสดง</w:t>
      </w:r>
      <w:r w:rsidR="00424DBF" w:rsidRPr="005F2DD4">
        <w:rPr>
          <w:rFonts w:ascii="Angsana New" w:hAnsi="Angsana New" w:hint="cs"/>
          <w:sz w:val="28"/>
          <w:szCs w:val="28"/>
          <w:cs/>
        </w:rPr>
        <w:t>ให้เห็น</w:t>
      </w:r>
      <w:r w:rsidR="00500C7F" w:rsidRPr="005F2DD4">
        <w:rPr>
          <w:rFonts w:ascii="Angsana New" w:hAnsi="Angsana New"/>
          <w:sz w:val="28"/>
          <w:szCs w:val="28"/>
          <w:cs/>
        </w:rPr>
        <w:t>ว่ามีความไม่แน่นอนเกี่ยวกับความ</w:t>
      </w:r>
      <w:r w:rsidR="00274AC7" w:rsidRPr="005F2DD4">
        <w:rPr>
          <w:rFonts w:ascii="Angsana New" w:hAnsi="Angsana New" w:hint="cs"/>
          <w:sz w:val="28"/>
          <w:szCs w:val="28"/>
          <w:cs/>
        </w:rPr>
        <w:t>สามารถ</w:t>
      </w:r>
      <w:r w:rsidR="00500C7F" w:rsidRPr="005F2DD4">
        <w:rPr>
          <w:rFonts w:ascii="Angsana New" w:hAnsi="Angsana New"/>
          <w:sz w:val="28"/>
          <w:szCs w:val="28"/>
          <w:cs/>
        </w:rPr>
        <w:t>ในการดำเนินงานต่อเนื่อง</w:t>
      </w:r>
      <w:r w:rsidR="00A37C29">
        <w:rPr>
          <w:rFonts w:ascii="Angsana New" w:hAnsi="Angsana New" w:hint="cs"/>
          <w:sz w:val="28"/>
          <w:szCs w:val="28"/>
          <w:cs/>
        </w:rPr>
        <w:t>ของบริษัท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 อย่างไรก็ตาม </w:t>
      </w:r>
      <w:r w:rsidR="0082781A">
        <w:rPr>
          <w:rFonts w:ascii="Angsana New" w:hAnsi="Angsana New" w:hint="cs"/>
          <w:sz w:val="28"/>
          <w:szCs w:val="28"/>
          <w:cs/>
        </w:rPr>
        <w:t>บริษัทได้มีความพยายามอย่างต่อเนื่อง</w:t>
      </w:r>
      <w:r w:rsidR="00A37C29">
        <w:rPr>
          <w:rFonts w:ascii="Angsana New" w:hAnsi="Angsana New" w:hint="cs"/>
          <w:sz w:val="28"/>
          <w:szCs w:val="28"/>
          <w:cs/>
        </w:rPr>
        <w:t>ใน</w:t>
      </w:r>
      <w:r w:rsidR="0082781A">
        <w:rPr>
          <w:rFonts w:ascii="Angsana New" w:hAnsi="Angsana New" w:hint="cs"/>
          <w:sz w:val="28"/>
          <w:szCs w:val="28"/>
          <w:cs/>
        </w:rPr>
        <w:t>การรักษาระดับของเบี้ยประกันภัยรับควบคู่กับการบริหารต้นทุนการ</w:t>
      </w:r>
      <w:r w:rsidR="001654A2">
        <w:rPr>
          <w:rFonts w:ascii="Angsana New" w:hAnsi="Angsana New" w:hint="cs"/>
          <w:sz w:val="28"/>
          <w:szCs w:val="28"/>
          <w:cs/>
        </w:rPr>
        <w:t>รับ</w:t>
      </w:r>
      <w:r w:rsidR="0082781A">
        <w:rPr>
          <w:rFonts w:ascii="Angsana New" w:hAnsi="Angsana New" w:hint="cs"/>
          <w:sz w:val="28"/>
          <w:szCs w:val="28"/>
          <w:cs/>
        </w:rPr>
        <w:t>ประกันภัย และ</w:t>
      </w:r>
      <w:r w:rsidR="00A37C29">
        <w:rPr>
          <w:rFonts w:ascii="Angsana New" w:hAnsi="Angsana New" w:hint="cs"/>
          <w:sz w:val="28"/>
          <w:szCs w:val="28"/>
          <w:cs/>
        </w:rPr>
        <w:t>ควบคุม</w:t>
      </w:r>
      <w:r w:rsidR="0082781A">
        <w:rPr>
          <w:rFonts w:ascii="Angsana New" w:hAnsi="Angsana New" w:hint="cs"/>
          <w:sz w:val="28"/>
          <w:szCs w:val="28"/>
          <w:cs/>
        </w:rPr>
        <w:t>ค่าใช้จ่ายในส่วนงานต่าง ๆ ให้มีประสิทธิภาพมากขึ้น โดยผลจากการปรับ</w:t>
      </w:r>
      <w:r w:rsidR="00A37C29">
        <w:rPr>
          <w:rFonts w:ascii="Angsana New" w:hAnsi="Angsana New" w:hint="cs"/>
          <w:sz w:val="28"/>
          <w:szCs w:val="28"/>
          <w:cs/>
        </w:rPr>
        <w:t>ปรุง</w:t>
      </w:r>
      <w:r w:rsidR="0082781A">
        <w:rPr>
          <w:rFonts w:ascii="Angsana New" w:hAnsi="Angsana New" w:hint="cs"/>
          <w:sz w:val="28"/>
          <w:szCs w:val="28"/>
          <w:cs/>
        </w:rPr>
        <w:t>การดำเนินงาน</w:t>
      </w:r>
      <w:r w:rsidR="00A37C29">
        <w:rPr>
          <w:rFonts w:ascii="Angsana New" w:hAnsi="Angsana New" w:hint="cs"/>
          <w:sz w:val="28"/>
          <w:szCs w:val="28"/>
          <w:cs/>
        </w:rPr>
        <w:t>ในส่วนงานดังกล่าวข้างต้นส่งผลให้</w:t>
      </w:r>
      <w:r w:rsidR="00272D98">
        <w:rPr>
          <w:rFonts w:ascii="Angsana New" w:hAnsi="Angsana New" w:hint="cs"/>
          <w:sz w:val="28"/>
          <w:szCs w:val="28"/>
          <w:cs/>
        </w:rPr>
        <w:t>อัตราส่วนค่าสินไหมทดแทน</w:t>
      </w:r>
      <w:r w:rsidR="001654A2">
        <w:rPr>
          <w:rFonts w:ascii="Angsana New" w:hAnsi="Angsana New" w:hint="cs"/>
          <w:sz w:val="28"/>
          <w:szCs w:val="28"/>
          <w:cs/>
        </w:rPr>
        <w:t>ต่อเบี้ยประกันภัยรับ</w:t>
      </w:r>
      <w:r w:rsidR="00AC5908">
        <w:rPr>
          <w:rFonts w:ascii="Angsana New" w:hAnsi="Angsana New" w:hint="cs"/>
          <w:sz w:val="28"/>
          <w:szCs w:val="28"/>
          <w:cs/>
        </w:rPr>
        <w:t>ลดลงและทำให้</w:t>
      </w:r>
      <w:r w:rsidR="0082781A">
        <w:rPr>
          <w:rFonts w:ascii="Angsana New" w:hAnsi="Angsana New" w:hint="cs"/>
          <w:sz w:val="28"/>
          <w:szCs w:val="28"/>
          <w:cs/>
        </w:rPr>
        <w:t>บริษัทมีกำไร</w:t>
      </w:r>
      <w:r w:rsidR="00A37C29">
        <w:rPr>
          <w:rFonts w:ascii="Angsana New" w:hAnsi="Angsana New" w:hint="cs"/>
          <w:sz w:val="28"/>
          <w:szCs w:val="28"/>
          <w:cs/>
        </w:rPr>
        <w:t>จากการดำเนินงาน</w:t>
      </w:r>
      <w:r w:rsidR="0082781A">
        <w:rPr>
          <w:rFonts w:ascii="Angsana New" w:hAnsi="Angsana New" w:hint="cs"/>
          <w:sz w:val="28"/>
          <w:szCs w:val="28"/>
          <w:cs/>
        </w:rPr>
        <w:t>ก่อนภาษีเงินได้ในปีนี้</w:t>
      </w:r>
      <w:r w:rsidR="0082781A">
        <w:rPr>
          <w:rFonts w:ascii="Angsana New" w:hAnsi="Angsana New"/>
          <w:sz w:val="28"/>
          <w:szCs w:val="28"/>
        </w:rPr>
        <w:t xml:space="preserve"> </w:t>
      </w:r>
      <w:r w:rsidR="00F20700" w:rsidRPr="00F20700">
        <w:rPr>
          <w:rFonts w:ascii="Angsana New" w:hAnsi="Angsana New"/>
          <w:sz w:val="28"/>
          <w:szCs w:val="28"/>
          <w:cs/>
        </w:rPr>
        <w:t>ดังนั้น</w:t>
      </w:r>
      <w:r w:rsidR="00A37C29">
        <w:rPr>
          <w:rFonts w:ascii="Angsana New" w:hAnsi="Angsana New" w:hint="cs"/>
          <w:sz w:val="28"/>
          <w:szCs w:val="28"/>
          <w:cs/>
        </w:rPr>
        <w:t xml:space="preserve"> </w:t>
      </w:r>
      <w:r w:rsidR="00F20700" w:rsidRPr="00F20700">
        <w:rPr>
          <w:rFonts w:ascii="Angsana New" w:hAnsi="Angsana New"/>
          <w:sz w:val="28"/>
          <w:szCs w:val="28"/>
          <w:cs/>
        </w:rPr>
        <w:t>ผู้บริหาร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ของบริษัทพิจารณาว่า</w:t>
      </w:r>
      <w:r w:rsidR="000A702B" w:rsidRPr="000A702B">
        <w:rPr>
          <w:rFonts w:ascii="Angsana New" w:hAnsi="Angsana New"/>
          <w:sz w:val="28"/>
          <w:szCs w:val="28"/>
          <w:cs/>
        </w:rPr>
        <w:t>การจัดทำงบการเงินสำหรับปี</w:t>
      </w:r>
      <w:r w:rsidR="00500C7F" w:rsidRPr="005F2D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500C7F" w:rsidRPr="005F2DD4">
        <w:rPr>
          <w:rFonts w:ascii="Angsana New" w:hAnsi="Angsana New"/>
          <w:sz w:val="28"/>
          <w:szCs w:val="28"/>
          <w:cs/>
        </w:rPr>
        <w:t>ของบริษัท</w:t>
      </w:r>
      <w:r w:rsidR="00F20700" w:rsidRPr="00F20700">
        <w:rPr>
          <w:rFonts w:ascii="Angsana New" w:hAnsi="Angsana New"/>
          <w:sz w:val="28"/>
          <w:szCs w:val="28"/>
          <w:cs/>
        </w:rPr>
        <w:t>ยังคงเป็นไป</w:t>
      </w:r>
      <w:r w:rsidR="00500C7F" w:rsidRPr="005F2DD4">
        <w:rPr>
          <w:rFonts w:ascii="Angsana New" w:hAnsi="Angsana New"/>
          <w:sz w:val="28"/>
          <w:szCs w:val="28"/>
          <w:cs/>
        </w:rPr>
        <w:t>ตามข้อสมมติฐานทางบัญชีว่ากิจการจะดำเนินงานอย่างต่อเนื่อง</w:t>
      </w:r>
    </w:p>
    <w:p w14:paraId="253941D1" w14:textId="2B9F2CAE" w:rsidR="00C416DC" w:rsidRDefault="00C416DC" w:rsidP="00797C5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5F2DD4">
        <w:rPr>
          <w:rFonts w:ascii="Angsana New" w:hAnsi="Angsana New"/>
          <w:sz w:val="28"/>
          <w:szCs w:val="28"/>
          <w:cs/>
        </w:rPr>
        <w:t xml:space="preserve">นอกจากนี้ ณ วันที่ </w:t>
      </w:r>
      <w:r w:rsidR="00AD041B">
        <w:rPr>
          <w:rFonts w:ascii="Angsana New" w:hAnsi="Angsana New"/>
          <w:spacing w:val="-5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5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5"/>
          <w:sz w:val="28"/>
          <w:szCs w:val="28"/>
        </w:rPr>
        <w:t xml:space="preserve">2565 </w:t>
      </w:r>
      <w:r w:rsidRPr="005F2DD4">
        <w:rPr>
          <w:rFonts w:ascii="Angsana New" w:hAnsi="Angsana New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</w:t>
      </w:r>
      <w:r w:rsidRPr="00502FF4">
        <w:rPr>
          <w:rFonts w:ascii="Angsana New" w:hAnsi="Angsana New"/>
          <w:sz w:val="28"/>
          <w:szCs w:val="28"/>
          <w:cs/>
        </w:rPr>
        <w:t>การเงินจำนวน</w:t>
      </w:r>
      <w:r w:rsidR="005C707D" w:rsidRPr="00502FF4">
        <w:rPr>
          <w:rFonts w:ascii="Angsana New" w:hAnsi="Angsana New"/>
          <w:sz w:val="28"/>
          <w:szCs w:val="28"/>
        </w:rPr>
        <w:t xml:space="preserve"> </w:t>
      </w:r>
      <w:r w:rsidR="00502FF4" w:rsidRPr="00502FF4">
        <w:rPr>
          <w:rFonts w:ascii="Angsana New" w:hAnsi="Angsana New"/>
          <w:sz w:val="28"/>
          <w:szCs w:val="28"/>
        </w:rPr>
        <w:t xml:space="preserve">29.1 </w:t>
      </w:r>
      <w:r w:rsidRPr="00502FF4">
        <w:rPr>
          <w:rFonts w:ascii="Angsana New" w:hAnsi="Angsana New"/>
          <w:sz w:val="28"/>
          <w:szCs w:val="28"/>
          <w:cs/>
        </w:rPr>
        <w:t>ล้านบาท</w:t>
      </w:r>
      <w:r w:rsidRPr="005F2DD4">
        <w:rPr>
          <w:rFonts w:ascii="Angsana New" w:hAnsi="Angsana New"/>
          <w:sz w:val="28"/>
          <w:szCs w:val="28"/>
          <w:cs/>
        </w:rPr>
        <w:t xml:space="preserve"> </w:t>
      </w:r>
      <w:bookmarkStart w:id="1" w:name="_Hlk118751774"/>
      <w:r w:rsidR="001D78AB">
        <w:rPr>
          <w:rFonts w:ascii="Angsana New" w:hAnsi="Angsana New"/>
          <w:sz w:val="28"/>
          <w:szCs w:val="28"/>
        </w:rPr>
        <w:t xml:space="preserve">(31 </w:t>
      </w:r>
      <w:r w:rsidR="001D78A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D78AB">
        <w:rPr>
          <w:rFonts w:ascii="Angsana New" w:hAnsi="Angsana New"/>
          <w:sz w:val="28"/>
          <w:szCs w:val="28"/>
        </w:rPr>
        <w:t>2564 : 75</w:t>
      </w:r>
      <w:r w:rsidR="00456204">
        <w:rPr>
          <w:rFonts w:ascii="Angsana New" w:hAnsi="Angsana New"/>
          <w:sz w:val="28"/>
          <w:szCs w:val="28"/>
        </w:rPr>
        <w:t>.0</w:t>
      </w:r>
      <w:r w:rsidR="001D78AB">
        <w:rPr>
          <w:rFonts w:ascii="Angsana New" w:hAnsi="Angsana New"/>
          <w:sz w:val="28"/>
          <w:szCs w:val="28"/>
        </w:rPr>
        <w:t xml:space="preserve"> </w:t>
      </w:r>
      <w:r w:rsidR="001D78AB">
        <w:rPr>
          <w:rFonts w:ascii="Angsana New" w:hAnsi="Angsana New" w:hint="cs"/>
          <w:sz w:val="28"/>
          <w:szCs w:val="28"/>
          <w:cs/>
        </w:rPr>
        <w:t>ล้านบาท</w:t>
      </w:r>
      <w:r w:rsidR="001D78AB">
        <w:rPr>
          <w:rFonts w:ascii="Angsana New" w:hAnsi="Angsana New"/>
          <w:sz w:val="28"/>
          <w:szCs w:val="28"/>
        </w:rPr>
        <w:t xml:space="preserve">) </w:t>
      </w:r>
      <w:bookmarkEnd w:id="1"/>
      <w:r w:rsidR="00CE3997">
        <w:rPr>
          <w:rFonts w:ascii="Angsana New" w:hAnsi="Angsana New" w:hint="cs"/>
          <w:sz w:val="28"/>
          <w:szCs w:val="28"/>
          <w:cs/>
        </w:rPr>
        <w:t>ทั้งนี้</w:t>
      </w:r>
      <w:r w:rsidR="00A37C29">
        <w:rPr>
          <w:rFonts w:ascii="Angsana New" w:hAnsi="Angsana New" w:hint="cs"/>
          <w:sz w:val="28"/>
          <w:szCs w:val="28"/>
          <w:cs/>
        </w:rPr>
        <w:t xml:space="preserve"> </w:t>
      </w:r>
      <w:r w:rsidR="00977D03">
        <w:rPr>
          <w:rFonts w:ascii="Angsana New" w:hAnsi="Angsana New" w:hint="cs"/>
          <w:sz w:val="28"/>
          <w:szCs w:val="28"/>
          <w:cs/>
        </w:rPr>
        <w:t>บริษัท</w:t>
      </w:r>
      <w:r w:rsidR="00F20700" w:rsidRPr="00F20700">
        <w:rPr>
          <w:rFonts w:ascii="Angsana New" w:hAnsi="Angsana New"/>
          <w:sz w:val="28"/>
          <w:szCs w:val="28"/>
          <w:cs/>
        </w:rPr>
        <w:t>ได้ตัดจำหน่ายสินทรัพย์ภาษีเงินได้รอการตัดบัญชีของรายการหนี้</w:t>
      </w:r>
      <w:r w:rsidR="00A37C29">
        <w:rPr>
          <w:rFonts w:ascii="Angsana New" w:hAnsi="Angsana New" w:hint="cs"/>
          <w:sz w:val="28"/>
          <w:szCs w:val="28"/>
          <w:cs/>
        </w:rPr>
        <w:t>สงสัยจะ</w:t>
      </w:r>
      <w:r w:rsidR="00F20700" w:rsidRPr="00F20700">
        <w:rPr>
          <w:rFonts w:ascii="Angsana New" w:hAnsi="Angsana New"/>
          <w:sz w:val="28"/>
          <w:szCs w:val="28"/>
          <w:cs/>
        </w:rPr>
        <w:t>สูญ</w:t>
      </w:r>
      <w:r w:rsidR="001654A2">
        <w:rPr>
          <w:rFonts w:ascii="Angsana New" w:hAnsi="Angsana New" w:hint="cs"/>
          <w:sz w:val="28"/>
          <w:szCs w:val="28"/>
          <w:cs/>
        </w:rPr>
        <w:t>ของลูกหนี้</w:t>
      </w:r>
      <w:r w:rsidR="00797C53">
        <w:rPr>
          <w:rFonts w:ascii="Angsana New" w:hAnsi="Angsana New" w:hint="cs"/>
          <w:sz w:val="28"/>
          <w:szCs w:val="28"/>
          <w:cs/>
        </w:rPr>
        <w:t>และขาดทุนสะสมทางภาษี</w:t>
      </w:r>
      <w:r w:rsidR="001654A2">
        <w:rPr>
          <w:rFonts w:ascii="Angsana New" w:hAnsi="Angsana New" w:hint="cs"/>
          <w:sz w:val="28"/>
          <w:szCs w:val="28"/>
          <w:cs/>
        </w:rPr>
        <w:t>รวมเป็น</w:t>
      </w:r>
      <w:r w:rsidR="00F20700" w:rsidRPr="00F20700">
        <w:rPr>
          <w:rFonts w:ascii="Angsana New" w:hAnsi="Angsana New"/>
          <w:sz w:val="28"/>
          <w:szCs w:val="28"/>
          <w:cs/>
        </w:rPr>
        <w:t xml:space="preserve">จำนวน </w:t>
      </w:r>
      <w:r w:rsidR="00F20700" w:rsidRPr="00F20700">
        <w:rPr>
          <w:rFonts w:ascii="Angsana New" w:hAnsi="Angsana New"/>
          <w:sz w:val="28"/>
          <w:szCs w:val="28"/>
        </w:rPr>
        <w:t>30.</w:t>
      </w:r>
      <w:r w:rsidR="00DB780F">
        <w:rPr>
          <w:rFonts w:ascii="Angsana New" w:hAnsi="Angsana New"/>
          <w:sz w:val="28"/>
          <w:szCs w:val="28"/>
        </w:rPr>
        <w:t>5</w:t>
      </w:r>
      <w:r w:rsidR="00F20700" w:rsidRPr="00F20700">
        <w:rPr>
          <w:rFonts w:ascii="Angsana New" w:hAnsi="Angsana New"/>
          <w:sz w:val="28"/>
          <w:szCs w:val="28"/>
        </w:rPr>
        <w:t xml:space="preserve"> </w:t>
      </w:r>
      <w:r w:rsidR="00F20700" w:rsidRPr="00F20700">
        <w:rPr>
          <w:rFonts w:ascii="Angsana New" w:hAnsi="Angsana New"/>
          <w:sz w:val="28"/>
          <w:szCs w:val="28"/>
          <w:cs/>
        </w:rPr>
        <w:t>ล้านบาท</w:t>
      </w:r>
      <w:r w:rsidR="00797C53">
        <w:rPr>
          <w:rFonts w:ascii="Angsana New" w:hAnsi="Angsana New"/>
          <w:sz w:val="28"/>
          <w:szCs w:val="28"/>
        </w:rPr>
        <w:t xml:space="preserve"> </w:t>
      </w:r>
      <w:r w:rsidR="00797C53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797C53">
        <w:rPr>
          <w:rFonts w:ascii="Angsana New" w:hAnsi="Angsana New"/>
          <w:sz w:val="28"/>
          <w:szCs w:val="28"/>
        </w:rPr>
        <w:t>1</w:t>
      </w:r>
      <w:r w:rsidR="00DB780F">
        <w:rPr>
          <w:rFonts w:ascii="Angsana New" w:hAnsi="Angsana New"/>
          <w:sz w:val="28"/>
          <w:szCs w:val="28"/>
        </w:rPr>
        <w:t>2.2</w:t>
      </w:r>
      <w:r w:rsidR="00797C53">
        <w:rPr>
          <w:rFonts w:ascii="Angsana New" w:hAnsi="Angsana New"/>
          <w:sz w:val="28"/>
          <w:szCs w:val="28"/>
        </w:rPr>
        <w:t xml:space="preserve"> </w:t>
      </w:r>
      <w:r w:rsidR="00797C53">
        <w:rPr>
          <w:rFonts w:ascii="Angsana New" w:hAnsi="Angsana New" w:hint="cs"/>
          <w:sz w:val="28"/>
          <w:szCs w:val="28"/>
          <w:cs/>
        </w:rPr>
        <w:t>ล้านบาท เนื่องจาก</w:t>
      </w:r>
      <w:r w:rsidR="00F20700" w:rsidRPr="00F20700">
        <w:rPr>
          <w:rFonts w:ascii="Angsana New" w:hAnsi="Angsana New"/>
          <w:sz w:val="28"/>
          <w:szCs w:val="28"/>
          <w:cs/>
        </w:rPr>
        <w:t>ผู้บริหารประเมินว่าจะไม่</w:t>
      </w:r>
      <w:r w:rsidR="001654A2">
        <w:rPr>
          <w:rFonts w:ascii="Angsana New" w:hAnsi="Angsana New" w:hint="cs"/>
          <w:sz w:val="28"/>
          <w:szCs w:val="28"/>
          <w:cs/>
        </w:rPr>
        <w:t>สามารถ</w:t>
      </w:r>
      <w:r w:rsidR="00F20700" w:rsidRPr="00F20700">
        <w:rPr>
          <w:rFonts w:ascii="Angsana New" w:hAnsi="Angsana New"/>
          <w:sz w:val="28"/>
          <w:szCs w:val="28"/>
          <w:cs/>
        </w:rPr>
        <w:t>ใช้ประโยชน์ในอนาคต</w:t>
      </w:r>
      <w:r w:rsidR="00DB780F">
        <w:rPr>
          <w:rFonts w:ascii="Angsana New" w:hAnsi="Angsana New" w:hint="cs"/>
          <w:sz w:val="28"/>
          <w:szCs w:val="28"/>
          <w:cs/>
        </w:rPr>
        <w:t>ได้</w:t>
      </w:r>
      <w:r w:rsidR="00F20700" w:rsidRPr="00F20700">
        <w:rPr>
          <w:rFonts w:ascii="Angsana New" w:hAnsi="Angsana New"/>
          <w:sz w:val="28"/>
          <w:szCs w:val="28"/>
          <w:cs/>
        </w:rPr>
        <w:t>อย่างแน่นอนแล้ว ดังนั้น</w:t>
      </w:r>
      <w:r w:rsidR="00E55225">
        <w:rPr>
          <w:rFonts w:ascii="Angsana New" w:hAnsi="Angsana New" w:hint="cs"/>
          <w:sz w:val="28"/>
          <w:szCs w:val="28"/>
          <w:cs/>
        </w:rPr>
        <w:t xml:space="preserve"> </w:t>
      </w:r>
      <w:r w:rsidRPr="005F2DD4">
        <w:rPr>
          <w:rFonts w:ascii="Angsana New" w:hAnsi="Angsana New"/>
          <w:sz w:val="28"/>
          <w:szCs w:val="28"/>
          <w:cs/>
        </w:rPr>
        <w:t>ผู้บริหาร</w:t>
      </w:r>
      <w:r w:rsidR="00F20700">
        <w:rPr>
          <w:rFonts w:ascii="Angsana New" w:hAnsi="Angsana New" w:hint="cs"/>
          <w:sz w:val="28"/>
          <w:szCs w:val="28"/>
          <w:cs/>
        </w:rPr>
        <w:t>มั่นใจ</w:t>
      </w:r>
      <w:r w:rsidRPr="005F2DD4">
        <w:rPr>
          <w:rFonts w:ascii="Angsana New" w:hAnsi="Angsana New"/>
          <w:sz w:val="28"/>
          <w:szCs w:val="28"/>
          <w:cs/>
        </w:rPr>
        <w:t>ว่า</w:t>
      </w:r>
      <w:r w:rsidR="001654A2">
        <w:rPr>
          <w:rFonts w:ascii="Angsana New" w:hAnsi="Angsana New" w:hint="cs"/>
          <w:sz w:val="28"/>
          <w:szCs w:val="28"/>
          <w:cs/>
        </w:rPr>
        <w:t>สินทรัพย์ภาษีเงินได้</w:t>
      </w:r>
      <w:r w:rsidR="00075D7B">
        <w:rPr>
          <w:rFonts w:ascii="Angsana New" w:hAnsi="Angsana New" w:hint="cs"/>
          <w:sz w:val="28"/>
          <w:szCs w:val="28"/>
          <w:cs/>
        </w:rPr>
        <w:t>รอการตัดบัญชี</w:t>
      </w:r>
      <w:r w:rsidR="001654A2">
        <w:rPr>
          <w:rFonts w:ascii="Angsana New" w:hAnsi="Angsana New" w:hint="cs"/>
          <w:sz w:val="28"/>
          <w:szCs w:val="28"/>
          <w:cs/>
        </w:rPr>
        <w:t>ที่</w:t>
      </w:r>
      <w:r w:rsidR="00797C53">
        <w:rPr>
          <w:rFonts w:ascii="Angsana New" w:hAnsi="Angsana New" w:hint="cs"/>
          <w:sz w:val="28"/>
          <w:szCs w:val="28"/>
          <w:cs/>
        </w:rPr>
        <w:t>รับรู้และ</w:t>
      </w:r>
      <w:r w:rsidR="001654A2">
        <w:rPr>
          <w:rFonts w:ascii="Angsana New" w:hAnsi="Angsana New" w:hint="cs"/>
          <w:sz w:val="28"/>
          <w:szCs w:val="28"/>
          <w:cs/>
        </w:rPr>
        <w:t xml:space="preserve">แสดงอยู่ในงบการเงิน ณ วันที่ </w:t>
      </w:r>
      <w:r w:rsidR="001654A2">
        <w:rPr>
          <w:rFonts w:ascii="Angsana New" w:hAnsi="Angsana New"/>
          <w:sz w:val="28"/>
          <w:szCs w:val="28"/>
        </w:rPr>
        <w:t xml:space="preserve">31 </w:t>
      </w:r>
      <w:r w:rsidR="001654A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654A2">
        <w:rPr>
          <w:rFonts w:ascii="Angsana New" w:hAnsi="Angsana New"/>
          <w:sz w:val="28"/>
          <w:szCs w:val="28"/>
        </w:rPr>
        <w:t xml:space="preserve">2565 </w:t>
      </w:r>
      <w:r w:rsidRPr="005F2DD4">
        <w:rPr>
          <w:rFonts w:ascii="Angsana New" w:hAnsi="Angsana New"/>
          <w:sz w:val="28"/>
          <w:szCs w:val="28"/>
          <w:cs/>
        </w:rPr>
        <w:t>มีความเป็นไปได้ที่บริษัทจะได้รับประโยชน์จากสินทรัพย์ภาษีเงินได้รอการตัดบัญชี</w:t>
      </w:r>
      <w:r w:rsidR="00797C53">
        <w:rPr>
          <w:rFonts w:ascii="Angsana New" w:hAnsi="Angsana New" w:hint="cs"/>
          <w:sz w:val="28"/>
          <w:szCs w:val="28"/>
          <w:cs/>
        </w:rPr>
        <w:t>ดังกล่าว</w:t>
      </w:r>
      <w:r w:rsidRPr="005F2DD4">
        <w:rPr>
          <w:rFonts w:ascii="Angsana New" w:hAnsi="Angsana New"/>
          <w:sz w:val="28"/>
          <w:szCs w:val="28"/>
          <w:cs/>
        </w:rPr>
        <w:t>ในอนาคต อย่างไรก็ตาม ประโยชน์ที่จะได้รับดังกล่าวข้างต้นขึ้นอยู่กับ</w:t>
      </w:r>
      <w:bookmarkStart w:id="2" w:name="_Hlk118751824"/>
      <w:r w:rsidRPr="005F2DD4">
        <w:rPr>
          <w:rFonts w:ascii="Angsana New" w:hAnsi="Angsana New"/>
          <w:sz w:val="28"/>
          <w:szCs w:val="28"/>
          <w:cs/>
        </w:rPr>
        <w:t>ความสามารถของบริษัทที่จะดำเนินธุ</w:t>
      </w:r>
      <w:r w:rsidRPr="00726C6B">
        <w:rPr>
          <w:rFonts w:ascii="Angsana New" w:hAnsi="Angsana New"/>
          <w:spacing w:val="2"/>
          <w:sz w:val="28"/>
          <w:szCs w:val="28"/>
          <w:cs/>
        </w:rPr>
        <w:t>รกิจเพื่อที่จะทำให้บริษัท</w:t>
      </w:r>
      <w:bookmarkEnd w:id="2"/>
      <w:r w:rsidRPr="00726C6B">
        <w:rPr>
          <w:rFonts w:ascii="Angsana New" w:hAnsi="Angsana New"/>
          <w:spacing w:val="2"/>
          <w:sz w:val="28"/>
          <w:szCs w:val="28"/>
          <w:cs/>
        </w:rPr>
        <w:t xml:space="preserve">มีกำไรทางภาษีเพียงพอที่จะนำสินทรัพย์ภาษีเงินได้รอการตัดบัญชีทั้งหมดหรือบางส่วนมาใช้ </w:t>
      </w:r>
      <w:r w:rsidR="00726C6B">
        <w:rPr>
          <w:rFonts w:ascii="Angsana New" w:hAnsi="Angsana New" w:hint="cs"/>
          <w:sz w:val="28"/>
          <w:szCs w:val="28"/>
          <w:cs/>
        </w:rPr>
        <w:t>ซึ่ง</w:t>
      </w:r>
      <w:r w:rsidRPr="005F2DD4">
        <w:rPr>
          <w:rFonts w:ascii="Angsana New" w:hAnsi="Angsana New"/>
          <w:sz w:val="28"/>
          <w:szCs w:val="28"/>
          <w:cs/>
        </w:rPr>
        <w:t>ผู้บริหารของบริษัท</w:t>
      </w:r>
      <w:r w:rsidR="00726C6B" w:rsidRPr="00726C6B">
        <w:rPr>
          <w:rFonts w:ascii="Angsana New" w:hAnsi="Angsana New"/>
          <w:sz w:val="28"/>
          <w:szCs w:val="28"/>
          <w:cs/>
        </w:rPr>
        <w:t>จะได้พิจารณามูลค่าที่จะสามารถใช้ประโยชน์ได้</w:t>
      </w:r>
      <w:r w:rsidR="000106FB">
        <w:rPr>
          <w:rFonts w:ascii="Angsana New" w:hAnsi="Angsana New" w:hint="cs"/>
          <w:sz w:val="28"/>
          <w:szCs w:val="28"/>
          <w:cs/>
        </w:rPr>
        <w:t>อย่าง</w:t>
      </w:r>
      <w:r w:rsidR="00726C6B">
        <w:rPr>
          <w:rFonts w:ascii="Angsana New" w:hAnsi="Angsana New" w:hint="cs"/>
          <w:sz w:val="28"/>
          <w:szCs w:val="28"/>
          <w:cs/>
        </w:rPr>
        <w:t>ส</w:t>
      </w:r>
      <w:r w:rsidR="00726C6B" w:rsidRPr="00726C6B">
        <w:rPr>
          <w:rFonts w:ascii="Angsana New" w:hAnsi="Angsana New"/>
          <w:sz w:val="28"/>
          <w:szCs w:val="28"/>
          <w:cs/>
        </w:rPr>
        <w:t>ม่ำเสมอ เพื่อให้</w:t>
      </w:r>
      <w:r w:rsidRPr="005F2DD4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</w:t>
      </w:r>
      <w:r w:rsidR="00726C6B" w:rsidRPr="00726C6B">
        <w:rPr>
          <w:rFonts w:ascii="Angsana New" w:hAnsi="Angsana New"/>
          <w:sz w:val="28"/>
          <w:szCs w:val="28"/>
          <w:cs/>
        </w:rPr>
        <w:t>แสดงมูลค่า</w:t>
      </w:r>
      <w:r w:rsidRPr="005F2DD4">
        <w:rPr>
          <w:rFonts w:ascii="Angsana New" w:hAnsi="Angsana New"/>
          <w:sz w:val="28"/>
          <w:szCs w:val="28"/>
          <w:cs/>
        </w:rPr>
        <w:t>ในงบการเงินของบริษัทอย่างเหมาะสม</w:t>
      </w:r>
    </w:p>
    <w:p w14:paraId="3DABADE7" w14:textId="211D1C0B" w:rsidR="00AC5908" w:rsidRDefault="00AC5908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4C99667" w14:textId="749BE766" w:rsidR="00AC5908" w:rsidRDefault="00AC5908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C09292C" w14:textId="267D2CDE" w:rsidR="00AC5908" w:rsidRDefault="00AC5908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B2EF6C0" w14:textId="43BCDCC5" w:rsidR="00AC5908" w:rsidRDefault="00AC5908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F6E542C" w14:textId="069FF753" w:rsidR="00AC5908" w:rsidRDefault="00AC5908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A84B21D" w14:textId="5A11D51A" w:rsidR="003064A6" w:rsidRDefault="003064A6" w:rsidP="005126F1">
      <w:pPr>
        <w:pStyle w:val="FSNoteNumbered"/>
        <w:numPr>
          <w:ilvl w:val="0"/>
          <w:numId w:val="16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47D58066" w14:textId="323AA953" w:rsidR="00155F0F" w:rsidRPr="00155F0F" w:rsidRDefault="006357AE" w:rsidP="006357A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3" w:name="_Hlk119503477"/>
      <w:r>
        <w:rPr>
          <w:rFonts w:asciiTheme="majorBidi" w:hAnsiTheme="majorBidi" w:cstheme="majorBidi"/>
          <w:spacing w:val="-4"/>
          <w:sz w:val="28"/>
          <w:szCs w:val="28"/>
        </w:rPr>
        <w:t>2.1</w:t>
      </w:r>
      <w:r>
        <w:rPr>
          <w:rFonts w:asciiTheme="majorBidi" w:hAnsiTheme="majorBidi" w:cstheme="majorBidi"/>
          <w:spacing w:val="-4"/>
          <w:sz w:val="28"/>
          <w:szCs w:val="28"/>
        </w:rPr>
        <w:tab/>
      </w:r>
      <w:r w:rsidR="00155F0F" w:rsidRPr="00645ADF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นี้จัดทำเป็นเงินบาทและเป็นภาษาไทยตามมาตรฐานการรายงานทางการเงินและวิธีการบัญชีเกี่ยวกับ</w:t>
      </w:r>
      <w:r w:rsidR="00155F0F" w:rsidRPr="00155F0F">
        <w:rPr>
          <w:rFonts w:asciiTheme="majorBidi" w:hAnsiTheme="majorBidi" w:cstheme="majorBidi"/>
          <w:sz w:val="28"/>
          <w:szCs w:val="28"/>
          <w:cs/>
        </w:rPr>
        <w:t>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</w:t>
      </w:r>
      <w:r w:rsidR="00155F0F" w:rsidRPr="00645ADF">
        <w:rPr>
          <w:rFonts w:asciiTheme="majorBidi" w:hAnsiTheme="majorBidi" w:cstheme="majorBidi"/>
          <w:spacing w:val="-4"/>
          <w:sz w:val="28"/>
          <w:szCs w:val="28"/>
          <w:cs/>
        </w:rPr>
        <w:t>ประกันภัย (“คปภ.”) ทั้งนี้ งบการเงินของบริษัทมีวัตถุประสงค์เพื่อแสดงฐานะการเงิน ผลการดำเนินงาน และกระแสเงินสด</w:t>
      </w:r>
      <w:r w:rsidR="00155F0F" w:rsidRPr="00155F0F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ตามมาตรฐานการรายงานทางการเงินของประเทศไทยเท่านั้น</w:t>
      </w:r>
    </w:p>
    <w:p w14:paraId="55444E7A" w14:textId="04630883" w:rsidR="00155F0F" w:rsidRPr="00645ADF" w:rsidRDefault="00155F0F" w:rsidP="005126F1">
      <w:pPr>
        <w:pStyle w:val="ListParagraph"/>
        <w:widowControl w:val="0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645ADF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14:paraId="78EA8094" w14:textId="6669FA04" w:rsidR="00155F0F" w:rsidRPr="00155F0F" w:rsidRDefault="00155F0F" w:rsidP="00155F0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55F0F">
        <w:rPr>
          <w:rFonts w:asciiTheme="majorBidi" w:hAnsiTheme="majorBidi" w:cstheme="majorBidi"/>
          <w:sz w:val="28"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บริษัทได้จัดทำงบการเงินฉบับภาษาอังกฤษโดยแปลขึ้นจากงบการเงินฉบับภาษาไทย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41D395AE" w14:textId="56C805FA" w:rsidR="00155F0F" w:rsidRPr="00155F0F" w:rsidRDefault="00155F0F" w:rsidP="005126F1">
      <w:pPr>
        <w:pStyle w:val="ListParagraph"/>
        <w:widowControl w:val="0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contextualSpacing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55F0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73B1B43" w14:textId="77777777" w:rsidR="006357AE" w:rsidRDefault="00155F0F" w:rsidP="006357A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155F0F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155F0F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55F0F">
        <w:rPr>
          <w:rFonts w:asciiTheme="majorBidi" w:hAnsiTheme="majorBidi" w:cstheme="majorBidi"/>
          <w:sz w:val="28"/>
          <w:szCs w:val="28"/>
          <w:cs/>
        </w:rPr>
        <w:t xml:space="preserve">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155F0F">
        <w:rPr>
          <w:rFonts w:asciiTheme="majorBidi" w:hAnsiTheme="majorBidi" w:cstheme="majorBidi"/>
          <w:sz w:val="28"/>
          <w:szCs w:val="28"/>
        </w:rPr>
        <w:t>1</w:t>
      </w:r>
      <w:r w:rsidRPr="00155F0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155F0F">
        <w:rPr>
          <w:rFonts w:asciiTheme="majorBidi" w:hAnsiTheme="majorBidi" w:cstheme="majorBidi"/>
          <w:sz w:val="28"/>
          <w:szCs w:val="28"/>
        </w:rPr>
        <w:t>2565</w:t>
      </w:r>
      <w:r w:rsidRPr="00155F0F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155F0F">
        <w:rPr>
          <w:rFonts w:asciiTheme="majorBidi" w:hAnsiTheme="majorBidi"/>
          <w:sz w:val="28"/>
          <w:szCs w:val="28"/>
          <w:cs/>
        </w:rPr>
        <w:t>งบการเงินของบริษัท</w:t>
      </w:r>
    </w:p>
    <w:p w14:paraId="559E0C59" w14:textId="2F1228F2" w:rsidR="006357AE" w:rsidRPr="006357AE" w:rsidRDefault="006357AE" w:rsidP="005126F1">
      <w:pPr>
        <w:pStyle w:val="ListParagraph"/>
        <w:widowControl w:val="0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contextualSpacing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6357AE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CEBA097" w14:textId="3357B1B3" w:rsidR="006357AE" w:rsidRPr="006162EC" w:rsidRDefault="006357AE" w:rsidP="006357A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162E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6162EC">
        <w:rPr>
          <w:rFonts w:ascii="Angsana New" w:hAnsi="Angsana New"/>
          <w:sz w:val="28"/>
          <w:szCs w:val="28"/>
        </w:rPr>
        <w:t>17</w:t>
      </w:r>
      <w:r w:rsidRPr="006162EC">
        <w:rPr>
          <w:rFonts w:ascii="Angsana New" w:hAnsi="Angsana New"/>
          <w:sz w:val="28"/>
          <w:szCs w:val="28"/>
          <w:cs/>
        </w:rPr>
        <w:t xml:space="preserve"> เรื่อง สัญญาประกันภัย (“</w:t>
      </w:r>
      <w:r w:rsidRPr="006162EC">
        <w:rPr>
          <w:rFonts w:ascii="Angsana New" w:hAnsi="Angsana New"/>
          <w:sz w:val="28"/>
          <w:szCs w:val="28"/>
        </w:rPr>
        <w:t xml:space="preserve">TFRS 17”) </w:t>
      </w:r>
      <w:r w:rsidRPr="006162EC">
        <w:rPr>
          <w:rFonts w:ascii="Angsana New" w:hAnsi="Angsana New"/>
          <w:sz w:val="28"/>
          <w:szCs w:val="28"/>
          <w:cs/>
        </w:rPr>
        <w:t xml:space="preserve">ซึ่งเป็นมาตรฐานการรายงานทางการเงินฉบับใหม่สำหรับประเทศไทยที่กิจการต้องถือปฏิบัติแทนมาตรฐานการรายงานทางการเงิน ฉบับที่ </w:t>
      </w:r>
      <w:r w:rsidRPr="006162EC">
        <w:rPr>
          <w:rFonts w:ascii="Angsana New" w:hAnsi="Angsana New"/>
          <w:sz w:val="28"/>
          <w:szCs w:val="28"/>
        </w:rPr>
        <w:t>4</w:t>
      </w:r>
      <w:r w:rsidRPr="006162EC">
        <w:rPr>
          <w:rFonts w:ascii="Angsana New" w:hAnsi="Angsana New" w:hint="cs"/>
          <w:sz w:val="28"/>
          <w:szCs w:val="28"/>
          <w:cs/>
        </w:rPr>
        <w:t xml:space="preserve"> ซึ่งได้ประกาศใน</w:t>
      </w:r>
      <w:r w:rsidR="00C61A2A" w:rsidRPr="006162EC">
        <w:rPr>
          <w:rFonts w:ascii="Angsana New" w:hAnsi="Angsana New"/>
          <w:sz w:val="28"/>
          <w:szCs w:val="28"/>
          <w:cs/>
        </w:rPr>
        <w:br/>
      </w:r>
      <w:r w:rsidRPr="006162EC">
        <w:rPr>
          <w:rFonts w:ascii="Angsana New" w:hAnsi="Angsana New" w:hint="cs"/>
          <w:sz w:val="28"/>
          <w:szCs w:val="28"/>
          <w:cs/>
        </w:rPr>
        <w:t>ราชกิจจานุเบกษาแล้วเมื่อวันที่</w:t>
      </w:r>
      <w:r w:rsidRPr="006162EC">
        <w:rPr>
          <w:rFonts w:ascii="Angsana New" w:hAnsi="Angsana New"/>
          <w:sz w:val="28"/>
          <w:szCs w:val="28"/>
          <w:cs/>
        </w:rPr>
        <w:t xml:space="preserve"> </w:t>
      </w:r>
      <w:r w:rsidR="00DE24E4" w:rsidRPr="006162EC">
        <w:rPr>
          <w:rFonts w:ascii="Angsana New" w:hAnsi="Angsana New"/>
          <w:sz w:val="28"/>
          <w:szCs w:val="28"/>
        </w:rPr>
        <w:t>19</w:t>
      </w:r>
      <w:r w:rsidRPr="006162EC">
        <w:rPr>
          <w:rFonts w:ascii="Angsana New" w:hAnsi="Angsana New"/>
          <w:sz w:val="28"/>
          <w:szCs w:val="28"/>
          <w:cs/>
        </w:rPr>
        <w:t xml:space="preserve"> </w:t>
      </w:r>
      <w:r w:rsidR="00DE24E4" w:rsidRPr="006162EC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DE24E4" w:rsidRPr="006162EC">
        <w:rPr>
          <w:rFonts w:ascii="Angsana New" w:hAnsi="Angsana New"/>
          <w:sz w:val="28"/>
          <w:szCs w:val="28"/>
        </w:rPr>
        <w:t>2565</w:t>
      </w:r>
      <w:r w:rsidRPr="006162EC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6162EC">
        <w:rPr>
          <w:rFonts w:ascii="Angsana New" w:hAnsi="Angsana New"/>
          <w:sz w:val="28"/>
          <w:szCs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6162EC">
        <w:rPr>
          <w:rFonts w:ascii="Angsana New" w:hAnsi="Angsana New"/>
          <w:sz w:val="28"/>
          <w:szCs w:val="28"/>
        </w:rPr>
        <w:t>1</w:t>
      </w:r>
      <w:r w:rsidRPr="006162EC">
        <w:rPr>
          <w:rFonts w:ascii="Angsana New" w:hAnsi="Angsana New"/>
          <w:sz w:val="28"/>
          <w:szCs w:val="28"/>
          <w:cs/>
        </w:rPr>
        <w:t xml:space="preserve"> มกราคม </w:t>
      </w:r>
      <w:r w:rsidRPr="006162EC">
        <w:rPr>
          <w:rFonts w:ascii="Angsana New" w:hAnsi="Angsana New"/>
          <w:sz w:val="28"/>
          <w:szCs w:val="28"/>
        </w:rPr>
        <w:t>2568</w:t>
      </w:r>
      <w:r w:rsidRPr="006162EC">
        <w:rPr>
          <w:rFonts w:ascii="Angsana New" w:hAnsi="Angsana New"/>
          <w:sz w:val="28"/>
          <w:szCs w:val="28"/>
          <w:cs/>
        </w:rPr>
        <w:t xml:space="preserve"> เป็นต้นไป ทั้งนี้ อนุญาตให้กิจการถือปฏิบัติก่อนวันที่มีผลบังคับใช้การปรับปรุงมาตรฐานการรายงานทางการเงินดังกล่าว </w:t>
      </w:r>
    </w:p>
    <w:p w14:paraId="3FAACAFB" w14:textId="4648FE36" w:rsidR="006357AE" w:rsidRPr="006357AE" w:rsidRDefault="006357AE" w:rsidP="006357A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162EC">
        <w:rPr>
          <w:rFonts w:ascii="Angsana New" w:hAnsi="Angsana New"/>
          <w:sz w:val="28"/>
          <w:szCs w:val="28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บริษัทอยู่ระหว่างประเมินผลกระทบของ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bookmarkEnd w:id="3"/>
    <w:p w14:paraId="7E97A860" w14:textId="799BDFD4" w:rsidR="00BD6745" w:rsidRPr="00645ADF" w:rsidRDefault="00BD6745" w:rsidP="006162EC">
      <w:pPr>
        <w:pStyle w:val="FSNoteNumbered"/>
        <w:numPr>
          <w:ilvl w:val="0"/>
          <w:numId w:val="16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645ADF">
        <w:rPr>
          <w:rFonts w:asciiTheme="majorBidi" w:hAnsiTheme="majorBidi" w:cstheme="majorBidi"/>
          <w:b/>
          <w:bCs/>
          <w:u w:val="none"/>
          <w:cs/>
        </w:rPr>
        <w:t>นโยบายการบัญชีที่สำคัญ</w:t>
      </w:r>
    </w:p>
    <w:p w14:paraId="189D506B" w14:textId="77777777" w:rsidR="001E1242" w:rsidRPr="00D52C52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D52C5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622D257" w14:textId="5544B85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68FC">
        <w:rPr>
          <w:rFonts w:ascii="Angsana New" w:hAnsi="Angsana New"/>
          <w:spacing w:val="-2"/>
          <w:sz w:val="28"/>
          <w:szCs w:val="28"/>
          <w:cs/>
        </w:rPr>
        <w:t>เงินสดเป็นเงินที่บริษัทเก็บไว้ใช้เพื่อวัตถุประสงค์ทั่วไป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 เงินฝากกระแส</w:t>
      </w:r>
      <w:r w:rsidRPr="008768FC">
        <w:rPr>
          <w:rFonts w:ascii="Angsana New" w:hAnsi="Angsana New"/>
          <w:spacing w:val="2"/>
          <w:sz w:val="28"/>
          <w:szCs w:val="28"/>
          <w:cs/>
        </w:rPr>
        <w:t>รายวัน</w:t>
      </w:r>
      <w:r w:rsidRPr="008768F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8768FC">
        <w:rPr>
          <w:rFonts w:ascii="Angsana New" w:hAnsi="Angsana New"/>
          <w:spacing w:val="2"/>
          <w:sz w:val="28"/>
          <w:szCs w:val="28"/>
          <w:cs/>
        </w:rPr>
        <w:t>และเงินลงทุนระยะสั้นที่มีสภาพคล่องสูงและพร้อมที่จะเปลี่ยนแปลงเป็นเงินสดในจำนวนเงินที่แน่นอนซึ่งมี</w:t>
      </w:r>
      <w:r w:rsidRPr="008768FC">
        <w:rPr>
          <w:rFonts w:ascii="Angsana New" w:hAnsi="Angsana New"/>
          <w:sz w:val="28"/>
          <w:szCs w:val="28"/>
          <w:cs/>
        </w:rPr>
        <w:t>ความเสี่ยงในการเปลี่ยนแปลงมูลค่าน้อย</w:t>
      </w:r>
    </w:p>
    <w:p w14:paraId="4860B779" w14:textId="77777777" w:rsidR="00AC5908" w:rsidRDefault="00AC5908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0EC39A8" w14:textId="77777777" w:rsidR="001E1242" w:rsidRPr="00A02040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A02040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</w:t>
      </w:r>
    </w:p>
    <w:p w14:paraId="616CCB01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25B4D190" w14:textId="1D6FF689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</w:t>
      </w:r>
      <w:r w:rsidRPr="004D6163">
        <w:rPr>
          <w:rFonts w:ascii="Angsana New" w:hAnsi="Angsana New"/>
          <w:spacing w:val="2"/>
          <w:sz w:val="28"/>
          <w:szCs w:val="28"/>
          <w:cs/>
        </w:rPr>
        <w:t>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</w:t>
      </w: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24D83FE1" w14:textId="12488921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สินทรัพย์ทางการเงิน</w:t>
      </w:r>
    </w:p>
    <w:p w14:paraId="171767EB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7FA594A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5A40718E" w14:textId="432D576E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ตราสารหนี้ที่เข้าเงื่อนไขดังต่อไปนี้ ถูกวัดมูลค่าภายหลั</w:t>
      </w:r>
      <w:r w:rsidR="00C473B6">
        <w:rPr>
          <w:rFonts w:ascii="Angsana New" w:hAnsi="Angsana New" w:hint="cs"/>
          <w:sz w:val="28"/>
          <w:szCs w:val="28"/>
          <w:cs/>
        </w:rPr>
        <w:t>ง</w:t>
      </w:r>
      <w:r w:rsidRPr="004D6163">
        <w:rPr>
          <w:rFonts w:ascii="Angsana New" w:hAnsi="Angsana New"/>
          <w:sz w:val="28"/>
          <w:szCs w:val="28"/>
          <w:cs/>
        </w:rPr>
        <w:t>ราคาทุนตัดจำหน่าย</w:t>
      </w:r>
    </w:p>
    <w:p w14:paraId="75513038" w14:textId="77777777" w:rsidR="001E1242" w:rsidRPr="00CE7BED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359A1">
        <w:rPr>
          <w:rFonts w:ascii="Angsana New" w:hAnsi="Angsana New"/>
          <w:spacing w:val="2"/>
          <w:sz w:val="28"/>
          <w:szCs w:val="28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</w:t>
      </w:r>
      <w:r w:rsidRPr="00CE7BED">
        <w:rPr>
          <w:rFonts w:ascii="Angsana New" w:hAnsi="Angsana New"/>
          <w:sz w:val="28"/>
          <w:szCs w:val="28"/>
          <w:cs/>
        </w:rPr>
        <w:t>ตามสัญญา และ</w:t>
      </w:r>
    </w:p>
    <w:p w14:paraId="46B3DA2A" w14:textId="77777777" w:rsidR="001E1242" w:rsidRPr="00CE7BED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E7BED">
        <w:rPr>
          <w:rFonts w:ascii="Angsana New" w:hAnsi="Angsana New"/>
          <w:sz w:val="28"/>
          <w:szCs w:val="28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CC566FA" w14:textId="77777777" w:rsidR="001E1242" w:rsidRPr="00B4518A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359A1">
        <w:rPr>
          <w:rFonts w:ascii="Angsana New" w:hAnsi="Angsana New"/>
          <w:spacing w:val="2"/>
          <w:sz w:val="28"/>
          <w:szCs w:val="28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  <w:r w:rsidRPr="009359A1">
        <w:rPr>
          <w:rFonts w:ascii="Angsana New" w:hAnsi="Angsana New"/>
          <w:spacing w:val="2"/>
          <w:sz w:val="28"/>
          <w:szCs w:val="28"/>
        </w:rPr>
        <w:t xml:space="preserve"> </w:t>
      </w:r>
      <w:r w:rsidRPr="009359A1">
        <w:rPr>
          <w:rFonts w:ascii="Angsana New" w:hAnsi="Angsana New"/>
          <w:spacing w:val="2"/>
          <w:sz w:val="28"/>
          <w:szCs w:val="28"/>
          <w:cs/>
        </w:rPr>
        <w:t>เว้นแต่ที่กล่าวไว้ก่อนหน้า</w:t>
      </w:r>
      <w:r w:rsidRPr="00B4518A">
        <w:rPr>
          <w:rFonts w:ascii="Angsana New" w:hAnsi="Angsana New"/>
          <w:sz w:val="28"/>
          <w:szCs w:val="28"/>
          <w:cs/>
        </w:rPr>
        <w:t xml:space="preserve"> 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3C0C9056" w14:textId="77777777" w:rsidR="001E1242" w:rsidRPr="00B4518A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4518A">
        <w:rPr>
          <w:rFonts w:ascii="Angsana New" w:hAnsi="Angsana New"/>
          <w:spacing w:val="-2"/>
          <w:sz w:val="28"/>
          <w:szCs w:val="28"/>
          <w:cs/>
        </w:rPr>
        <w:t>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 (</w:t>
      </w:r>
      <w:r w:rsidRPr="00B4518A">
        <w:rPr>
          <w:rFonts w:ascii="Angsana New" w:hAnsi="Angsana New"/>
          <w:spacing w:val="-2"/>
          <w:sz w:val="28"/>
          <w:szCs w:val="28"/>
        </w:rPr>
        <w:t xml:space="preserve">2) </w:t>
      </w:r>
      <w:r w:rsidRPr="00B4518A">
        <w:rPr>
          <w:rFonts w:ascii="Angsana New" w:hAnsi="Angsana New"/>
          <w:spacing w:val="-2"/>
          <w:sz w:val="28"/>
          <w:szCs w:val="28"/>
          <w:cs/>
        </w:rPr>
        <w:t>ด้านล่าง และ</w:t>
      </w:r>
    </w:p>
    <w:p w14:paraId="490A1579" w14:textId="120E2BA3" w:rsidR="001E1242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7370C4">
        <w:rPr>
          <w:rFonts w:ascii="Angsana New" w:hAnsi="Angsana New"/>
          <w:spacing w:val="-4"/>
          <w:sz w:val="28"/>
          <w:szCs w:val="28"/>
          <w:cs/>
        </w:rPr>
        <w:t>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</w:t>
      </w:r>
      <w:r w:rsidRPr="00B4518A">
        <w:rPr>
          <w:rFonts w:ascii="Angsana New" w:hAnsi="Angsana New"/>
          <w:spacing w:val="-2"/>
          <w:sz w:val="28"/>
          <w:szCs w:val="28"/>
          <w:cs/>
        </w:rPr>
        <w:t xml:space="preserve">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</w:t>
      </w:r>
      <w:r w:rsidRPr="00B4518A">
        <w:rPr>
          <w:rFonts w:ascii="Angsana New" w:hAnsi="Angsana New"/>
          <w:spacing w:val="-2"/>
          <w:sz w:val="28"/>
          <w:szCs w:val="28"/>
        </w:rPr>
        <w:t xml:space="preserve">3) </w:t>
      </w:r>
      <w:r w:rsidRPr="00B4518A">
        <w:rPr>
          <w:rFonts w:ascii="Angsana New" w:hAnsi="Angsana New"/>
          <w:spacing w:val="-2"/>
          <w:sz w:val="28"/>
          <w:szCs w:val="28"/>
          <w:cs/>
        </w:rPr>
        <w:t>ด้านล่าง</w:t>
      </w:r>
    </w:p>
    <w:p w14:paraId="22E6A1D1" w14:textId="65C144AE" w:rsidR="001E1242" w:rsidRPr="00B4518A" w:rsidRDefault="001E1242" w:rsidP="005126F1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ราคาทุนตัดจำหน่ายและวิธีดอกเบี้ยที่แท้จริง</w:t>
      </w:r>
      <w:r w:rsidR="00C61A2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4DAA71F" w14:textId="77777777" w:rsidR="001E1242" w:rsidRPr="00B4518A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5349FBB8" w14:textId="7105C29D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ดอกเบี้ยรับ รับรู้ในกำไรหรือขาดทุนและรวมในรายการ “รายได้จากการลงทุน”</w:t>
      </w:r>
    </w:p>
    <w:p w14:paraId="0507E43E" w14:textId="1ACBE4E2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B187B16" w14:textId="77777777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4AA92B" w14:textId="77777777" w:rsidR="001E1242" w:rsidRPr="00B4518A" w:rsidRDefault="001E1242" w:rsidP="005126F1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lastRenderedPageBreak/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4348C2F8" w14:textId="77777777" w:rsidR="001E1242" w:rsidRPr="00B4518A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96C7098" w14:textId="77777777" w:rsidR="001E1242" w:rsidRPr="00B82B0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  <w:r w:rsidRPr="00B4518A">
        <w:rPr>
          <w:rFonts w:ascii="Angsana New" w:hAnsi="Angsana New"/>
          <w:sz w:val="28"/>
          <w:szCs w:val="28"/>
        </w:rPr>
        <w:t xml:space="preserve"> </w:t>
      </w:r>
    </w:p>
    <w:p w14:paraId="18583FFE" w14:textId="4361F9EE" w:rsidR="001E1242" w:rsidRDefault="001E1242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  <w:r w:rsidRPr="00B4518A">
        <w:rPr>
          <w:rFonts w:ascii="Angsana New" w:hAnsi="Angsana New"/>
          <w:sz w:val="28"/>
          <w:szCs w:val="28"/>
        </w:rPr>
        <w:t xml:space="preserve"> </w:t>
      </w:r>
      <w:r w:rsidRPr="00B4518A">
        <w:rPr>
          <w:rFonts w:ascii="Angsana New" w:hAnsi="Angsana New"/>
          <w:sz w:val="28"/>
          <w:szCs w:val="28"/>
          <w:cs/>
        </w:rPr>
        <w:t xml:space="preserve">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กำไรขาดทุนเบ็ดเสร็จอื่น ณ วันที่นำ </w:t>
      </w:r>
      <w:r w:rsidRPr="00B4518A">
        <w:rPr>
          <w:rFonts w:ascii="Angsana New" w:hAnsi="Angsana New"/>
          <w:sz w:val="28"/>
          <w:szCs w:val="28"/>
        </w:rPr>
        <w:t xml:space="preserve">TFRS 9 </w:t>
      </w:r>
      <w:r w:rsidRPr="00B4518A">
        <w:rPr>
          <w:rFonts w:ascii="Angsana New" w:hAnsi="Angsana New"/>
          <w:sz w:val="28"/>
          <w:szCs w:val="28"/>
          <w:cs/>
        </w:rPr>
        <w:t>มาปฏิบัติใช้ครั้งแรก</w:t>
      </w:r>
    </w:p>
    <w:p w14:paraId="0C9BA52E" w14:textId="77777777" w:rsidR="001E1242" w:rsidRPr="00B4518A" w:rsidRDefault="001E1242" w:rsidP="005126F1">
      <w:pPr>
        <w:pStyle w:val="ListParagraph"/>
        <w:widowControl w:val="0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hanging="54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4A1C8823" w14:textId="77777777" w:rsidR="001E1242" w:rsidRPr="00B4518A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วัดมูลค่าด้วยมูลค่ายุติธรรมผ่านกำไรหรือขาดทุน </w:t>
      </w:r>
    </w:p>
    <w:p w14:paraId="439F89EC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518A">
        <w:rPr>
          <w:rFonts w:ascii="Angsana New" w:hAnsi="Angsana New"/>
          <w:sz w:val="28"/>
          <w:szCs w:val="28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กำไรหรือขาดทุนสุทธิรับรู้ในกำไรหรือขาดทุน</w:t>
      </w:r>
      <w:r w:rsidRPr="004D6163">
        <w:rPr>
          <w:rFonts w:ascii="Angsana New" w:hAnsi="Angsana New"/>
          <w:sz w:val="28"/>
          <w:szCs w:val="28"/>
          <w:cs/>
        </w:rPr>
        <w:t xml:space="preserve"> </w:t>
      </w:r>
    </w:p>
    <w:p w14:paraId="5A7AE917" w14:textId="77777777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การด้อยค่าของสินทรัพย์ทางการเงิน</w:t>
      </w:r>
    </w:p>
    <w:p w14:paraId="384D06B3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บริษัทรับรู้ค่าเผื่อผลขาดทุนสำหรับผลขาดทุนด้านเครดิตที่คาดว่าจะเกิดขึ้นกับสินทรัพย์ทางการเงินตราสารหนี้และเงินให้กู้ยืม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7E06D7B7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</w:t>
      </w:r>
      <w:r w:rsidRPr="000309F7">
        <w:rPr>
          <w:rFonts w:ascii="Angsana New" w:hAnsi="Angsana New"/>
          <w:spacing w:val="4"/>
          <w:sz w:val="28"/>
          <w:szCs w:val="28"/>
          <w:cs/>
        </w:rPr>
        <w:t>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</w:t>
      </w:r>
      <w:r w:rsidRPr="004D6163">
        <w:rPr>
          <w:rFonts w:ascii="Angsana New" w:hAnsi="Angsana New"/>
          <w:sz w:val="28"/>
          <w:szCs w:val="28"/>
          <w:cs/>
        </w:rPr>
        <w:t>ทาง</w:t>
      </w:r>
      <w:r w:rsidRPr="000309F7">
        <w:rPr>
          <w:rFonts w:ascii="Angsana New" w:hAnsi="Angsana New"/>
          <w:spacing w:val="4"/>
          <w:sz w:val="28"/>
          <w:szCs w:val="28"/>
          <w:cs/>
        </w:rPr>
        <w:t>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</w:t>
      </w:r>
      <w:r w:rsidRPr="004D6163">
        <w:rPr>
          <w:rFonts w:ascii="Angsana New" w:hAnsi="Angsana New"/>
          <w:sz w:val="28"/>
          <w:szCs w:val="28"/>
          <w:cs/>
        </w:rPr>
        <w:t>ความเหมาะสม</w:t>
      </w:r>
    </w:p>
    <w:p w14:paraId="678E8DC0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2"/>
          <w:sz w:val="28"/>
          <w:szCs w:val="2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 w:rsidRPr="004D6163">
        <w:rPr>
          <w:rFonts w:ascii="Angsana New" w:hAnsi="Angsana New"/>
          <w:sz w:val="28"/>
          <w:szCs w:val="28"/>
          <w:cs/>
        </w:rPr>
        <w:t>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</w:t>
      </w:r>
      <w:r w:rsidRPr="000309F7">
        <w:rPr>
          <w:rFonts w:ascii="Angsana New" w:hAnsi="Angsana New"/>
          <w:spacing w:val="4"/>
          <w:sz w:val="28"/>
          <w:szCs w:val="28"/>
          <w:cs/>
        </w:rPr>
        <w:t xml:space="preserve">ที่คาดว่าจะเกิดขึ้นใน </w:t>
      </w:r>
      <w:r w:rsidRPr="000309F7">
        <w:rPr>
          <w:rFonts w:ascii="Angsana New" w:hAnsi="Angsana New"/>
          <w:spacing w:val="4"/>
          <w:sz w:val="28"/>
          <w:szCs w:val="28"/>
        </w:rPr>
        <w:t xml:space="preserve">12 </w:t>
      </w:r>
      <w:r w:rsidRPr="000309F7">
        <w:rPr>
          <w:rFonts w:ascii="Angsana New" w:hAnsi="Angsana New"/>
          <w:spacing w:val="4"/>
          <w:sz w:val="28"/>
          <w:szCs w:val="28"/>
          <w:cs/>
        </w:rPr>
        <w:t>เดือนข้างหน้าแสดงถึงสัดส่วนของผลขาดทุนด้านเครดิตที่คาดว่าจะเกิดตลอดอายุที่คาดว่าจะเกิด</w:t>
      </w:r>
      <w:r w:rsidRPr="004D6163">
        <w:rPr>
          <w:rFonts w:ascii="Angsana New" w:hAnsi="Angsana New"/>
          <w:sz w:val="28"/>
          <w:szCs w:val="28"/>
          <w:cs/>
        </w:rPr>
        <w:t xml:space="preserve">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4D6163">
        <w:rPr>
          <w:rFonts w:ascii="Angsana New" w:hAnsi="Angsana New"/>
          <w:sz w:val="28"/>
          <w:szCs w:val="28"/>
        </w:rPr>
        <w:t xml:space="preserve">12 </w:t>
      </w:r>
      <w:r w:rsidRPr="004D6163">
        <w:rPr>
          <w:rFonts w:ascii="Angsana New" w:hAnsi="Angsana New"/>
          <w:sz w:val="28"/>
          <w:szCs w:val="28"/>
          <w:cs/>
        </w:rPr>
        <w:t>เดือนหลังจากวันที่รายงาน</w:t>
      </w:r>
    </w:p>
    <w:p w14:paraId="62E0EBC5" w14:textId="77777777" w:rsidR="001E1242" w:rsidRPr="004D6163" w:rsidRDefault="001E1242" w:rsidP="005126F1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lastRenderedPageBreak/>
        <w:t>นโยบายการตัดรายการ</w:t>
      </w:r>
    </w:p>
    <w:p w14:paraId="69C1C96B" w14:textId="309F2CD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4A58FA71" w14:textId="77777777" w:rsidR="001E1242" w:rsidRPr="004D6163" w:rsidRDefault="001E1242" w:rsidP="005126F1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7841416F" w14:textId="4EE3123C" w:rsidR="001E1242" w:rsidRPr="00BF491A" w:rsidRDefault="001E1242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8284F">
        <w:rPr>
          <w:rFonts w:ascii="Angsana New" w:hAnsi="Angsana New"/>
          <w:spacing w:val="2"/>
          <w:sz w:val="28"/>
          <w:szCs w:val="28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</w:t>
      </w:r>
      <w:r w:rsidRPr="007370C4">
        <w:rPr>
          <w:rFonts w:ascii="Angsana New" w:hAnsi="Angsana New"/>
          <w:spacing w:val="-4"/>
          <w:sz w:val="28"/>
          <w:szCs w:val="28"/>
          <w:cs/>
        </w:rPr>
        <w:t>ร้อยละของความเสียหายที่อาจจะเกิดขึ้นเมื่อลูกหนี้ปฏิบัติผิดสัญญา และยอดหนี้เมื่อลูกหนี้ปฏิบัติผิดสัญญา การประเมิน</w:t>
      </w:r>
      <w:r w:rsidRPr="000309F7">
        <w:rPr>
          <w:rFonts w:ascii="Angsana New" w:hAnsi="Angsana New"/>
          <w:spacing w:val="-2"/>
          <w:sz w:val="28"/>
          <w:szCs w:val="28"/>
          <w:cs/>
        </w:rPr>
        <w:t>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</w:t>
      </w:r>
      <w:r w:rsidRPr="004D6163">
        <w:rPr>
          <w:rFonts w:ascii="Angsana New" w:hAnsi="Angsana New"/>
          <w:sz w:val="28"/>
          <w:szCs w:val="28"/>
          <w:cs/>
        </w:rPr>
        <w:t>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7A7844D8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</w:t>
      </w:r>
      <w:r w:rsidRPr="004D6163">
        <w:rPr>
          <w:rFonts w:ascii="Angsana New" w:hAnsi="Angsana New"/>
          <w:sz w:val="28"/>
          <w:szCs w:val="28"/>
          <w:cs/>
        </w:rPr>
        <w:t xml:space="preserve">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บริษัทต้อง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4D6163">
        <w:rPr>
          <w:rFonts w:ascii="Angsana New" w:hAnsi="Angsana New"/>
          <w:sz w:val="28"/>
          <w:szCs w:val="28"/>
        </w:rPr>
        <w:t xml:space="preserve">12 </w:t>
      </w:r>
      <w:r w:rsidRPr="004D6163">
        <w:rPr>
          <w:rFonts w:ascii="Angsana New" w:hAnsi="Angsana New"/>
          <w:sz w:val="28"/>
          <w:szCs w:val="28"/>
          <w:cs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72F606AE" w14:textId="77777777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t>หนี้สินทางการเงิน</w:t>
      </w:r>
    </w:p>
    <w:p w14:paraId="636B36EC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2326E35D" w14:textId="77777777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25ED2248" w14:textId="77777777" w:rsidR="001E1242" w:rsidRPr="000309F7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309F7">
        <w:rPr>
          <w:rFonts w:ascii="Angsana New" w:hAnsi="Angsana New"/>
          <w:spacing w:val="-2"/>
          <w:sz w:val="28"/>
          <w:szCs w:val="28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1548E02D" w14:textId="77777777" w:rsidR="001E1242" w:rsidRPr="009C0667" w:rsidRDefault="001E1242" w:rsidP="005126F1">
      <w:pPr>
        <w:pStyle w:val="ListParagraph"/>
        <w:widowControl w:val="0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667">
        <w:rPr>
          <w:rFonts w:ascii="Angsana New" w:hAnsi="Angsana New"/>
          <w:spacing w:val="-2"/>
          <w:sz w:val="28"/>
          <w:szCs w:val="28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 ที่มีการบริหารและประเมินผลการดำเนินงานด้วยเกณฑ์มูลค่ายุติธรรมซึ่งสอดคล้องกับกลยุทธ์</w:t>
      </w:r>
      <w:r w:rsidRPr="009C0667">
        <w:rPr>
          <w:rFonts w:ascii="Angsana New" w:hAnsi="Angsana New"/>
          <w:spacing w:val="-2"/>
          <w:sz w:val="28"/>
          <w:szCs w:val="28"/>
        </w:rPr>
        <w:t xml:space="preserve"> </w:t>
      </w:r>
      <w:r w:rsidRPr="009C0667">
        <w:rPr>
          <w:rFonts w:ascii="Angsana New" w:hAnsi="Angsana New"/>
          <w:spacing w:val="-2"/>
          <w:sz w:val="28"/>
          <w:szCs w:val="28"/>
          <w:cs/>
        </w:rPr>
        <w:t>การบริหารความเสี่ยง หรือกลยุทธ์การลงทุนของกลุ่มบริษัทและบริษัทที่เป็นลายลักษณ์อักษร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27CCE4C8" w14:textId="4639CA78" w:rsidR="001E1242" w:rsidRPr="004D61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หนี้สินทางการเงินที่วัดมูลค่าภายหลังด้วยราคาทุนตัดจำหน่าย</w:t>
      </w:r>
    </w:p>
    <w:p w14:paraId="7A719C9A" w14:textId="7AD7E102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6163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6D5748B2" w14:textId="77777777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</w:p>
    <w:p w14:paraId="5AEF3B80" w14:textId="77777777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</w:p>
    <w:p w14:paraId="7391B8E0" w14:textId="488CC1AF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4"/>
          <w:sz w:val="28"/>
          <w:szCs w:val="28"/>
        </w:rPr>
      </w:pPr>
      <w:r w:rsidRPr="000309F7">
        <w:rPr>
          <w:rFonts w:ascii="Angsana New" w:hAnsi="Angsana New"/>
          <w:i/>
          <w:iCs/>
          <w:spacing w:val="-4"/>
          <w:sz w:val="28"/>
          <w:szCs w:val="28"/>
          <w:cs/>
        </w:rPr>
        <w:lastRenderedPageBreak/>
        <w:t>ตราสารอนุพันธ์ทางการเงิน</w:t>
      </w:r>
    </w:p>
    <w:p w14:paraId="386E702C" w14:textId="77777777" w:rsidR="001E1242" w:rsidRPr="000309F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0309F7">
        <w:rPr>
          <w:rFonts w:ascii="Angsana New" w:hAnsi="Angsana New"/>
          <w:spacing w:val="-4"/>
          <w:sz w:val="28"/>
          <w:szCs w:val="28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7FD21921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4C3013">
        <w:rPr>
          <w:rFonts w:ascii="Angsana New" w:hAnsi="Angsana New"/>
          <w:spacing w:val="4"/>
          <w:sz w:val="28"/>
          <w:szCs w:val="28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</w:t>
      </w:r>
      <w:r w:rsidRPr="004C3013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0309F7">
        <w:rPr>
          <w:rFonts w:ascii="Angsana New" w:hAnsi="Angsana New"/>
          <w:spacing w:val="-4"/>
          <w:sz w:val="28"/>
          <w:szCs w:val="28"/>
          <w:cs/>
        </w:rPr>
        <w:t xml:space="preserve"> อนุพันธ์จะไม่หักกลบในงบการเงิน</w:t>
      </w:r>
    </w:p>
    <w:p w14:paraId="3A1AFC54" w14:textId="77777777" w:rsidR="001E1242" w:rsidRPr="00960DE6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เบี้ยประกันภัยค้างรับและค่าเผื่อหนี้สงสัยจะสูญ</w:t>
      </w:r>
    </w:p>
    <w:p w14:paraId="384EE760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เบี้ยประกันภัยค้างรับแสดงด้วยราคาตามใบแจ้งหนี้สุทธิจากค่าเผื่อหนี้สงสัยจะสูญ</w:t>
      </w:r>
    </w:p>
    <w:p w14:paraId="460F24F1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เท่ากับจำนวนหนี้ที่คาดว่าจะเรียก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</w:t>
      </w:r>
    </w:p>
    <w:p w14:paraId="4E090DF0" w14:textId="77777777" w:rsidR="001E1242" w:rsidRPr="00960DE6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60DE6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สินทรัพย์จากการประกันภัยต่อและเจ้าหนี้บริษัทประกันภัยต่อ</w:t>
      </w:r>
    </w:p>
    <w:p w14:paraId="4C68889A" w14:textId="77777777" w:rsidR="001E1242" w:rsidRPr="00DA6A0D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B1043">
        <w:rPr>
          <w:rFonts w:ascii="Angsana New" w:hAnsi="Angsana New"/>
          <w:spacing w:val="-2"/>
          <w:sz w:val="28"/>
          <w:szCs w:val="28"/>
          <w:cs/>
        </w:rPr>
        <w:t>สินทรัพย์จากการประกันภัยต่อแสดงด้วยจำนวนเงินค้างรับจากการประกันภัยต่อ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</w:t>
      </w:r>
      <w:r w:rsidRPr="00DA6A0D">
        <w:rPr>
          <w:rFonts w:ascii="Angsana New" w:hAnsi="Angsana New"/>
          <w:sz w:val="28"/>
          <w:szCs w:val="28"/>
          <w:cs/>
        </w:rPr>
        <w:t xml:space="preserve"> และสำรองประกันภัยส่วนที่เรียกคืนจากการประกันภัยต่อ </w:t>
      </w:r>
    </w:p>
    <w:p w14:paraId="614D62AC" w14:textId="77777777" w:rsidR="001E1242" w:rsidRPr="00960DE6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 w:rsidRPr="00960DE6">
        <w:rPr>
          <w:rFonts w:ascii="Angsana New" w:hAnsi="Angsana New"/>
          <w:sz w:val="28"/>
          <w:szCs w:val="28"/>
          <w:cs/>
        </w:rPr>
        <w:t xml:space="preserve"> 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70CF3B72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สำรองประกันภัยส่วนที่เรียกคืนจากการประกันภัยต่อประมาณขึ้นโดยอ้างอิงจากสัญญาประกันภัยต่อที่เกี่ยวข้องของสำรองเบี้ยประกันภัย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14:paraId="592871E2" w14:textId="77777777" w:rsidR="001E1242" w:rsidRPr="008038E7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</w:t>
      </w:r>
      <w:r w:rsidRPr="008038E7">
        <w:rPr>
          <w:rFonts w:ascii="Angsana New" w:hAnsi="Angsana New"/>
          <w:sz w:val="28"/>
          <w:szCs w:val="28"/>
          <w:cs/>
        </w:rPr>
        <w:t>จ้าหนี้บริษัทประกันภัยต่อแสดงด้วยจำนว</w:t>
      </w:r>
      <w:r>
        <w:rPr>
          <w:rFonts w:ascii="Angsana New" w:hAnsi="Angsana New"/>
          <w:sz w:val="28"/>
          <w:szCs w:val="28"/>
          <w:cs/>
        </w:rPr>
        <w:t>นเงินค้างจ่ายจากการประกันภัยต่อ</w:t>
      </w:r>
      <w:r w:rsidRPr="008038E7">
        <w:rPr>
          <w:rFonts w:ascii="Angsana New" w:hAnsi="Angsana New"/>
          <w:sz w:val="28"/>
          <w:szCs w:val="28"/>
          <w:cs/>
        </w:rPr>
        <w:t>และเงินมัดจำที่บริษัทถือไว้จากการเอาประกันภัยต่อ</w:t>
      </w:r>
    </w:p>
    <w:p w14:paraId="7FA5D379" w14:textId="77777777" w:rsidR="001E1242" w:rsidRPr="00960DE6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2D1">
        <w:rPr>
          <w:rFonts w:ascii="Angsana New" w:hAnsi="Angsana New"/>
          <w:spacing w:val="-2"/>
          <w:sz w:val="28"/>
          <w:szCs w:val="28"/>
          <w:cs/>
        </w:rPr>
        <w:t>เงินค้างจ่ายจากบริษัทประกันภัยต่อประกอบด้วยเบี้ยประกันภัยต่อจ่าย</w:t>
      </w:r>
      <w:r w:rsidRPr="00C252D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252D1">
        <w:rPr>
          <w:rFonts w:ascii="Angsana New" w:hAnsi="Angsana New"/>
          <w:spacing w:val="-2"/>
          <w:sz w:val="28"/>
          <w:szCs w:val="28"/>
          <w:cs/>
        </w:rPr>
        <w:t>และรายการค้างจ่ายอื่น ๆ ให้กับบริษัทประกันภัยต่อ</w:t>
      </w:r>
      <w:r w:rsidRPr="00960DE6">
        <w:rPr>
          <w:rFonts w:ascii="Angsana New" w:hAnsi="Angsana New"/>
          <w:sz w:val="28"/>
          <w:szCs w:val="28"/>
          <w:cs/>
        </w:rPr>
        <w:t xml:space="preserve"> ยกเว้นค่าสินไหมทดแทน</w:t>
      </w:r>
    </w:p>
    <w:p w14:paraId="17AECA23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6A0D">
        <w:rPr>
          <w:rFonts w:ascii="Angsana New" w:hAnsi="Angsana New"/>
          <w:sz w:val="28"/>
          <w:szCs w:val="28"/>
          <w:cs/>
        </w:rPr>
        <w:t>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</w:t>
      </w:r>
      <w:r w:rsidRPr="00960DE6">
        <w:rPr>
          <w:rFonts w:ascii="Angsana New" w:hAnsi="Angsana New"/>
          <w:sz w:val="28"/>
          <w:szCs w:val="28"/>
          <w:cs/>
        </w:rPr>
        <w:t xml:space="preserve"> เมื่อเข้าเงื่อนไขการหักกลบทุกข้อดังต่อไปนี้</w:t>
      </w:r>
    </w:p>
    <w:p w14:paraId="278D59E3" w14:textId="77777777" w:rsidR="001E1242" w:rsidRPr="001922B2" w:rsidRDefault="001E1242" w:rsidP="005126F1">
      <w:pPr>
        <w:pStyle w:val="ListParagraph"/>
        <w:widowControl w:val="0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36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74BE23A4" w14:textId="77777777" w:rsidR="001E1242" w:rsidRDefault="001E1242" w:rsidP="005126F1">
      <w:pPr>
        <w:pStyle w:val="ListParagraph"/>
        <w:widowControl w:val="0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60DE6">
        <w:rPr>
          <w:rFonts w:ascii="Angsana New" w:hAnsi="Angsana New"/>
          <w:sz w:val="28"/>
          <w:szCs w:val="28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D6A440A" w14:textId="77777777" w:rsidR="001E1242" w:rsidRPr="00A312BA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A312BA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เงินให้กู้ยืมและค่าเผื่อ</w:t>
      </w:r>
      <w:r w:rsidRPr="00A312BA"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>ผลขาดทุนด้านเครดิตที่คาดว่าจะเกิดขึ้น</w:t>
      </w:r>
    </w:p>
    <w:p w14:paraId="30C0F80B" w14:textId="77777777" w:rsidR="001E1242" w:rsidRPr="00A312BA" w:rsidRDefault="001E1242" w:rsidP="001E1242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312BA">
        <w:rPr>
          <w:rFonts w:ascii="Angsana New" w:hAnsi="Angsana New" w:hint="cs"/>
          <w:spacing w:val="-4"/>
          <w:sz w:val="28"/>
          <w:szCs w:val="28"/>
          <w:cs/>
        </w:rPr>
        <w:t>เงินให้กู้ยืมแสดงด้วยมูลค่าสุทธิที่จะได้รับ บริษัทฯตั้งค่าเผื่อผลขาดทุนด้านเครดิตที่คาดว่าจะเกิดขึ้นโดยใช้วิธีการทั่วไป</w:t>
      </w:r>
      <w:r>
        <w:rPr>
          <w:rFonts w:ascii="Angsana New" w:hAnsi="Angsana New"/>
          <w:spacing w:val="-4"/>
          <w:sz w:val="28"/>
          <w:szCs w:val="28"/>
        </w:rPr>
        <w:br/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ในการพิจารณาค่าเผื่อผลขาดทุนที่คาดว่าจะเกิดขึ้นตลอดอายุ</w:t>
      </w:r>
    </w:p>
    <w:p w14:paraId="75F8919D" w14:textId="089153B0" w:rsidR="001E1242" w:rsidRDefault="001E1242" w:rsidP="001E1242">
      <w:pPr>
        <w:tabs>
          <w:tab w:val="left" w:pos="1440"/>
          <w:tab w:val="left" w:pos="288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A312BA">
        <w:rPr>
          <w:rFonts w:ascii="Angsana New" w:hAnsi="Angsana New" w:hint="cs"/>
          <w:spacing w:val="-4"/>
          <w:sz w:val="28"/>
          <w:szCs w:val="28"/>
          <w:cs/>
        </w:rPr>
        <w:t>ค่าเผื่อผลขาดทุนด้านเครดิตที่คาดว่าจะเกิดขึ้นที่ตั้งเพิ่ม/ลดในระหว่างปีจะถูกบันทึกเป็นค่าใช้จ่ายในส่วนของกำไรหรือขาดทุน</w:t>
      </w:r>
    </w:p>
    <w:p w14:paraId="5BF72926" w14:textId="77777777" w:rsidR="001E1242" w:rsidRPr="001922B2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ที่ดิน อาคาร</w:t>
      </w:r>
      <w:r>
        <w:rPr>
          <w:rFonts w:ascii="Angsana New" w:eastAsia="SimSun" w:hAnsi="Angsana New" w:hint="cs"/>
          <w:b/>
          <w:bCs/>
          <w:i/>
          <w:iCs/>
          <w:sz w:val="28"/>
          <w:szCs w:val="28"/>
          <w:cs/>
        </w:rPr>
        <w:t xml:space="preserve"> </w:t>
      </w:r>
      <w:r w:rsidRPr="001922B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และอุปกรณ์</w:t>
      </w:r>
    </w:p>
    <w:p w14:paraId="333FF4AD" w14:textId="0B87997A" w:rsidR="001E1242" w:rsidRDefault="001E1242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922B2">
        <w:rPr>
          <w:rFonts w:ascii="Angsana New" w:hAnsi="Angsana New"/>
          <w:sz w:val="28"/>
          <w:szCs w:val="28"/>
          <w:cs/>
        </w:rPr>
        <w:t>ที่ดินแสดงในราคาประเมิน อาคารและอุปกรณ์แสดงในราคาประเมินหักด้วยค่าเสื่อมราคาสะสม การตีราคาใหม่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</w:t>
      </w:r>
    </w:p>
    <w:p w14:paraId="379A4D2A" w14:textId="77777777" w:rsidR="001E1242" w:rsidRPr="00FF779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บริษัทบันทึกส่วนต่างซึ่งเกิดจากการตีราคาสินทรัพย์ดังต่อไปนี้</w:t>
      </w:r>
    </w:p>
    <w:p w14:paraId="358F2691" w14:textId="77777777" w:rsidR="001E1242" w:rsidRPr="00FF7793" w:rsidRDefault="001E1242" w:rsidP="005126F1">
      <w:pPr>
        <w:pStyle w:val="ListParagraph"/>
        <w:widowControl w:val="0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F7793">
        <w:rPr>
          <w:rFonts w:ascii="Angsana New" w:hAnsi="Angsana New"/>
          <w:sz w:val="28"/>
          <w:szCs w:val="28"/>
          <w:cs/>
        </w:rPr>
        <w:t>บริษัทบันทึกราคาตามบัญชีของสินทรัพย์ที่เพิ่มขึ้นจากการตีราคาใหม่ในบัญชี “ส่วนเกินทุนจากการตีราคาสินทรัพย์” ในส่วนของผู้ถือหุ้นในงบแสดงฐานะการเงิน อย่างไรก็ตาม หากสินทรัพย์นั้นเคยมีการตีราคาลดลงและบริษัทได้รับรู้จำนวนที่ลดลงเป็นค่าใช้จ่ายในงบกำไรขาดทุน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งบกำไรขาดทุนงวดก่อนแล้ว</w:t>
      </w:r>
    </w:p>
    <w:p w14:paraId="4FC74824" w14:textId="77777777" w:rsidR="001E1242" w:rsidRDefault="001E1242" w:rsidP="005126F1">
      <w:pPr>
        <w:pStyle w:val="ListParagraph"/>
        <w:widowControl w:val="0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0204">
        <w:rPr>
          <w:rFonts w:ascii="Angsana New" w:hAnsi="Angsana New"/>
          <w:spacing w:val="2"/>
          <w:sz w:val="28"/>
          <w:szCs w:val="28"/>
          <w:cs/>
        </w:rPr>
        <w:t xml:space="preserve">บริษัทรับรู้ราคาตามบัญชีของสินทรัพย์ที่ลดลงจากการตีราคาใหม่เป็นค่าใช้จ่ายในงบกำไรขาดทุน อย่างไรก็ตาม </w:t>
      </w:r>
      <w:r w:rsidRPr="001922B2">
        <w:rPr>
          <w:rFonts w:ascii="Angsana New" w:hAnsi="Angsana New"/>
          <w:sz w:val="28"/>
          <w:szCs w:val="28"/>
          <w:cs/>
        </w:rPr>
        <w:t>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</w:t>
      </w:r>
      <w:r w:rsidRPr="00552B88">
        <w:rPr>
          <w:rFonts w:ascii="Angsana New" w:hAnsi="Angsana New"/>
          <w:spacing w:val="-6"/>
          <w:sz w:val="28"/>
          <w:szCs w:val="28"/>
          <w:cs/>
        </w:rPr>
        <w:t>ในส่วนของผู้ถือหุ้น ส่วนที่ลดลงจากการตีราคาใหม่จะถูกนำไปหักออกจาก “ส่วนเกินทุนจากการตีราคาสินทรัพย์” ไม่เกิน</w:t>
      </w:r>
      <w:r w:rsidRPr="001922B2">
        <w:rPr>
          <w:rFonts w:ascii="Angsana New" w:hAnsi="Angsana New"/>
          <w:sz w:val="28"/>
          <w:szCs w:val="28"/>
          <w:cs/>
        </w:rPr>
        <w:t>จำนวนซึ่งเคยตีราคาเพิ่มขึ้นของสินทรัพย์ชนิดเดียวกัน</w:t>
      </w:r>
    </w:p>
    <w:p w14:paraId="2B276126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ส่วนเกินทุนจากการตีราคาสินทรัพย์นี้จะนำไปจ่ายเป็นเงินปันผลไม่ได้</w:t>
      </w:r>
    </w:p>
    <w:p w14:paraId="20C6C101" w14:textId="18215A1D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เมื่อมีการจำหน่ายหรือใช้ที่ดิน อาคาร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 xml:space="preserve">และอุปกรณ์ที่มีการประเมินราคา บริษัทจะตัดบัญชีส่วนเกินทุนจากการตีราคาที่ดิน </w:t>
      </w:r>
      <w:bookmarkStart w:id="4" w:name="_Hlk94012168"/>
      <w:r w:rsidRPr="00FD52CB">
        <w:rPr>
          <w:rFonts w:ascii="Angsana New" w:hAnsi="Angsana New"/>
          <w:sz w:val="28"/>
          <w:szCs w:val="28"/>
          <w:cs/>
        </w:rPr>
        <w:t>อาคาร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และอุปกรณ์ที่เกี่ยวข้องที่ได้บันทึกไว้จากการประเมินราคาที่ผ่านมาไปยังกำไรสะสม</w:t>
      </w:r>
    </w:p>
    <w:p w14:paraId="03E700CF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bookmarkEnd w:id="4"/>
    <w:p w14:paraId="5016B694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45F0A">
        <w:rPr>
          <w:rFonts w:ascii="Angsana New" w:hAnsi="Angsana New"/>
          <w:sz w:val="28"/>
          <w:szCs w:val="28"/>
          <w:cs/>
        </w:rPr>
        <w:t>บริษัท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tbl>
      <w:tblPr>
        <w:tblpPr w:leftFromText="180" w:rightFromText="180" w:vertAnchor="text" w:tblpX="648" w:tblpY="1"/>
        <w:tblOverlap w:val="never"/>
        <w:tblW w:w="594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810"/>
      </w:tblGrid>
      <w:tr w:rsidR="001E1242" w:rsidRPr="00186D57" w14:paraId="11B7209B" w14:textId="77777777" w:rsidTr="00111DD7">
        <w:tc>
          <w:tcPr>
            <w:tcW w:w="4050" w:type="dxa"/>
          </w:tcPr>
          <w:p w14:paraId="12671A25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1862B0C5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1D24394E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E1242" w:rsidRPr="00186D57" w14:paraId="7522BEE2" w14:textId="77777777" w:rsidTr="00111DD7">
        <w:tc>
          <w:tcPr>
            <w:tcW w:w="4050" w:type="dxa"/>
          </w:tcPr>
          <w:p w14:paraId="396AA7C9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14:paraId="4BB39CD1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38</w:t>
            </w:r>
          </w:p>
        </w:tc>
        <w:tc>
          <w:tcPr>
            <w:tcW w:w="810" w:type="dxa"/>
          </w:tcPr>
          <w:p w14:paraId="4493CCC0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E1242" w:rsidRPr="00186D57" w14:paraId="21BB0DFF" w14:textId="77777777" w:rsidTr="00111DD7">
        <w:tc>
          <w:tcPr>
            <w:tcW w:w="4050" w:type="dxa"/>
          </w:tcPr>
          <w:p w14:paraId="5101DBD6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080" w:type="dxa"/>
          </w:tcPr>
          <w:p w14:paraId="4F5B84C5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05016637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  <w:tr w:rsidR="001E1242" w:rsidRPr="00186D57" w14:paraId="0DCA25CE" w14:textId="77777777" w:rsidTr="00111DD7">
        <w:tc>
          <w:tcPr>
            <w:tcW w:w="4050" w:type="dxa"/>
          </w:tcPr>
          <w:p w14:paraId="2014A417" w14:textId="77777777" w:rsidR="001E1242" w:rsidRPr="00FD52C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2CB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52E7BF86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52C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1FAB6839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1F19142C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2027A8A3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2C7D4816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</w:p>
    <w:p w14:paraId="5D4349C9" w14:textId="26CA910B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บริษัท</w:t>
      </w:r>
      <w:r w:rsidRPr="00A669D5">
        <w:rPr>
          <w:rFonts w:ascii="Angsana New" w:hAnsi="Angsana New" w:hint="cs"/>
          <w:sz w:val="28"/>
          <w:szCs w:val="28"/>
          <w:cs/>
        </w:rPr>
        <w:t>ไม่คิดค่าเสื่อมราคาสำหรับที่ดินและ</w:t>
      </w:r>
      <w:r>
        <w:rPr>
          <w:rFonts w:ascii="Angsana New" w:hAnsi="Angsana New" w:hint="cs"/>
          <w:sz w:val="28"/>
          <w:szCs w:val="28"/>
          <w:cs/>
        </w:rPr>
        <w:t>งาน</w:t>
      </w:r>
      <w:r w:rsidRPr="00A669D5">
        <w:rPr>
          <w:rFonts w:ascii="Angsana New" w:hAnsi="Angsana New" w:hint="cs"/>
          <w:sz w:val="28"/>
          <w:szCs w:val="28"/>
          <w:cs/>
        </w:rPr>
        <w:t>ระหว่างก่อสร้าง</w:t>
      </w:r>
    </w:p>
    <w:p w14:paraId="442B09EB" w14:textId="42285BAE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151FDDA" w14:textId="77777777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9727D08" w14:textId="77777777" w:rsidR="001E1242" w:rsidRPr="00FD52CB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</w:p>
    <w:p w14:paraId="38339404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D52CB">
        <w:rPr>
          <w:rFonts w:ascii="Angsana New" w:hAnsi="Angsana New"/>
          <w:i/>
          <w:iCs/>
          <w:sz w:val="28"/>
          <w:szCs w:val="28"/>
          <w:cs/>
        </w:rPr>
        <w:t>โปรแกรมคอมพิวเตอร์และค่าตัดจำหน่าย</w:t>
      </w:r>
    </w:p>
    <w:p w14:paraId="2DC23DE3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โปรแกรมคอมพิวเตอร์ที่บริษัทได้มาแสดงในราคาทุนหักค่าตัดจำหน่ายสะสมและค่าเผื่อการด้อยค่า (ถ้ามี)</w:t>
      </w:r>
    </w:p>
    <w:p w14:paraId="0FCCFE8A" w14:textId="42C9A7A2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Pr="00FD52CB">
        <w:rPr>
          <w:rFonts w:ascii="Angsana New" w:hAnsi="Angsana New"/>
          <w:sz w:val="28"/>
          <w:szCs w:val="28"/>
        </w:rPr>
        <w:t>5</w:t>
      </w:r>
      <w:r w:rsidRPr="00FD52CB">
        <w:rPr>
          <w:rFonts w:ascii="Angsana New" w:hAnsi="Angsana New"/>
          <w:sz w:val="28"/>
          <w:szCs w:val="28"/>
          <w:cs/>
        </w:rPr>
        <w:t xml:space="preserve"> ปี</w:t>
      </w:r>
    </w:p>
    <w:p w14:paraId="464DBC24" w14:textId="77777777" w:rsidR="001E1242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84B32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สินทรัพย์สิทธิการใช้และหนี้สินตามสัญญาเช่า</w:t>
      </w:r>
    </w:p>
    <w:p w14:paraId="2F3779E9" w14:textId="77777777" w:rsidR="001E1242" w:rsidRPr="00F84B3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สินทรัพย์สิทธิการใช้</w:t>
      </w:r>
    </w:p>
    <w:p w14:paraId="7E4CA865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 xml:space="preserve">บริษัทรับรู้สินทรัพย์สิทธิการใช้จากสัญญาที่มีอายุสัญญาเช่าเท่ากับหรือมากกว่า </w:t>
      </w:r>
      <w:r w:rsidRPr="00F84B32">
        <w:rPr>
          <w:rFonts w:ascii="Angsana New" w:hAnsi="Angsana New"/>
          <w:sz w:val="28"/>
          <w:szCs w:val="28"/>
        </w:rPr>
        <w:t>12</w:t>
      </w:r>
      <w:r w:rsidRPr="00F84B32">
        <w:rPr>
          <w:rFonts w:ascii="Angsana New" w:hAnsi="Angsana New"/>
          <w:sz w:val="28"/>
          <w:szCs w:val="28"/>
          <w:cs/>
        </w:rPr>
        <w:t xml:space="preserve"> เดือน โดย ณ วันที่สัญญาเช่าเริ่มมีผล สินทรัพย์สิทธิการใช้จะถูกวัดมูลค่าด้วยราคาทุนหักค่าเสื่อมราคาสะสม และค่าเผื่อการด้อยค่าสะสม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DE53934" w14:textId="77777777" w:rsidR="001E1242" w:rsidRPr="00F84B3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>การบูรณะสถานที่ตั้งของสินทรัพย์อ้างอิง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 xml:space="preserve">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>
        <w:rPr>
          <w:rFonts w:ascii="Angsana New" w:hAnsi="Angsana New"/>
          <w:sz w:val="28"/>
          <w:szCs w:val="28"/>
        </w:rPr>
        <w:t>37</w:t>
      </w:r>
      <w:r w:rsidRPr="00F84B32">
        <w:rPr>
          <w:rFonts w:ascii="Angsana New" w:hAnsi="Angsana New"/>
          <w:sz w:val="28"/>
          <w:szCs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</w:t>
      </w:r>
    </w:p>
    <w:p w14:paraId="3DD06C50" w14:textId="0CC124EA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7FD80C87" w14:textId="77777777" w:rsidR="001E1242" w:rsidRPr="00F84B3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</w:t>
      </w:r>
      <w:r>
        <w:rPr>
          <w:rFonts w:ascii="Angsana New" w:hAnsi="Angsana New" w:hint="cs"/>
          <w:sz w:val="28"/>
          <w:szCs w:val="28"/>
          <w:cs/>
        </w:rPr>
        <w:t>การให้ประโยชน์โดยประมาณของสินทรัพย์</w:t>
      </w:r>
      <w:r w:rsidRPr="00F84B32">
        <w:rPr>
          <w:rFonts w:ascii="Angsana New" w:hAnsi="Angsana New"/>
          <w:sz w:val="28"/>
          <w:szCs w:val="28"/>
          <w:cs/>
        </w:rPr>
        <w:t>สิทธิการใช้ ดังต่อไปนี้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80"/>
        <w:gridCol w:w="810"/>
      </w:tblGrid>
      <w:tr w:rsidR="001E1242" w:rsidRPr="005F6C49" w14:paraId="229595D1" w14:textId="77777777" w:rsidTr="00111DD7">
        <w:trPr>
          <w:trHeight w:val="268"/>
        </w:trPr>
        <w:tc>
          <w:tcPr>
            <w:tcW w:w="4050" w:type="dxa"/>
          </w:tcPr>
          <w:p w14:paraId="1E65A496" w14:textId="77777777" w:rsidR="001E1242" w:rsidRPr="003510F9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46BF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</w:t>
            </w: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  <w:tc>
          <w:tcPr>
            <w:tcW w:w="1080" w:type="dxa"/>
          </w:tcPr>
          <w:p w14:paraId="3C67C69D" w14:textId="77777777" w:rsidR="001E1242" w:rsidRPr="003510F9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2 - 6</w:t>
            </w:r>
          </w:p>
        </w:tc>
        <w:tc>
          <w:tcPr>
            <w:tcW w:w="810" w:type="dxa"/>
          </w:tcPr>
          <w:p w14:paraId="743B50BF" w14:textId="77777777" w:rsidR="001E1242" w:rsidRPr="005F6C49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1E1242" w14:paraId="17B9533F" w14:textId="77777777" w:rsidTr="00111DD7">
        <w:trPr>
          <w:trHeight w:val="83"/>
        </w:trPr>
        <w:tc>
          <w:tcPr>
            <w:tcW w:w="4050" w:type="dxa"/>
          </w:tcPr>
          <w:p w14:paraId="5FA13217" w14:textId="77777777" w:rsidR="001E1242" w:rsidRPr="00FE46BF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46BF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0B7AEA" w14:textId="77777777" w:rsidR="001E1242" w:rsidRPr="003510F9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0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</w:tcPr>
          <w:p w14:paraId="417745B0" w14:textId="77777777" w:rsidR="001E1242" w:rsidRPr="00FE46BF" w:rsidRDefault="001E1242" w:rsidP="00111D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FE46B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3BBB575A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84B32">
        <w:rPr>
          <w:rFonts w:ascii="Angsana New" w:hAnsi="Angsana New"/>
          <w:sz w:val="28"/>
          <w:szCs w:val="28"/>
          <w:cs/>
        </w:rPr>
        <w:t xml:space="preserve">บริษัทปฏิบัติตามมาตรฐานการบัญชีฉบับที่ </w:t>
      </w:r>
      <w:r w:rsidRPr="00F84B32">
        <w:rPr>
          <w:rFonts w:ascii="Angsana New" w:hAnsi="Angsana New"/>
          <w:sz w:val="28"/>
          <w:szCs w:val="28"/>
        </w:rPr>
        <w:t xml:space="preserve">36 </w:t>
      </w:r>
      <w:r w:rsidRPr="00F84B32">
        <w:rPr>
          <w:rFonts w:ascii="Angsana New" w:hAnsi="Angsana New"/>
          <w:sz w:val="28"/>
          <w:szCs w:val="28"/>
          <w:cs/>
        </w:rPr>
        <w:t>เรื่อง การด้อยค่าของสินทรัพย์ เพื่อประเมินว่าสินทรัพย์สิทธิการใช้ด้อยค่าหรือไม่ และบันทึกผลขาดทุนจากการด้อยค่าใด ๆ ที่ระบุได้ตามที่กล่าวในนโยบายเรื่อง “การด้อยค่า”</w:t>
      </w:r>
    </w:p>
    <w:p w14:paraId="1D12EBC4" w14:textId="77777777" w:rsidR="001E1242" w:rsidRPr="00F84B3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F84B32">
        <w:rPr>
          <w:rFonts w:ascii="Angsana New" w:hAnsi="Angsana New"/>
          <w:i/>
          <w:iCs/>
          <w:sz w:val="28"/>
          <w:szCs w:val="28"/>
          <w:cs/>
        </w:rPr>
        <w:t>หนี้สินตามสัญญาเช่า</w:t>
      </w:r>
    </w:p>
    <w:p w14:paraId="79EB9065" w14:textId="377CF4D0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370C4">
        <w:rPr>
          <w:rFonts w:ascii="Angsana New" w:hAnsi="Angsana New"/>
          <w:spacing w:val="-2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</w:t>
      </w:r>
      <w:r w:rsidRPr="00F84B32">
        <w:rPr>
          <w:rFonts w:ascii="Angsana New" w:hAnsi="Angsana New"/>
          <w:sz w:val="28"/>
          <w:szCs w:val="28"/>
          <w:cs/>
        </w:rPr>
        <w:t>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</w:t>
      </w:r>
      <w:r>
        <w:rPr>
          <w:rFonts w:ascii="Angsana New" w:hAnsi="Angsana New"/>
          <w:sz w:val="28"/>
          <w:szCs w:val="28"/>
        </w:rPr>
        <w:t xml:space="preserve"> </w:t>
      </w:r>
      <w:r w:rsidRPr="00F84B32">
        <w:rPr>
          <w:rFonts w:ascii="Angsana New" w:hAnsi="Angsana New"/>
          <w:sz w:val="28"/>
          <w:szCs w:val="28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5D0F7CDC" w14:textId="77777777" w:rsidR="001E1242" w:rsidRPr="00FF779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F779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การด้อยค่า</w:t>
      </w:r>
      <w:r w:rsidRPr="003F5910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ของสินทรัพย์ที่ไม่ใช่สินทรัพย์ทางการเงิน</w:t>
      </w:r>
    </w:p>
    <w:p w14:paraId="3635DBAA" w14:textId="77777777" w:rsidR="001E1242" w:rsidRDefault="001E1242" w:rsidP="00AC590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 ๆ หรือมูลค่าจากการใช้ แล้วแต่จำนวนใดจะสูงกว่า) ต่ำกว่าราคาตามบัญชีของ</w:t>
      </w:r>
      <w:r w:rsidRPr="00576061">
        <w:rPr>
          <w:rFonts w:ascii="Angsana New" w:hAnsi="Angsana New"/>
          <w:spacing w:val="4"/>
          <w:sz w:val="28"/>
          <w:szCs w:val="28"/>
          <w:cs/>
        </w:rPr>
        <w:t>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</w:t>
      </w:r>
      <w:r w:rsidRPr="00FD52CB">
        <w:rPr>
          <w:rFonts w:ascii="Angsana New" w:hAnsi="Angsana New"/>
          <w:sz w:val="28"/>
          <w:szCs w:val="28"/>
          <w:cs/>
        </w:rPr>
        <w:t>สดแล้วแต่กรณี</w:t>
      </w:r>
    </w:p>
    <w:p w14:paraId="09DB22BC" w14:textId="32DB3C44" w:rsidR="001E1242" w:rsidRDefault="001E1242" w:rsidP="00BF491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34F1">
        <w:rPr>
          <w:rFonts w:ascii="Angsana New" w:hAnsi="Angsana New"/>
          <w:spacing w:val="8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</w:t>
      </w:r>
      <w:r w:rsidRPr="006B34F1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6B34F1">
        <w:rPr>
          <w:rFonts w:ascii="Angsana New" w:hAnsi="Angsana New"/>
          <w:spacing w:val="8"/>
          <w:sz w:val="28"/>
          <w:szCs w:val="28"/>
          <w:cs/>
        </w:rPr>
        <w:t>บริษัทจะรับรู้ผลขาดทุนจากการด้อยค่าโดยการ</w:t>
      </w:r>
      <w:r w:rsidRPr="00FD52CB">
        <w:rPr>
          <w:rFonts w:ascii="Angsana New" w:hAnsi="Angsana New"/>
          <w:sz w:val="28"/>
          <w:szCs w:val="28"/>
          <w:cs/>
        </w:rPr>
        <w:t>ลดราคาตามบัญชีของสินทรัพย์นั้นให้เท่ากับมูลค่าที่คาดว่าจะได้รับคืน และบันท</w:t>
      </w:r>
      <w:r>
        <w:rPr>
          <w:rFonts w:ascii="Angsana New" w:hAnsi="Angsana New"/>
          <w:sz w:val="28"/>
          <w:szCs w:val="28"/>
          <w:cs/>
        </w:rPr>
        <w:t>ึกการปรับลดมูลค่าในงบกำไรขาดทุน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36D04191" w14:textId="77777777" w:rsidR="001E1242" w:rsidRPr="00FD52CB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FD52C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สำรองเบี้ยประกันภัย</w:t>
      </w:r>
    </w:p>
    <w:p w14:paraId="6E702526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สำรองเบี้ยประกันภัยประกอบด้วย</w:t>
      </w:r>
      <w:r w:rsidRPr="00FD52CB">
        <w:rPr>
          <w:rFonts w:ascii="Angsana New" w:hAnsi="Angsana New"/>
          <w:sz w:val="28"/>
          <w:szCs w:val="28"/>
          <w:cs/>
        </w:rPr>
        <w:t>สำรองเบี้ย</w:t>
      </w:r>
      <w:r>
        <w:rPr>
          <w:rFonts w:ascii="Angsana New" w:hAnsi="Angsana New"/>
          <w:sz w:val="28"/>
          <w:szCs w:val="28"/>
          <w:cs/>
        </w:rPr>
        <w:t>ประกันภัยที่ยังไม่ถือเป็นรายได้</w:t>
      </w:r>
      <w:r w:rsidRPr="00FD52CB">
        <w:rPr>
          <w:rFonts w:ascii="Angsana New" w:hAnsi="Angsana New"/>
          <w:sz w:val="28"/>
          <w:szCs w:val="28"/>
          <w:cs/>
        </w:rPr>
        <w:t>และสำรองความเสี่ยงภัยที่ยังไม่สิ้นสุด</w:t>
      </w:r>
    </w:p>
    <w:p w14:paraId="5F4E1BF6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680"/>
      </w:tblGrid>
      <w:tr w:rsidR="001E1242" w:rsidRPr="00160077" w14:paraId="68F47178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93A1A1" w14:textId="77777777" w:rsidR="001E1242" w:rsidRPr="00160077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 w:type="page"/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การประกันอัคคีภัย ตัวเรือ รถยนต์ อุบัติเหตุส่วนบุคคล</w:t>
            </w:r>
            <w:r w:rsidRPr="0016007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 xml:space="preserve"> </w:t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th-TH"/>
              </w:rPr>
              <w:t xml:space="preserve">    </w:t>
            </w:r>
            <w:r w:rsidRPr="0016007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และ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ภัยเบ็ดเตล็ด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4AC8199" w14:textId="77777777" w:rsidR="001E1242" w:rsidRPr="00160077" w:rsidRDefault="001E1242" w:rsidP="00111DD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วิธีเฉลี่ยราย</w:t>
            </w:r>
            <w:r w:rsidRPr="001600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(วิธีเศษหนึ่งส่วน</w:t>
            </w:r>
            <w:r w:rsidRPr="001600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สามร้อยหกสิบห้าวัน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1E1242" w:rsidRPr="00160077" w14:paraId="55B7C7D4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4B1ECDA" w14:textId="77777777" w:rsidR="001E1242" w:rsidRPr="00160077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การประกันภัยทางทะเลและขนส่ง (เฉพาะเที่ยว) และ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 xml:space="preserve">  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การประกันภัยอุบัติเหตุการเดินทาง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D81C05" w14:textId="77777777" w:rsidR="001E1242" w:rsidRPr="00160077" w:rsidRDefault="001E1242" w:rsidP="00111DD7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E1242" w:rsidRPr="00160077" w14:paraId="3E4C6DC3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79EBF5" w14:textId="77777777" w:rsidR="001E1242" w:rsidRPr="00160077" w:rsidRDefault="001E1242" w:rsidP="00111DD7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- ที่มีระยะเวลาคุ้มครองไม่เกิน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E5DC49D" w14:textId="77777777" w:rsidR="001E1242" w:rsidRPr="00160077" w:rsidRDefault="001E1242" w:rsidP="00111DD7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ร้อยละ</w:t>
            </w:r>
            <w:r w:rsidRPr="00160077">
              <w:rPr>
                <w:rFonts w:asciiTheme="majorBidi" w:hAnsiTheme="majorBidi" w:cstheme="majorBidi"/>
                <w:sz w:val="28"/>
                <w:szCs w:val="28"/>
              </w:rPr>
              <w:t xml:space="preserve"> 100 </w:t>
            </w: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ของเบี้ยประกันภัยรับ ตั้งแต่วันที่กรมธรรม์</w:t>
            </w:r>
          </w:p>
        </w:tc>
      </w:tr>
      <w:tr w:rsidR="001E1242" w:rsidRPr="00160077" w14:paraId="5CFF9A21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1BAA8F" w14:textId="77777777" w:rsidR="001E1242" w:rsidRPr="00160077" w:rsidRDefault="001E1242" w:rsidP="00111DD7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6AE5D2" w14:textId="77777777" w:rsidR="001E1242" w:rsidRPr="00160077" w:rsidRDefault="001E1242" w:rsidP="00111DD7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1E1242" w:rsidRPr="00160077" w14:paraId="5A53C17E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4C8D2F5" w14:textId="77777777" w:rsidR="001E1242" w:rsidRPr="00160077" w:rsidRDefault="001E1242" w:rsidP="00111DD7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51DB38" w14:textId="77777777" w:rsidR="001E1242" w:rsidRPr="00160077" w:rsidRDefault="001E1242" w:rsidP="00111DD7">
            <w:pPr>
              <w:tabs>
                <w:tab w:val="clear" w:pos="4451"/>
                <w:tab w:val="clear" w:pos="4678"/>
              </w:tabs>
              <w:ind w:left="72" w:right="-108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  <w:tr w:rsidR="001E1242" w:rsidRPr="00160077" w14:paraId="615915E3" w14:textId="77777777" w:rsidTr="00111DD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32E9EB" w14:textId="77777777" w:rsidR="001E1242" w:rsidRPr="00160077" w:rsidRDefault="001E1242" w:rsidP="00111DD7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- ที่มีระยะเวลาคุ้มครองที่เกิน 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1600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E44D2D5" w14:textId="77777777" w:rsidR="001E1242" w:rsidRPr="00160077" w:rsidRDefault="001E1242" w:rsidP="00111DD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00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  วิธีเฉลี่ย</w:t>
            </w:r>
            <w:r w:rsidRPr="001600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รายวัน (วิธีเศษหนึ่งส่วนสามร้อยหกสิบห้าวัน)</w:t>
            </w:r>
          </w:p>
        </w:tc>
      </w:tr>
    </w:tbl>
    <w:p w14:paraId="31A97D82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และค่าใช้จ่ายที่เกี่ยวข้องที่</w:t>
      </w:r>
      <w:r w:rsidRPr="00FF7793">
        <w:rPr>
          <w:rFonts w:ascii="Angsana New" w:hAnsi="Angsana New"/>
          <w:spacing w:val="4"/>
          <w:sz w:val="28"/>
          <w:szCs w:val="28"/>
          <w:cs/>
        </w:rPr>
        <w:t>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</w:t>
      </w:r>
      <w:r w:rsidRPr="00FF7793">
        <w:rPr>
          <w:rFonts w:ascii="Angsana New" w:hAnsi="Angsana New"/>
          <w:spacing w:val="-4"/>
          <w:sz w:val="28"/>
          <w:szCs w:val="28"/>
          <w:cs/>
        </w:rPr>
        <w:t>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</w:t>
      </w:r>
      <w:r w:rsidRPr="00FD52CB">
        <w:rPr>
          <w:rFonts w:ascii="Angsana New" w:hAnsi="Angsana New"/>
          <w:sz w:val="28"/>
          <w:szCs w:val="28"/>
          <w:cs/>
        </w:rPr>
        <w:t>อดีต</w:t>
      </w:r>
    </w:p>
    <w:p w14:paraId="4E40A81C" w14:textId="61844D4A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14:paraId="2B95F975" w14:textId="338FD4B9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FE0812B" w14:textId="52C81ECB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2523938" w14:textId="77777777" w:rsidR="00E01485" w:rsidRDefault="00E01485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17E29BE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lastRenderedPageBreak/>
        <w:t>สำรองค่าสินไหมทดแทนและค่าสินไหมทดแทนค้างจ่าย</w:t>
      </w:r>
    </w:p>
    <w:p w14:paraId="00142343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52B88">
        <w:rPr>
          <w:rFonts w:ascii="Angsana New" w:hAnsi="Angsana New"/>
          <w:spacing w:val="6"/>
          <w:sz w:val="28"/>
          <w:szCs w:val="28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</w:t>
      </w:r>
      <w:r w:rsidRPr="00FD52CB">
        <w:rPr>
          <w:rFonts w:ascii="Angsana New" w:hAnsi="Angsana New"/>
          <w:sz w:val="28"/>
          <w:szCs w:val="28"/>
          <w:cs/>
        </w:rPr>
        <w:t>คำเรียกร้องค่าเสียหายจากผู้เอาประกันภั</w:t>
      </w:r>
      <w:r>
        <w:rPr>
          <w:rFonts w:ascii="Angsana New" w:hAnsi="Angsana New"/>
          <w:sz w:val="28"/>
          <w:szCs w:val="28"/>
          <w:cs/>
        </w:rPr>
        <w:t>ยตามจำนวนที่ผู้เอาประกันภัยแจ้ง</w:t>
      </w:r>
      <w:r w:rsidRPr="00FD52CB">
        <w:rPr>
          <w:rFonts w:ascii="Angsana New" w:hAnsi="Angsana New"/>
          <w:sz w:val="28"/>
          <w:szCs w:val="28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14:paraId="1F996E86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</w:t>
      </w:r>
      <w:r w:rsidRPr="00FD52CB">
        <w:rPr>
          <w:rFonts w:ascii="Angsana New" w:hAnsi="Angsana New"/>
          <w:sz w:val="28"/>
          <w:szCs w:val="28"/>
        </w:rPr>
        <w:t xml:space="preserve">Incurred but not </w:t>
      </w:r>
      <w:r w:rsidRPr="004D280E">
        <w:rPr>
          <w:rFonts w:ascii="Angsana New" w:hAnsi="Angsana New"/>
          <w:spacing w:val="8"/>
          <w:sz w:val="28"/>
          <w:szCs w:val="28"/>
        </w:rPr>
        <w:t xml:space="preserve">reported claims: IBNR) </w:t>
      </w:r>
      <w:r w:rsidRPr="004D280E">
        <w:rPr>
          <w:rFonts w:ascii="Angsana New" w:hAnsi="Angsana New"/>
          <w:spacing w:val="8"/>
          <w:sz w:val="28"/>
          <w:szCs w:val="28"/>
          <w:cs/>
        </w:rPr>
        <w:t>ซึ่งคำนวณโดยวิธีการทางคณิตศาสตร์ประกันภัย โดยคำนวณจากประมาณการที่ดีที่สุดของค่า</w:t>
      </w:r>
      <w:r w:rsidRPr="00552B88">
        <w:rPr>
          <w:rFonts w:ascii="Angsana New" w:hAnsi="Angsana New"/>
          <w:spacing w:val="6"/>
          <w:sz w:val="28"/>
          <w:szCs w:val="28"/>
          <w:cs/>
        </w:rPr>
        <w:t xml:space="preserve">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</w:t>
      </w:r>
      <w:r w:rsidRPr="004D280E">
        <w:rPr>
          <w:rFonts w:ascii="Angsana New" w:hAnsi="Angsana New"/>
          <w:spacing w:val="6"/>
          <w:sz w:val="28"/>
          <w:szCs w:val="28"/>
          <w:cs/>
        </w:rPr>
        <w:t>วันที่รอบระยะเวลารายงาน ทั้งจากรายการความสูญเสียที่บริษัทได้รับรายงานแล้วและยังไม่ได้รับรายงาน สุทธิด้วยค่า</w:t>
      </w:r>
      <w:r w:rsidRPr="004D280E">
        <w:rPr>
          <w:rFonts w:ascii="Angsana New" w:hAnsi="Angsana New"/>
          <w:sz w:val="28"/>
          <w:szCs w:val="28"/>
          <w:cs/>
        </w:rPr>
        <w:t>สินไหมทดแทนที่ได้รับรู้ไปแล้วใน</w:t>
      </w:r>
      <w:r w:rsidRPr="004D280E">
        <w:rPr>
          <w:rFonts w:ascii="Angsana New" w:hAnsi="Angsana New" w:hint="cs"/>
          <w:sz w:val="28"/>
          <w:szCs w:val="28"/>
          <w:cs/>
        </w:rPr>
        <w:t>งบการเงิน</w:t>
      </w:r>
    </w:p>
    <w:p w14:paraId="7E856194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5DFD66FF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บันทึกประมาณการหนี้สินตามภาระหนี้สินตามกฎหมาย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</w:t>
      </w:r>
      <w:r w:rsidRPr="0035121F">
        <w:rPr>
          <w:rFonts w:ascii="Angsana New" w:hAnsi="Angsana New"/>
          <w:spacing w:val="-2"/>
          <w:sz w:val="28"/>
          <w:szCs w:val="28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</w:t>
      </w:r>
      <w:r w:rsidRPr="00FD52CB">
        <w:rPr>
          <w:rFonts w:ascii="Angsana New" w:hAnsi="Angsana New"/>
          <w:sz w:val="28"/>
          <w:szCs w:val="28"/>
          <w:cs/>
        </w:rPr>
        <w:t>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5D6524C5" w14:textId="77777777" w:rsidR="001E1242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904F89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ภาระผูกพันผลประโยชน์พนักงาน</w:t>
      </w:r>
    </w:p>
    <w:p w14:paraId="0C407522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</w:t>
      </w:r>
      <w:r w:rsidRPr="00160077">
        <w:rPr>
          <w:rFonts w:ascii="Angsana New" w:hAnsi="Angsana New"/>
          <w:spacing w:val="-4"/>
          <w:sz w:val="28"/>
          <w:szCs w:val="28"/>
          <w:cs/>
        </w:rPr>
        <w:t>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</w:t>
      </w:r>
      <w:r w:rsidRPr="00FD52CB">
        <w:rPr>
          <w:rFonts w:ascii="Angsana New" w:hAnsi="Angsana New"/>
          <w:sz w:val="28"/>
          <w:szCs w:val="28"/>
          <w:cs/>
        </w:rPr>
        <w:t>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</w:t>
      </w:r>
      <w:r>
        <w:rPr>
          <w:rFonts w:ascii="Angsana New" w:hAnsi="Angsana New"/>
          <w:sz w:val="28"/>
          <w:szCs w:val="28"/>
          <w:cs/>
        </w:rPr>
        <w:t>มขึ้น</w:t>
      </w:r>
      <w:r w:rsidRPr="00FD52CB">
        <w:rPr>
          <w:rFonts w:ascii="Angsana New" w:hAnsi="Angsana New"/>
          <w:sz w:val="28"/>
          <w:szCs w:val="28"/>
          <w:cs/>
        </w:rPr>
        <w:t>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1FDA4B7B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148E7505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167406">
        <w:rPr>
          <w:rFonts w:ascii="Angsana New" w:hAnsi="Angsana New"/>
          <w:spacing w:val="2"/>
          <w:sz w:val="28"/>
          <w:szCs w:val="28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3F51A43A" w14:textId="77777777" w:rsidR="00645ADF" w:rsidRDefault="00645ADF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82BF14C" w14:textId="57890A01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0203">
        <w:rPr>
          <w:rFonts w:ascii="Angsana New" w:hAnsi="Angsana New"/>
          <w:sz w:val="28"/>
          <w:szCs w:val="28"/>
          <w:cs/>
        </w:rPr>
        <w:lastRenderedPageBreak/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การเปลี่ยนแปลง</w:t>
      </w:r>
      <w:r w:rsidRPr="00380203">
        <w:rPr>
          <w:rFonts w:ascii="Angsana New" w:hAnsi="Angsana New"/>
          <w:spacing w:val="-4"/>
          <w:sz w:val="28"/>
          <w:szCs w:val="28"/>
          <w:cs/>
        </w:rPr>
        <w:t>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งวดบัญชีนั้น</w:t>
      </w:r>
      <w:r w:rsidRPr="00FD52CB">
        <w:rPr>
          <w:rFonts w:ascii="Angsana New" w:hAnsi="Angsana New"/>
          <w:sz w:val="28"/>
          <w:szCs w:val="28"/>
          <w:cs/>
        </w:rPr>
        <w:t>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08D4B818" w14:textId="77777777" w:rsidR="001E1242" w:rsidRPr="000B08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t>การใช้วิจารณญาณ</w:t>
      </w:r>
    </w:p>
    <w:p w14:paraId="63A72F22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B16ED">
        <w:rPr>
          <w:rFonts w:ascii="Angsana New" w:hAnsi="Angsana New"/>
          <w:spacing w:val="6"/>
          <w:sz w:val="28"/>
          <w:szCs w:val="28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</w:t>
      </w:r>
      <w:r w:rsidRPr="00FD52CB">
        <w:rPr>
          <w:rFonts w:ascii="Angsana New" w:hAnsi="Angsana New"/>
          <w:sz w:val="28"/>
          <w:szCs w:val="28"/>
          <w:cs/>
        </w:rPr>
        <w:t xml:space="preserve">การเงิน ประกอบด้วย </w:t>
      </w:r>
    </w:p>
    <w:p w14:paraId="1FC810F5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การจัดประเภท</w:t>
      </w:r>
      <w:r>
        <w:rPr>
          <w:rFonts w:ascii="Angsana New" w:hAnsi="Angsana New" w:hint="cs"/>
          <w:sz w:val="28"/>
          <w:szCs w:val="28"/>
          <w:cs/>
        </w:rPr>
        <w:t>สินทรัพย์ทางการเงิน</w:t>
      </w:r>
      <w:r w:rsidRPr="000B0863">
        <w:rPr>
          <w:rFonts w:ascii="Angsana New" w:hAnsi="Angsana New"/>
          <w:sz w:val="28"/>
          <w:szCs w:val="28"/>
          <w:cs/>
        </w:rPr>
        <w:t xml:space="preserve"> </w:t>
      </w:r>
    </w:p>
    <w:p w14:paraId="593F462B" w14:textId="77777777" w:rsidR="001E1242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การแสดงมูลค่าที่ดิน อาคาร และอุปกรณ์</w:t>
      </w:r>
    </w:p>
    <w:p w14:paraId="5253CD64" w14:textId="77777777" w:rsidR="001E1242" w:rsidRPr="000B0863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0B0863">
        <w:rPr>
          <w:rFonts w:ascii="Angsana New" w:hAnsi="Angsana New"/>
          <w:i/>
          <w:iCs/>
          <w:sz w:val="28"/>
          <w:szCs w:val="28"/>
          <w:cs/>
        </w:rPr>
        <w:t>ข้อสมมติฐานและความไม่แน่นอนของการประมาณการ</w:t>
      </w:r>
    </w:p>
    <w:p w14:paraId="73FB57B5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0C60A78E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การด้อยค่าของเบี้ยประกันภัยค้างรับ</w:t>
      </w:r>
    </w:p>
    <w:p w14:paraId="73089C2B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การแสดงมูลค่าของเครื่องมือทางการเงิน</w:t>
      </w:r>
    </w:p>
    <w:p w14:paraId="2C5C168F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การแสดงมูลค่าของที่ดิน อาคารและอุปกรณ์</w:t>
      </w:r>
    </w:p>
    <w:p w14:paraId="63DA2604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</w:t>
      </w:r>
    </w:p>
    <w:p w14:paraId="42F15EE4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การใช้ประโยชน์ของขาดทุนทางภาษี</w:t>
      </w:r>
    </w:p>
    <w:p w14:paraId="40D218D6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570F9292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การวัดมูลค่า</w:t>
      </w:r>
      <w:r>
        <w:rPr>
          <w:rFonts w:ascii="Angsana New" w:hAnsi="Angsana New" w:hint="cs"/>
          <w:sz w:val="28"/>
          <w:szCs w:val="28"/>
          <w:cs/>
        </w:rPr>
        <w:t>ภาระผูกพันผลประโยชน์พนักงาน</w:t>
      </w:r>
    </w:p>
    <w:p w14:paraId="0B76DA29" w14:textId="77777777" w:rsidR="001E1242" w:rsidRPr="000B0863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ข้อสมมติฐานสำหรับการประมาณการในการคิดลดกระแสเงินสดในอนาคต</w:t>
      </w:r>
    </w:p>
    <w:p w14:paraId="699C18AE" w14:textId="77777777" w:rsidR="001E1242" w:rsidRDefault="001E1242" w:rsidP="005126F1">
      <w:pPr>
        <w:pStyle w:val="ListParagraph"/>
        <w:widowControl w:val="0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0863">
        <w:rPr>
          <w:rFonts w:ascii="Angsana New" w:hAnsi="Angsana New"/>
          <w:sz w:val="28"/>
          <w:szCs w:val="28"/>
          <w:cs/>
        </w:rPr>
        <w:t>ประมาณการหนี้สินและหนี้สินที่อาจเกิดขึ้น</w:t>
      </w:r>
    </w:p>
    <w:p w14:paraId="246BB77C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การจัดประเภทสัญญาประกันภัย</w:t>
      </w:r>
    </w:p>
    <w:p w14:paraId="536AD594" w14:textId="77777777" w:rsidR="001E1242" w:rsidRPr="00FD52CB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7370C4">
        <w:rPr>
          <w:rFonts w:ascii="Angsana New" w:hAnsi="Angsana New"/>
          <w:spacing w:val="2"/>
          <w:sz w:val="28"/>
          <w:szCs w:val="28"/>
          <w:cs/>
        </w:rPr>
        <w:t xml:space="preserve">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</w:t>
      </w:r>
      <w:r w:rsidRPr="007370C4">
        <w:rPr>
          <w:rFonts w:ascii="Angsana New" w:hAnsi="Angsana New"/>
          <w:spacing w:val="-4"/>
          <w:sz w:val="28"/>
          <w:szCs w:val="28"/>
          <w:cs/>
        </w:rPr>
        <w:t>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FD52CB">
        <w:rPr>
          <w:rFonts w:ascii="Angsana New" w:hAnsi="Angsana New"/>
          <w:sz w:val="28"/>
          <w:szCs w:val="28"/>
          <w:cs/>
        </w:rPr>
        <w:t xml:space="preserve">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</w:t>
      </w:r>
      <w:r w:rsidRPr="00380203">
        <w:rPr>
          <w:rFonts w:ascii="Angsana New" w:hAnsi="Angsana New"/>
          <w:spacing w:val="2"/>
          <w:sz w:val="28"/>
          <w:szCs w:val="28"/>
          <w:cs/>
        </w:rPr>
        <w:t>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</w:t>
      </w:r>
      <w:r w:rsidRPr="00FD52CB">
        <w:rPr>
          <w:rFonts w:ascii="Angsana New" w:hAnsi="Angsana New"/>
          <w:sz w:val="28"/>
          <w:szCs w:val="28"/>
          <w:cs/>
        </w:rPr>
        <w:t>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</w:t>
      </w:r>
      <w:r w:rsidRPr="003D3174">
        <w:rPr>
          <w:rFonts w:ascii="Angsana New" w:hAnsi="Angsana New"/>
          <w:spacing w:val="2"/>
          <w:sz w:val="28"/>
          <w:szCs w:val="28"/>
          <w:cs/>
        </w:rPr>
        <w:t>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</w:t>
      </w:r>
      <w:r w:rsidRPr="00D64A73">
        <w:rPr>
          <w:rFonts w:ascii="Angsana New" w:hAnsi="Angsana New"/>
          <w:spacing w:val="6"/>
          <w:sz w:val="28"/>
          <w:szCs w:val="28"/>
          <w:cs/>
        </w:rPr>
        <w:t>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</w:t>
      </w:r>
      <w:r w:rsidRPr="00FD52CB">
        <w:rPr>
          <w:rFonts w:ascii="Angsana New" w:hAnsi="Angsana New"/>
          <w:sz w:val="28"/>
          <w:szCs w:val="28"/>
          <w:cs/>
        </w:rPr>
        <w:t>ความเสี่ยง</w:t>
      </w:r>
      <w:r w:rsidRPr="00380203">
        <w:rPr>
          <w:rFonts w:ascii="Angsana New" w:hAnsi="Angsana New"/>
          <w:spacing w:val="-4"/>
          <w:sz w:val="28"/>
          <w:szCs w:val="28"/>
          <w:cs/>
        </w:rPr>
        <w:t>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</w:t>
      </w:r>
      <w:r w:rsidRPr="00FD52CB">
        <w:rPr>
          <w:rFonts w:ascii="Angsana New" w:hAnsi="Angsana New"/>
          <w:sz w:val="28"/>
          <w:szCs w:val="28"/>
          <w:cs/>
        </w:rPr>
        <w:t xml:space="preserve"> หรือราคา</w:t>
      </w:r>
    </w:p>
    <w:p w14:paraId="44907E2F" w14:textId="77777777" w:rsid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0203">
        <w:rPr>
          <w:rFonts w:ascii="Angsana New" w:hAnsi="Angsana New"/>
          <w:spacing w:val="-4"/>
          <w:sz w:val="28"/>
          <w:szCs w:val="28"/>
          <w:cs/>
        </w:rPr>
        <w:lastRenderedPageBreak/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</w:t>
      </w:r>
      <w:r w:rsidRPr="00FD52CB">
        <w:rPr>
          <w:rFonts w:ascii="Angsana New" w:hAnsi="Angsana New"/>
          <w:sz w:val="28"/>
          <w:szCs w:val="28"/>
          <w:cs/>
        </w:rPr>
        <w:t xml:space="preserve">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0A16AC13" w14:textId="77777777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การรับรู้รายได้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570"/>
      </w:tblGrid>
      <w:tr w:rsidR="001E1242" w:rsidRPr="000B0863" w14:paraId="5D05221A" w14:textId="77777777" w:rsidTr="00214B21">
        <w:tc>
          <w:tcPr>
            <w:tcW w:w="2430" w:type="dxa"/>
          </w:tcPr>
          <w:p w14:paraId="22D3F858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ที่ถือเป็นรายได้</w:t>
            </w:r>
          </w:p>
        </w:tc>
        <w:tc>
          <w:tcPr>
            <w:tcW w:w="360" w:type="dxa"/>
          </w:tcPr>
          <w:p w14:paraId="38EB1E96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F01396F" w14:textId="77777777" w:rsidR="001E1242" w:rsidRPr="0038020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80203">
              <w:rPr>
                <w:rFonts w:asciiTheme="majorBidi" w:hAnsiTheme="majorBidi" w:cstheme="majorBidi"/>
                <w:b w:val="0"/>
                <w:bCs w:val="0"/>
                <w:spacing w:val="2"/>
                <w:sz w:val="28"/>
                <w:szCs w:val="28"/>
                <w:cs/>
              </w:rPr>
              <w:t>เบี้ยประกันภัยรับประกอบด้วยเบี้ยประกันภัยรับโดยตรงจากผู้เอาประกันภัย และ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4"/>
                <w:sz w:val="28"/>
                <w:szCs w:val="28"/>
                <w:cs/>
              </w:rPr>
              <w:t>เบี้ย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ประกันภัยต่อรับ หักด้วยมูลค่าของกรมธรรม์ที่ยกเลิกและการส่งคืนเบี้ยประกันภัย</w:t>
            </w:r>
            <w:r w:rsidRPr="0038020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และปรับปรุงด้วยสำรองเบี้ยประกันภัยที่ยังไม่ถือเป็นรายได้</w:t>
            </w:r>
          </w:p>
        </w:tc>
      </w:tr>
      <w:tr w:rsidR="001E1242" w:rsidRPr="000B0863" w14:paraId="1E503ED2" w14:textId="77777777" w:rsidTr="00214B21">
        <w:trPr>
          <w:trHeight w:hRule="exact" w:val="144"/>
        </w:trPr>
        <w:tc>
          <w:tcPr>
            <w:tcW w:w="2430" w:type="dxa"/>
          </w:tcPr>
          <w:p w14:paraId="28FA23ED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F4104D4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1C6308AB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5D92BAC6" w14:textId="77777777" w:rsidTr="00214B21">
        <w:tc>
          <w:tcPr>
            <w:tcW w:w="2430" w:type="dxa"/>
          </w:tcPr>
          <w:p w14:paraId="0786C8B2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เบี้ยประกันภัยรับโดยตรงจาก</w:t>
            </w:r>
          </w:p>
          <w:p w14:paraId="58CE164D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ผู้เอาประกันภัย</w:t>
            </w:r>
          </w:p>
        </w:tc>
        <w:tc>
          <w:tcPr>
            <w:tcW w:w="360" w:type="dxa"/>
          </w:tcPr>
          <w:p w14:paraId="753A664E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5C73B279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ปีจะบันทึก</w:t>
            </w:r>
            <w:r w:rsidRPr="00380203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1E1242" w:rsidRPr="000B0863" w14:paraId="052E4D91" w14:textId="77777777" w:rsidTr="00214B21">
        <w:trPr>
          <w:trHeight w:hRule="exact" w:val="144"/>
        </w:trPr>
        <w:tc>
          <w:tcPr>
            <w:tcW w:w="2430" w:type="dxa"/>
          </w:tcPr>
          <w:p w14:paraId="61143091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E98276E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0E2D915D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00B0811E" w14:textId="77777777" w:rsidTr="00214B21">
        <w:tc>
          <w:tcPr>
            <w:tcW w:w="2430" w:type="dxa"/>
          </w:tcPr>
          <w:p w14:paraId="5C6270AA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360" w:type="dxa"/>
          </w:tcPr>
          <w:p w14:paraId="4789246A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7346DD9B" w14:textId="77777777" w:rsidR="001E1242" w:rsidRPr="00D33367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</w:pP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เบี้ยประกันภัยต่อถือเป็นรายได้เมื่อบริษัทได้รับใบคำขอเอาประกันภัยต่อหรือใบแจ้ง</w:t>
            </w:r>
            <w:r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br/>
            </w:r>
            <w:r w:rsidRPr="00D33367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การประกันภัยต่อจากบริษัทผู้เอาประกันภัยต่อ</w:t>
            </w:r>
          </w:p>
        </w:tc>
      </w:tr>
      <w:tr w:rsidR="001E1242" w:rsidRPr="000B0863" w14:paraId="60240230" w14:textId="77777777" w:rsidTr="00214B21">
        <w:trPr>
          <w:trHeight w:hRule="exact" w:val="144"/>
        </w:trPr>
        <w:tc>
          <w:tcPr>
            <w:tcW w:w="2430" w:type="dxa"/>
          </w:tcPr>
          <w:p w14:paraId="0E560E7A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676291A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4E139410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48ACEB64" w14:textId="77777777" w:rsidTr="00214B21">
        <w:tc>
          <w:tcPr>
            <w:tcW w:w="2430" w:type="dxa"/>
          </w:tcPr>
          <w:p w14:paraId="6074E1D3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360" w:type="dxa"/>
          </w:tcPr>
          <w:p w14:paraId="7F083530" w14:textId="77777777" w:rsidR="001E1242" w:rsidRPr="000B0863" w:rsidRDefault="001E1242" w:rsidP="00111DD7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78ED74F6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รายได้ค่าจ้างและค่าบำเหน็จจากการเอาประกันภัยต่อรับรู้เป็นรายได้ในงวดที่ทำสัญญาประกันภัยต่อ</w:t>
            </w:r>
          </w:p>
        </w:tc>
      </w:tr>
      <w:tr w:rsidR="001E1242" w:rsidRPr="000B0863" w14:paraId="15C79FE0" w14:textId="77777777" w:rsidTr="00214B21">
        <w:trPr>
          <w:trHeight w:hRule="exact" w:val="144"/>
        </w:trPr>
        <w:tc>
          <w:tcPr>
            <w:tcW w:w="2430" w:type="dxa"/>
          </w:tcPr>
          <w:p w14:paraId="2CCF3611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45A02BE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2C280153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7593EA15" w14:textId="77777777" w:rsidTr="00214B21">
        <w:tc>
          <w:tcPr>
            <w:tcW w:w="2430" w:type="dxa"/>
          </w:tcPr>
          <w:p w14:paraId="264D1C3C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360" w:type="dxa"/>
          </w:tcPr>
          <w:p w14:paraId="7740E4B0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0F922B4D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1E1242" w:rsidRPr="000B0863" w14:paraId="61F6AAE4" w14:textId="77777777" w:rsidTr="00214B21">
        <w:trPr>
          <w:trHeight w:hRule="exact" w:val="144"/>
        </w:trPr>
        <w:tc>
          <w:tcPr>
            <w:tcW w:w="2430" w:type="dxa"/>
          </w:tcPr>
          <w:p w14:paraId="468821E9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F89D244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155466C1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12517EB2" w14:textId="77777777" w:rsidTr="00214B21">
        <w:tc>
          <w:tcPr>
            <w:tcW w:w="2430" w:type="dxa"/>
          </w:tcPr>
          <w:p w14:paraId="4F06D02F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360" w:type="dxa"/>
          </w:tcPr>
          <w:p w14:paraId="536D6F5E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8565040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1E1242" w:rsidRPr="000B0863" w14:paraId="621407AA" w14:textId="77777777" w:rsidTr="00214B21">
        <w:trPr>
          <w:trHeight w:hRule="exact" w:val="144"/>
        </w:trPr>
        <w:tc>
          <w:tcPr>
            <w:tcW w:w="2430" w:type="dxa"/>
          </w:tcPr>
          <w:p w14:paraId="5B76252A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E7CA66E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6F09B28F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0BF44D11" w14:textId="77777777" w:rsidTr="00214B21">
        <w:tc>
          <w:tcPr>
            <w:tcW w:w="2430" w:type="dxa"/>
          </w:tcPr>
          <w:p w14:paraId="3576FE5E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</w:t>
            </w:r>
          </w:p>
          <w:p w14:paraId="31092E6C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360" w:type="dxa"/>
          </w:tcPr>
          <w:p w14:paraId="4846A9A5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59E6F28F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กำไร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) </w:t>
            </w: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1E1242" w:rsidRPr="000B0863" w14:paraId="1DAB74EE" w14:textId="77777777" w:rsidTr="00214B21">
        <w:trPr>
          <w:trHeight w:hRule="exact" w:val="144"/>
        </w:trPr>
        <w:tc>
          <w:tcPr>
            <w:tcW w:w="2430" w:type="dxa"/>
          </w:tcPr>
          <w:p w14:paraId="363D34FB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52656AD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0AD80E5B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B0863" w14:paraId="65F142DF" w14:textId="77777777" w:rsidTr="00214B21">
        <w:tc>
          <w:tcPr>
            <w:tcW w:w="2430" w:type="dxa"/>
          </w:tcPr>
          <w:p w14:paraId="55B186F5" w14:textId="77777777" w:rsidR="001E1242" w:rsidRPr="000B0863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360" w:type="dxa"/>
          </w:tcPr>
          <w:p w14:paraId="16933D33" w14:textId="77777777" w:rsidR="001E1242" w:rsidRPr="000B0863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99F78FD" w14:textId="77777777" w:rsidR="001E1242" w:rsidRPr="000B0863" w:rsidRDefault="001E1242" w:rsidP="00111DD7">
            <w:pPr>
              <w:pStyle w:val="Heading7"/>
              <w:tabs>
                <w:tab w:val="clear" w:pos="8100"/>
                <w:tab w:val="left" w:pos="6012"/>
              </w:tabs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B086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รายได้อื่นบันทึกตามเกณฑ์คงค้าง</w:t>
            </w:r>
          </w:p>
        </w:tc>
      </w:tr>
    </w:tbl>
    <w:p w14:paraId="739F515B" w14:textId="08893B98" w:rsidR="001E1242" w:rsidRPr="000B0863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B0863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การรับรู้ค่าใช้จ่าย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0"/>
        <w:gridCol w:w="6570"/>
      </w:tblGrid>
      <w:tr w:rsidR="001E1242" w:rsidRPr="00015CAB" w14:paraId="23568AB6" w14:textId="77777777" w:rsidTr="00214B21">
        <w:tc>
          <w:tcPr>
            <w:tcW w:w="2430" w:type="dxa"/>
          </w:tcPr>
          <w:p w14:paraId="420102ED" w14:textId="77777777" w:rsidR="001E1242" w:rsidRPr="00015CA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เบี้ยประกันภัยต่อจ่าย</w:t>
            </w:r>
          </w:p>
        </w:tc>
        <w:tc>
          <w:tcPr>
            <w:tcW w:w="360" w:type="dxa"/>
          </w:tcPr>
          <w:p w14:paraId="3BDA031B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35B607D0" w14:textId="77777777" w:rsidR="001E1242" w:rsidRPr="00595F05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จากการประกันภัยให้บริษัทรับประกันภัยต่อแล้ว</w:t>
            </w:r>
          </w:p>
        </w:tc>
      </w:tr>
      <w:tr w:rsidR="001E1242" w:rsidRPr="00015CAB" w14:paraId="3EB9B3BF" w14:textId="77777777" w:rsidTr="00214B21">
        <w:trPr>
          <w:trHeight w:hRule="exact" w:val="144"/>
        </w:trPr>
        <w:tc>
          <w:tcPr>
            <w:tcW w:w="2430" w:type="dxa"/>
          </w:tcPr>
          <w:p w14:paraId="4A141AEB" w14:textId="77777777" w:rsidR="001E1242" w:rsidRPr="00015CA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059890F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05EBB635" w14:textId="77777777" w:rsidR="001E1242" w:rsidRPr="00015CAB" w:rsidRDefault="001E1242" w:rsidP="00111DD7">
            <w:pPr>
              <w:pStyle w:val="Heading7"/>
              <w:spacing w:line="240" w:lineRule="atLeast"/>
              <w:ind w:right="252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15CAB" w14:paraId="1369EACA" w14:textId="77777777" w:rsidTr="00214B21">
        <w:trPr>
          <w:trHeight w:val="234"/>
        </w:trPr>
        <w:tc>
          <w:tcPr>
            <w:tcW w:w="2430" w:type="dxa"/>
          </w:tcPr>
          <w:p w14:paraId="753179D7" w14:textId="77777777" w:rsidR="001E1242" w:rsidRPr="00595F05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ค่าใช้จ่ายค่าจ้างและค่าบำเหน็จ</w:t>
            </w:r>
          </w:p>
        </w:tc>
        <w:tc>
          <w:tcPr>
            <w:tcW w:w="360" w:type="dxa"/>
          </w:tcPr>
          <w:p w14:paraId="061C23CC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0095F1CD" w14:textId="77777777" w:rsidR="001E1242" w:rsidRPr="00FB7D9F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cs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</w:tc>
      </w:tr>
      <w:tr w:rsidR="001E1242" w:rsidRPr="00015CAB" w14:paraId="7F29E5D2" w14:textId="77777777" w:rsidTr="00214B21">
        <w:trPr>
          <w:trHeight w:hRule="exact" w:val="144"/>
        </w:trPr>
        <w:tc>
          <w:tcPr>
            <w:tcW w:w="2430" w:type="dxa"/>
          </w:tcPr>
          <w:p w14:paraId="61610C64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2548D5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7F623" w14:textId="77777777" w:rsidR="001E1242" w:rsidRPr="00015CA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75A5FA0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21135ED5" w14:textId="77777777" w:rsidR="001E1242" w:rsidRPr="00015CAB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E1242" w:rsidRPr="00015CAB" w14:paraId="698C2454" w14:textId="77777777" w:rsidTr="00214B21">
        <w:trPr>
          <w:trHeight w:hRule="exact" w:val="2331"/>
        </w:trPr>
        <w:tc>
          <w:tcPr>
            <w:tcW w:w="2430" w:type="dxa"/>
          </w:tcPr>
          <w:p w14:paraId="05629E55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ค่าสินไหมทดแทนและ</w:t>
            </w:r>
          </w:p>
          <w:p w14:paraId="3360CBDE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F674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ในการจัดการ</w:t>
            </w:r>
          </w:p>
          <w:p w14:paraId="2379C4D7" w14:textId="77777777" w:rsidR="001E1242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ค่าสินไหม</w:t>
            </w:r>
            <w:r w:rsidRPr="003F674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</w:t>
            </w:r>
            <w:r w:rsidRPr="003F67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ดแทน</w:t>
            </w:r>
          </w:p>
        </w:tc>
        <w:tc>
          <w:tcPr>
            <w:tcW w:w="360" w:type="dxa"/>
          </w:tcPr>
          <w:p w14:paraId="118120A2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21CDA6FE" w14:textId="77777777" w:rsidR="001E1242" w:rsidRPr="00015CAB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F674D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ค่าสินไหมทดแทนและค่าใช้จ่ายในการจัดการค่าสินไหมทดแทนประกอบด้วย</w:t>
            </w:r>
            <w:r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br/>
            </w:r>
            <w:r w:rsidRPr="00595F05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</w:t>
            </w:r>
            <w:r w:rsidRPr="001053DF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 xml:space="preserve">ปัจจุบันและงวดก่อนที่เกิดขึ้นในระหว่างปี หักด้วยมูลค่าซากและการรับคืนอื่น </w:t>
            </w: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1E1242" w:rsidRPr="00015CAB" w14:paraId="2AA3AFF6" w14:textId="77777777" w:rsidTr="00214B21">
        <w:trPr>
          <w:trHeight w:val="234"/>
        </w:trPr>
        <w:tc>
          <w:tcPr>
            <w:tcW w:w="2430" w:type="dxa"/>
          </w:tcPr>
          <w:p w14:paraId="405AA459" w14:textId="77777777" w:rsidR="001E1242" w:rsidRPr="003F674D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05FD181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26F546A3" w14:textId="77777777" w:rsidR="001E1242" w:rsidRPr="00015CAB" w:rsidRDefault="001E1242" w:rsidP="00111DD7">
            <w:pPr>
              <w:pStyle w:val="Heading7"/>
              <w:spacing w:line="240" w:lineRule="atLeast"/>
              <w:ind w:right="252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</w:tc>
      </w:tr>
      <w:tr w:rsidR="001E1242" w:rsidRPr="00015CAB" w14:paraId="03DA8C0A" w14:textId="77777777" w:rsidTr="00214B21">
        <w:trPr>
          <w:trHeight w:val="234"/>
        </w:trPr>
        <w:tc>
          <w:tcPr>
            <w:tcW w:w="2430" w:type="dxa"/>
          </w:tcPr>
          <w:p w14:paraId="64A2348D" w14:textId="77777777" w:rsidR="001E1242" w:rsidRPr="003F674D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DC6EA4D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570" w:type="dxa"/>
          </w:tcPr>
          <w:p w14:paraId="13176717" w14:textId="77777777" w:rsidR="001E1242" w:rsidRPr="00595F05" w:rsidRDefault="001E1242" w:rsidP="00111DD7">
            <w:pPr>
              <w:pStyle w:val="Heading7"/>
              <w:spacing w:before="120" w:after="120" w:line="240" w:lineRule="atLeast"/>
              <w:ind w:right="259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95F0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      </w:r>
          </w:p>
        </w:tc>
      </w:tr>
      <w:tr w:rsidR="001E1242" w:rsidRPr="00015CAB" w14:paraId="0AF747DA" w14:textId="77777777" w:rsidTr="00214B21">
        <w:trPr>
          <w:trHeight w:val="234"/>
        </w:trPr>
        <w:tc>
          <w:tcPr>
            <w:tcW w:w="2430" w:type="dxa"/>
          </w:tcPr>
          <w:p w14:paraId="723B1553" w14:textId="77777777" w:rsidR="001E1242" w:rsidRPr="00015CAB" w:rsidRDefault="001E124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09F7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360" w:type="dxa"/>
          </w:tcPr>
          <w:p w14:paraId="5FAE0C1C" w14:textId="77777777" w:rsidR="001E1242" w:rsidRPr="00015CAB" w:rsidRDefault="001E1242" w:rsidP="00111DD7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15CA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</w:p>
        </w:tc>
        <w:tc>
          <w:tcPr>
            <w:tcW w:w="6570" w:type="dxa"/>
          </w:tcPr>
          <w:p w14:paraId="33136ADC" w14:textId="77777777" w:rsidR="001E1242" w:rsidRPr="00595F05" w:rsidRDefault="001E1242" w:rsidP="00111DD7">
            <w:pPr>
              <w:pStyle w:val="Heading7"/>
              <w:spacing w:line="240" w:lineRule="atLeast"/>
              <w:ind w:right="259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009F7">
              <w:rPr>
                <w:rFonts w:asciiTheme="majorBidi" w:hAnsiTheme="majorBidi" w:cstheme="majorBidi"/>
                <w:b w:val="0"/>
                <w:bCs w:val="0"/>
                <w:spacing w:val="6"/>
                <w:sz w:val="28"/>
                <w:szCs w:val="28"/>
                <w:cs/>
              </w:rPr>
      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      </w:r>
          </w:p>
        </w:tc>
      </w:tr>
    </w:tbl>
    <w:p w14:paraId="4B8C2613" w14:textId="77777777" w:rsidR="001E1242" w:rsidRPr="00015CAB" w:rsidRDefault="001E1242" w:rsidP="00D5134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ภาษีเงินได้</w:t>
      </w:r>
    </w:p>
    <w:p w14:paraId="5A9D835D" w14:textId="77777777" w:rsidR="001E1242" w:rsidRDefault="001E1242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44393">
        <w:rPr>
          <w:rFonts w:ascii="Angsana New" w:hAnsi="Angsana New"/>
          <w:spacing w:val="-2"/>
          <w:sz w:val="28"/>
          <w:szCs w:val="28"/>
          <w:cs/>
        </w:rPr>
        <w:t>ภาษีเงินได้คำนวณจากผลกำไรสำหรับปีโดยพิจารณาถึงภาษีเงินได้รอการตัดบัญชี ภาษีเงินได้รอการตัดบัญชีแสดงถึงผลกระทบ</w:t>
      </w:r>
      <w:r w:rsidRPr="00595F05">
        <w:rPr>
          <w:rFonts w:ascii="Angsana New" w:hAnsi="Angsana New"/>
          <w:spacing w:val="-6"/>
          <w:sz w:val="28"/>
          <w:szCs w:val="28"/>
          <w:cs/>
        </w:rPr>
        <w:t>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</w:t>
      </w:r>
      <w:r w:rsidRPr="00FD52CB">
        <w:rPr>
          <w:rFonts w:ascii="Angsana New" w:hAnsi="Angsana New"/>
          <w:sz w:val="28"/>
          <w:szCs w:val="28"/>
          <w:cs/>
        </w:rPr>
        <w:t xml:space="preserve">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14:paraId="25999B36" w14:textId="77777777" w:rsidR="00D51344" w:rsidRDefault="00D51344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3FFB096" w14:textId="77777777" w:rsidR="00D51344" w:rsidRDefault="00D51344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0CD0362" w14:textId="77777777" w:rsidR="00D51344" w:rsidRDefault="00D51344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4357A20" w14:textId="77777777" w:rsidR="00D51344" w:rsidRDefault="00D51344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102A026" w14:textId="076A13A1" w:rsidR="00D51344" w:rsidRDefault="00D51344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B7FCBC0" w14:textId="40B84A6F" w:rsidR="00E01485" w:rsidRDefault="00E01485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90C5B50" w14:textId="6A1807D7" w:rsidR="00E01485" w:rsidRDefault="00E01485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6F1C602" w14:textId="7445FAB6" w:rsidR="00E01485" w:rsidRDefault="00E01485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BB01CF7" w14:textId="77777777" w:rsidR="00E01485" w:rsidRDefault="00E01485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7C5662B" w14:textId="429B0B05" w:rsidR="001E1242" w:rsidRPr="00FD52CB" w:rsidRDefault="001E1242" w:rsidP="00F5346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lastRenderedPageBreak/>
        <w:t>บริษัทรับรู้สินทรัพย์ภาษีเงินได้รอตัดการ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</w:t>
      </w:r>
      <w:r>
        <w:rPr>
          <w:rFonts w:ascii="Angsana New" w:hAnsi="Angsana New" w:hint="cs"/>
          <w:sz w:val="28"/>
          <w:szCs w:val="28"/>
          <w:cs/>
        </w:rPr>
        <w:t>่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</w:t>
      </w:r>
      <w:r>
        <w:rPr>
          <w:rFonts w:ascii="Angsana New" w:hAnsi="Angsana New"/>
          <w:sz w:val="28"/>
          <w:szCs w:val="28"/>
        </w:rPr>
        <w:t xml:space="preserve"> </w:t>
      </w:r>
      <w:r w:rsidRPr="00FD52CB">
        <w:rPr>
          <w:rFonts w:ascii="Angsana New" w:hAnsi="Angsana New"/>
          <w:sz w:val="28"/>
          <w:szCs w:val="28"/>
          <w:cs/>
        </w:rPr>
        <w:t>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</w:t>
      </w:r>
      <w:r w:rsidRPr="00125A81">
        <w:rPr>
          <w:rFonts w:ascii="Angsana New" w:hAnsi="Angsana New"/>
          <w:spacing w:val="-4"/>
          <w:sz w:val="28"/>
          <w:szCs w:val="28"/>
          <w:cs/>
        </w:rPr>
        <w:t>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4DF3BF36" w14:textId="10206D7D" w:rsidR="00645ADF" w:rsidRDefault="001E1242" w:rsidP="001676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</w:t>
      </w:r>
    </w:p>
    <w:p w14:paraId="1FDE2669" w14:textId="77777777" w:rsidR="001E1242" w:rsidRPr="00015CAB" w:rsidRDefault="001E1242" w:rsidP="005126F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hanging="720"/>
        <w:contextualSpacing w:val="0"/>
        <w:jc w:val="both"/>
        <w:outlineLvl w:val="0"/>
        <w:rPr>
          <w:rFonts w:ascii="Angsana New" w:eastAsia="SimSun" w:hAnsi="Angsana New"/>
          <w:b/>
          <w:bCs/>
          <w:i/>
          <w:iCs/>
          <w:sz w:val="28"/>
          <w:szCs w:val="28"/>
        </w:rPr>
      </w:pPr>
      <w:r w:rsidRPr="00015CAB">
        <w:rPr>
          <w:rFonts w:ascii="Angsana New" w:eastAsia="SimSun" w:hAnsi="Angsana New"/>
          <w:b/>
          <w:bCs/>
          <w:i/>
          <w:iCs/>
          <w:sz w:val="28"/>
          <w:szCs w:val="28"/>
          <w:cs/>
        </w:rPr>
        <w:t>ขาดทุนต่อหุ้น</w:t>
      </w:r>
    </w:p>
    <w:p w14:paraId="6887494E" w14:textId="6DFAA7BF" w:rsidR="00FB1496" w:rsidRPr="001E1242" w:rsidRDefault="001E1242" w:rsidP="001E12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D52CB">
        <w:rPr>
          <w:rFonts w:ascii="Angsana New" w:hAnsi="Angsana New"/>
          <w:sz w:val="28"/>
          <w:szCs w:val="28"/>
          <w:cs/>
        </w:rPr>
        <w:t>ขาดทุนต่อหุ้นคำนวณโดยการหารขาดทุนสำหรับปีด้วยจำนวนหุ้น</w:t>
      </w:r>
      <w:r>
        <w:rPr>
          <w:rFonts w:ascii="Angsana New" w:hAnsi="Angsana New" w:hint="cs"/>
          <w:sz w:val="28"/>
          <w:szCs w:val="28"/>
          <w:cs/>
        </w:rPr>
        <w:t>สามัญ</w:t>
      </w:r>
      <w:r w:rsidRPr="00FD52CB">
        <w:rPr>
          <w:rFonts w:ascii="Angsana New" w:hAnsi="Angsana New"/>
          <w:sz w:val="28"/>
          <w:szCs w:val="28"/>
          <w:cs/>
        </w:rPr>
        <w:t>ถัวเฉลี่ยถ่วงน้ำหนักที่ออกในระหว่างปี</w:t>
      </w:r>
    </w:p>
    <w:p w14:paraId="15C50699" w14:textId="2535E1F7" w:rsidR="0036676E" w:rsidRDefault="00BA6577" w:rsidP="001359A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BA6577">
        <w:rPr>
          <w:b/>
          <w:bCs/>
          <w:u w:val="none"/>
          <w:cs/>
        </w:rPr>
        <w:t>ค่าตอบแทนกรรมการและผู้บริหาร</w:t>
      </w:r>
    </w:p>
    <w:p w14:paraId="78744F9C" w14:textId="13EADF22" w:rsidR="00C37335" w:rsidRDefault="00F4699A" w:rsidP="0031730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4699A">
        <w:rPr>
          <w:rFonts w:ascii="Angsana New" w:hAnsi="Angsana New"/>
          <w:sz w:val="28"/>
          <w:szCs w:val="28"/>
          <w:cs/>
        </w:rPr>
        <w:t>ค่าตอบแทนของ</w:t>
      </w:r>
      <w:r w:rsidR="00262725">
        <w:rPr>
          <w:rFonts w:ascii="Angsana New" w:hAnsi="Angsana New" w:hint="cs"/>
          <w:sz w:val="28"/>
          <w:szCs w:val="28"/>
          <w:cs/>
        </w:rPr>
        <w:t>กรรมการและ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ผู้บริหารสำหรับปีสิ้นสุดวันที่ </w:t>
      </w:r>
      <w:r w:rsidR="00645ADF">
        <w:rPr>
          <w:rFonts w:ascii="Angsana New" w:hAnsi="Angsana New"/>
          <w:sz w:val="28"/>
          <w:szCs w:val="28"/>
        </w:rPr>
        <w:t>31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45ADF">
        <w:rPr>
          <w:rFonts w:ascii="Angsana New" w:hAnsi="Angsana New"/>
          <w:sz w:val="28"/>
          <w:szCs w:val="28"/>
        </w:rPr>
        <w:t>256</w:t>
      </w:r>
      <w:r w:rsidR="001A41C4">
        <w:rPr>
          <w:rFonts w:ascii="Angsana New" w:hAnsi="Angsana New"/>
          <w:sz w:val="28"/>
          <w:szCs w:val="28"/>
        </w:rPr>
        <w:t>5</w:t>
      </w:r>
      <w:r w:rsidR="001A41C4" w:rsidRPr="001A41C4">
        <w:rPr>
          <w:rFonts w:ascii="Angsana New" w:hAnsi="Angsana New"/>
          <w:sz w:val="28"/>
          <w:szCs w:val="28"/>
          <w:cs/>
        </w:rPr>
        <w:t xml:space="preserve"> และ </w:t>
      </w:r>
      <w:r w:rsidR="00645ADF">
        <w:rPr>
          <w:rFonts w:ascii="Angsana New" w:hAnsi="Angsana New"/>
          <w:sz w:val="28"/>
          <w:szCs w:val="28"/>
        </w:rPr>
        <w:t>2564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70"/>
        <w:gridCol w:w="270"/>
        <w:gridCol w:w="270"/>
        <w:gridCol w:w="270"/>
        <w:gridCol w:w="342"/>
        <w:gridCol w:w="1440"/>
        <w:gridCol w:w="270"/>
        <w:gridCol w:w="1440"/>
      </w:tblGrid>
      <w:tr w:rsidR="001A41C4" w:rsidRPr="006B2D1A" w14:paraId="2BEDB200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373752BE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6E18F7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C0A2AE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DDD14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872973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14DEACF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5CC5B" w14:textId="77777777" w:rsidR="001A41C4" w:rsidRPr="006B2D1A" w:rsidRDefault="001A41C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A41C4" w:rsidRPr="006B2D1A" w14:paraId="2FB2652F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58D2760D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7B893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0AFCD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5217D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2A655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AB3D043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497BD2" w14:textId="3B87DFBE" w:rsidR="001A41C4" w:rsidRPr="008122FF" w:rsidRDefault="00645ADF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00D32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A6EBD7" w14:textId="0E4B2ABE" w:rsidR="001A41C4" w:rsidRPr="008122FF" w:rsidRDefault="00645ADF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A41C4" w:rsidRPr="006B2D1A" w14:paraId="07FF35DA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9E0855A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8C042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99C3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ABBC5D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5EC43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F25B430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E53DB" w14:textId="1222F3BD" w:rsidR="001A41C4" w:rsidRPr="00B246AA" w:rsidRDefault="006857AE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3B7CB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EF2A2" w14:textId="233E7E68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17,321</w:t>
            </w:r>
          </w:p>
        </w:tc>
      </w:tr>
      <w:tr w:rsidR="001A41C4" w:rsidRPr="006B2D1A" w14:paraId="4A825488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4C1AF8E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78BFBC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97BE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AA2505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5B1838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BBCE94B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ED0FD" w14:textId="1D7545D3" w:rsidR="001A41C4" w:rsidRPr="00B246AA" w:rsidRDefault="006857AE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465BB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F9F61" w14:textId="7A52713D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740</w:t>
            </w:r>
          </w:p>
        </w:tc>
      </w:tr>
      <w:tr w:rsidR="001A41C4" w:rsidRPr="006B2D1A" w14:paraId="72414152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04F1CED6" w14:textId="242704B7" w:rsidR="001A41C4" w:rsidRPr="006B2D1A" w:rsidRDefault="001A41C4" w:rsidP="0064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A41C4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88AA9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C4199" w14:textId="77777777" w:rsidR="001A41C4" w:rsidRPr="00D70F85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D5A02" w14:textId="77777777" w:rsidR="001A41C4" w:rsidRPr="00D70F85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2C6E2" w14:textId="77777777" w:rsidR="001A41C4" w:rsidRPr="00D70F85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884A2DE" w14:textId="77777777" w:rsidR="001A41C4" w:rsidRPr="00D70F85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90587" w14:textId="613836BC" w:rsidR="001A41C4" w:rsidRPr="00B246AA" w:rsidRDefault="00802416" w:rsidP="0064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CE95" w14:textId="77777777" w:rsidR="001A41C4" w:rsidRPr="006B2D1A" w:rsidRDefault="001A41C4" w:rsidP="0064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E8FE" w14:textId="7007CCBD" w:rsidR="001A41C4" w:rsidRPr="006B2D1A" w:rsidDel="00CE63E9" w:rsidRDefault="001A41C4" w:rsidP="0064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258</w:t>
            </w:r>
          </w:p>
        </w:tc>
      </w:tr>
      <w:tr w:rsidR="001A41C4" w:rsidRPr="006B2D1A" w14:paraId="1142C2EF" w14:textId="77777777" w:rsidTr="00645AD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C73DA1A" w14:textId="77777777" w:rsidR="001A41C4" w:rsidRPr="003D06A3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830644" w14:textId="77777777" w:rsidR="001A41C4" w:rsidRPr="003D06A3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42AFB" w14:textId="77777777" w:rsidR="001A41C4" w:rsidRPr="003D06A3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41B593" w14:textId="77777777" w:rsidR="001A41C4" w:rsidRPr="003D06A3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FB2CC" w14:textId="77777777" w:rsidR="001A41C4" w:rsidRPr="003D06A3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22DB399E" w14:textId="77777777" w:rsidR="001A41C4" w:rsidRPr="003D06A3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3E1F77" w14:textId="32C8D741" w:rsidR="001A41C4" w:rsidRPr="003D06A3" w:rsidRDefault="00C8314C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38</w:t>
            </w:r>
            <w:r w:rsidR="00802416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9F37F" w14:textId="77777777" w:rsidR="001A41C4" w:rsidRPr="008E1C1D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F0BC1" w14:textId="0388AF1B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182</w:t>
            </w:r>
          </w:p>
        </w:tc>
      </w:tr>
      <w:tr w:rsidR="001A41C4" w:rsidRPr="008F7E7B" w14:paraId="0C6F62C1" w14:textId="77777777" w:rsidTr="00645ADF">
        <w:trPr>
          <w:trHeight w:val="30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93CF9CE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82967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93EE4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9E8EF0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E6C6D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2F23FE7" w14:textId="77777777" w:rsidR="001A41C4" w:rsidRPr="006B2D1A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028A6480" w14:textId="26CE53E3" w:rsidR="001A41C4" w:rsidRPr="00E376D7" w:rsidRDefault="006857AE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19,</w:t>
            </w:r>
            <w:r w:rsidR="0080241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E4557" w14:textId="77777777" w:rsidR="001A41C4" w:rsidRPr="00D75DBB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9F6CEFB" w14:textId="2F61714B" w:rsidR="001A41C4" w:rsidRPr="00D75DBB" w:rsidRDefault="001A41C4" w:rsidP="001A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E376D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18,5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01</w:t>
            </w:r>
          </w:p>
        </w:tc>
      </w:tr>
    </w:tbl>
    <w:p w14:paraId="606BA72B" w14:textId="4B066A25" w:rsidR="00BE29D7" w:rsidRPr="00C45BAD" w:rsidRDefault="00263326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7A3CD0" w14:paraId="22C28840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69A1746E" w:rsidR="00DA4329" w:rsidRPr="007A3CD0" w:rsidRDefault="00A80558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3233005B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46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64F73" w:rsidRPr="007A3CD0" w14:paraId="71D10438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44603DE0" w:rsidR="00164F73" w:rsidRPr="007A3CD0" w:rsidRDefault="00E76C8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38B14A9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164F73" w:rsidRPr="007A3CD0" w14:paraId="496B625C" w14:textId="77777777" w:rsidTr="00D26460">
        <w:trPr>
          <w:trHeight w:val="4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0DE4905B" w:rsidR="00164F73" w:rsidRPr="007A3CD0" w:rsidRDefault="00E76C8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150,858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0DA86C65" w:rsidR="00164F73" w:rsidRPr="007A3CD0" w:rsidRDefault="00164F73" w:rsidP="0016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187,431</w:t>
            </w:r>
          </w:p>
        </w:tc>
      </w:tr>
      <w:tr w:rsidR="00280C5C" w:rsidRPr="005067F3" w14:paraId="75D102A7" w14:textId="77777777" w:rsidTr="00D26460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62171538" w:rsidR="00280C5C" w:rsidRPr="007A3CD0" w:rsidRDefault="00E76C83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150,988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3D14B476" w:rsidR="00280C5C" w:rsidRPr="00DB65A3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A060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187,561</w:t>
            </w:r>
          </w:p>
        </w:tc>
      </w:tr>
    </w:tbl>
    <w:p w14:paraId="66BFD668" w14:textId="5585C6B2" w:rsidR="00FB1496" w:rsidRDefault="009E0C88" w:rsidP="00C2772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pacing w:val="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2"/>
          <w:sz w:val="28"/>
          <w:szCs w:val="28"/>
        </w:rPr>
        <w:t xml:space="preserve">2565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AC53FB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2E1379">
        <w:rPr>
          <w:rFonts w:ascii="Angsana New" w:hAnsi="Angsana New" w:hint="cs"/>
          <w:sz w:val="28"/>
          <w:szCs w:val="28"/>
          <w:cs/>
        </w:rPr>
        <w:t>จำนวนเงิน</w:t>
      </w:r>
      <w:r w:rsidR="00AB22C6" w:rsidRPr="002E1379">
        <w:rPr>
          <w:rFonts w:ascii="Angsana New" w:hAnsi="Angsana New"/>
          <w:sz w:val="28"/>
          <w:szCs w:val="28"/>
        </w:rPr>
        <w:t xml:space="preserve"> </w:t>
      </w:r>
      <w:r w:rsidR="00E76C83" w:rsidRPr="002E1379">
        <w:rPr>
          <w:rFonts w:ascii="Angsana New" w:hAnsi="Angsana New"/>
          <w:sz w:val="28"/>
          <w:szCs w:val="28"/>
        </w:rPr>
        <w:t xml:space="preserve">0.4 </w:t>
      </w:r>
      <w:r w:rsidR="003915ED" w:rsidRPr="002E1379">
        <w:rPr>
          <w:rFonts w:ascii="Angsana New" w:hAnsi="Angsana New" w:hint="cs"/>
          <w:sz w:val="28"/>
          <w:szCs w:val="28"/>
          <w:cs/>
        </w:rPr>
        <w:t>ล้านบาทได้</w:t>
      </w:r>
      <w:r w:rsidR="003915ED" w:rsidRPr="00AC53FB">
        <w:rPr>
          <w:rFonts w:ascii="Angsana New" w:hAnsi="Angsana New" w:hint="cs"/>
          <w:sz w:val="28"/>
          <w:szCs w:val="28"/>
          <w:cs/>
        </w:rPr>
        <w:t>ถู</w:t>
      </w:r>
      <w:r w:rsidR="003915ED" w:rsidRPr="001A0D17">
        <w:rPr>
          <w:rFonts w:ascii="Angsana New" w:hAnsi="Angsana New" w:hint="cs"/>
          <w:sz w:val="28"/>
          <w:szCs w:val="28"/>
          <w:cs/>
        </w:rPr>
        <w:t>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>ตามที่กล่าวไว้ใ</w:t>
      </w:r>
      <w:r w:rsidR="003915ED" w:rsidRPr="00134F10">
        <w:rPr>
          <w:rFonts w:ascii="Angsana New" w:hAnsi="Angsana New"/>
          <w:sz w:val="28"/>
          <w:szCs w:val="28"/>
          <w:cs/>
        </w:rPr>
        <w:t xml:space="preserve">นหมายเหตุ </w:t>
      </w:r>
      <w:r w:rsidR="00C01CB8">
        <w:rPr>
          <w:rFonts w:ascii="Angsana New" w:hAnsi="Angsana New"/>
          <w:sz w:val="28"/>
          <w:szCs w:val="28"/>
        </w:rPr>
        <w:t>33</w:t>
      </w:r>
      <w:r w:rsidR="003915ED" w:rsidRPr="00134F10">
        <w:rPr>
          <w:rFonts w:ascii="Angsana New" w:hAnsi="Angsana New"/>
          <w:sz w:val="28"/>
          <w:szCs w:val="28"/>
        </w:rPr>
        <w:t xml:space="preserve"> </w:t>
      </w:r>
      <w:r w:rsidR="00134F10" w:rsidRPr="00134F10">
        <w:rPr>
          <w:rFonts w:ascii="Angsana New" w:hAnsi="Angsana New" w:hint="cs"/>
          <w:sz w:val="28"/>
          <w:szCs w:val="28"/>
          <w:cs/>
        </w:rPr>
        <w:t>ข</w:t>
      </w:r>
      <w:r w:rsidR="003915ED" w:rsidRPr="00134F10">
        <w:rPr>
          <w:rFonts w:ascii="Angsana New" w:hAnsi="Angsana New" w:hint="cs"/>
          <w:sz w:val="28"/>
          <w:szCs w:val="28"/>
          <w:cs/>
        </w:rPr>
        <w:t>)</w:t>
      </w:r>
      <w:r w:rsidR="00DA4329" w:rsidRPr="00134F10">
        <w:rPr>
          <w:rFonts w:ascii="Angsana New" w:hAnsi="Angsana New"/>
          <w:sz w:val="28"/>
          <w:szCs w:val="28"/>
        </w:rPr>
        <w:t xml:space="preserve"> (31 </w:t>
      </w:r>
      <w:r w:rsidR="00DA4329" w:rsidRPr="00134F10">
        <w:rPr>
          <w:rFonts w:ascii="Angsana New" w:hAnsi="Angsana New"/>
          <w:sz w:val="28"/>
          <w:szCs w:val="28"/>
          <w:cs/>
        </w:rPr>
        <w:t>ธันวาคม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 </w:t>
      </w:r>
      <w:r w:rsidR="00DA4329" w:rsidRPr="002E1C53">
        <w:rPr>
          <w:rFonts w:ascii="Angsana New" w:hAnsi="Angsana New"/>
          <w:sz w:val="28"/>
          <w:szCs w:val="28"/>
        </w:rPr>
        <w:t>256</w:t>
      </w:r>
      <w:r w:rsidR="00280C5C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: 0.</w:t>
      </w:r>
      <w:r w:rsidR="009E4495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3F59CC40" w14:textId="72FD9135" w:rsidR="00C2772B" w:rsidRDefault="00C2772B" w:rsidP="00C2772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4B895EB" w14:textId="385C0EFF" w:rsidR="00C2772B" w:rsidRDefault="00C2772B" w:rsidP="00C2772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5FBCD2" w14:textId="791B0853" w:rsidR="00435055" w:rsidRPr="00C45BAD" w:rsidRDefault="00435055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27A35843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D041B">
        <w:rPr>
          <w:rFonts w:ascii="Angsana New" w:hAnsi="Angsana New"/>
          <w:spacing w:val="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2"/>
          <w:sz w:val="28"/>
          <w:szCs w:val="28"/>
        </w:rPr>
        <w:t xml:space="preserve">2565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5A5F5C">
        <w:rPr>
          <w:rFonts w:ascii="Angsana New" w:hAnsi="Angsana New"/>
          <w:spacing w:val="2"/>
          <w:sz w:val="28"/>
          <w:szCs w:val="28"/>
        </w:rPr>
        <w:t>4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407DC0FB" w:rsidR="00DA4329" w:rsidRPr="002638F1" w:rsidRDefault="00AD041B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33613154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67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9673A" w:rsidRPr="002638F1" w14:paraId="2906677C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41C04A5D" w:rsidR="00E9673A" w:rsidRPr="002638F1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55,14</w:t>
            </w:r>
            <w:r w:rsidR="00233E1B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F17F" w14:textId="4EBD2A68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61,124 </w:t>
            </w:r>
          </w:p>
        </w:tc>
      </w:tr>
      <w:tr w:rsidR="00E9673A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08FFEEA5" w:rsidR="00E9673A" w:rsidRPr="002638F1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0074B02B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11,854 </w:t>
            </w:r>
          </w:p>
        </w:tc>
      </w:tr>
      <w:tr w:rsidR="00E9673A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5B96D6B7" w:rsidR="00E9673A" w:rsidRPr="002638F1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1750F171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3,418 </w:t>
            </w:r>
          </w:p>
        </w:tc>
      </w:tr>
      <w:tr w:rsidR="00E9673A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654469F4" w:rsidR="00E9673A" w:rsidRPr="002638F1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3DE7A78F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1,665 </w:t>
            </w:r>
          </w:p>
        </w:tc>
      </w:tr>
      <w:tr w:rsidR="00E9673A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46F923F6" w:rsidR="00E9673A" w:rsidRPr="002638F1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481AE828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3,366 </w:t>
            </w:r>
          </w:p>
        </w:tc>
      </w:tr>
      <w:tr w:rsidR="00E9673A" w:rsidRPr="002638F1" w14:paraId="50AA116A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73BF42CC" w:rsidR="00E9673A" w:rsidRPr="002638F1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</w:t>
            </w:r>
            <w:r w:rsidR="00233E1B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6D8DB" w14:textId="52850A7D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4,564 </w:t>
            </w:r>
          </w:p>
        </w:tc>
      </w:tr>
      <w:tr w:rsidR="00E9673A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22ECAC45" w:rsidR="00E9673A" w:rsidRPr="002638F1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88,25</w:t>
            </w:r>
            <w:r w:rsidR="00C8314C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0788D6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85,991</w:t>
            </w:r>
          </w:p>
        </w:tc>
      </w:tr>
      <w:tr w:rsidR="00E9673A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E9673A" w:rsidRPr="008654BA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25FC1741" w:rsidR="00E9673A" w:rsidRPr="002638F1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(3,915)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71A6D321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(5,129)</w:t>
            </w:r>
          </w:p>
        </w:tc>
      </w:tr>
      <w:tr w:rsidR="00E9673A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E9673A" w:rsidRPr="008654BA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5C718A23" w:rsidR="00E9673A" w:rsidRPr="00FA4FF0" w:rsidRDefault="00F457F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84,33</w:t>
            </w:r>
            <w:r w:rsidR="00C8314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6B53950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80,862</w:t>
            </w:r>
          </w:p>
        </w:tc>
      </w:tr>
    </w:tbl>
    <w:p w14:paraId="1CFDDD53" w14:textId="0662A387" w:rsidR="00317302" w:rsidRDefault="00207EAF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>เบี้ยประกันภัยค้างรับจากตัวแทนและนายหน้าประกันภัยราย</w:t>
      </w:r>
      <w:r w:rsidR="00A0556B" w:rsidRPr="00D51344">
        <w:rPr>
          <w:rFonts w:ascii="Angsana New" w:hAnsi="Angsana New"/>
          <w:sz w:val="28"/>
          <w:szCs w:val="28"/>
          <w:cs/>
        </w:rPr>
        <w:t>ใหญ่จำนวน</w:t>
      </w:r>
      <w:r w:rsidR="00A0556B" w:rsidRPr="00D51344">
        <w:rPr>
          <w:rFonts w:ascii="Angsana New" w:hAnsi="Angsana New"/>
          <w:sz w:val="28"/>
          <w:szCs w:val="28"/>
        </w:rPr>
        <w:t xml:space="preserve"> </w:t>
      </w:r>
      <w:r w:rsidR="00F5346E" w:rsidRPr="00D51344">
        <w:rPr>
          <w:rFonts w:ascii="Angsana New" w:hAnsi="Angsana New"/>
          <w:sz w:val="28"/>
          <w:szCs w:val="28"/>
        </w:rPr>
        <w:t xml:space="preserve">5 </w:t>
      </w:r>
      <w:r w:rsidR="00A0556B" w:rsidRPr="00D51344">
        <w:rPr>
          <w:rFonts w:ascii="Angsana New" w:hAnsi="Angsana New"/>
          <w:sz w:val="28"/>
          <w:szCs w:val="28"/>
          <w:cs/>
        </w:rPr>
        <w:t>ราย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 </w:t>
      </w:r>
      <w:r w:rsidR="00A0556B" w:rsidRPr="0013365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13365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pacing w:val="-4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AD041B" w:rsidRPr="005E755B">
        <w:rPr>
          <w:rFonts w:ascii="Angsana New" w:hAnsi="Angsana New"/>
          <w:spacing w:val="-4"/>
          <w:sz w:val="28"/>
          <w:szCs w:val="28"/>
        </w:rPr>
        <w:t xml:space="preserve">2565 </w:t>
      </w:r>
      <w:r w:rsidR="003F2EAF" w:rsidRPr="005E755B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5E755B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="00C56585" w:rsidRPr="005E755B">
        <w:rPr>
          <w:rFonts w:ascii="Angsana New" w:hAnsi="Angsana New"/>
          <w:spacing w:val="-4"/>
          <w:sz w:val="28"/>
          <w:szCs w:val="28"/>
        </w:rPr>
        <w:t xml:space="preserve"> </w:t>
      </w:r>
      <w:r w:rsidR="00F457F8" w:rsidRPr="005E755B">
        <w:rPr>
          <w:rFonts w:ascii="Angsana New" w:hAnsi="Angsana New"/>
          <w:spacing w:val="-4"/>
          <w:sz w:val="28"/>
          <w:szCs w:val="28"/>
        </w:rPr>
        <w:t>37.</w:t>
      </w:r>
      <w:r w:rsidR="00132A72">
        <w:rPr>
          <w:rFonts w:ascii="Angsana New" w:hAnsi="Angsana New"/>
          <w:spacing w:val="-4"/>
          <w:sz w:val="28"/>
          <w:szCs w:val="28"/>
        </w:rPr>
        <w:t>0</w:t>
      </w:r>
      <w:r w:rsidR="00F457F8" w:rsidRPr="005E755B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5E755B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5E755B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5E755B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5E755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5E755B">
        <w:rPr>
          <w:rFonts w:ascii="Angsana New" w:hAnsi="Angsana New"/>
          <w:spacing w:val="-4"/>
          <w:sz w:val="28"/>
          <w:szCs w:val="28"/>
        </w:rPr>
        <w:t>256</w:t>
      </w:r>
      <w:r w:rsidR="00157522" w:rsidRPr="005E755B">
        <w:rPr>
          <w:rFonts w:ascii="Angsana New" w:hAnsi="Angsana New"/>
          <w:spacing w:val="-4"/>
          <w:sz w:val="28"/>
          <w:szCs w:val="28"/>
        </w:rPr>
        <w:t>4</w:t>
      </w:r>
      <w:r w:rsidR="0038653F" w:rsidRPr="005E755B">
        <w:rPr>
          <w:rFonts w:ascii="Angsana New" w:hAnsi="Angsana New"/>
          <w:spacing w:val="-4"/>
          <w:sz w:val="28"/>
          <w:szCs w:val="28"/>
        </w:rPr>
        <w:t xml:space="preserve">: </w:t>
      </w:r>
      <w:r w:rsidR="00157522" w:rsidRPr="005E755B">
        <w:rPr>
          <w:rFonts w:ascii="Angsana New" w:hAnsi="Angsana New"/>
          <w:spacing w:val="-4"/>
          <w:sz w:val="28"/>
          <w:szCs w:val="28"/>
        </w:rPr>
        <w:t>43.5</w:t>
      </w:r>
      <w:r w:rsidR="0038653F" w:rsidRPr="005E755B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5E755B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5E755B">
        <w:rPr>
          <w:rFonts w:ascii="Angsana New" w:hAnsi="Angsana New"/>
          <w:spacing w:val="-4"/>
          <w:sz w:val="28"/>
          <w:szCs w:val="28"/>
        </w:rPr>
        <w:t>)</w:t>
      </w:r>
      <w:r w:rsidR="00A0556B" w:rsidRPr="005E755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5E755B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5E755B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5E755B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5E755B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5E755B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5E755B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="00FA432E" w:rsidRPr="005E755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D041B" w:rsidRPr="005E755B">
        <w:rPr>
          <w:rFonts w:ascii="Angsana New" w:hAnsi="Angsana New"/>
          <w:spacing w:val="-4"/>
          <w:sz w:val="28"/>
          <w:szCs w:val="28"/>
        </w:rPr>
        <w:t xml:space="preserve">31 </w:t>
      </w:r>
      <w:r w:rsidR="00AD041B" w:rsidRPr="005E755B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AD041B" w:rsidRPr="005E755B">
        <w:rPr>
          <w:rFonts w:ascii="Angsana New" w:hAnsi="Angsana New"/>
          <w:spacing w:val="-4"/>
          <w:sz w:val="28"/>
          <w:szCs w:val="28"/>
        </w:rPr>
        <w:t xml:space="preserve">2565 </w:t>
      </w:r>
      <w:r w:rsidR="008C2803" w:rsidRPr="005E755B">
        <w:rPr>
          <w:rFonts w:ascii="Angsana New" w:hAnsi="Angsana New"/>
          <w:spacing w:val="-4"/>
          <w:sz w:val="28"/>
          <w:szCs w:val="28"/>
        </w:rPr>
        <w:t xml:space="preserve"> </w:t>
      </w:r>
      <w:r w:rsidRPr="005E755B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บริษัทตั้งค่าเผื่อหนี้สงสัยจะสูญจำนวนเงิน</w:t>
      </w:r>
      <w:r w:rsidR="00874152" w:rsidRPr="005E755B">
        <w:rPr>
          <w:rFonts w:ascii="Angsana New" w:hAnsi="Angsana New"/>
          <w:spacing w:val="2"/>
          <w:sz w:val="28"/>
          <w:szCs w:val="28"/>
        </w:rPr>
        <w:t xml:space="preserve"> </w:t>
      </w:r>
      <w:r w:rsidR="00B40B34" w:rsidRPr="005E755B">
        <w:rPr>
          <w:rFonts w:ascii="Angsana New" w:hAnsi="Angsana New"/>
          <w:spacing w:val="2"/>
          <w:sz w:val="28"/>
          <w:szCs w:val="28"/>
        </w:rPr>
        <w:t xml:space="preserve">3.9 </w:t>
      </w:r>
      <w:r w:rsidRPr="005E755B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5E755B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5E755B">
        <w:rPr>
          <w:rFonts w:ascii="Angsana New" w:hAnsi="Angsana New"/>
          <w:spacing w:val="2"/>
          <w:sz w:val="28"/>
          <w:szCs w:val="28"/>
        </w:rPr>
        <w:t xml:space="preserve">(31 </w:t>
      </w:r>
      <w:r w:rsidR="0038653F" w:rsidRPr="005E755B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4671E3">
        <w:rPr>
          <w:rFonts w:ascii="Angsana New" w:hAnsi="Angsana New"/>
          <w:spacing w:val="2"/>
          <w:sz w:val="28"/>
          <w:szCs w:val="28"/>
        </w:rPr>
        <w:t>4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4671E3">
        <w:rPr>
          <w:rFonts w:ascii="Angsana New" w:hAnsi="Angsana New"/>
          <w:spacing w:val="2"/>
          <w:sz w:val="28"/>
          <w:szCs w:val="28"/>
        </w:rPr>
        <w:t>5.1</w:t>
      </w:r>
      <w:r w:rsidR="002F1C4F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5B97321" w:rsidR="00F06D23" w:rsidRPr="001F3F4C" w:rsidRDefault="002E6FF6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78F8A4E0" w:rsidR="00F06D23" w:rsidRPr="001F3F4C" w:rsidRDefault="00AD041B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75DA2CB1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5B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75BB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598541C3" w:rsidR="003075BB" w:rsidRPr="001F3F4C" w:rsidRDefault="001B30EA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255,321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4A544AD3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112,98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3075BB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75BB" w:rsidRPr="001F3F4C" w14:paraId="10FFF598" w14:textId="77777777" w:rsidTr="00071B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24A19DD5" w:rsidR="003075BB" w:rsidRPr="001F3F4C" w:rsidRDefault="001B30EA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181,617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5F2CB95C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151,62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3075BB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5A5A0202" w:rsidR="003075BB" w:rsidRPr="001F3F4C" w:rsidRDefault="001B30EA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436,938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30B630D6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264,609</w:t>
            </w:r>
          </w:p>
        </w:tc>
      </w:tr>
    </w:tbl>
    <w:p w14:paraId="4028D47B" w14:textId="306707A4" w:rsidR="00A745E1" w:rsidRDefault="00A745E1" w:rsidP="00A745E1"/>
    <w:p w14:paraId="7B9CE42F" w14:textId="4CEAD576" w:rsidR="009B2A01" w:rsidRDefault="009B2A01" w:rsidP="00A745E1"/>
    <w:p w14:paraId="680BE968" w14:textId="2C0616F2" w:rsidR="009B2A01" w:rsidRDefault="009B2A01" w:rsidP="00A745E1"/>
    <w:p w14:paraId="00AB056E" w14:textId="3BFBF353" w:rsidR="009B2A01" w:rsidRDefault="009B2A01" w:rsidP="00A745E1"/>
    <w:p w14:paraId="4BB290FE" w14:textId="1C713D69" w:rsidR="009B2A01" w:rsidRDefault="009B2A01" w:rsidP="00A745E1"/>
    <w:p w14:paraId="3F4DB684" w14:textId="77777777" w:rsidR="009B2A01" w:rsidRPr="00B3109E" w:rsidRDefault="009B2A01" w:rsidP="00A745E1">
      <w:pPr>
        <w:rPr>
          <w:cs/>
        </w:rPr>
      </w:pPr>
    </w:p>
    <w:p w14:paraId="02DDBEEC" w14:textId="1F3A9839" w:rsidR="008877F8" w:rsidRPr="00C45BAD" w:rsidRDefault="008877F8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6F0BE31" w14:textId="77777777" w:rsidTr="00B0557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639A7EE0" w:rsidR="003075BB" w:rsidRPr="00EA2538" w:rsidRDefault="00AD041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39024213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223F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5EDD5AE8" w:rsidR="0002223F" w:rsidRPr="00EA2538" w:rsidRDefault="00F23727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35D60EFB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69,614</w:t>
            </w:r>
          </w:p>
        </w:tc>
      </w:tr>
      <w:tr w:rsidR="0002223F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133A7672" w:rsidR="0002223F" w:rsidRPr="00EA2538" w:rsidRDefault="00F23727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377727BE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</w:tr>
    </w:tbl>
    <w:p w14:paraId="11AABDCA" w14:textId="3C17021D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F5346E">
        <w:rPr>
          <w:rFonts w:ascii="Angsana New" w:hAnsi="Angsana New"/>
          <w:sz w:val="28"/>
          <w:szCs w:val="28"/>
        </w:rPr>
        <w:t xml:space="preserve"> </w:t>
      </w:r>
      <w:r w:rsidR="002F1C4F">
        <w:rPr>
          <w:rFonts w:ascii="Angsana New" w:hAnsi="Angsana New"/>
          <w:sz w:val="28"/>
          <w:szCs w:val="28"/>
        </w:rPr>
        <w:t>256</w:t>
      </w:r>
      <w:r w:rsidR="0002223F">
        <w:rPr>
          <w:rFonts w:ascii="Angsana New" w:hAnsi="Angsana New"/>
          <w:sz w:val="28"/>
          <w:szCs w:val="28"/>
        </w:rPr>
        <w:t>4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F20A2EB" w14:textId="77777777" w:rsidTr="004621D8">
        <w:tc>
          <w:tcPr>
            <w:tcW w:w="5850" w:type="dxa"/>
          </w:tcPr>
          <w:p w14:paraId="09099B98" w14:textId="77777777" w:rsidR="003075BB" w:rsidRPr="00EA2538" w:rsidRDefault="003075BB" w:rsidP="003075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BA7C" w14:textId="3412A74C" w:rsidR="003075BB" w:rsidRPr="00EA2538" w:rsidRDefault="00AD041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8FD98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5BD3" w14:textId="639AFE6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223F" w:rsidRPr="00EA2538" w14:paraId="481ADE2C" w14:textId="77777777" w:rsidTr="0091155A">
        <w:tc>
          <w:tcPr>
            <w:tcW w:w="5850" w:type="dxa"/>
            <w:vAlign w:val="bottom"/>
          </w:tcPr>
          <w:p w14:paraId="7216CF1C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201D087F" w:rsidR="0002223F" w:rsidRPr="00EA2538" w:rsidRDefault="00F23727" w:rsidP="007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33,479</w:t>
            </w:r>
          </w:p>
        </w:tc>
        <w:tc>
          <w:tcPr>
            <w:tcW w:w="270" w:type="dxa"/>
          </w:tcPr>
          <w:p w14:paraId="579EFB59" w14:textId="77777777" w:rsidR="0002223F" w:rsidRPr="00EA2538" w:rsidRDefault="0002223F" w:rsidP="00745C4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4C51E604" w:rsidR="0002223F" w:rsidRPr="00EA2538" w:rsidRDefault="0002223F" w:rsidP="007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530"/>
                <w:tab w:val="right" w:pos="1168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47,897</w:t>
            </w:r>
          </w:p>
        </w:tc>
      </w:tr>
      <w:tr w:rsidR="0002223F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6EB72D2D" w:rsidR="0002223F" w:rsidRPr="00EA2538" w:rsidRDefault="00F23727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30D4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30D40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70" w:type="dxa"/>
          </w:tcPr>
          <w:p w14:paraId="6477EEF2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6CC6594B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17,352</w:t>
            </w:r>
          </w:p>
        </w:tc>
      </w:tr>
      <w:tr w:rsidR="0002223F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02E8405D" w:rsidR="0002223F" w:rsidRPr="00EA2538" w:rsidRDefault="00F30D40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70" w:type="dxa"/>
          </w:tcPr>
          <w:p w14:paraId="06056269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47ADB714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23F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01C38013" w:rsidR="0002223F" w:rsidRPr="00EA2538" w:rsidRDefault="00F23727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1,579</w:t>
            </w:r>
          </w:p>
        </w:tc>
        <w:tc>
          <w:tcPr>
            <w:tcW w:w="270" w:type="dxa"/>
          </w:tcPr>
          <w:p w14:paraId="24FF3B37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5CB8E843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</w:tr>
      <w:tr w:rsidR="0002223F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02223F" w:rsidRPr="009F457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5688DF53" w:rsidR="0002223F" w:rsidRPr="00EA2538" w:rsidRDefault="00F23727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64,857</w:t>
            </w:r>
          </w:p>
        </w:tc>
        <w:tc>
          <w:tcPr>
            <w:tcW w:w="270" w:type="dxa"/>
          </w:tcPr>
          <w:p w14:paraId="671BBFBC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40F1EF8A" w:rsidR="0002223F" w:rsidRPr="00673CB1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</w:tr>
    </w:tbl>
    <w:p w14:paraId="75F97ABB" w14:textId="0F04453F" w:rsidR="002F1C4F" w:rsidRPr="00057D2D" w:rsidRDefault="002F1C4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F7436" w:rsidRPr="00E809E9" w14:paraId="76B20AE7" w14:textId="77777777" w:rsidTr="004B6E0F">
        <w:tc>
          <w:tcPr>
            <w:tcW w:w="5850" w:type="dxa"/>
          </w:tcPr>
          <w:p w14:paraId="3387BEC3" w14:textId="77777777" w:rsidR="00BF7436" w:rsidRPr="00E809E9" w:rsidRDefault="00BF7436" w:rsidP="00BF74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E1441" w14:textId="32FF2782" w:rsidR="00BF7436" w:rsidRPr="00E809E9" w:rsidRDefault="00BF7436" w:rsidP="00BF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C0484" w14:textId="77777777" w:rsidR="00BF7436" w:rsidRPr="00E809E9" w:rsidRDefault="00BF7436" w:rsidP="00BF743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5FC04" w14:textId="42794148" w:rsidR="00BF7436" w:rsidRPr="00E809E9" w:rsidRDefault="00BF7436" w:rsidP="00BF743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130" w:rsidRPr="00E809E9" w14:paraId="06F4FB5A" w14:textId="77777777" w:rsidTr="00E3058E">
        <w:tc>
          <w:tcPr>
            <w:tcW w:w="5850" w:type="dxa"/>
            <w:hideMark/>
          </w:tcPr>
          <w:p w14:paraId="54CA15E1" w14:textId="12B3C6D1" w:rsidR="00BB5130" w:rsidRPr="00E809E9" w:rsidRDefault="00BB5130" w:rsidP="00BB5130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311AD6A4" w:rsidR="00BB5130" w:rsidRPr="00E809E9" w:rsidRDefault="00B96526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  <w:tc>
          <w:tcPr>
            <w:tcW w:w="270" w:type="dxa"/>
          </w:tcPr>
          <w:p w14:paraId="54CA7D69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FEE8" w14:textId="47D0A79D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BB5130" w:rsidRPr="00E809E9" w14:paraId="1FB111B3" w14:textId="77777777" w:rsidTr="00E3058E">
        <w:tc>
          <w:tcPr>
            <w:tcW w:w="5850" w:type="dxa"/>
          </w:tcPr>
          <w:p w14:paraId="218224D9" w14:textId="0C37E2D4" w:rsidR="00BB5130" w:rsidRPr="00E809E9" w:rsidRDefault="00BB5130" w:rsidP="00BB5130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112C9AC4" w:rsidR="00BB5130" w:rsidRPr="00E809E9" w:rsidRDefault="000073D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270" w:type="dxa"/>
          </w:tcPr>
          <w:p w14:paraId="742A5B3E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B5323" w14:textId="661972A8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103,435</w:t>
            </w:r>
          </w:p>
        </w:tc>
      </w:tr>
      <w:tr w:rsidR="00BB5130" w:rsidRPr="00E809E9" w14:paraId="4424A5F1" w14:textId="77777777" w:rsidTr="00E43BC1">
        <w:tc>
          <w:tcPr>
            <w:tcW w:w="5850" w:type="dxa"/>
          </w:tcPr>
          <w:p w14:paraId="7F5B62EA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6B697C2D" w:rsidR="00BB5130" w:rsidRPr="00E809E9" w:rsidRDefault="000073D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  <w:tc>
          <w:tcPr>
            <w:tcW w:w="270" w:type="dxa"/>
          </w:tcPr>
          <w:p w14:paraId="316A70F5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1F34BF1B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0F856C9B" w14:textId="538DADA6" w:rsidR="00B57166" w:rsidRPr="00C25F8D" w:rsidRDefault="00B57166" w:rsidP="00C25F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F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Theme="majorBidi" w:hAnsiTheme="majorBidi" w:cstheme="majorBidi"/>
          <w:sz w:val="28"/>
          <w:szCs w:val="28"/>
        </w:rPr>
        <w:t xml:space="preserve">31 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 w:cstheme="majorBidi"/>
          <w:sz w:val="28"/>
          <w:szCs w:val="28"/>
        </w:rPr>
        <w:t xml:space="preserve">2565 </w:t>
      </w:r>
      <w:r w:rsidRPr="00C25F8D">
        <w:rPr>
          <w:rFonts w:ascii="Angsana New" w:hAnsi="Angsana New" w:hint="cs"/>
          <w:sz w:val="28"/>
          <w:szCs w:val="28"/>
          <w:cs/>
        </w:rPr>
        <w:t>และ</w:t>
      </w:r>
      <w:r w:rsidRPr="00C25F8D">
        <w:rPr>
          <w:rFonts w:ascii="Angsana New" w:hAnsi="Angsana New"/>
          <w:sz w:val="28"/>
          <w:szCs w:val="28"/>
          <w:cs/>
        </w:rPr>
        <w:t xml:space="preserve"> </w:t>
      </w:r>
      <w:r w:rsidRPr="00C25F8D">
        <w:rPr>
          <w:rFonts w:ascii="Angsana New" w:hAnsi="Angsana New"/>
          <w:sz w:val="28"/>
          <w:szCs w:val="28"/>
        </w:rPr>
        <w:t>256</w:t>
      </w:r>
      <w:r w:rsidR="007D1A17" w:rsidRPr="00C25F8D">
        <w:rPr>
          <w:rFonts w:ascii="Angsana New" w:hAnsi="Angsana New"/>
          <w:sz w:val="28"/>
          <w:szCs w:val="28"/>
        </w:rPr>
        <w:t>4</w:t>
      </w:r>
      <w:r w:rsidRPr="00C25F8D">
        <w:rPr>
          <w:rFonts w:ascii="Angsana New" w:hAnsi="Angsana New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มีระยะเวลาคงเหลือของตราสารหนี้นับจากวันสิ้น</w:t>
      </w:r>
      <w:r w:rsidR="00624505" w:rsidRPr="00C25F8D">
        <w:rPr>
          <w:rFonts w:ascii="Angsana New" w:hAnsi="Angsana New" w:hint="cs"/>
          <w:sz w:val="28"/>
          <w:szCs w:val="28"/>
          <w:cs/>
        </w:rPr>
        <w:t>งวด</w:t>
      </w:r>
      <w:r w:rsidRPr="00C25F8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4A7D5C0F" w:rsidR="00173871" w:rsidRPr="00735725" w:rsidRDefault="00AD041B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69E96A10" w:rsidR="00173871" w:rsidRPr="00735725" w:rsidRDefault="0014519A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6,016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43B34023" w:rsidR="00173871" w:rsidRPr="00735725" w:rsidRDefault="0014519A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1FFA2722" w:rsidR="00173871" w:rsidRPr="00735725" w:rsidRDefault="001A52FA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2C2F969C" w:rsidR="00173871" w:rsidRPr="00735725" w:rsidRDefault="001A52FA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</w:tr>
      <w:tr w:rsidR="00E00140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E00140" w:rsidRPr="00735725" w:rsidRDefault="00E00140" w:rsidP="00E00140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563F7E38" w:rsidR="00E00140" w:rsidRPr="00735725" w:rsidRDefault="001A52F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4519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4519A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bottom"/>
          </w:tcPr>
          <w:p w14:paraId="35415EBA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2C9DF58C" w:rsidR="00E00140" w:rsidRPr="00735725" w:rsidRDefault="0014519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4F35D0D9" w:rsidR="00E00140" w:rsidRPr="00735725" w:rsidRDefault="001A52F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73A5938D" w:rsidR="00E00140" w:rsidRPr="00735725" w:rsidRDefault="001A52F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</w:tr>
      <w:tr w:rsidR="00E00140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E00140" w:rsidRPr="00735725" w:rsidRDefault="00E00140" w:rsidP="00E00140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3F697EE3" w:rsidR="00E00140" w:rsidRPr="00735725" w:rsidRDefault="001A52F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145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5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270" w:type="dxa"/>
            <w:vAlign w:val="bottom"/>
          </w:tcPr>
          <w:p w14:paraId="4F939777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40E5FC57" w:rsidR="00E00140" w:rsidRPr="00735725" w:rsidRDefault="001A52F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45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45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270" w:type="dxa"/>
            <w:vAlign w:val="bottom"/>
          </w:tcPr>
          <w:p w14:paraId="1F46524C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120D0033" w:rsidR="00E00140" w:rsidRPr="00735725" w:rsidRDefault="001A52F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E00140" w:rsidRPr="00735725" w:rsidRDefault="00E00140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1A6A9E46" w:rsidR="00E00140" w:rsidRPr="00735725" w:rsidRDefault="001A52FA" w:rsidP="00E0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155,371</w:t>
            </w:r>
          </w:p>
        </w:tc>
      </w:tr>
    </w:tbl>
    <w:p w14:paraId="41ADF909" w14:textId="77777777" w:rsidR="00173871" w:rsidRPr="00475FEA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464186A3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2B4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A18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9D3A18" w:rsidRPr="00735725" w:rsidRDefault="009D3A18" w:rsidP="009D3A18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01563464" w:rsidR="009D3A18" w:rsidRPr="00D04031" w:rsidRDefault="004243B7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038</w:t>
            </w:r>
          </w:p>
        </w:tc>
        <w:tc>
          <w:tcPr>
            <w:tcW w:w="270" w:type="dxa"/>
            <w:vAlign w:val="bottom"/>
          </w:tcPr>
          <w:p w14:paraId="048DA76E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2EB474E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080725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08E6B50B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6CC36074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9D3A18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9D3A18" w:rsidRPr="00735725" w:rsidRDefault="009D3A18" w:rsidP="009D3A18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0B87037D" w:rsidR="009D3A18" w:rsidRPr="00D04031" w:rsidRDefault="004243B7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103</w:t>
            </w:r>
            <w:r w:rsidR="009D3A18" w:rsidRPr="00D040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435</w:t>
            </w:r>
          </w:p>
        </w:tc>
        <w:tc>
          <w:tcPr>
            <w:tcW w:w="270" w:type="dxa"/>
            <w:vAlign w:val="bottom"/>
          </w:tcPr>
          <w:p w14:paraId="24A7BF96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1570312D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0D206C80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025B1D23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  <w:r w:rsidRPr="00D040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031">
              <w:rPr>
                <w:rFonts w:asciiTheme="majorBidi" w:hAnsiTheme="majorBidi"/>
                <w:sz w:val="28"/>
                <w:szCs w:val="28"/>
                <w:cs/>
              </w:rPr>
              <w:t>435</w:t>
            </w:r>
          </w:p>
        </w:tc>
      </w:tr>
      <w:tr w:rsidR="009D3A18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9D3A18" w:rsidRPr="00735725" w:rsidRDefault="009D3A18" w:rsidP="009D3A18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597DEF3C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120,473</w:t>
            </w:r>
          </w:p>
        </w:tc>
        <w:tc>
          <w:tcPr>
            <w:tcW w:w="270" w:type="dxa"/>
            <w:vAlign w:val="bottom"/>
          </w:tcPr>
          <w:p w14:paraId="0ADFE1A0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412C200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1C70B7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2E1B7C4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7EAD0424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3A393922" w14:textId="5EA31BBC" w:rsidR="00180CE2" w:rsidRPr="00A745E1" w:rsidRDefault="00F06D23" w:rsidP="00A745E1">
      <w:pPr>
        <w:pStyle w:val="FSNoteNumbered"/>
        <w:spacing w:after="120"/>
        <w:ind w:left="547"/>
        <w:rPr>
          <w:u w:val="none"/>
          <w:cs/>
        </w:rPr>
      </w:pPr>
      <w:r w:rsidRPr="00133654">
        <w:rPr>
          <w:rFonts w:hint="cs"/>
          <w:spacing w:val="-2"/>
          <w:u w:val="none"/>
          <w:cs/>
        </w:rPr>
        <w:t>ณ</w:t>
      </w:r>
      <w:r w:rsidRPr="00133654">
        <w:rPr>
          <w:spacing w:val="-2"/>
          <w:u w:val="none"/>
          <w:cs/>
        </w:rPr>
        <w:t xml:space="preserve"> วันที่</w:t>
      </w:r>
      <w:r w:rsidRPr="00133654">
        <w:rPr>
          <w:spacing w:val="-2"/>
          <w:u w:val="none"/>
          <w:lang w:val="en-US"/>
        </w:rPr>
        <w:t xml:space="preserve"> </w:t>
      </w:r>
      <w:r w:rsidR="00AD041B">
        <w:rPr>
          <w:spacing w:val="-2"/>
          <w:u w:val="none"/>
          <w:lang w:val="en-US"/>
        </w:rPr>
        <w:t xml:space="preserve">31 </w:t>
      </w:r>
      <w:r w:rsidR="00AD041B">
        <w:rPr>
          <w:spacing w:val="-2"/>
          <w:u w:val="none"/>
          <w:cs/>
          <w:lang w:val="en-US"/>
        </w:rPr>
        <w:t xml:space="preserve">ธันวาคม </w:t>
      </w:r>
      <w:r w:rsidR="00AD041B">
        <w:rPr>
          <w:spacing w:val="-2"/>
          <w:u w:val="none"/>
          <w:lang w:val="en-US"/>
        </w:rPr>
        <w:t xml:space="preserve">2565 </w:t>
      </w:r>
      <w:r w:rsidRPr="00133654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</w:t>
      </w:r>
      <w:r w:rsidRPr="00034CD7">
        <w:rPr>
          <w:rFonts w:asciiTheme="majorBidi" w:eastAsia="Cordia New" w:hAnsiTheme="majorBidi" w:cstheme="majorBidi"/>
          <w:spacing w:val="-2"/>
          <w:u w:val="none"/>
          <w:cs/>
        </w:rPr>
        <w:t>เดือน</w:t>
      </w:r>
      <w:r w:rsidRPr="00F81785">
        <w:rPr>
          <w:spacing w:val="-2"/>
          <w:u w:val="none"/>
          <w:cs/>
        </w:rPr>
        <w:t>จำนวน</w:t>
      </w:r>
      <w:r w:rsidR="00034CD7" w:rsidRPr="00F81785">
        <w:rPr>
          <w:rFonts w:hint="cs"/>
          <w:spacing w:val="-2"/>
          <w:u w:val="none"/>
          <w:cs/>
        </w:rPr>
        <w:t xml:space="preserve"> </w:t>
      </w:r>
      <w:r w:rsidR="00CE60EA" w:rsidRPr="00F81785">
        <w:rPr>
          <w:spacing w:val="-2"/>
          <w:u w:val="none"/>
          <w:lang w:val="en-US"/>
        </w:rPr>
        <w:t>100</w:t>
      </w:r>
      <w:r w:rsidR="00F22DBE" w:rsidRPr="00F81785">
        <w:rPr>
          <w:spacing w:val="-2"/>
          <w:u w:val="none"/>
          <w:lang w:val="en-US"/>
        </w:rPr>
        <w:t>.3</w:t>
      </w:r>
      <w:r w:rsidR="00FC1D38" w:rsidRPr="00F81785">
        <w:rPr>
          <w:rFonts w:hint="cs"/>
          <w:spacing w:val="-2"/>
          <w:u w:val="none"/>
          <w:cs/>
        </w:rPr>
        <w:t xml:space="preserve"> </w:t>
      </w:r>
      <w:r w:rsidRPr="00F81785">
        <w:rPr>
          <w:rFonts w:hint="cs"/>
          <w:spacing w:val="-2"/>
          <w:u w:val="none"/>
          <w:cs/>
        </w:rPr>
        <w:t>ล้านบาท</w:t>
      </w:r>
      <w:r w:rsidRPr="00034CD7">
        <w:rPr>
          <w:rFonts w:hint="cs"/>
          <w:spacing w:val="-2"/>
          <w:u w:val="none"/>
          <w:cs/>
        </w:rPr>
        <w:t xml:space="preserve"> </w:t>
      </w:r>
      <w:r w:rsidR="005C7C2F" w:rsidRPr="00034CD7">
        <w:rPr>
          <w:spacing w:val="-2"/>
          <w:u w:val="none"/>
          <w:cs/>
        </w:rPr>
        <w:t>(</w:t>
      </w:r>
      <w:r w:rsidR="00F551FB" w:rsidRPr="00034CD7">
        <w:rPr>
          <w:spacing w:val="-2"/>
          <w:u w:val="none"/>
          <w:lang w:val="en-US"/>
        </w:rPr>
        <w:t>31</w:t>
      </w:r>
      <w:r w:rsidR="004243B7"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spacing w:val="-2"/>
          <w:u w:val="none"/>
          <w:cs/>
        </w:rPr>
        <w:t>ธันวาคม</w:t>
      </w:r>
      <w:r w:rsidR="005C7C2F" w:rsidRPr="00180CE2">
        <w:rPr>
          <w:rFonts w:hint="cs"/>
          <w:spacing w:val="-2"/>
          <w:u w:val="none"/>
          <w:cs/>
        </w:rPr>
        <w:t xml:space="preserve"> </w:t>
      </w:r>
      <w:r w:rsidR="00F551FB" w:rsidRPr="00180CE2">
        <w:rPr>
          <w:spacing w:val="-2"/>
          <w:u w:val="none"/>
          <w:lang w:val="en-US"/>
        </w:rPr>
        <w:t>2564</w:t>
      </w:r>
      <w:r w:rsidR="005C7C2F" w:rsidRPr="00180CE2">
        <w:rPr>
          <w:u w:val="none"/>
          <w:cs/>
        </w:rPr>
        <w:t xml:space="preserve">: </w:t>
      </w:r>
      <w:r w:rsidR="00D113BC" w:rsidRPr="00180CE2">
        <w:rPr>
          <w:u w:val="none"/>
          <w:lang w:val="en-US"/>
        </w:rPr>
        <w:t xml:space="preserve">100.3 </w:t>
      </w:r>
      <w:r w:rsidR="005C7C2F" w:rsidRPr="00180CE2">
        <w:rPr>
          <w:rFonts w:hint="cs"/>
          <w:u w:val="none"/>
          <w:cs/>
        </w:rPr>
        <w:t>ล้านบาท</w:t>
      </w:r>
      <w:r w:rsidR="005C7C2F" w:rsidRPr="00180CE2">
        <w:rPr>
          <w:u w:val="none"/>
          <w:cs/>
        </w:rPr>
        <w:t xml:space="preserve">) </w:t>
      </w:r>
      <w:r w:rsidRPr="00180CE2">
        <w:rPr>
          <w:u w:val="none"/>
          <w:cs/>
        </w:rPr>
        <w:t>ได้วางไว้เป็นเงินสำรองประกันภัยกับนายทะเบียนตามที่กล่าว</w:t>
      </w:r>
      <w:r w:rsidRPr="00133654">
        <w:rPr>
          <w:u w:val="none"/>
          <w:cs/>
        </w:rPr>
        <w:t xml:space="preserve">ไว้ในหมายเหตุ </w:t>
      </w:r>
      <w:r w:rsidR="00AA473C" w:rsidRPr="00133654">
        <w:rPr>
          <w:u w:val="none"/>
          <w:lang w:val="en-US"/>
        </w:rPr>
        <w:t>2</w:t>
      </w:r>
      <w:r w:rsidR="00423412">
        <w:rPr>
          <w:u w:val="none"/>
          <w:lang w:val="en-US"/>
        </w:rPr>
        <w:t>9</w:t>
      </w:r>
      <w:r w:rsidR="00AA473C" w:rsidRPr="00133654">
        <w:rPr>
          <w:u w:val="none"/>
          <w:lang w:val="en-US"/>
        </w:rPr>
        <w:t xml:space="preserve"> </w:t>
      </w:r>
      <w:r w:rsidR="00AA473C" w:rsidRPr="00133654">
        <w:rPr>
          <w:rFonts w:hint="cs"/>
          <w:u w:val="none"/>
          <w:cs/>
          <w:lang w:val="en-US"/>
        </w:rPr>
        <w:t xml:space="preserve">และ </w:t>
      </w:r>
      <w:r w:rsidR="00423412">
        <w:rPr>
          <w:u w:val="none"/>
          <w:lang w:val="en-US"/>
        </w:rPr>
        <w:t>30</w:t>
      </w:r>
      <w:r w:rsidRPr="00133654">
        <w:rPr>
          <w:u w:val="none"/>
          <w:cs/>
        </w:rPr>
        <w:t xml:space="preserve"> </w:t>
      </w:r>
    </w:p>
    <w:p w14:paraId="3F16C78A" w14:textId="028B8847" w:rsidR="002F1C4F" w:rsidRPr="00B93E0B" w:rsidRDefault="002F1C4F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B93E0B">
        <w:rPr>
          <w:rFonts w:asciiTheme="majorBidi" w:hAnsiTheme="majorBidi" w:hint="cs"/>
          <w:b/>
          <w:bCs/>
          <w:u w:val="none"/>
          <w:cs/>
        </w:rPr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23DF007B" w14:textId="77777777" w:rsidTr="006A033F">
        <w:trPr>
          <w:trHeight w:val="350"/>
        </w:trPr>
        <w:tc>
          <w:tcPr>
            <w:tcW w:w="5760" w:type="dxa"/>
          </w:tcPr>
          <w:p w14:paraId="57D36987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4113" w14:textId="4950C3E9" w:rsidR="00757A2F" w:rsidRPr="00E809E9" w:rsidRDefault="00AD041B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585C" w14:textId="77777777" w:rsidR="00757A2F" w:rsidRPr="00E809E9" w:rsidRDefault="00757A2F" w:rsidP="00624C3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78ED2" w14:textId="3A789F88" w:rsidR="00757A2F" w:rsidRPr="00E809E9" w:rsidRDefault="00757A2F" w:rsidP="00624C3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46763C42" w14:textId="77777777" w:rsidTr="00624C3E">
        <w:trPr>
          <w:trHeight w:val="89"/>
        </w:trPr>
        <w:tc>
          <w:tcPr>
            <w:tcW w:w="5760" w:type="dxa"/>
            <w:hideMark/>
          </w:tcPr>
          <w:p w14:paraId="6FAF75AA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515C6FBD" w:rsidR="00D11836" w:rsidRPr="00E809E9" w:rsidRDefault="00C60FD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74,511</w:t>
            </w:r>
          </w:p>
        </w:tc>
        <w:tc>
          <w:tcPr>
            <w:tcW w:w="270" w:type="dxa"/>
          </w:tcPr>
          <w:p w14:paraId="317F558C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D01BB2A" w14:textId="587EE839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33,614</w:t>
            </w:r>
          </w:p>
        </w:tc>
      </w:tr>
      <w:tr w:rsidR="00D11836" w:rsidRPr="00E809E9" w14:paraId="6E29D95E" w14:textId="77777777" w:rsidTr="00055899">
        <w:tc>
          <w:tcPr>
            <w:tcW w:w="5760" w:type="dxa"/>
          </w:tcPr>
          <w:p w14:paraId="40F28F83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130A104C" w:rsidR="00D11836" w:rsidRDefault="00C60FD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30,497</w:t>
            </w:r>
          </w:p>
        </w:tc>
        <w:tc>
          <w:tcPr>
            <w:tcW w:w="270" w:type="dxa"/>
          </w:tcPr>
          <w:p w14:paraId="08D87EAA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800417" w14:textId="641E435B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27,646</w:t>
            </w:r>
          </w:p>
        </w:tc>
      </w:tr>
      <w:tr w:rsidR="00D11836" w:rsidRPr="00E809E9" w14:paraId="6748936D" w14:textId="77777777" w:rsidTr="00055899">
        <w:tc>
          <w:tcPr>
            <w:tcW w:w="5760" w:type="dxa"/>
          </w:tcPr>
          <w:p w14:paraId="5684E475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1D955767" w:rsidR="00D11836" w:rsidRPr="00E809E9" w:rsidRDefault="00C60FD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</w:t>
            </w:r>
            <w:r w:rsidR="00CA629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ECD9A78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0ABBB98" w14:textId="56698272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8,435</w:t>
            </w:r>
          </w:p>
        </w:tc>
      </w:tr>
      <w:tr w:rsidR="00D11836" w:rsidRPr="00E809E9" w14:paraId="388019AF" w14:textId="77777777" w:rsidTr="00055899">
        <w:tc>
          <w:tcPr>
            <w:tcW w:w="5760" w:type="dxa"/>
            <w:hideMark/>
          </w:tcPr>
          <w:p w14:paraId="664CBB4D" w14:textId="77777777" w:rsidR="00D11836" w:rsidRPr="00C752C3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537F1C47" w:rsidR="00D11836" w:rsidRPr="00C752C3" w:rsidRDefault="00C60FD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112,09</w:t>
            </w:r>
            <w:r w:rsidR="00074BA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FEADD05" w14:textId="77777777" w:rsidR="00D11836" w:rsidRPr="00C752C3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CF8D" w14:textId="2207F6E0" w:rsidR="00D11836" w:rsidRPr="00C752C3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69,695</w:t>
            </w:r>
          </w:p>
        </w:tc>
      </w:tr>
      <w:tr w:rsidR="00D11836" w:rsidRPr="00E809E9" w14:paraId="40134344" w14:textId="77777777" w:rsidTr="00153B2E">
        <w:tc>
          <w:tcPr>
            <w:tcW w:w="5760" w:type="dxa"/>
          </w:tcPr>
          <w:p w14:paraId="256610AA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D11836" w:rsidRPr="00E809E9" w:rsidRDefault="00D1183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D11836" w:rsidRPr="00E809E9" w:rsidRDefault="00D1183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7B69B36F" w:rsidR="00D11836" w:rsidRPr="00E809E9" w:rsidRDefault="00C60FD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67,184</w:t>
            </w:r>
          </w:p>
        </w:tc>
        <w:tc>
          <w:tcPr>
            <w:tcW w:w="270" w:type="dxa"/>
          </w:tcPr>
          <w:p w14:paraId="662A4CA7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CBB8DD0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54,778</w:t>
            </w:r>
          </w:p>
        </w:tc>
      </w:tr>
      <w:tr w:rsidR="00D11836" w:rsidRPr="00E809E9" w14:paraId="1FC98D46" w14:textId="77777777" w:rsidTr="00055899">
        <w:tc>
          <w:tcPr>
            <w:tcW w:w="5760" w:type="dxa"/>
          </w:tcPr>
          <w:p w14:paraId="3EB7AF79" w14:textId="77777777" w:rsidR="00D11836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0C8C5C3D" w:rsidR="00D11836" w:rsidRDefault="00C60FD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156,109</w:t>
            </w:r>
          </w:p>
        </w:tc>
        <w:tc>
          <w:tcPr>
            <w:tcW w:w="270" w:type="dxa"/>
          </w:tcPr>
          <w:p w14:paraId="79A41F15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495188" w14:textId="1EE4A821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124,005</w:t>
            </w:r>
          </w:p>
        </w:tc>
      </w:tr>
      <w:tr w:rsidR="00D11836" w:rsidRPr="00E809E9" w14:paraId="6C9EE515" w14:textId="77777777" w:rsidTr="00055899">
        <w:tc>
          <w:tcPr>
            <w:tcW w:w="5760" w:type="dxa"/>
            <w:hideMark/>
          </w:tcPr>
          <w:p w14:paraId="123D791E" w14:textId="77777777" w:rsidR="00D11836" w:rsidRPr="00C752C3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5DE921BF" w:rsidR="00D11836" w:rsidRPr="00C752C3" w:rsidRDefault="00C60FD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B207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,293</w:t>
            </w:r>
          </w:p>
        </w:tc>
        <w:tc>
          <w:tcPr>
            <w:tcW w:w="270" w:type="dxa"/>
          </w:tcPr>
          <w:p w14:paraId="7D2AF3D5" w14:textId="77777777" w:rsidR="00D11836" w:rsidRPr="00C752C3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264A" w14:textId="7AD1862A" w:rsidR="00D11836" w:rsidRPr="00C752C3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178,783</w:t>
            </w:r>
          </w:p>
        </w:tc>
      </w:tr>
      <w:tr w:rsidR="00D11836" w:rsidRPr="00E809E9" w14:paraId="719359F1" w14:textId="77777777" w:rsidTr="00055899">
        <w:tc>
          <w:tcPr>
            <w:tcW w:w="5760" w:type="dxa"/>
            <w:hideMark/>
          </w:tcPr>
          <w:p w14:paraId="26C74EBE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251E7416" w:rsidR="00D11836" w:rsidRPr="00A530B2" w:rsidRDefault="00C60FD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335,385</w:t>
            </w:r>
          </w:p>
        </w:tc>
        <w:tc>
          <w:tcPr>
            <w:tcW w:w="270" w:type="dxa"/>
          </w:tcPr>
          <w:p w14:paraId="5FAC2ECA" w14:textId="77777777" w:rsidR="00D11836" w:rsidRPr="00A530B2" w:rsidRDefault="00D11836" w:rsidP="00D118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BE9C0" w14:textId="6476EF46" w:rsidR="00D11836" w:rsidRPr="00A530B2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248,478</w:t>
            </w:r>
          </w:p>
        </w:tc>
      </w:tr>
    </w:tbl>
    <w:p w14:paraId="0F09B067" w14:textId="279025AC" w:rsidR="00A745E1" w:rsidRDefault="00A745E1" w:rsidP="00A745E1">
      <w:pPr>
        <w:pStyle w:val="FSNoteNumbered"/>
        <w:spacing w:after="120"/>
        <w:ind w:left="1209" w:hanging="360"/>
        <w:rPr>
          <w:b/>
          <w:bCs/>
          <w:u w:val="none"/>
        </w:rPr>
      </w:pPr>
    </w:p>
    <w:p w14:paraId="6001EE2E" w14:textId="451B4B7A" w:rsidR="00A745E1" w:rsidRPr="00411588" w:rsidRDefault="00A745E1" w:rsidP="00A745E1">
      <w:pPr>
        <w:rPr>
          <w:cs/>
        </w:rPr>
      </w:pPr>
    </w:p>
    <w:p w14:paraId="432B6F52" w14:textId="745A7B1F" w:rsidR="00A745E1" w:rsidRDefault="00A745E1" w:rsidP="00A745E1">
      <w:pPr>
        <w:rPr>
          <w:lang w:val="th-TH"/>
        </w:rPr>
      </w:pPr>
    </w:p>
    <w:p w14:paraId="4E324866" w14:textId="7A105FDF" w:rsidR="00A745E1" w:rsidRDefault="00A745E1" w:rsidP="00A745E1">
      <w:pPr>
        <w:rPr>
          <w:lang w:val="th-TH"/>
        </w:rPr>
      </w:pPr>
    </w:p>
    <w:p w14:paraId="613AE0A6" w14:textId="2AC93D36" w:rsidR="00A745E1" w:rsidRDefault="00A745E1" w:rsidP="00A745E1">
      <w:pPr>
        <w:rPr>
          <w:lang w:val="th-TH"/>
        </w:rPr>
      </w:pPr>
    </w:p>
    <w:p w14:paraId="053E1298" w14:textId="3FCF4884" w:rsidR="00A745E1" w:rsidRDefault="00A745E1" w:rsidP="00A745E1">
      <w:pPr>
        <w:rPr>
          <w:lang w:val="th-TH"/>
        </w:rPr>
      </w:pPr>
    </w:p>
    <w:p w14:paraId="0E1DC97F" w14:textId="27C7C2F0" w:rsidR="007558D5" w:rsidRDefault="007558D5" w:rsidP="00A745E1">
      <w:pPr>
        <w:rPr>
          <w:lang w:val="th-TH"/>
        </w:rPr>
      </w:pPr>
    </w:p>
    <w:p w14:paraId="358E34B3" w14:textId="2B8883C1" w:rsidR="007558D5" w:rsidRDefault="007558D5" w:rsidP="00A745E1">
      <w:pPr>
        <w:rPr>
          <w:lang w:val="th-TH"/>
        </w:rPr>
      </w:pPr>
    </w:p>
    <w:p w14:paraId="2F335CF4" w14:textId="77777777" w:rsidR="007558D5" w:rsidRPr="007558D5" w:rsidRDefault="007558D5" w:rsidP="00A745E1"/>
    <w:p w14:paraId="18894538" w14:textId="65314298" w:rsidR="00A745E1" w:rsidRDefault="00A745E1" w:rsidP="00A745E1">
      <w:pPr>
        <w:rPr>
          <w:lang w:val="th-TH"/>
        </w:rPr>
      </w:pPr>
    </w:p>
    <w:p w14:paraId="77FBDD4D" w14:textId="77777777" w:rsidR="00475FEA" w:rsidRPr="00226CA5" w:rsidRDefault="00475FEA" w:rsidP="00A745E1">
      <w:pPr>
        <w:rPr>
          <w:cs/>
        </w:rPr>
      </w:pPr>
    </w:p>
    <w:p w14:paraId="24B30286" w14:textId="52B89A71" w:rsidR="00A745E1" w:rsidRPr="00A745E1" w:rsidRDefault="002F1C4F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lastRenderedPageBreak/>
        <w:t>เงินให้กู้ยืม</w:t>
      </w:r>
    </w:p>
    <w:p w14:paraId="04598DC6" w14:textId="618953EB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924FC">
        <w:rPr>
          <w:rFonts w:ascii="Angsana New" w:hAnsi="Angsana New"/>
          <w:spacing w:val="-2"/>
          <w:sz w:val="28"/>
          <w:szCs w:val="28"/>
        </w:rPr>
        <w:t>256</w:t>
      </w:r>
      <w:r w:rsidR="00556C2B">
        <w:rPr>
          <w:rFonts w:ascii="Angsana New" w:hAnsi="Angsana New"/>
          <w:spacing w:val="-2"/>
          <w:sz w:val="28"/>
          <w:szCs w:val="28"/>
        </w:rPr>
        <w:t>4</w:t>
      </w:r>
      <w:r w:rsidR="000924FC">
        <w:rPr>
          <w:rFonts w:ascii="Angsana New" w:hAnsi="Angsana New"/>
          <w:spacing w:val="-2"/>
          <w:sz w:val="28"/>
          <w:szCs w:val="28"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60"/>
        <w:gridCol w:w="1530"/>
        <w:gridCol w:w="260"/>
        <w:gridCol w:w="1540"/>
      </w:tblGrid>
      <w:tr w:rsidR="006A56A7" w:rsidRPr="00E809E9" w14:paraId="4C28402C" w14:textId="77777777" w:rsidTr="009E3E26">
        <w:tc>
          <w:tcPr>
            <w:tcW w:w="531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66318657" w14:textId="77777777" w:rsidTr="009E3E26">
        <w:trPr>
          <w:trHeight w:val="350"/>
        </w:trPr>
        <w:tc>
          <w:tcPr>
            <w:tcW w:w="5310" w:type="dxa"/>
          </w:tcPr>
          <w:p w14:paraId="3F32C155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087D6F" w14:textId="77777777" w:rsidR="00757A2F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E" w14:textId="6C65549B" w:rsidR="00757A2F" w:rsidRPr="00E809E9" w:rsidRDefault="00AD041B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84791E8" w14:textId="77777777" w:rsidR="00757A2F" w:rsidRPr="00E809E9" w:rsidRDefault="00757A2F" w:rsidP="00757A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566B2" w14:textId="066BB047" w:rsidR="00757A2F" w:rsidRPr="00E809E9" w:rsidRDefault="00757A2F" w:rsidP="00757A2F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56A7" w:rsidRPr="00E809E9" w14:paraId="1F7FC71E" w14:textId="77777777" w:rsidTr="009E3E26"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60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7824" w14:textId="77777777" w:rsidR="009E3E26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</w:t>
            </w:r>
          </w:p>
          <w:p w14:paraId="056F7247" w14:textId="2AB3BA9A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เป็นประกัน</w:t>
            </w:r>
          </w:p>
        </w:tc>
      </w:tr>
      <w:tr w:rsidR="00BB1B86" w:rsidRPr="00E809E9" w14:paraId="499EF096" w14:textId="77777777" w:rsidTr="009E3E26">
        <w:tc>
          <w:tcPr>
            <w:tcW w:w="5310" w:type="dxa"/>
            <w:tcBorders>
              <w:top w:val="single" w:sz="4" w:space="0" w:color="auto"/>
            </w:tcBorders>
          </w:tcPr>
          <w:p w14:paraId="14714171" w14:textId="77777777" w:rsidR="00BB1B86" w:rsidRDefault="00BB1B86" w:rsidP="00BB1B8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BB1B86" w:rsidRPr="00985105" w:rsidRDefault="00BB1B86" w:rsidP="00BB1B8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60" w:type="dxa"/>
          </w:tcPr>
          <w:p w14:paraId="6E5664C6" w14:textId="77777777" w:rsidR="00BB1B86" w:rsidRPr="00E809E9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C28086" w14:textId="1381B7D5" w:rsidR="00BB1B86" w:rsidRPr="00E809E9" w:rsidRDefault="00D64CC3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260" w:type="dxa"/>
          </w:tcPr>
          <w:p w14:paraId="4BC959C3" w14:textId="77777777" w:rsidR="00BB1B86" w:rsidRPr="00E809E9" w:rsidRDefault="00BB1B86" w:rsidP="00BB1B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8579D1" w14:textId="1E2C2C29" w:rsidR="00BB1B86" w:rsidRPr="00E809E9" w:rsidRDefault="00BB1B86" w:rsidP="00BB1B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</w:tr>
      <w:tr w:rsidR="00BB1B86" w:rsidRPr="00E809E9" w14:paraId="7774A354" w14:textId="77777777" w:rsidTr="009E3E26">
        <w:tc>
          <w:tcPr>
            <w:tcW w:w="5310" w:type="dxa"/>
            <w:hideMark/>
          </w:tcPr>
          <w:p w14:paraId="2E8A1717" w14:textId="77777777" w:rsidR="00BB1B86" w:rsidRPr="00E809E9" w:rsidRDefault="00BB1B86" w:rsidP="00BB1B8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60" w:type="dxa"/>
          </w:tcPr>
          <w:p w14:paraId="46F654A0" w14:textId="77777777" w:rsidR="00BB1B86" w:rsidRPr="00A530B2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0DB0C271" w:rsidR="00BB1B86" w:rsidRPr="00A530B2" w:rsidRDefault="00D64CC3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  <w:tc>
          <w:tcPr>
            <w:tcW w:w="260" w:type="dxa"/>
          </w:tcPr>
          <w:p w14:paraId="0180FCE9" w14:textId="77777777" w:rsidR="00BB1B86" w:rsidRPr="00A530B2" w:rsidRDefault="00BB1B86" w:rsidP="00BB1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634157BA" w:rsidR="00BB1B86" w:rsidRPr="00A530B2" w:rsidRDefault="00BB1B86" w:rsidP="00BB1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</w:tr>
    </w:tbl>
    <w:p w14:paraId="1A96D0FB" w14:textId="3C3CA371" w:rsidR="008455F9" w:rsidRDefault="008455F9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12A30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2"/>
          <w:sz w:val="28"/>
          <w:szCs w:val="28"/>
        </w:rPr>
        <w:t xml:space="preserve">2565 </w:t>
      </w:r>
      <w:r w:rsidRPr="00B12A30">
        <w:rPr>
          <w:rFonts w:ascii="Angsana New" w:hAnsi="Angsana New"/>
          <w:spacing w:val="-2"/>
          <w:sz w:val="28"/>
          <w:szCs w:val="28"/>
          <w:cs/>
        </w:rPr>
        <w:t>เงินให้</w:t>
      </w:r>
      <w:r w:rsidRPr="00D64CC3">
        <w:rPr>
          <w:rFonts w:ascii="Angsana New" w:hAnsi="Angsana New"/>
          <w:spacing w:val="-2"/>
          <w:sz w:val="28"/>
          <w:szCs w:val="28"/>
          <w:cs/>
        </w:rPr>
        <w:t>กู้ยืมจำนวน</w:t>
      </w:r>
      <w:r w:rsidR="0088575F" w:rsidRPr="00D64CC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5346E" w:rsidRPr="00D64CC3">
        <w:rPr>
          <w:rFonts w:ascii="Angsana New" w:hAnsi="Angsana New"/>
          <w:spacing w:val="-2"/>
          <w:sz w:val="28"/>
          <w:szCs w:val="28"/>
        </w:rPr>
        <w:t>22</w:t>
      </w:r>
      <w:r w:rsidR="00BD35B4" w:rsidRPr="00D64CC3">
        <w:rPr>
          <w:rFonts w:ascii="Angsana New" w:hAnsi="Angsana New"/>
          <w:spacing w:val="-2"/>
          <w:sz w:val="28"/>
          <w:szCs w:val="28"/>
        </w:rPr>
        <w:t>.0</w:t>
      </w:r>
      <w:r w:rsidR="00F5346E" w:rsidRPr="00D64CC3">
        <w:rPr>
          <w:rFonts w:ascii="Angsana New" w:hAnsi="Angsana New"/>
          <w:spacing w:val="-2"/>
          <w:sz w:val="28"/>
          <w:szCs w:val="28"/>
        </w:rPr>
        <w:t xml:space="preserve"> </w:t>
      </w:r>
      <w:r w:rsidRPr="00D64CC3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3219E5" w:rsidRPr="00D64CC3">
        <w:rPr>
          <w:rFonts w:ascii="Angsana New" w:hAnsi="Angsana New"/>
          <w:spacing w:val="-2"/>
          <w:sz w:val="28"/>
          <w:szCs w:val="28"/>
          <w:cs/>
        </w:rPr>
        <w:t>เป็นเงินให้กู้ยืมแก่บุคคลภายนอก</w:t>
      </w:r>
      <w:r w:rsidR="0057650C" w:rsidRPr="00D64CC3">
        <w:rPr>
          <w:rFonts w:ascii="Angsana New" w:hAnsi="Angsana New" w:hint="cs"/>
          <w:spacing w:val="-2"/>
          <w:sz w:val="28"/>
          <w:szCs w:val="28"/>
          <w:cs/>
        </w:rPr>
        <w:t>หนึ่ง</w:t>
      </w:r>
      <w:r w:rsidR="003219E5" w:rsidRPr="00D64CC3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D64CC3">
        <w:rPr>
          <w:rFonts w:ascii="Angsana New" w:hAnsi="Angsana New"/>
          <w:sz w:val="28"/>
          <w:szCs w:val="28"/>
          <w:cs/>
        </w:rPr>
        <w:t xml:space="preserve"> </w:t>
      </w:r>
      <w:r w:rsidR="00591854" w:rsidRPr="00D64CC3">
        <w:rPr>
          <w:rFonts w:ascii="Angsana New" w:hAnsi="Angsana New" w:hint="cs"/>
          <w:sz w:val="28"/>
          <w:szCs w:val="28"/>
          <w:cs/>
        </w:rPr>
        <w:t xml:space="preserve">ซึ่งสัญญาหลักมีกำหนดชำระคืนวันที่ </w:t>
      </w:r>
      <w:r w:rsidR="00591854" w:rsidRPr="00D64CC3">
        <w:rPr>
          <w:rFonts w:ascii="Angsana New" w:hAnsi="Angsana New"/>
          <w:sz w:val="28"/>
          <w:szCs w:val="28"/>
        </w:rPr>
        <w:t xml:space="preserve">1 </w:t>
      </w:r>
      <w:r w:rsidR="00591854" w:rsidRPr="00D64CC3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591854" w:rsidRPr="00D64CC3">
        <w:rPr>
          <w:rFonts w:ascii="Angsana New" w:hAnsi="Angsana New"/>
          <w:sz w:val="28"/>
          <w:szCs w:val="28"/>
        </w:rPr>
        <w:t xml:space="preserve">2565 </w:t>
      </w:r>
      <w:r w:rsidR="00591854" w:rsidRPr="00D64CC3">
        <w:rPr>
          <w:rFonts w:ascii="Angsana New" w:hAnsi="Angsana New" w:hint="cs"/>
          <w:sz w:val="28"/>
          <w:szCs w:val="28"/>
          <w:cs/>
        </w:rPr>
        <w:t>แต่บริษัทได้ตกลงขยายระยะเวลาสัญญาให้กู้ยืม</w:t>
      </w:r>
      <w:r w:rsidR="00FB1496" w:rsidRPr="00D64CC3">
        <w:rPr>
          <w:rFonts w:ascii="Angsana New" w:hAnsi="Angsana New" w:hint="cs"/>
          <w:sz w:val="28"/>
          <w:szCs w:val="28"/>
          <w:cs/>
        </w:rPr>
        <w:t>ออกไปอีก</w:t>
      </w:r>
      <w:r w:rsidR="00FB1496">
        <w:rPr>
          <w:rFonts w:ascii="Angsana New" w:hAnsi="Angsana New" w:hint="cs"/>
          <w:sz w:val="28"/>
          <w:szCs w:val="28"/>
          <w:cs/>
        </w:rPr>
        <w:t xml:space="preserve"> </w:t>
      </w:r>
      <w:r w:rsidR="00FB1496">
        <w:rPr>
          <w:rFonts w:ascii="Angsana New" w:hAnsi="Angsana New"/>
          <w:sz w:val="28"/>
          <w:szCs w:val="28"/>
        </w:rPr>
        <w:t xml:space="preserve">1 </w:t>
      </w:r>
      <w:r w:rsidR="00FB1496">
        <w:rPr>
          <w:rFonts w:ascii="Angsana New" w:hAnsi="Angsana New" w:hint="cs"/>
          <w:sz w:val="28"/>
          <w:szCs w:val="28"/>
          <w:cs/>
        </w:rPr>
        <w:t>ปี โดยจะครบกำหนด</w:t>
      </w:r>
      <w:r w:rsidR="00FB1496" w:rsidRPr="001903AD">
        <w:rPr>
          <w:rFonts w:ascii="Angsana New" w:hAnsi="Angsana New" w:hint="cs"/>
          <w:spacing w:val="-4"/>
          <w:sz w:val="28"/>
          <w:szCs w:val="28"/>
          <w:cs/>
        </w:rPr>
        <w:t>จ่ายชำระคืนในวันที่</w:t>
      </w:r>
      <w:r w:rsidR="00FB1496" w:rsidRPr="001903AD">
        <w:rPr>
          <w:rFonts w:ascii="Angsana New" w:hAnsi="Angsana New"/>
          <w:spacing w:val="-4"/>
          <w:sz w:val="28"/>
          <w:szCs w:val="28"/>
        </w:rPr>
        <w:t xml:space="preserve"> 1 </w:t>
      </w:r>
      <w:r w:rsidR="00FB1496" w:rsidRPr="001903AD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FB1496" w:rsidRPr="001903AD">
        <w:rPr>
          <w:rFonts w:ascii="Angsana New" w:hAnsi="Angsana New"/>
          <w:spacing w:val="-4"/>
          <w:sz w:val="28"/>
          <w:szCs w:val="28"/>
        </w:rPr>
        <w:t>2566</w:t>
      </w:r>
      <w:r w:rsidR="00FB1496">
        <w:rPr>
          <w:rFonts w:ascii="Angsana New" w:hAnsi="Angsana New"/>
          <w:sz w:val="28"/>
          <w:szCs w:val="28"/>
        </w:rPr>
        <w:t xml:space="preserve"> </w:t>
      </w:r>
      <w:r w:rsidR="00FB1496" w:rsidRPr="001903AD">
        <w:rPr>
          <w:rFonts w:ascii="Angsana New" w:hAnsi="Angsana New" w:hint="cs"/>
          <w:spacing w:val="-4"/>
          <w:sz w:val="28"/>
          <w:szCs w:val="28"/>
          <w:cs/>
        </w:rPr>
        <w:t>สัญญามี</w:t>
      </w:r>
      <w:r w:rsidRPr="001903AD">
        <w:rPr>
          <w:rFonts w:ascii="Angsana New" w:hAnsi="Angsana New"/>
          <w:spacing w:val="-4"/>
          <w:sz w:val="28"/>
          <w:szCs w:val="28"/>
          <w:cs/>
        </w:rPr>
        <w:t xml:space="preserve">อัตราดอกเบี้ยร้อยละ </w:t>
      </w:r>
      <w:r w:rsidRPr="001903AD">
        <w:rPr>
          <w:rFonts w:ascii="Angsana New" w:hAnsi="Angsana New"/>
          <w:spacing w:val="-4"/>
          <w:sz w:val="28"/>
          <w:szCs w:val="28"/>
        </w:rPr>
        <w:t xml:space="preserve">8 </w:t>
      </w:r>
      <w:r w:rsidRPr="001903AD">
        <w:rPr>
          <w:rFonts w:ascii="Angsana New" w:hAnsi="Angsana New"/>
          <w:spacing w:val="-4"/>
          <w:sz w:val="28"/>
          <w:szCs w:val="28"/>
          <w:cs/>
        </w:rPr>
        <w:t>ต่อปี</w:t>
      </w:r>
      <w:r w:rsidRPr="008455F9">
        <w:rPr>
          <w:rFonts w:ascii="Angsana New" w:hAnsi="Angsana New"/>
          <w:sz w:val="28"/>
          <w:szCs w:val="28"/>
          <w:cs/>
        </w:rPr>
        <w:t xml:space="preserve"> </w:t>
      </w:r>
      <w:r w:rsidRPr="001903AD">
        <w:rPr>
          <w:rFonts w:ascii="Angsana New" w:hAnsi="Angsana New"/>
          <w:spacing w:val="-4"/>
          <w:sz w:val="28"/>
          <w:szCs w:val="28"/>
          <w:cs/>
        </w:rPr>
        <w:t>และมีกำหนดชำระดอกเบี้ยเป็นรายเดือน</w:t>
      </w:r>
      <w:r w:rsidRPr="008455F9">
        <w:rPr>
          <w:rFonts w:ascii="Angsana New" w:hAnsi="Angsana New"/>
          <w:sz w:val="28"/>
          <w:szCs w:val="28"/>
          <w:cs/>
        </w:rPr>
        <w:t>ตั้งแต่เดือน</w:t>
      </w:r>
      <w:r w:rsidR="006401CF" w:rsidRPr="008455F9">
        <w:rPr>
          <w:rFonts w:ascii="Angsana New" w:hAnsi="Angsana New"/>
          <w:sz w:val="28"/>
          <w:szCs w:val="28"/>
          <w:cs/>
        </w:rPr>
        <w:t>กรกฎาคม</w:t>
      </w:r>
      <w:r w:rsidRPr="008455F9">
        <w:rPr>
          <w:rFonts w:ascii="Angsana New" w:hAnsi="Angsana New"/>
          <w:sz w:val="28"/>
          <w:szCs w:val="28"/>
          <w:cs/>
        </w:rPr>
        <w:t xml:space="preserve"> </w:t>
      </w:r>
      <w:r w:rsidRPr="008455F9">
        <w:rPr>
          <w:rFonts w:ascii="Angsana New" w:hAnsi="Angsana New"/>
          <w:sz w:val="28"/>
          <w:szCs w:val="28"/>
        </w:rPr>
        <w:t>256</w:t>
      </w:r>
      <w:r w:rsidR="00EE01C3">
        <w:rPr>
          <w:rFonts w:ascii="Angsana New" w:hAnsi="Angsana New"/>
          <w:sz w:val="28"/>
          <w:szCs w:val="28"/>
        </w:rPr>
        <w:t>5</w:t>
      </w:r>
      <w:r w:rsidRPr="008455F9">
        <w:rPr>
          <w:rFonts w:ascii="Angsana New" w:hAnsi="Angsana New"/>
          <w:sz w:val="28"/>
          <w:szCs w:val="28"/>
        </w:rPr>
        <w:t xml:space="preserve"> </w:t>
      </w:r>
      <w:r w:rsidRPr="008455F9">
        <w:rPr>
          <w:rFonts w:ascii="Angsana New" w:hAnsi="Angsana New"/>
          <w:sz w:val="28"/>
          <w:szCs w:val="28"/>
          <w:cs/>
        </w:rPr>
        <w:t>และมีการจดจำนองอสังหาริมทรัพย์เป็นหลักประกันเรียบร้อยแล้ว</w:t>
      </w:r>
    </w:p>
    <w:p w14:paraId="7F295657" w14:textId="180973B2" w:rsidR="009F5008" w:rsidRDefault="009F5008" w:rsidP="0088575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A835FE">
        <w:rPr>
          <w:rFonts w:ascii="Angsana New" w:hAnsi="Angsana New"/>
          <w:spacing w:val="-2"/>
          <w:sz w:val="28"/>
          <w:szCs w:val="28"/>
        </w:rPr>
        <w:t>31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A835FE">
        <w:rPr>
          <w:rFonts w:ascii="Angsana New" w:hAnsi="Angsana New"/>
          <w:spacing w:val="-2"/>
          <w:sz w:val="28"/>
          <w:szCs w:val="28"/>
        </w:rPr>
        <w:t>2564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เงินให้</w:t>
      </w:r>
      <w:r w:rsidRPr="00BF7436">
        <w:rPr>
          <w:rFonts w:ascii="Angsana New" w:hAnsi="Angsana New"/>
          <w:spacing w:val="-2"/>
          <w:sz w:val="28"/>
          <w:szCs w:val="28"/>
          <w:cs/>
        </w:rPr>
        <w:t xml:space="preserve">กู้ยืมจำนวน </w:t>
      </w:r>
      <w:r w:rsidRPr="00BF7436">
        <w:rPr>
          <w:rFonts w:ascii="Angsana New" w:hAnsi="Angsana New"/>
          <w:spacing w:val="-2"/>
          <w:sz w:val="28"/>
          <w:szCs w:val="28"/>
        </w:rPr>
        <w:t>33.0</w:t>
      </w:r>
      <w:r w:rsidRPr="00BF7436">
        <w:rPr>
          <w:rFonts w:ascii="Angsana New" w:hAnsi="Angsana New"/>
          <w:spacing w:val="-2"/>
          <w:sz w:val="28"/>
          <w:szCs w:val="28"/>
          <w:cs/>
        </w:rPr>
        <w:t xml:space="preserve"> ล้านบาท เป็น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เงินให้กู้ยืมแก่บุคคลภายนอกสองราย จำนวน </w:t>
      </w:r>
      <w:r w:rsidRPr="00A835FE">
        <w:rPr>
          <w:rFonts w:ascii="Angsana New" w:hAnsi="Angsana New"/>
          <w:spacing w:val="-2"/>
          <w:sz w:val="28"/>
          <w:szCs w:val="28"/>
        </w:rPr>
        <w:t>11.0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A835FE">
        <w:rPr>
          <w:rFonts w:ascii="Angsana New" w:hAnsi="Angsana New"/>
          <w:sz w:val="28"/>
          <w:szCs w:val="28"/>
          <w:cs/>
        </w:rPr>
        <w:t xml:space="preserve"> และ </w:t>
      </w:r>
      <w:r w:rsidRPr="00A835FE">
        <w:rPr>
          <w:rFonts w:ascii="Angsana New" w:hAnsi="Angsana New"/>
          <w:sz w:val="28"/>
          <w:szCs w:val="28"/>
        </w:rPr>
        <w:t>22.0</w:t>
      </w:r>
      <w:r w:rsidRPr="00A835FE">
        <w:rPr>
          <w:rFonts w:ascii="Angsana New" w:hAnsi="Angsana New"/>
          <w:sz w:val="28"/>
          <w:szCs w:val="28"/>
          <w:cs/>
        </w:rPr>
        <w:t xml:space="preserve"> ล้านบาท โดยเงินให้กู้ยืมดังกล่าวมีอัตราดอกเบี้ยร้อยละ </w:t>
      </w:r>
      <w:r w:rsidRPr="00A835FE">
        <w:rPr>
          <w:rFonts w:ascii="Angsana New" w:hAnsi="Angsana New"/>
          <w:sz w:val="28"/>
          <w:szCs w:val="28"/>
        </w:rPr>
        <w:t>8</w:t>
      </w:r>
      <w:r w:rsidRPr="00A835FE">
        <w:rPr>
          <w:rFonts w:ascii="Angsana New" w:hAnsi="Angsana New"/>
          <w:sz w:val="28"/>
          <w:szCs w:val="28"/>
          <w:cs/>
        </w:rPr>
        <w:t xml:space="preserve"> ต่อปี และมีกำหนดชำระดอกเบี้ยเป็นรายเดือนตั้งแต่เดือนมกราคม </w:t>
      </w:r>
      <w:r w:rsidRPr="00A835FE">
        <w:rPr>
          <w:rFonts w:ascii="Angsana New" w:hAnsi="Angsana New"/>
          <w:sz w:val="28"/>
          <w:szCs w:val="28"/>
        </w:rPr>
        <w:t>2564</w:t>
      </w:r>
      <w:r w:rsidRPr="00A835FE">
        <w:rPr>
          <w:rFonts w:ascii="Angsana New" w:hAnsi="Angsana New"/>
          <w:sz w:val="28"/>
          <w:szCs w:val="28"/>
          <w:cs/>
        </w:rPr>
        <w:t xml:space="preserve"> และเดือนกรกฎาคม </w:t>
      </w:r>
      <w:r w:rsidRPr="00A835FE">
        <w:rPr>
          <w:rFonts w:ascii="Angsana New" w:hAnsi="Angsana New"/>
          <w:sz w:val="28"/>
          <w:szCs w:val="28"/>
        </w:rPr>
        <w:t>2564</w:t>
      </w:r>
      <w:r w:rsidRPr="00A835FE">
        <w:rPr>
          <w:rFonts w:ascii="Angsana New" w:hAnsi="Angsana New"/>
          <w:sz w:val="28"/>
          <w:szCs w:val="28"/>
          <w:cs/>
        </w:rPr>
        <w:t xml:space="preserve"> ตามลำดับ เงินให้กู้ยืมดังกล่าวมีกำหนดจ่ายชำระคืนภายใน </w:t>
      </w:r>
      <w:r w:rsidRPr="00A835FE">
        <w:rPr>
          <w:rFonts w:ascii="Angsana New" w:hAnsi="Angsana New"/>
          <w:sz w:val="28"/>
          <w:szCs w:val="28"/>
        </w:rPr>
        <w:t>1</w:t>
      </w:r>
      <w:r w:rsidRPr="00A835FE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 คือ วันที่ </w:t>
      </w:r>
      <w:r w:rsidRPr="00A835FE">
        <w:rPr>
          <w:rFonts w:ascii="Angsana New" w:hAnsi="Angsana New"/>
          <w:sz w:val="28"/>
          <w:szCs w:val="28"/>
        </w:rPr>
        <w:t>6</w:t>
      </w:r>
      <w:r w:rsidRPr="00A835FE">
        <w:rPr>
          <w:rFonts w:ascii="Angsana New" w:hAnsi="Angsana New"/>
          <w:sz w:val="28"/>
          <w:szCs w:val="28"/>
          <w:cs/>
        </w:rPr>
        <w:t xml:space="preserve"> มกราคม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835FE">
        <w:rPr>
          <w:rFonts w:ascii="Angsana New" w:hAnsi="Angsana New"/>
          <w:sz w:val="28"/>
          <w:szCs w:val="28"/>
        </w:rPr>
        <w:t>1</w:t>
      </w:r>
      <w:r w:rsidRPr="00A835FE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และมีการจดจำนองอสังหาริมทรัพย์เป็นหลักประกัน</w:t>
      </w:r>
    </w:p>
    <w:p w14:paraId="1C7D4A3B" w14:textId="5D8E0335" w:rsidR="006401CF" w:rsidRPr="00282CC5" w:rsidRDefault="006401CF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A835FE">
        <w:rPr>
          <w:rFonts w:ascii="Angsana New" w:hAnsi="Angsana New" w:hint="cs"/>
          <w:sz w:val="28"/>
          <w:szCs w:val="28"/>
          <w:cs/>
        </w:rPr>
        <w:t>ทั้งนี้</w:t>
      </w:r>
      <w:r w:rsidR="007A00D7">
        <w:rPr>
          <w:rFonts w:ascii="Angsana New" w:hAnsi="Angsana New" w:hint="cs"/>
          <w:sz w:val="28"/>
          <w:szCs w:val="28"/>
          <w:cs/>
        </w:rPr>
        <w:t xml:space="preserve"> </w:t>
      </w:r>
      <w:r w:rsidRPr="00A835FE">
        <w:rPr>
          <w:rFonts w:ascii="Angsana New" w:hAnsi="Angsana New" w:hint="cs"/>
          <w:sz w:val="28"/>
          <w:szCs w:val="28"/>
          <w:cs/>
        </w:rPr>
        <w:t>บริษัทได้</w:t>
      </w:r>
      <w:r w:rsidR="00911577" w:rsidRPr="00A835FE">
        <w:rPr>
          <w:rFonts w:ascii="Angsana New" w:hAnsi="Angsana New" w:hint="cs"/>
          <w:sz w:val="28"/>
          <w:szCs w:val="28"/>
          <w:cs/>
        </w:rPr>
        <w:t>รับ</w:t>
      </w:r>
      <w:r w:rsidRPr="00A835FE">
        <w:rPr>
          <w:rFonts w:ascii="Angsana New" w:hAnsi="Angsana New" w:hint="cs"/>
          <w:sz w:val="28"/>
          <w:szCs w:val="28"/>
          <w:cs/>
        </w:rPr>
        <w:t>ชำระ</w:t>
      </w:r>
      <w:r w:rsidR="00911577" w:rsidRPr="00A835FE">
        <w:rPr>
          <w:rFonts w:ascii="Angsana New" w:hAnsi="Angsana New" w:hint="cs"/>
          <w:sz w:val="28"/>
          <w:szCs w:val="28"/>
          <w:cs/>
        </w:rPr>
        <w:t>คืน</w:t>
      </w:r>
      <w:r w:rsidRPr="00A835FE">
        <w:rPr>
          <w:rFonts w:ascii="Angsana New" w:hAnsi="Angsana New" w:hint="cs"/>
          <w:sz w:val="28"/>
          <w:szCs w:val="28"/>
          <w:cs/>
        </w:rPr>
        <w:t xml:space="preserve">เงินกู้ยืมจำนวน </w:t>
      </w:r>
      <w:r w:rsidRPr="00A835FE">
        <w:rPr>
          <w:rFonts w:ascii="Angsana New" w:hAnsi="Angsana New"/>
          <w:sz w:val="28"/>
          <w:szCs w:val="28"/>
        </w:rPr>
        <w:t>11</w:t>
      </w:r>
      <w:r w:rsidR="00EE01C3">
        <w:rPr>
          <w:rFonts w:ascii="Angsana New" w:hAnsi="Angsana New"/>
          <w:sz w:val="28"/>
          <w:szCs w:val="28"/>
        </w:rPr>
        <w:t>.0</w:t>
      </w:r>
      <w:r w:rsidRPr="00A835FE">
        <w:rPr>
          <w:rFonts w:ascii="Angsana New" w:hAnsi="Angsana New"/>
          <w:sz w:val="28"/>
          <w:szCs w:val="28"/>
        </w:rPr>
        <w:t xml:space="preserve"> </w:t>
      </w:r>
      <w:r w:rsidRPr="00A835FE">
        <w:rPr>
          <w:rFonts w:ascii="Angsana New" w:hAnsi="Angsana New" w:hint="cs"/>
          <w:sz w:val="28"/>
          <w:szCs w:val="28"/>
          <w:cs/>
        </w:rPr>
        <w:t>ล้านบาท</w:t>
      </w:r>
      <w:r w:rsidR="00911577" w:rsidRPr="00A835FE">
        <w:rPr>
          <w:rFonts w:ascii="Angsana New" w:hAnsi="Angsana New" w:hint="cs"/>
          <w:sz w:val="28"/>
          <w:szCs w:val="28"/>
          <w:cs/>
        </w:rPr>
        <w:t>แล้ว</w:t>
      </w:r>
      <w:r w:rsidRPr="00A835FE">
        <w:rPr>
          <w:rFonts w:ascii="Angsana New" w:hAnsi="Angsana New" w:hint="cs"/>
          <w:sz w:val="28"/>
          <w:szCs w:val="28"/>
          <w:cs/>
        </w:rPr>
        <w:t xml:space="preserve"> เมื่อวันที่</w:t>
      </w:r>
      <w:r w:rsidR="004D303E" w:rsidRPr="00A835FE">
        <w:rPr>
          <w:rFonts w:ascii="Angsana New" w:hAnsi="Angsana New"/>
          <w:sz w:val="28"/>
          <w:szCs w:val="28"/>
          <w:cs/>
        </w:rPr>
        <w:t xml:space="preserve"> </w:t>
      </w:r>
      <w:r w:rsidR="00C05F89">
        <w:rPr>
          <w:rFonts w:ascii="Angsana New" w:hAnsi="Angsana New"/>
          <w:sz w:val="28"/>
          <w:szCs w:val="28"/>
        </w:rPr>
        <w:t>2</w:t>
      </w:r>
      <w:r w:rsidR="00CE5A18" w:rsidRPr="00A835FE">
        <w:rPr>
          <w:rFonts w:ascii="Angsana New" w:hAnsi="Angsana New"/>
          <w:sz w:val="28"/>
          <w:szCs w:val="28"/>
        </w:rPr>
        <w:t xml:space="preserve"> </w:t>
      </w:r>
      <w:r w:rsidR="00C05F89">
        <w:rPr>
          <w:rFonts w:ascii="Angsana New" w:hAnsi="Angsana New" w:hint="cs"/>
          <w:sz w:val="28"/>
          <w:szCs w:val="28"/>
          <w:cs/>
        </w:rPr>
        <w:t>มิถุนายน</w:t>
      </w:r>
      <w:r w:rsidR="004D303E" w:rsidRPr="00A835FE">
        <w:rPr>
          <w:rFonts w:ascii="Angsana New" w:hAnsi="Angsana New"/>
          <w:sz w:val="28"/>
          <w:szCs w:val="28"/>
          <w:cs/>
        </w:rPr>
        <w:t xml:space="preserve"> </w:t>
      </w:r>
      <w:r w:rsidR="004D303E" w:rsidRPr="00A835FE">
        <w:rPr>
          <w:rFonts w:ascii="Angsana New" w:hAnsi="Angsana New"/>
          <w:sz w:val="28"/>
          <w:szCs w:val="28"/>
        </w:rPr>
        <w:t>2565</w:t>
      </w:r>
    </w:p>
    <w:p w14:paraId="275AE3CD" w14:textId="64E1E798" w:rsidR="00A745E1" w:rsidRDefault="00A745E1" w:rsidP="00A745E1">
      <w:pPr>
        <w:pStyle w:val="FSNoteNumbered"/>
        <w:spacing w:after="120"/>
        <w:ind w:left="540"/>
        <w:rPr>
          <w:b/>
          <w:bCs/>
          <w:u w:val="none"/>
        </w:rPr>
      </w:pPr>
    </w:p>
    <w:p w14:paraId="497E8DEE" w14:textId="1717C9E4" w:rsidR="00A745E1" w:rsidRDefault="00A745E1" w:rsidP="00A745E1">
      <w:pPr>
        <w:rPr>
          <w:lang w:val="th-TH"/>
        </w:rPr>
      </w:pPr>
    </w:p>
    <w:p w14:paraId="06A8EEEC" w14:textId="19E284F7" w:rsidR="00A745E1" w:rsidRDefault="00A745E1" w:rsidP="00A745E1">
      <w:pPr>
        <w:rPr>
          <w:lang w:val="th-TH"/>
        </w:rPr>
      </w:pPr>
    </w:p>
    <w:p w14:paraId="2213B82C" w14:textId="3962AB21" w:rsidR="00A745E1" w:rsidRDefault="00A745E1" w:rsidP="00A745E1">
      <w:pPr>
        <w:rPr>
          <w:lang w:val="th-TH"/>
        </w:rPr>
      </w:pPr>
    </w:p>
    <w:p w14:paraId="194BEB6E" w14:textId="77777777" w:rsidR="000C2003" w:rsidRDefault="000C2003" w:rsidP="00A745E1">
      <w:pPr>
        <w:rPr>
          <w:cs/>
          <w:lang w:val="th-TH"/>
        </w:rPr>
      </w:pPr>
    </w:p>
    <w:p w14:paraId="67CCA992" w14:textId="31922EB7" w:rsidR="00A745E1" w:rsidRDefault="00A745E1" w:rsidP="00A745E1">
      <w:pPr>
        <w:rPr>
          <w:lang w:val="th-TH"/>
        </w:rPr>
      </w:pPr>
    </w:p>
    <w:p w14:paraId="5016F2CE" w14:textId="54D40E5E" w:rsidR="00A745E1" w:rsidRDefault="00A745E1" w:rsidP="00A745E1">
      <w:pPr>
        <w:rPr>
          <w:lang w:val="th-TH"/>
        </w:rPr>
      </w:pPr>
    </w:p>
    <w:p w14:paraId="66381EA3" w14:textId="77777777" w:rsidR="007056B3" w:rsidRDefault="007056B3" w:rsidP="00A745E1">
      <w:pPr>
        <w:rPr>
          <w:lang w:val="th-TH"/>
        </w:rPr>
      </w:pPr>
    </w:p>
    <w:p w14:paraId="5668AB24" w14:textId="3B54EAA6" w:rsidR="00A745E1" w:rsidRDefault="00A745E1" w:rsidP="00A745E1">
      <w:pPr>
        <w:rPr>
          <w:lang w:val="th-TH"/>
        </w:rPr>
      </w:pPr>
    </w:p>
    <w:p w14:paraId="43BAA9C9" w14:textId="6B1068CC" w:rsidR="003A5021" w:rsidRDefault="003A5021" w:rsidP="00A745E1">
      <w:pPr>
        <w:rPr>
          <w:lang w:val="th-TH"/>
        </w:rPr>
      </w:pPr>
    </w:p>
    <w:p w14:paraId="6F913FB6" w14:textId="32460EA5" w:rsidR="003A5021" w:rsidRDefault="003A5021" w:rsidP="00A745E1">
      <w:pPr>
        <w:rPr>
          <w:lang w:val="th-TH"/>
        </w:rPr>
      </w:pPr>
    </w:p>
    <w:p w14:paraId="44ACAE93" w14:textId="2FB2270D" w:rsidR="003A5021" w:rsidRDefault="003A5021" w:rsidP="00A745E1">
      <w:pPr>
        <w:rPr>
          <w:lang w:val="th-TH"/>
        </w:rPr>
      </w:pPr>
    </w:p>
    <w:p w14:paraId="6090FBE8" w14:textId="351CD97C" w:rsidR="003A5021" w:rsidRDefault="003A5021" w:rsidP="00A745E1">
      <w:pPr>
        <w:rPr>
          <w:lang w:val="th-TH"/>
        </w:rPr>
      </w:pPr>
    </w:p>
    <w:p w14:paraId="2ED03A99" w14:textId="0564BD2D" w:rsidR="003A5021" w:rsidRDefault="003A5021" w:rsidP="00A745E1">
      <w:pPr>
        <w:rPr>
          <w:lang w:val="th-TH"/>
        </w:rPr>
      </w:pPr>
    </w:p>
    <w:p w14:paraId="04BA26AA" w14:textId="746A0DE3" w:rsidR="003A5021" w:rsidRDefault="003A5021" w:rsidP="00A745E1">
      <w:pPr>
        <w:rPr>
          <w:lang w:val="th-TH"/>
        </w:rPr>
      </w:pPr>
    </w:p>
    <w:p w14:paraId="23A3BE45" w14:textId="6C0D26BE" w:rsidR="003A5021" w:rsidRDefault="003A5021" w:rsidP="00A745E1">
      <w:pPr>
        <w:rPr>
          <w:lang w:val="th-TH"/>
        </w:rPr>
      </w:pPr>
    </w:p>
    <w:p w14:paraId="4F94431B" w14:textId="05DF4BF0" w:rsidR="00C7437D" w:rsidRDefault="00C7437D" w:rsidP="00A745E1">
      <w:pPr>
        <w:rPr>
          <w:lang w:val="th-TH"/>
        </w:rPr>
      </w:pPr>
    </w:p>
    <w:p w14:paraId="6270E398" w14:textId="77777777" w:rsidR="00C7437D" w:rsidRDefault="00C7437D" w:rsidP="00A745E1">
      <w:pPr>
        <w:rPr>
          <w:rFonts w:hint="cs"/>
          <w:cs/>
          <w:lang w:val="th-TH"/>
        </w:rPr>
      </w:pPr>
    </w:p>
    <w:p w14:paraId="0036E623" w14:textId="346DFDB5" w:rsidR="003A5021" w:rsidRDefault="003A5021" w:rsidP="00A745E1">
      <w:pPr>
        <w:rPr>
          <w:lang w:val="th-TH"/>
        </w:rPr>
      </w:pPr>
    </w:p>
    <w:p w14:paraId="7AAADBC5" w14:textId="58067813" w:rsidR="00C2772B" w:rsidRDefault="00C2772B" w:rsidP="00A745E1">
      <w:pPr>
        <w:rPr>
          <w:lang w:val="th-TH"/>
        </w:rPr>
      </w:pPr>
    </w:p>
    <w:p w14:paraId="16397E73" w14:textId="7ECE72E1" w:rsidR="000218DE" w:rsidRDefault="00AF3B4A" w:rsidP="00B82B03">
      <w:pPr>
        <w:pStyle w:val="FSNoteNumbered"/>
        <w:numPr>
          <w:ilvl w:val="0"/>
          <w:numId w:val="16"/>
        </w:numPr>
        <w:spacing w:after="120"/>
        <w:ind w:left="540" w:hanging="540"/>
        <w:rPr>
          <w:b/>
          <w:bCs/>
          <w:u w:val="none"/>
        </w:rPr>
      </w:pPr>
      <w:r w:rsidRPr="000F3C3A">
        <w:rPr>
          <w:b/>
          <w:bCs/>
          <w:u w:val="none"/>
          <w:cs/>
        </w:rPr>
        <w:lastRenderedPageBreak/>
        <w:t>ที่ดิน อาคาร</w:t>
      </w:r>
      <w:r w:rsidR="0038653F" w:rsidRPr="000F3C3A">
        <w:rPr>
          <w:rFonts w:hint="cs"/>
          <w:b/>
          <w:bCs/>
          <w:u w:val="none"/>
          <w:cs/>
        </w:rPr>
        <w:t xml:space="preserve"> </w:t>
      </w:r>
      <w:r w:rsidRPr="000F3C3A">
        <w:rPr>
          <w:b/>
          <w:bCs/>
          <w:u w:val="none"/>
          <w:cs/>
        </w:rPr>
        <w:t xml:space="preserve">และอุปกรณ์ </w:t>
      </w:r>
    </w:p>
    <w:tbl>
      <w:tblPr>
        <w:tblpPr w:leftFromText="180" w:rightFromText="180" w:vertAnchor="text" w:tblpX="-90" w:tblpY="1"/>
        <w:tblOverlap w:val="never"/>
        <w:tblW w:w="9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180"/>
        <w:gridCol w:w="1080"/>
        <w:gridCol w:w="180"/>
        <w:gridCol w:w="1080"/>
        <w:gridCol w:w="270"/>
        <w:gridCol w:w="1260"/>
        <w:gridCol w:w="180"/>
        <w:gridCol w:w="1080"/>
        <w:gridCol w:w="180"/>
        <w:gridCol w:w="1080"/>
      </w:tblGrid>
      <w:tr w:rsidR="00A565E8" w:rsidRPr="00BA1E32" w14:paraId="3C5D503E" w14:textId="77777777" w:rsidTr="00240D4E">
        <w:trPr>
          <w:cantSplit/>
          <w:tblHeader/>
        </w:trPr>
        <w:tc>
          <w:tcPr>
            <w:tcW w:w="1890" w:type="dxa"/>
          </w:tcPr>
          <w:p w14:paraId="7013E90F" w14:textId="77777777" w:rsidR="00A565E8" w:rsidRPr="00BA1E32" w:rsidRDefault="00A565E8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0" w:type="dxa"/>
            <w:gridSpan w:val="11"/>
            <w:tcBorders>
              <w:top w:val="nil"/>
              <w:bottom w:val="nil"/>
            </w:tcBorders>
          </w:tcPr>
          <w:p w14:paraId="46E0E27B" w14:textId="77777777" w:rsidR="00A565E8" w:rsidRPr="00BA1E32" w:rsidRDefault="00A565E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240D4E" w:rsidRPr="00BA1E32" w14:paraId="7843052E" w14:textId="77777777" w:rsidTr="004D39DC">
        <w:trPr>
          <w:cantSplit/>
          <w:tblHeader/>
        </w:trPr>
        <w:tc>
          <w:tcPr>
            <w:tcW w:w="1890" w:type="dxa"/>
          </w:tcPr>
          <w:p w14:paraId="62DC1FE8" w14:textId="77777777" w:rsidR="00240D4E" w:rsidRPr="00BA1E32" w:rsidRDefault="00240D4E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1C0E8C4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50AE66BE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DA86210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FC6CDE3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8D561A6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D0FCB29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1F1C406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2FA1C1B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0151073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3324E10C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9540B52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40D4E" w:rsidRPr="00BA1E32" w14:paraId="3565E6A6" w14:textId="77777777" w:rsidTr="004D39DC">
        <w:trPr>
          <w:cantSplit/>
          <w:tblHeader/>
        </w:trPr>
        <w:tc>
          <w:tcPr>
            <w:tcW w:w="1890" w:type="dxa"/>
          </w:tcPr>
          <w:p w14:paraId="3E2A9EFC" w14:textId="77777777" w:rsidR="00240D4E" w:rsidRPr="00BA1E32" w:rsidRDefault="00240D4E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220B55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1970EE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0E2504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9AEDA07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3EF14A2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F77FBE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EC5D49" w14:textId="1782DF49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="00DD2D0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A1E3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C39B60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B2C9441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406E68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9EBC80A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40D4E" w:rsidRPr="00BA1E32" w14:paraId="55F1CCF2" w14:textId="77777777" w:rsidTr="004D39DC">
        <w:trPr>
          <w:cantSplit/>
          <w:tblHeader/>
        </w:trPr>
        <w:tc>
          <w:tcPr>
            <w:tcW w:w="1890" w:type="dxa"/>
          </w:tcPr>
          <w:p w14:paraId="214E3EEE" w14:textId="77777777" w:rsidR="00240D4E" w:rsidRPr="00BA1E32" w:rsidRDefault="00240D4E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1D0F505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54A25F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1E60362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01C9D85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4D3C5C4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"/>
              </w:tabs>
              <w:autoSpaceDE w:val="0"/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56D0DC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C976DE7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85FF290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3E94845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7863D42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7A9D50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40D4E" w:rsidRPr="00BA1E32" w14:paraId="26E0BA49" w14:textId="77777777" w:rsidTr="004D39DC">
        <w:trPr>
          <w:cantSplit/>
          <w:tblHeader/>
        </w:trPr>
        <w:tc>
          <w:tcPr>
            <w:tcW w:w="1890" w:type="dxa"/>
          </w:tcPr>
          <w:p w14:paraId="3850334F" w14:textId="77777777" w:rsidR="00240D4E" w:rsidRPr="00BA1E32" w:rsidRDefault="00240D4E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7CD3DE7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7CCCFD1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274D3302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7AAA266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825189E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2E3F03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3343938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583FF19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3DE2F30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C4F463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F930982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40D4E" w:rsidRPr="00BA1E32" w14:paraId="18B321D5" w14:textId="77777777" w:rsidTr="004D39DC">
        <w:trPr>
          <w:cantSplit/>
        </w:trPr>
        <w:tc>
          <w:tcPr>
            <w:tcW w:w="1890" w:type="dxa"/>
          </w:tcPr>
          <w:p w14:paraId="1657583E" w14:textId="77777777" w:rsidR="00240D4E" w:rsidRPr="00BA1E32" w:rsidRDefault="00240D4E" w:rsidP="00111DD7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E0EE35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1F3D1F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078AE3F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C17483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89FA652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BC84D0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E3FDE0D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36854C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DA46FB9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5F1879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B43F24D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40D4E" w:rsidRPr="00BA1E32" w14:paraId="08B1A731" w14:textId="77777777" w:rsidTr="004D39DC">
        <w:trPr>
          <w:cantSplit/>
        </w:trPr>
        <w:tc>
          <w:tcPr>
            <w:tcW w:w="1890" w:type="dxa"/>
            <w:vAlign w:val="bottom"/>
          </w:tcPr>
          <w:p w14:paraId="2B25A226" w14:textId="77777777" w:rsidR="00240D4E" w:rsidRPr="00BA1E32" w:rsidRDefault="00240D4E" w:rsidP="00111DD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5DCA675E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8EC59A4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E37AFE9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964547D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90A06E4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B73D9B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0C348EA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ED0F82B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1CD8E8C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35E24D54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A3599D" w14:textId="77777777" w:rsidR="00240D4E" w:rsidRPr="00BA1E32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0D4E" w:rsidRPr="00BA1E32" w14:paraId="4239B50A" w14:textId="77777777" w:rsidTr="004D39DC"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2267BD66" w14:textId="3829AAAE" w:rsidR="00240D4E" w:rsidRPr="00A565E8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sz w:val="24"/>
                <w:szCs w:val="24"/>
              </w:rPr>
              <w:t>1</w:t>
            </w: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BA1E32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9A72F" w14:textId="76940EAF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29,264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F613C" w14:textId="77777777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20640" w14:textId="2575570B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6A72E" w14:textId="77777777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287910" w14:textId="04E1AC62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34,019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B91D47" w14:textId="77777777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3A4E4B2" w14:textId="47D2CB9B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48,135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E6211B" w14:textId="77777777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90FB9A" w14:textId="497DE1E2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29,919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1100EA" w14:textId="77777777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38C064" w14:textId="66E75965" w:rsidR="00240D4E" w:rsidRPr="00BA1E32" w:rsidRDefault="00240D4E" w:rsidP="007B6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141,388</w:t>
            </w:r>
          </w:p>
        </w:tc>
      </w:tr>
      <w:tr w:rsidR="00240D4E" w:rsidRPr="00BA1E32" w14:paraId="3DC467BD" w14:textId="77777777" w:rsidTr="004D39DC">
        <w:trPr>
          <w:cantSplit/>
        </w:trPr>
        <w:tc>
          <w:tcPr>
            <w:tcW w:w="1890" w:type="dxa"/>
          </w:tcPr>
          <w:p w14:paraId="3AE30C03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tcBorders>
              <w:bottom w:val="nil"/>
            </w:tcBorders>
          </w:tcPr>
          <w:p w14:paraId="33509E97" w14:textId="1E0CD04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6E0D5FB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A7DD0D4" w14:textId="5B54E917" w:rsidR="00240D4E" w:rsidRPr="00BA1E32" w:rsidRDefault="00FD4561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80" w:type="dxa"/>
            <w:tcBorders>
              <w:bottom w:val="nil"/>
            </w:tcBorders>
          </w:tcPr>
          <w:p w14:paraId="77C13C44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B31E215" w14:textId="2A0951FC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BB1053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6E320B" w14:textId="429B0896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180" w:type="dxa"/>
            <w:tcBorders>
              <w:bottom w:val="nil"/>
            </w:tcBorders>
          </w:tcPr>
          <w:p w14:paraId="0082AD70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0444235" w14:textId="50A54CBD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1,057</w:t>
            </w:r>
          </w:p>
        </w:tc>
        <w:tc>
          <w:tcPr>
            <w:tcW w:w="180" w:type="dxa"/>
            <w:tcBorders>
              <w:bottom w:val="nil"/>
            </w:tcBorders>
          </w:tcPr>
          <w:p w14:paraId="45ACBEA6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E3F1EA" w14:textId="27C342AB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2,897</w:t>
            </w:r>
          </w:p>
        </w:tc>
      </w:tr>
      <w:tr w:rsidR="00240D4E" w:rsidRPr="00BA1E32" w14:paraId="06119198" w14:textId="77777777" w:rsidTr="004D39DC">
        <w:trPr>
          <w:cantSplit/>
        </w:trPr>
        <w:tc>
          <w:tcPr>
            <w:tcW w:w="1890" w:type="dxa"/>
          </w:tcPr>
          <w:p w14:paraId="32CC8D4F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6C55ECC2" w14:textId="08E16DAB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768BF3F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87D9599" w14:textId="4B3900E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4E0F3E3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4F9151F" w14:textId="64E47834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(154)</w:t>
            </w:r>
          </w:p>
        </w:tc>
        <w:tc>
          <w:tcPr>
            <w:tcW w:w="270" w:type="dxa"/>
            <w:tcBorders>
              <w:bottom w:val="nil"/>
            </w:tcBorders>
          </w:tcPr>
          <w:p w14:paraId="32AC0EF1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DC614BC" w14:textId="2BE45E60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37,583</w:t>
            </w: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03163A54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C86DAE" w14:textId="73054989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(25,091)</w:t>
            </w:r>
          </w:p>
        </w:tc>
        <w:tc>
          <w:tcPr>
            <w:tcW w:w="180" w:type="dxa"/>
            <w:tcBorders>
              <w:bottom w:val="nil"/>
            </w:tcBorders>
          </w:tcPr>
          <w:p w14:paraId="5224526D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984164" w14:textId="1C0E2E72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62,828</w:t>
            </w: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</w:tr>
      <w:tr w:rsidR="00240D4E" w:rsidRPr="00BA1E32" w14:paraId="16D4B139" w14:textId="77777777" w:rsidTr="004D39DC"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554D4E9" w14:textId="71FAE77C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278BB4B" w14:textId="5189766D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29,264</w:t>
            </w:r>
          </w:p>
        </w:tc>
        <w:tc>
          <w:tcPr>
            <w:tcW w:w="180" w:type="dxa"/>
            <w:tcBorders>
              <w:bottom w:val="nil"/>
            </w:tcBorders>
          </w:tcPr>
          <w:p w14:paraId="1CB6257C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2C8B5A1" w14:textId="21911B2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80" w:type="dxa"/>
            <w:tcBorders>
              <w:bottom w:val="nil"/>
            </w:tcBorders>
          </w:tcPr>
          <w:p w14:paraId="38ECA214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912A2C5" w14:textId="56CB5BB1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3,865</w:t>
            </w:r>
          </w:p>
        </w:tc>
        <w:tc>
          <w:tcPr>
            <w:tcW w:w="270" w:type="dxa"/>
            <w:tcBorders>
              <w:bottom w:val="nil"/>
            </w:tcBorders>
          </w:tcPr>
          <w:p w14:paraId="0AFB40AD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3ECEFE8" w14:textId="52897BCD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12,376</w:t>
            </w:r>
          </w:p>
        </w:tc>
        <w:tc>
          <w:tcPr>
            <w:tcW w:w="180" w:type="dxa"/>
            <w:tcBorders>
              <w:bottom w:val="nil"/>
            </w:tcBorders>
          </w:tcPr>
          <w:p w14:paraId="13BC86ED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290FE4D" w14:textId="7F5F53E4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5,885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789F65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433807B" w14:textId="49BD79B8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81,457</w:t>
            </w:r>
          </w:p>
        </w:tc>
      </w:tr>
      <w:tr w:rsidR="00240D4E" w:rsidRPr="00BA1E32" w14:paraId="5707A9AE" w14:textId="77777777" w:rsidTr="004D39DC">
        <w:trPr>
          <w:cantSplit/>
        </w:trPr>
        <w:tc>
          <w:tcPr>
            <w:tcW w:w="1890" w:type="dxa"/>
          </w:tcPr>
          <w:p w14:paraId="789F9692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04817" w14:textId="01418EC1" w:rsidR="00240D4E" w:rsidRPr="00BA1E32" w:rsidRDefault="004D39DC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A674F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A0A15" w14:textId="340980DA" w:rsidR="00240D4E" w:rsidRPr="00BA1E32" w:rsidRDefault="00D64CC3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18CEF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8ADB4" w14:textId="302B26A2" w:rsidR="00240D4E" w:rsidRPr="00BA1E32" w:rsidRDefault="004D39DC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960C" w14:textId="77777777" w:rsidR="00240D4E" w:rsidRPr="00BA1E32" w:rsidRDefault="00240D4E" w:rsidP="00643D9D">
            <w:pPr>
              <w:tabs>
                <w:tab w:val="clear" w:pos="2807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54B63" w14:textId="7595F3CE" w:rsidR="00240D4E" w:rsidRPr="00BA1E32" w:rsidRDefault="00D64CC3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9E6B6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4B47B" w14:textId="75B7D179" w:rsidR="00240D4E" w:rsidRPr="00BA1E32" w:rsidRDefault="00D64CC3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C766C" w14:textId="77777777" w:rsidR="00240D4E" w:rsidRPr="00BA1E32" w:rsidRDefault="00240D4E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D17D2" w14:textId="114AB10F" w:rsidR="00240D4E" w:rsidRPr="00BA1E32" w:rsidRDefault="004A60F7" w:rsidP="0064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745</w:t>
            </w:r>
          </w:p>
        </w:tc>
      </w:tr>
      <w:tr w:rsidR="00A67B33" w:rsidRPr="00BA1E32" w14:paraId="7680DB76" w14:textId="77777777" w:rsidTr="004D39DC">
        <w:trPr>
          <w:cantSplit/>
        </w:trPr>
        <w:tc>
          <w:tcPr>
            <w:tcW w:w="1890" w:type="dxa"/>
          </w:tcPr>
          <w:p w14:paraId="1B9205F7" w14:textId="37ED57CC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B83C9" w14:textId="1CC5741F" w:rsidR="00A67B33" w:rsidRPr="00BA1E32" w:rsidRDefault="004D39DC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29,264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B928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237EF" w14:textId="7E4EE739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D0A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8A3245" w14:textId="31BF5845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33,</w:t>
            </w:r>
            <w:r w:rsidR="004D39DC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76E7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58634" w14:textId="678B89C0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12,507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A2A7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D070E" w14:textId="29C185CB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6,499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47169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A439F" w14:textId="3E69F78C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8</w:t>
            </w:r>
            <w:r w:rsidR="004A60F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2,202</w:t>
            </w:r>
          </w:p>
        </w:tc>
      </w:tr>
      <w:tr w:rsidR="00A67B33" w:rsidRPr="00BA1E32" w14:paraId="6EF2CE33" w14:textId="77777777" w:rsidTr="004D39DC">
        <w:trPr>
          <w:cantSplit/>
        </w:trPr>
        <w:tc>
          <w:tcPr>
            <w:tcW w:w="1890" w:type="dxa"/>
            <w:tcBorders>
              <w:bottom w:val="nil"/>
            </w:tcBorders>
          </w:tcPr>
          <w:p w14:paraId="4870409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56BC5E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2938328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01B92B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CD9242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14C5DD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B9802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C768A6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AA92FC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79B616D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F574F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5FB90E8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B33" w:rsidRPr="00BA1E32" w14:paraId="71DBE885" w14:textId="77777777" w:rsidTr="004D39DC">
        <w:trPr>
          <w:cantSplit/>
        </w:trPr>
        <w:tc>
          <w:tcPr>
            <w:tcW w:w="1890" w:type="dxa"/>
            <w:vAlign w:val="bottom"/>
          </w:tcPr>
          <w:p w14:paraId="73DD640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5330C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83A3E8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633ABB0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4E3F7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E507A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45D1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5538B0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095F5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9A5CE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EABF6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921FD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B33" w:rsidRPr="00BA1E32" w14:paraId="446D51EE" w14:textId="77777777" w:rsidTr="004D39DC">
        <w:trPr>
          <w:cantSplit/>
        </w:trPr>
        <w:tc>
          <w:tcPr>
            <w:tcW w:w="1890" w:type="dxa"/>
          </w:tcPr>
          <w:p w14:paraId="1C7434B9" w14:textId="3251D345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sz w:val="24"/>
                <w:szCs w:val="24"/>
              </w:rPr>
              <w:t>1</w:t>
            </w: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A1E32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BA1E32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17612B" w14:textId="093628CA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8F77EC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C81938" w14:textId="690370F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7C73A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6CABC0" w14:textId="7117A435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26,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05AA6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D683B52" w14:textId="27BF3B4A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40,343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B867E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77785E1" w14:textId="6640CFA2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28,239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57C49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A6F762" w14:textId="39B288E6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94,815</w:t>
            </w:r>
          </w:p>
        </w:tc>
      </w:tr>
      <w:tr w:rsidR="00A67B33" w:rsidRPr="00BA1E32" w14:paraId="0FA23FA6" w14:textId="77777777" w:rsidTr="004D39DC">
        <w:trPr>
          <w:cantSplit/>
        </w:trPr>
        <w:tc>
          <w:tcPr>
            <w:tcW w:w="1890" w:type="dxa"/>
          </w:tcPr>
          <w:p w14:paraId="30ECDD8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FB0ACA" w14:textId="113AA05F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7ED9A83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166492" w14:textId="11271490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</w:tcPr>
          <w:p w14:paraId="191D302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CCE611" w14:textId="234C86B2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42A2DFD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D72D1E9" w14:textId="49D81ED9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180" w:type="dxa"/>
            <w:tcBorders>
              <w:bottom w:val="nil"/>
            </w:tcBorders>
          </w:tcPr>
          <w:p w14:paraId="38EBD36D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1AD922" w14:textId="03244FEA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08D3B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22D069" w14:textId="49977F86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2,9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44</w:t>
            </w:r>
          </w:p>
        </w:tc>
      </w:tr>
      <w:tr w:rsidR="00A67B33" w:rsidRPr="00BA1E32" w14:paraId="0FB1CA66" w14:textId="77777777" w:rsidTr="004D39DC">
        <w:trPr>
          <w:cantSplit/>
        </w:trPr>
        <w:tc>
          <w:tcPr>
            <w:tcW w:w="1890" w:type="dxa"/>
          </w:tcPr>
          <w:p w14:paraId="5E7089E3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E66A75A" w14:textId="54040860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2EF20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07B137" w14:textId="39C23CC4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264713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81714F" w14:textId="6BA208A3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(125)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48929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E6EE333" w14:textId="42324276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36,371</w:t>
            </w: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0F1EB9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1AA183" w14:textId="1D2C7C6A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(24,754)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B2CD4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2A0940" w14:textId="79370F2B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61,250</w:t>
            </w: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</w:tr>
      <w:tr w:rsidR="00A67B33" w:rsidRPr="00BA1E32" w14:paraId="1D363FF7" w14:textId="77777777" w:rsidTr="004D39DC">
        <w:trPr>
          <w:cantSplit/>
        </w:trPr>
        <w:tc>
          <w:tcPr>
            <w:tcW w:w="1890" w:type="dxa"/>
          </w:tcPr>
          <w:p w14:paraId="303D0519" w14:textId="392C8EB3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F969D9" w14:textId="08DD8720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5E748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8A98947" w14:textId="3595818F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B045D0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170E4FF" w14:textId="439827DC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26,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E11B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DCB1FF5" w14:textId="3F3E05C1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6,062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95B87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D3A658" w14:textId="496F86FE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4,193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A15F6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EA64F20" w14:textId="045A1BBF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36,509</w:t>
            </w:r>
          </w:p>
        </w:tc>
      </w:tr>
      <w:tr w:rsidR="00A67B33" w:rsidRPr="00BA1E32" w14:paraId="5B04B805" w14:textId="77777777" w:rsidTr="004D39DC">
        <w:trPr>
          <w:cantSplit/>
        </w:trPr>
        <w:tc>
          <w:tcPr>
            <w:tcW w:w="1890" w:type="dxa"/>
          </w:tcPr>
          <w:p w14:paraId="4540A93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79B0F" w14:textId="14AA2D08" w:rsidR="00A67B33" w:rsidRPr="00BA1E32" w:rsidRDefault="004D39DC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47B9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74F30" w14:textId="285D6299" w:rsidR="00A67B33" w:rsidRPr="007D10DD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7D10DD">
              <w:rPr>
                <w:rFonts w:ascii="Angsana New" w:eastAsia="Cordi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5C8C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3E95C" w14:textId="3BA41A95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C464F" w14:textId="77777777" w:rsidR="00A67B33" w:rsidRPr="00BA1E32" w:rsidRDefault="00A67B33" w:rsidP="00A67B33">
            <w:pPr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24760" w14:textId="0CEA6F84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2,102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8FF53" w14:textId="77777777" w:rsidR="00A67B33" w:rsidRPr="00BA1E32" w:rsidRDefault="00A67B33" w:rsidP="00A67B33">
            <w:pPr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7D7A2" w14:textId="26B9AD15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869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862C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DA1CB" w14:textId="06E2B6C0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3,121</w:t>
            </w:r>
          </w:p>
        </w:tc>
      </w:tr>
      <w:tr w:rsidR="00A67B33" w:rsidRPr="00BA1E32" w14:paraId="68E7B9DA" w14:textId="77777777" w:rsidTr="004D39DC">
        <w:trPr>
          <w:cantSplit/>
        </w:trPr>
        <w:tc>
          <w:tcPr>
            <w:tcW w:w="1890" w:type="dxa"/>
          </w:tcPr>
          <w:p w14:paraId="6A6EA516" w14:textId="1530A480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03208" w14:textId="6DDAB304" w:rsidR="00A67B33" w:rsidRPr="00BA1E32" w:rsidRDefault="004D39DC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C2C1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4E16C" w14:textId="2157A3E0" w:rsidR="00A67B33" w:rsidRPr="007D10DD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7D10DD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8CF5D" w14:textId="77777777" w:rsidR="00A67B33" w:rsidRPr="00BA1E32" w:rsidRDefault="00A67B33" w:rsidP="00A67B33">
            <w:pPr>
              <w:tabs>
                <w:tab w:val="clear" w:pos="2807"/>
              </w:tabs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8088A" w14:textId="00B1E701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26,351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C633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37CB1D" w14:textId="3BC0DDD6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8,164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7FAF7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3B0FF" w14:textId="5EEE4548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5,062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9E340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A5EE8" w14:textId="5A74AD81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39,630</w:t>
            </w:r>
          </w:p>
        </w:tc>
      </w:tr>
      <w:tr w:rsidR="00A67B33" w:rsidRPr="00BA1E32" w14:paraId="497B23F6" w14:textId="77777777" w:rsidTr="004D39DC"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CD1DCA7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A0AC132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9A25C6D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4C0A373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D4B7B8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3CE8A2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982A5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99DB382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1FC62E2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A6A5E1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A8074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881753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67B33" w:rsidRPr="00BA1E32" w14:paraId="6F1BB930" w14:textId="77777777" w:rsidTr="004D39D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41F71C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55DB2B9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9E103D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E1D45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9CFCA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96739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DCE2D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DF6FF10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A3E20D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523F36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C7DD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BD7566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A67B33" w:rsidRPr="00BA1E32" w14:paraId="448EBB84" w14:textId="77777777" w:rsidTr="004D39D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59C509D" w14:textId="2ED63053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sz w:val="24"/>
                <w:szCs w:val="24"/>
              </w:rPr>
              <w:t>1</w:t>
            </w:r>
            <w:r w:rsidRPr="00BA1E32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BA1E32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D5959" w14:textId="448966AE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97BA7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9AB14" w14:textId="198753C9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5104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F6BB6" w14:textId="372A5A3F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3,795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3E3C2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55DA0" w14:textId="49C66AD4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58CE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C5D13" w14:textId="3B7F874F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205</w:t>
            </w: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BA13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02596" w14:textId="4CD5E01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sz w:val="24"/>
                <w:szCs w:val="24"/>
              </w:rPr>
              <w:t>6,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559</w:t>
            </w:r>
          </w:p>
        </w:tc>
      </w:tr>
      <w:tr w:rsidR="00A67B33" w:rsidRPr="00BA1E32" w14:paraId="50B8FAA9" w14:textId="77777777" w:rsidTr="004D39D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5209FBA6" w14:textId="70AB4088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7EAA4" w14:textId="0C36258A" w:rsidR="00A67B33" w:rsidRPr="00FB699A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17F87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631BE" w14:textId="144AD665" w:rsidR="00A67B33" w:rsidRPr="00FB699A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EF56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85C4A" w14:textId="160F8ED2" w:rsidR="00A67B33" w:rsidRPr="00FB699A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940C6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6C71F" w14:textId="08C2BC01" w:rsidR="00A67B33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(290)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A5E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6B794" w14:textId="032EC4ED" w:rsidR="00A67B33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(205)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DA41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7BF0B" w14:textId="034BC0F5" w:rsidR="00A67B33" w:rsidRPr="00FB699A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(495)</w:t>
            </w:r>
          </w:p>
        </w:tc>
      </w:tr>
      <w:tr w:rsidR="00A67B33" w:rsidRPr="00BA1E32" w14:paraId="250B79C3" w14:textId="77777777" w:rsidTr="00FF1835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32BC907E" w14:textId="698F7111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00DF0" w14:textId="29F24131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2,269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373B3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A66C0" w14:textId="4DBBB9F6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4D3F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40964" w14:textId="35D9DEF2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,795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8FB52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E6941" w14:textId="024AB5D2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8D51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43543" w14:textId="072DECD8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8C3E0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BD7E8D0" w14:textId="4932A7A6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FB699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6,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064</w:t>
            </w:r>
          </w:p>
        </w:tc>
      </w:tr>
      <w:tr w:rsidR="002450E4" w:rsidRPr="00BA1E32" w14:paraId="0A417647" w14:textId="77777777" w:rsidTr="00FF1835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F988541" w14:textId="77777777" w:rsidR="008D70C0" w:rsidRPr="008D70C0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D70C0">
              <w:rPr>
                <w:rFonts w:ascii="Angsana New" w:hAnsi="Angsana New" w:hint="cs"/>
                <w:sz w:val="24"/>
                <w:szCs w:val="24"/>
                <w:cs/>
              </w:rPr>
              <w:t>โอนกลับรายการขาดทุน</w:t>
            </w:r>
          </w:p>
          <w:p w14:paraId="0C0A4FFB" w14:textId="489FD8FE" w:rsidR="002450E4" w:rsidRPr="008D70C0" w:rsidRDefault="008D70C0" w:rsidP="008D7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70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8D70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450E4" w:rsidRPr="008D70C0">
              <w:rPr>
                <w:rFonts w:ascii="Angsana New" w:hAnsi="Angsana New" w:hint="cs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AF833" w14:textId="279B31BC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450E4">
              <w:rPr>
                <w:rFonts w:asciiTheme="majorBidi" w:eastAsia="Cordia New" w:hAnsiTheme="majorBidi" w:cstheme="majorBidi"/>
                <w:sz w:val="24"/>
                <w:szCs w:val="24"/>
              </w:rPr>
              <w:t>(1,016)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06FDA" w14:textId="77777777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FE84C" w14:textId="3DDBAFDF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F7DF4" w14:textId="77777777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EB62" w14:textId="47F9DC36" w:rsidR="002450E4" w:rsidRPr="002450E4" w:rsidRDefault="0005193D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5DE40" w14:textId="77777777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C1A4F" w14:textId="43EE9E62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450E4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3978" w14:textId="6E4F09E4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B723B" w14:textId="693B6949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450E4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1AA1FC5" w14:textId="77777777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6919658" w14:textId="3B3C7447" w:rsidR="002450E4" w:rsidRPr="002450E4" w:rsidRDefault="002450E4" w:rsidP="0024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2450E4">
              <w:rPr>
                <w:rFonts w:asciiTheme="majorBidi" w:eastAsia="Cordia New" w:hAnsiTheme="majorBidi" w:cstheme="majorBidi"/>
                <w:sz w:val="24"/>
                <w:szCs w:val="24"/>
              </w:rPr>
              <w:t>(1,0</w:t>
            </w:r>
            <w:r w:rsidR="0005193D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  <w:r w:rsidR="00FD4561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  <w:r w:rsidRPr="002450E4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</w:tr>
      <w:tr w:rsidR="00A67B33" w:rsidRPr="00BA1E32" w14:paraId="5D398294" w14:textId="77777777" w:rsidTr="004D39D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69EE6455" w14:textId="53CA049A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BEE9C" w14:textId="1616AD07" w:rsidR="00A67B33" w:rsidRPr="00BA1E32" w:rsidRDefault="00B56097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1,253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DDFC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8F31CF" w14:textId="353462A9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9B7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789E3" w14:textId="71CABE25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3,7</w:t>
            </w:r>
            <w:r w:rsidR="0005193D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198E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32AFC" w14:textId="74BBD22C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4DC5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4CFF1" w14:textId="647AE34F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A1317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4C07E" w14:textId="7551D2D7" w:rsidR="00A67B33" w:rsidRPr="00BA1E32" w:rsidRDefault="0005193D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4,978</w:t>
            </w:r>
          </w:p>
        </w:tc>
      </w:tr>
      <w:tr w:rsidR="00A67B33" w:rsidRPr="00BA1E32" w14:paraId="260116EF" w14:textId="77777777" w:rsidTr="004D39DC">
        <w:tblPrEx>
          <w:tblCellMar>
            <w:left w:w="72" w:type="dxa"/>
            <w:right w:w="72" w:type="dxa"/>
          </w:tblCellMar>
        </w:tblPrEx>
        <w:trPr>
          <w:cantSplit/>
          <w:trHeight w:val="137"/>
        </w:trPr>
        <w:tc>
          <w:tcPr>
            <w:tcW w:w="1890" w:type="dxa"/>
            <w:tcBorders>
              <w:bottom w:val="nil"/>
            </w:tcBorders>
          </w:tcPr>
          <w:p w14:paraId="02535BA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2F0FBF9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1FF7088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F8CB932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4A977F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46B8C6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CF53CAD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725B81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D139B3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436D03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DFC20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55C6E5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B33" w:rsidRPr="00BA1E32" w14:paraId="5489E4E9" w14:textId="77777777" w:rsidTr="004D39D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12D98BD2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มูลค่าทุนสุทธิ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D5A538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5303C72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8BB8DB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3F826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7B5369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BA57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D4749D4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E81910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166CD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5AD2B7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8CB85E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B33" w:rsidRPr="00BA1E32" w14:paraId="57EE19B1" w14:textId="77777777" w:rsidTr="004D39D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91F94BD" w14:textId="22D5142C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9E52F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 w:rsidRPr="00BA1E32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26,995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9FA23B3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86BE2" w14:textId="1631FB9E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B8F9F7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61E7B" w14:textId="02B29248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3,868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2C24A1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62D6D" w14:textId="6182CC7E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6,314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88968AA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3932" w14:textId="5C3749BD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1,692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7BFB2C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2B45D" w14:textId="62CF12DA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38,884</w:t>
            </w:r>
          </w:p>
        </w:tc>
      </w:tr>
      <w:tr w:rsidR="00A67B33" w:rsidRPr="00BA1E32" w14:paraId="6B20B943" w14:textId="77777777" w:rsidTr="004D39DC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45C8732" w14:textId="64FFC044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A1E3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B7895" w14:textId="0DCBC9D9" w:rsidR="00A67B33" w:rsidRPr="00BA1E32" w:rsidRDefault="00B56097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28,011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F0DC9CA" w14:textId="64A47BA3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3262B" w14:textId="3D9AD4C5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6DC2D05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D3CA" w14:textId="790203CF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3,7</w:t>
            </w:r>
            <w:r w:rsidR="0005193D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8</w:t>
            </w:r>
            <w:r w:rsidR="00FD4561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449DFD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DAFD4" w14:textId="2AB99E94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4,343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3FF2559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87CD5" w14:textId="1CAD5262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1,437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E9C560" w14:textId="77777777" w:rsidR="00A67B33" w:rsidRPr="00BA1E32" w:rsidRDefault="00A67B33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90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091A7" w14:textId="631E0E07" w:rsidR="00A67B33" w:rsidRPr="00BA1E32" w:rsidRDefault="004D39DC" w:rsidP="00A6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3</w:t>
            </w:r>
            <w:r w:rsidR="00B56097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7</w:t>
            </w:r>
            <w:r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,5</w:t>
            </w:r>
            <w:r w:rsidR="0005193D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9</w:t>
            </w:r>
            <w:r w:rsidR="00FD4561">
              <w:rPr>
                <w:rFonts w:ascii="Angsana New" w:eastAsia="Cordia New" w:hAnsi="Angsana New"/>
                <w:b/>
                <w:bCs/>
                <w:sz w:val="24"/>
                <w:szCs w:val="24"/>
              </w:rPr>
              <w:t>4</w:t>
            </w:r>
          </w:p>
        </w:tc>
      </w:tr>
    </w:tbl>
    <w:p w14:paraId="511A113B" w14:textId="683FB8A6" w:rsidR="00A565E8" w:rsidRDefault="00A565E8" w:rsidP="00A565E8">
      <w:pPr>
        <w:rPr>
          <w:lang w:val="th-TH"/>
        </w:rPr>
      </w:pPr>
    </w:p>
    <w:p w14:paraId="6F9BB8A7" w14:textId="4407E4A4" w:rsidR="00701FA8" w:rsidRDefault="00701FA8" w:rsidP="00A565E8">
      <w:pPr>
        <w:rPr>
          <w:lang w:val="th-TH"/>
        </w:rPr>
      </w:pPr>
    </w:p>
    <w:p w14:paraId="7DDB38B9" w14:textId="5E1C068B" w:rsidR="00701FA8" w:rsidRDefault="00701FA8" w:rsidP="00A565E8">
      <w:pPr>
        <w:rPr>
          <w:lang w:val="th-TH"/>
        </w:rPr>
      </w:pPr>
    </w:p>
    <w:p w14:paraId="7433EDB7" w14:textId="073382EA" w:rsidR="00701FA8" w:rsidRDefault="00701FA8" w:rsidP="00A565E8">
      <w:pPr>
        <w:rPr>
          <w:lang w:val="th-TH"/>
        </w:rPr>
      </w:pPr>
    </w:p>
    <w:p w14:paraId="5E32012E" w14:textId="3F642810" w:rsidR="00701FA8" w:rsidRDefault="00701FA8" w:rsidP="00A565E8">
      <w:pPr>
        <w:rPr>
          <w:lang w:val="th-TH"/>
        </w:rPr>
      </w:pPr>
    </w:p>
    <w:tbl>
      <w:tblPr>
        <w:tblpPr w:leftFromText="180" w:rightFromText="180" w:vertAnchor="text" w:tblpX="-99" w:tblpY="1"/>
        <w:tblOverlap w:val="never"/>
        <w:tblW w:w="9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182"/>
        <w:gridCol w:w="1078"/>
        <w:gridCol w:w="180"/>
        <w:gridCol w:w="1170"/>
        <w:gridCol w:w="182"/>
        <w:gridCol w:w="1258"/>
        <w:gridCol w:w="182"/>
        <w:gridCol w:w="1078"/>
        <w:gridCol w:w="180"/>
        <w:gridCol w:w="1080"/>
      </w:tblGrid>
      <w:tr w:rsidR="00701FA8" w:rsidRPr="00CC4B19" w14:paraId="26E4159D" w14:textId="77777777" w:rsidTr="00111DD7">
        <w:trPr>
          <w:cantSplit/>
          <w:tblHeader/>
        </w:trPr>
        <w:tc>
          <w:tcPr>
            <w:tcW w:w="1890" w:type="dxa"/>
          </w:tcPr>
          <w:p w14:paraId="76FC8FBC" w14:textId="77777777" w:rsidR="00701FA8" w:rsidRPr="00CC4B19" w:rsidRDefault="00701FA8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0" w:type="dxa"/>
            <w:gridSpan w:val="11"/>
            <w:tcBorders>
              <w:top w:val="nil"/>
              <w:bottom w:val="nil"/>
            </w:tcBorders>
          </w:tcPr>
          <w:p w14:paraId="522314DC" w14:textId="77777777" w:rsidR="00701FA8" w:rsidRPr="00CC4B19" w:rsidRDefault="00701FA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240D4E" w:rsidRPr="00CC4B19" w14:paraId="37C9CA91" w14:textId="77777777" w:rsidTr="00240D4E">
        <w:trPr>
          <w:cantSplit/>
          <w:tblHeader/>
        </w:trPr>
        <w:tc>
          <w:tcPr>
            <w:tcW w:w="1890" w:type="dxa"/>
          </w:tcPr>
          <w:p w14:paraId="171DEBC6" w14:textId="77777777" w:rsidR="00240D4E" w:rsidRPr="00CC4B19" w:rsidRDefault="00240D4E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1EAC63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single" w:sz="4" w:space="0" w:color="auto"/>
              <w:bottom w:val="nil"/>
            </w:tcBorders>
          </w:tcPr>
          <w:p w14:paraId="56C26001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14:paraId="79E9D94E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B428877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279EBE9" w14:textId="77777777" w:rsidR="00240D4E" w:rsidRPr="00CC4B19" w:rsidRDefault="00240D4E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2" w:type="dxa"/>
            <w:tcBorders>
              <w:top w:val="single" w:sz="4" w:space="0" w:color="auto"/>
              <w:bottom w:val="nil"/>
            </w:tcBorders>
            <w:vAlign w:val="bottom"/>
          </w:tcPr>
          <w:p w14:paraId="7A5C29B3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vAlign w:val="bottom"/>
          </w:tcPr>
          <w:p w14:paraId="3CB8B2FC" w14:textId="77777777" w:rsidR="00240D4E" w:rsidRPr="00CC4B19" w:rsidRDefault="00240D4E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2" w:type="dxa"/>
            <w:tcBorders>
              <w:top w:val="single" w:sz="4" w:space="0" w:color="auto"/>
              <w:bottom w:val="nil"/>
            </w:tcBorders>
            <w:vAlign w:val="bottom"/>
          </w:tcPr>
          <w:p w14:paraId="14B74A3C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bottom"/>
          </w:tcPr>
          <w:p w14:paraId="56A7ADB9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79C0687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AF36DD9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0D4E" w:rsidRPr="00CC4B19" w14:paraId="0D396361" w14:textId="77777777" w:rsidTr="00240D4E">
        <w:trPr>
          <w:cantSplit/>
          <w:tblHeader/>
        </w:trPr>
        <w:tc>
          <w:tcPr>
            <w:tcW w:w="1890" w:type="dxa"/>
          </w:tcPr>
          <w:p w14:paraId="536CE102" w14:textId="77777777" w:rsidR="00240D4E" w:rsidRPr="00CC4B19" w:rsidRDefault="00240D4E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00FCBF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7ECD7E5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42341FC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A73991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5581B10" w14:textId="77777777" w:rsidR="00240D4E" w:rsidRPr="00CC4B19" w:rsidRDefault="00240D4E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2012EECF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vAlign w:val="bottom"/>
          </w:tcPr>
          <w:p w14:paraId="1160454E" w14:textId="12BCA127" w:rsidR="00240D4E" w:rsidRPr="00CC4B19" w:rsidRDefault="00240D4E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</w:t>
            </w:r>
            <w:r w:rsidR="00DD2D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354F8D77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7F2D6B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22EA37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7FD5C9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0D4E" w:rsidRPr="00CC4B19" w14:paraId="2B2B0E93" w14:textId="77777777" w:rsidTr="00240D4E">
        <w:trPr>
          <w:cantSplit/>
          <w:tblHeader/>
        </w:trPr>
        <w:tc>
          <w:tcPr>
            <w:tcW w:w="1890" w:type="dxa"/>
          </w:tcPr>
          <w:p w14:paraId="6DA62E2B" w14:textId="77777777" w:rsidR="00240D4E" w:rsidRPr="00CC4B19" w:rsidRDefault="00240D4E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460EB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9AFA6A5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299072C" w14:textId="77777777" w:rsidR="00240D4E" w:rsidRPr="00CC4B19" w:rsidRDefault="00240D4E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B4E6CC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E06E259" w14:textId="77777777" w:rsidR="00240D4E" w:rsidRPr="00CC4B19" w:rsidRDefault="00240D4E" w:rsidP="00111DD7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92639B1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vAlign w:val="bottom"/>
          </w:tcPr>
          <w:p w14:paraId="1A7FE81C" w14:textId="77777777" w:rsidR="00240D4E" w:rsidRPr="00CC4B19" w:rsidRDefault="00240D4E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37F8457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A8E21DA" w14:textId="77777777" w:rsidR="00240D4E" w:rsidRPr="00CC4B19" w:rsidRDefault="00240D4E" w:rsidP="00111DD7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B57B71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B7F3BF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0D4E" w:rsidRPr="00CC4B19" w14:paraId="04E61DE3" w14:textId="77777777" w:rsidTr="00240D4E">
        <w:trPr>
          <w:cantSplit/>
          <w:tblHeader/>
        </w:trPr>
        <w:tc>
          <w:tcPr>
            <w:tcW w:w="1890" w:type="dxa"/>
          </w:tcPr>
          <w:p w14:paraId="2DDAF392" w14:textId="77777777" w:rsidR="00240D4E" w:rsidRPr="00CC4B19" w:rsidRDefault="00240D4E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3BEFD88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1112DE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14:paraId="5B1B25E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B88E13C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D3592FE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B54C5BB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vAlign w:val="bottom"/>
          </w:tcPr>
          <w:p w14:paraId="5E327E4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5222965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bottom"/>
          </w:tcPr>
          <w:p w14:paraId="13EDBAA8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1E83F8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3D6076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40D4E" w:rsidRPr="00CC4B19" w14:paraId="2AA9AE9A" w14:textId="77777777" w:rsidTr="00240D4E">
        <w:trPr>
          <w:cantSplit/>
        </w:trPr>
        <w:tc>
          <w:tcPr>
            <w:tcW w:w="1890" w:type="dxa"/>
          </w:tcPr>
          <w:p w14:paraId="0B15346E" w14:textId="77777777" w:rsidR="00240D4E" w:rsidRPr="00CC4B19" w:rsidRDefault="00240D4E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8924D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</w:tcPr>
          <w:p w14:paraId="7356635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42E767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1582CBE8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D54A9D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</w:tcPr>
          <w:p w14:paraId="729C3FE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F4B6238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</w:tcBorders>
          </w:tcPr>
          <w:p w14:paraId="3A03E346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232C1AE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3D1477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65F220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0D4E" w:rsidRPr="00CC4B19" w14:paraId="4D16CE77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4A9C2309" w14:textId="77777777" w:rsidR="00240D4E" w:rsidRPr="00CC4B19" w:rsidRDefault="00240D4E" w:rsidP="00111D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มูลค่าที่ตีเพิ่ม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F8E8FC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20EE7CA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0DED48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8AFB1B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1D02C07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A35CDA0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0D1E5F1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133121B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F4A6F58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9E857E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CEB588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40D4E" w:rsidRPr="00CC4B19" w14:paraId="3E92DBCA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7EFB7D93" w14:textId="2007DA62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Pr="00160F1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60F1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60F1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มกราคม </w:t>
            </w:r>
            <w:r w:rsidRPr="00160F1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10D6226" w14:textId="5C55EA0B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40,642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497AF517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D19506B" w14:textId="1D811260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F2EE347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4D1DC6E" w14:textId="60207CF7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15,288</w:t>
            </w: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6202464B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0C4F9F63" w14:textId="5BD65AD0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5,241 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65A26145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17A78C6" w14:textId="07D85697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690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277FC33" w14:textId="77777777" w:rsidR="00240D4E" w:rsidRPr="0095442D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A01D59" w14:textId="12FD2E3B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61</w:t>
            </w:r>
            <w:r w:rsidRPr="00160F1F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861</w:t>
            </w:r>
          </w:p>
        </w:tc>
      </w:tr>
      <w:tr w:rsidR="00240D4E" w:rsidRPr="00CC4B19" w14:paraId="085F8024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76CACF60" w14:textId="50B19EE4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5D827C01" w14:textId="45E6C52E" w:rsidR="00240D4E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71DC12F1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22CFACED" w14:textId="5DEAE3C3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14:paraId="1429BFDD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20B24ADE" w14:textId="17309359" w:rsidR="00240D4E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72EEE85C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vAlign w:val="center"/>
          </w:tcPr>
          <w:p w14:paraId="5254F6B9" w14:textId="450619F9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(5,241)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208A073A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6A4404C0" w14:textId="3416F970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(690)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771AEE" w14:textId="77777777" w:rsidR="00240D4E" w:rsidRPr="0095442D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27A496B" w14:textId="2BA4708A" w:rsidR="00240D4E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(5,931)</w:t>
            </w:r>
          </w:p>
        </w:tc>
      </w:tr>
      <w:tr w:rsidR="00240D4E" w:rsidRPr="00CC4B19" w14:paraId="143D6774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2306A2E9" w14:textId="20B0A553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C4B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485E8" w14:textId="15E34E19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1F723" w14:textId="77777777" w:rsidR="00240D4E" w:rsidRPr="00160F1F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2DC19" w14:textId="4C37E58E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27184" w14:textId="77777777" w:rsidR="00240D4E" w:rsidRPr="00160F1F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9A4E6" w14:textId="176E5593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15,288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8047D" w14:textId="77777777" w:rsidR="00240D4E" w:rsidRPr="00160F1F" w:rsidRDefault="00240D4E" w:rsidP="008B791C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10FB1" w14:textId="7ED5ABD6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3E2CD" w14:textId="77777777" w:rsidR="00240D4E" w:rsidRPr="00160F1F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0A2B8" w14:textId="662E1CDD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4F5B4A" w14:textId="77777777" w:rsidR="00240D4E" w:rsidRPr="0095442D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3B6508F" w14:textId="4BA5B6A7" w:rsidR="00240D4E" w:rsidRPr="00160F1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55,930</w:t>
            </w:r>
          </w:p>
        </w:tc>
      </w:tr>
      <w:tr w:rsidR="00240D4E" w:rsidRPr="00CC4B19" w14:paraId="35DA9971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2B67707" w14:textId="155DD7BA" w:rsidR="00240D4E" w:rsidRPr="00C95E6A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10F9F" w14:textId="6A651A49" w:rsidR="00240D4E" w:rsidRPr="001728BF" w:rsidRDefault="000A560B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3,688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13CED" w14:textId="77777777" w:rsidR="00240D4E" w:rsidRPr="00160F1F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B14CF" w14:textId="6BDAC4E5" w:rsidR="00240D4E" w:rsidRPr="001728BF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A1255" w14:textId="77777777" w:rsidR="00240D4E" w:rsidRPr="00160F1F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E0524" w14:textId="60906BF0" w:rsidR="00240D4E" w:rsidRPr="001728BF" w:rsidRDefault="00356B2B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2,</w:t>
            </w:r>
            <w:r w:rsidR="00EB7B96">
              <w:rPr>
                <w:rFonts w:asciiTheme="majorBidi" w:eastAsia="Cordia New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8341B" w14:textId="77777777" w:rsidR="00240D4E" w:rsidRPr="00160F1F" w:rsidRDefault="00240D4E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3DDBA" w14:textId="26EF2B47" w:rsidR="00240D4E" w:rsidRPr="001728BF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E1465" w14:textId="77777777" w:rsidR="00240D4E" w:rsidRPr="00160F1F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128C7" w14:textId="28982677" w:rsidR="00240D4E" w:rsidRPr="001728BF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63C13" w14:textId="77777777" w:rsidR="00240D4E" w:rsidRPr="0095442D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C605D5" w14:textId="68AF8709" w:rsidR="00240D4E" w:rsidRPr="001728BF" w:rsidRDefault="00D83A4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6,</w:t>
            </w:r>
            <w:r w:rsidR="00BA7D3C">
              <w:rPr>
                <w:rFonts w:asciiTheme="majorBidi" w:eastAsia="Cordia New" w:hAnsiTheme="majorBidi" w:cstheme="majorBidi"/>
                <w:sz w:val="24"/>
                <w:szCs w:val="24"/>
              </w:rPr>
              <w:t>203</w:t>
            </w:r>
          </w:p>
        </w:tc>
      </w:tr>
      <w:tr w:rsidR="00240D4E" w:rsidRPr="00CC4B19" w14:paraId="360C4601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  <w:bottom w:val="nil"/>
            </w:tcBorders>
          </w:tcPr>
          <w:p w14:paraId="1E3D4E75" w14:textId="5D90DAF2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5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CC4B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7A024" w14:textId="3EAD93D0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</w:t>
            </w:r>
            <w:r w:rsidR="000A560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</w:t>
            </w:r>
            <w:r w:rsidR="0071470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,</w:t>
            </w:r>
            <w:r w:rsidR="000A560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7636A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DA748" w14:textId="42C07489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763D3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CD7A5B" w14:textId="7AC19ACB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="00EB7B9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7,803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BD3B1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516F3" w14:textId="405C1B82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E4676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20312" w14:textId="70086DB5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C9A17" w14:textId="77777777" w:rsidR="00240D4E" w:rsidRPr="00C173DC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BC5B6D" w14:textId="626AAA1E" w:rsidR="00240D4E" w:rsidRPr="00CC4B19" w:rsidRDefault="00EE4FD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</w:t>
            </w:r>
            <w:r w:rsidR="006D0F1E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2,</w:t>
            </w:r>
            <w:r w:rsidR="00CE135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133</w:t>
            </w:r>
          </w:p>
        </w:tc>
      </w:tr>
      <w:tr w:rsidR="00240D4E" w:rsidRPr="00DB6463" w14:paraId="36B4DBF4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0FE6734D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6E209C5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89D9844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50E75067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04683E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51FF0C9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56515D3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22033272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FB2FD61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40AF5465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457EBC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9E37964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240D4E" w:rsidRPr="00CC4B19" w14:paraId="70CC40E9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5366E553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สะสม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D787825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1A5F8DD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748EC75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A42ADC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0CFD81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96637EC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717C2E86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411CA0F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9817331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2D2585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9993E9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40D4E" w:rsidRPr="00CC4B19" w14:paraId="2F952172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vAlign w:val="bottom"/>
          </w:tcPr>
          <w:p w14:paraId="66E320CE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ของมูลค่าที่ตีเพิ่ม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6E69E9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0E1D8C6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346089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0C32D9E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B9CDCF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5194CA6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469E5CF6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4612F58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F6224F9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3154C6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E0CFE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40D4E" w:rsidRPr="00CC4B19" w14:paraId="1C299F4A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730D94D" w14:textId="53C5D33E" w:rsidR="00240D4E" w:rsidRPr="00CC4B19" w:rsidRDefault="00240D4E" w:rsidP="00F9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C4B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0D0C00" w14:textId="137D9B96" w:rsidR="00240D4E" w:rsidRPr="004002AB" w:rsidRDefault="00240D4E" w:rsidP="00F9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7926293" w14:textId="77777777" w:rsidR="00240D4E" w:rsidRPr="004002AB" w:rsidRDefault="00240D4E" w:rsidP="00F94293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5DC5D92" w14:textId="5C3998D6" w:rsidR="00240D4E" w:rsidRPr="004002AB" w:rsidRDefault="00240D4E" w:rsidP="00F9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FE7E68" w14:textId="77777777" w:rsidR="00240D4E" w:rsidRPr="004002AB" w:rsidRDefault="00240D4E" w:rsidP="00F94293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B4449D9" w14:textId="58DF6B49" w:rsidR="00240D4E" w:rsidRPr="004002AB" w:rsidRDefault="00240D4E" w:rsidP="00F9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5,150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5D20385" w14:textId="77777777" w:rsidR="00240D4E" w:rsidRPr="004002AB" w:rsidRDefault="00240D4E" w:rsidP="00F94293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4DDB831" w14:textId="0B4CE744" w:rsidR="00240D4E" w:rsidRPr="004002AB" w:rsidRDefault="00240D4E" w:rsidP="00F9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15C5">
              <w:rPr>
                <w:rFonts w:asciiTheme="majorBidi" w:eastAsia="Cordia New" w:hAnsiTheme="majorBidi" w:cstheme="majorBidi"/>
                <w:sz w:val="24"/>
                <w:szCs w:val="24"/>
              </w:rPr>
              <w:t>5,241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8F01674" w14:textId="77777777" w:rsidR="00240D4E" w:rsidRPr="004002AB" w:rsidRDefault="00240D4E" w:rsidP="00F94293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D9A3423" w14:textId="593F9154" w:rsidR="00240D4E" w:rsidRPr="004002AB" w:rsidRDefault="00240D4E" w:rsidP="00F9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015C5">
              <w:rPr>
                <w:rFonts w:asciiTheme="majorBidi" w:eastAsia="Cordia New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CEEDF1" w14:textId="77777777" w:rsidR="00240D4E" w:rsidRPr="004002AB" w:rsidRDefault="00240D4E" w:rsidP="00F94293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7002D7" w14:textId="39E7E6EE" w:rsidR="00240D4E" w:rsidRPr="004002AB" w:rsidRDefault="00240D4E" w:rsidP="00F9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5585">
              <w:rPr>
                <w:rFonts w:asciiTheme="majorBidi" w:eastAsia="Cordia New" w:hAnsiTheme="majorBidi" w:cstheme="majorBidi"/>
                <w:sz w:val="24"/>
                <w:szCs w:val="24"/>
              </w:rPr>
              <w:t>11,081</w:t>
            </w:r>
          </w:p>
        </w:tc>
      </w:tr>
      <w:tr w:rsidR="00240D4E" w:rsidRPr="00CC4B19" w14:paraId="738FD41D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03D0A1AB" w14:textId="77777777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D6D10B" w14:textId="10931440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D1E8E7A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284CC559" w14:textId="757CA247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3BB7CF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20736D3" w14:textId="496A857D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9CF0017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543381D" w14:textId="1C885AF7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ECC8E7E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8836F6F" w14:textId="6EA6B84D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6D23D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18EEFBC" w14:textId="6598A177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510</w:t>
            </w:r>
          </w:p>
        </w:tc>
      </w:tr>
      <w:tr w:rsidR="00240D4E" w:rsidRPr="00CC4B19" w14:paraId="2423E06E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32E03F42" w14:textId="150FB16B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E78790" w14:textId="300B2902" w:rsidR="00240D4E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0488F2E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AA9B8D2" w14:textId="37310F8A" w:rsidR="00240D4E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24135A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F072CF9" w14:textId="702DE47E" w:rsidR="00240D4E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1553F06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4E5F98AE" w14:textId="0188D412" w:rsidR="00240D4E" w:rsidRPr="001728B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>(5,241)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4711A56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420C27E3" w14:textId="0B36908A" w:rsidR="00240D4E" w:rsidRPr="001728B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728BF">
              <w:rPr>
                <w:rFonts w:asciiTheme="majorBidi" w:eastAsia="Cordia New" w:hAnsiTheme="majorBidi" w:cstheme="majorBidi"/>
                <w:sz w:val="24"/>
                <w:szCs w:val="24"/>
              </w:rPr>
              <w:t>(690)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76316B7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076E6B" w14:textId="3D7265F7" w:rsidR="00240D4E" w:rsidRPr="001728BF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(5,931)</w:t>
            </w:r>
          </w:p>
        </w:tc>
      </w:tr>
      <w:tr w:rsidR="00240D4E" w:rsidRPr="00CC4B19" w14:paraId="3F7FF9F8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FC94E0D" w14:textId="7BC29E84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8C429C2" w14:textId="3A5ED818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882B3A5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09329550" w14:textId="6394D880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496E5C4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BF989E3" w14:textId="604280C9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5,660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F2BA2B5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180DBA0C" w14:textId="72539A80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1A70BFD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6083DA80" w14:textId="0C5B0788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62486D" w14:textId="77777777" w:rsidR="00240D4E" w:rsidRPr="00CC4B19" w:rsidRDefault="00240D4E" w:rsidP="008B791C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C6C3D7E" w14:textId="7E6A02CE" w:rsidR="00240D4E" w:rsidRPr="00CC4B19" w:rsidRDefault="00240D4E" w:rsidP="008B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E5585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5,660</w:t>
            </w:r>
          </w:p>
        </w:tc>
      </w:tr>
      <w:tr w:rsidR="00240D4E" w:rsidRPr="00CC4B19" w14:paraId="7DB2BCE2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2BA567D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8DD7FD" w14:textId="3A2BC278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3A3A474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7E8E209" w14:textId="75E70EDF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3462AF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0BAD799" w14:textId="77E738D0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0AEDE486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vAlign w:val="bottom"/>
          </w:tcPr>
          <w:p w14:paraId="63649749" w14:textId="66CE9E5F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50CA49C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113CD62" w14:textId="37E74C8F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BB2B34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E506801" w14:textId="1CB3B142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490</w:t>
            </w:r>
          </w:p>
        </w:tc>
      </w:tr>
      <w:tr w:rsidR="00240D4E" w:rsidRPr="00CC4B19" w14:paraId="24B74573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top w:val="nil"/>
            </w:tcBorders>
          </w:tcPr>
          <w:p w14:paraId="4D053817" w14:textId="74AF5800" w:rsidR="00240D4E" w:rsidRPr="00CC4B19" w:rsidRDefault="006D0F1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  <w:r w:rsidR="00FF1835">
              <w:rPr>
                <w:rFonts w:ascii="Angsana New" w:hAnsi="Angsana New" w:hint="cs"/>
                <w:sz w:val="24"/>
                <w:szCs w:val="24"/>
                <w:cs/>
              </w:rPr>
              <w:t>จากการตีราคา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45AC49" w14:textId="3BD05713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7EF55DE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3BE0E53" w14:textId="3C327573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38568E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55D353E" w14:textId="717B30B8" w:rsidR="00240D4E" w:rsidRPr="00CC4B19" w:rsidRDefault="00EB7B9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1,864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3D05315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vAlign w:val="bottom"/>
          </w:tcPr>
          <w:p w14:paraId="5A101203" w14:textId="1F9E869E" w:rsidR="00240D4E" w:rsidRPr="001728BF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58FDE93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6B5A6CF0" w14:textId="3F70E523" w:rsidR="00240D4E" w:rsidRPr="001728BF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7123498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25C9B0" w14:textId="7DC3AAF5" w:rsidR="00240D4E" w:rsidRPr="00CC4B19" w:rsidRDefault="00EB7B9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1,864</w:t>
            </w:r>
          </w:p>
        </w:tc>
      </w:tr>
      <w:tr w:rsidR="00240D4E" w:rsidRPr="00CC4B19" w14:paraId="48DF1420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25F01576" w14:textId="4E885192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6740AB1" w14:textId="42A959CE" w:rsidR="00240D4E" w:rsidRPr="00CC4B19" w:rsidRDefault="00771A9A" w:rsidP="0077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CCACBF8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7AFFAE40" w14:textId="76D0A11A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CCC031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2F5E3DA" w14:textId="546FB1C1" w:rsidR="00240D4E" w:rsidRPr="00CC4B19" w:rsidRDefault="00356B2B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8,</w:t>
            </w:r>
            <w:r w:rsidR="00EB7B9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E330A0B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67153EE8" w14:textId="1F9F28A7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51B2E3D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6EC99979" w14:textId="69134BB9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711A374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0027214" w14:textId="74A5FD34" w:rsidR="00240D4E" w:rsidRPr="00CC4B19" w:rsidRDefault="00B8087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8,</w:t>
            </w:r>
            <w:r w:rsidR="00EB7B9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014</w:t>
            </w:r>
          </w:p>
        </w:tc>
      </w:tr>
      <w:tr w:rsidR="00240D4E" w:rsidRPr="00DB6463" w14:paraId="12A85EEA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3113E592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35AD2A0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E4F33FF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2F8A7862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390AA9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D5AE50A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3117CFC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10F4ACE9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59A2690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55C61377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E59C11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A964A2D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2803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240D4E" w:rsidRPr="00CC4B19" w14:paraId="7B6AF3A4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04E042F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มูลค่าที่ตีเพิ่มสุทธิ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035C5D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17FB14BC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6572593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49318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FCBEB7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D2D2355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77B15E33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A77C123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F394A3D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E1B691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0BD5B79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40D4E" w:rsidRPr="00CC4B19" w14:paraId="4EDA1D5C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5111CDBE" w14:textId="59230115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0EDE7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40,642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C788EE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180E5B48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CC4B19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D09133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15F4CA2" w14:textId="5AD0F5EB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9,628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500BCD79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vAlign w:val="center"/>
          </w:tcPr>
          <w:p w14:paraId="6FD6870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center"/>
          </w:tcPr>
          <w:p w14:paraId="1406085C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vAlign w:val="center"/>
          </w:tcPr>
          <w:p w14:paraId="467B608D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33E4BB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FF96D11" w14:textId="4898DAF3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50,270</w:t>
            </w:r>
          </w:p>
        </w:tc>
      </w:tr>
      <w:tr w:rsidR="00240D4E" w:rsidRPr="00CC4B19" w14:paraId="59CD5C89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20A539C0" w14:textId="65F8171F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540BB" w14:textId="5B3D30E9" w:rsidR="00240D4E" w:rsidRPr="00CC4B19" w:rsidRDefault="000A560B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44,330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138CC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DCD57B" w14:textId="5CC79A26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6B4B0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7E9815" w14:textId="5083C8B5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9,</w:t>
            </w:r>
            <w:r w:rsidR="00EB7B9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789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D36CC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4BE96E" w14:textId="46D96C26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6F914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CE4A9E" w14:textId="1E16CD91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18989" w14:textId="77777777" w:rsidR="00240D4E" w:rsidRPr="00CC4B19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DF92E" w14:textId="7F32C2C2" w:rsidR="00240D4E" w:rsidRPr="00CC4B19" w:rsidRDefault="0071470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5</w:t>
            </w:r>
            <w:r w:rsidR="00356B2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,</w:t>
            </w:r>
            <w:r w:rsidR="00356B2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  <w:r w:rsidR="00EB7B9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</w:tr>
      <w:tr w:rsidR="00240D4E" w:rsidRPr="00DB6463" w14:paraId="3E874120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3663D34E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EAE2184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6948980C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20FDEF0F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C8DF1A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D23BB51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ED5E838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14:paraId="2F3A855C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31AEC2A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6AE30DFA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9C2071" w14:textId="77777777" w:rsidR="00240D4E" w:rsidRPr="00DB6463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AF61B6F" w14:textId="77777777" w:rsidR="00240D4E" w:rsidRPr="00DB6463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240D4E" w:rsidRPr="00CC4B19" w14:paraId="6ACDB607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</w:tcPr>
          <w:p w14:paraId="65DA2D4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07258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7336883F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0E15D6B2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DA1D3D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8A09E4E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34E5D49A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7019EF9C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2E0A2171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55B1C9EF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9CC685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8307C4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240D4E" w:rsidRPr="004E2B26" w14:paraId="0AE2F242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70CD23D9" w14:textId="6EA87F79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8E53F09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67,637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5DAFF1D7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DDC070" w14:textId="5FCCAE0C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32C61C6" w14:textId="77777777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8AFE803" w14:textId="7E8234A4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13,496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5F6470F6" w14:textId="77777777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B4E7E36" w14:textId="4A0EF3B3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6,314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7D4CA638" w14:textId="77777777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91B2ED" w14:textId="0C77332D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1,692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089D5E2" w14:textId="77777777" w:rsidR="00240D4E" w:rsidRPr="004E2B26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7C4800" w14:textId="76AE8E8D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89,154</w:t>
            </w:r>
          </w:p>
        </w:tc>
      </w:tr>
      <w:tr w:rsidR="00240D4E" w:rsidRPr="00CC4B19" w14:paraId="3F28AC00" w14:textId="77777777" w:rsidTr="00240D4E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3F7481AD" w14:textId="3D6288D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C4B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9FB06C" w14:textId="231A0DDF" w:rsidR="00240D4E" w:rsidRPr="00CC4B19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72,34</w:t>
            </w:r>
            <w:r w:rsidR="00356B2B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504012A0" w14:textId="77777777" w:rsidR="00240D4E" w:rsidRPr="00CC4B19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175379" w14:textId="7C4B7E51" w:rsidR="00240D4E" w:rsidRPr="004E2B26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AEA3082" w14:textId="77777777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53C61D" w14:textId="5410B62B" w:rsidR="00240D4E" w:rsidRPr="004E2B26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13,5</w:t>
            </w:r>
            <w:r w:rsidR="00EB7B9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29E42D0A" w14:textId="77777777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1A09EB1" w14:textId="27179A6E" w:rsidR="00240D4E" w:rsidRPr="004E2B26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4,343</w:t>
            </w:r>
          </w:p>
        </w:tc>
        <w:tc>
          <w:tcPr>
            <w:tcW w:w="182" w:type="dxa"/>
            <w:tcBorders>
              <w:top w:val="nil"/>
              <w:bottom w:val="nil"/>
            </w:tcBorders>
            <w:shd w:val="clear" w:color="auto" w:fill="auto"/>
          </w:tcPr>
          <w:p w14:paraId="79F4BFC5" w14:textId="77777777" w:rsidR="00240D4E" w:rsidRPr="004E2B26" w:rsidRDefault="00240D4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D6DCFBE" w14:textId="47CDF46B" w:rsidR="00240D4E" w:rsidRPr="004E2B26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1,437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8C78A82" w14:textId="77777777" w:rsidR="00240D4E" w:rsidRPr="004E2B26" w:rsidRDefault="00240D4E" w:rsidP="00111DD7">
            <w:pPr>
              <w:pStyle w:val="acctfourfigures"/>
              <w:tabs>
                <w:tab w:val="clear" w:pos="765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49ED7D" w14:textId="4EDF18FE" w:rsidR="00240D4E" w:rsidRPr="004E2B26" w:rsidRDefault="00771A9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91,71</w:t>
            </w:r>
            <w:r w:rsidR="00EB7B96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</w:tbl>
    <w:p w14:paraId="49608C97" w14:textId="148CFB19" w:rsidR="009B35CC" w:rsidRPr="00B50D72" w:rsidRDefault="009B35CC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11E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37290C" w:rsidRPr="00B50D72">
        <w:rPr>
          <w:rFonts w:ascii="Angsana New" w:hAnsi="Angsana New"/>
          <w:sz w:val="28"/>
          <w:szCs w:val="28"/>
          <w:cs/>
        </w:rPr>
        <w:t>และ</w:t>
      </w:r>
      <w:r w:rsidR="00DC4BAE" w:rsidRPr="00B50D72">
        <w:rPr>
          <w:rFonts w:ascii="Angsana New" w:hAnsi="Angsana New" w:hint="cs"/>
          <w:sz w:val="28"/>
          <w:szCs w:val="28"/>
          <w:cs/>
        </w:rPr>
        <w:t xml:space="preserve"> </w:t>
      </w:r>
      <w:r w:rsidR="00AF629A" w:rsidRPr="00B50D72">
        <w:rPr>
          <w:rFonts w:ascii="Angsana New" w:hAnsi="Angsana New"/>
          <w:sz w:val="28"/>
          <w:szCs w:val="28"/>
        </w:rPr>
        <w:t>256</w:t>
      </w:r>
      <w:r w:rsidR="00E511EC" w:rsidRPr="00B50D72">
        <w:rPr>
          <w:rFonts w:ascii="Angsana New" w:hAnsi="Angsana New"/>
          <w:sz w:val="28"/>
          <w:szCs w:val="28"/>
        </w:rPr>
        <w:t>4</w:t>
      </w:r>
      <w:r w:rsidR="001264BB">
        <w:rPr>
          <w:rFonts w:ascii="Angsana New" w:hAnsi="Angsana New" w:hint="cs"/>
          <w:sz w:val="28"/>
          <w:szCs w:val="28"/>
          <w:cs/>
        </w:rPr>
        <w:t xml:space="preserve"> สินทรัพย์ถาวรบางรายการซึ่งมีราย</w:t>
      </w:r>
      <w:r w:rsidR="00C81F17">
        <w:rPr>
          <w:rFonts w:ascii="Angsana New" w:hAnsi="Angsana New" w:hint="cs"/>
          <w:sz w:val="28"/>
          <w:szCs w:val="28"/>
          <w:cs/>
        </w:rPr>
        <w:t>ล</w:t>
      </w:r>
      <w:r w:rsidR="001264BB">
        <w:rPr>
          <w:rFonts w:ascii="Angsana New" w:hAnsi="Angsana New" w:hint="cs"/>
          <w:sz w:val="28"/>
          <w:szCs w:val="28"/>
          <w:cs/>
        </w:rPr>
        <w:t>ะเอียดดังนี้</w:t>
      </w:r>
    </w:p>
    <w:p w14:paraId="48FB6A75" w14:textId="2047EFF8" w:rsidR="006B41DF" w:rsidRPr="00DB03FC" w:rsidRDefault="006B41DF" w:rsidP="00A5753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B41DF">
        <w:rPr>
          <w:rFonts w:asciiTheme="majorBidi" w:hAnsiTheme="majorBidi"/>
          <w:sz w:val="28"/>
          <w:szCs w:val="28"/>
          <w:cs/>
        </w:rPr>
        <w:t>มูลค่าต้นทุนของอาคารและอุปกรณ์</w:t>
      </w:r>
      <w:r w:rsidRPr="00DB03FC">
        <w:rPr>
          <w:rFonts w:asciiTheme="majorBidi" w:hAnsiTheme="majorBidi"/>
          <w:sz w:val="28"/>
          <w:szCs w:val="28"/>
          <w:cs/>
        </w:rPr>
        <w:t>จำนวน</w:t>
      </w:r>
      <w:r w:rsidR="00A50224" w:rsidRPr="00DB03FC">
        <w:rPr>
          <w:rFonts w:asciiTheme="majorBidi" w:hAnsiTheme="majorBidi"/>
          <w:sz w:val="28"/>
          <w:szCs w:val="28"/>
        </w:rPr>
        <w:t xml:space="preserve"> 10.8</w:t>
      </w:r>
      <w:r w:rsidRPr="00DB03FC">
        <w:rPr>
          <w:rFonts w:asciiTheme="majorBidi" w:hAnsiTheme="majorBidi"/>
          <w:sz w:val="28"/>
          <w:szCs w:val="28"/>
          <w:cs/>
        </w:rPr>
        <w:t xml:space="preserve"> ล้านบาท และ </w:t>
      </w:r>
      <w:r w:rsidRPr="00DB03FC">
        <w:rPr>
          <w:rFonts w:asciiTheme="majorBidi" w:hAnsiTheme="majorBidi" w:cstheme="majorBidi"/>
          <w:sz w:val="28"/>
          <w:szCs w:val="28"/>
        </w:rPr>
        <w:t>10.2</w:t>
      </w:r>
      <w:r w:rsidRPr="00DB03FC">
        <w:rPr>
          <w:rFonts w:asciiTheme="majorBidi" w:hAnsiTheme="majorBidi"/>
          <w:sz w:val="28"/>
          <w:szCs w:val="28"/>
          <w:cs/>
        </w:rPr>
        <w:t xml:space="preserve"> ล้านบาท ตามลำดับ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</w:p>
    <w:p w14:paraId="1C1926A1" w14:textId="3F1EB42B" w:rsidR="0095442D" w:rsidRPr="00A44F7F" w:rsidRDefault="006B41DF" w:rsidP="00A5753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119575573"/>
      <w:r w:rsidRPr="00DB03FC">
        <w:rPr>
          <w:rFonts w:asciiTheme="majorBidi" w:hAnsiTheme="majorBidi"/>
          <w:sz w:val="28"/>
          <w:szCs w:val="28"/>
          <w:cs/>
        </w:rPr>
        <w:t xml:space="preserve">มูลค่าสุทธิตามบัญชีของที่ดินและอาคารจำนวน </w:t>
      </w:r>
      <w:r w:rsidR="00A50224" w:rsidRPr="00DB03FC">
        <w:rPr>
          <w:rFonts w:asciiTheme="majorBidi" w:hAnsiTheme="majorBidi"/>
          <w:sz w:val="28"/>
          <w:szCs w:val="28"/>
        </w:rPr>
        <w:t xml:space="preserve">36.8 </w:t>
      </w:r>
      <w:r w:rsidRPr="00DB03FC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A57532" w:rsidRPr="00DB03FC">
        <w:rPr>
          <w:rFonts w:asciiTheme="majorBidi" w:hAnsiTheme="majorBidi" w:cstheme="majorBidi"/>
          <w:sz w:val="28"/>
          <w:szCs w:val="28"/>
        </w:rPr>
        <w:t>35.0</w:t>
      </w:r>
      <w:r w:rsidRPr="006B41DF">
        <w:rPr>
          <w:rFonts w:asciiTheme="majorBidi" w:hAnsiTheme="majorBidi"/>
          <w:sz w:val="28"/>
          <w:szCs w:val="28"/>
          <w:cs/>
        </w:rPr>
        <w:t xml:space="preserve"> ล้านบาท ตามลำดับ ได้ถูกจดจำนอง/จำนำ</w:t>
      </w:r>
      <w:bookmarkEnd w:id="5"/>
      <w:r w:rsidRPr="006B41DF">
        <w:rPr>
          <w:rFonts w:asciiTheme="majorBidi" w:hAnsiTheme="majorBidi"/>
          <w:sz w:val="28"/>
          <w:szCs w:val="28"/>
          <w:cs/>
        </w:rPr>
        <w:t xml:space="preserve">เป็นหลักทรัพย์ค้ำประกันวงเงินสินเชื่อกับธนาคารในประเทศ ตามที่กล่าวไว้ในหมายเหตุ </w:t>
      </w:r>
      <w:r w:rsidR="00AC0421" w:rsidRPr="00AC0421">
        <w:rPr>
          <w:rFonts w:asciiTheme="majorBidi" w:hAnsiTheme="majorBidi"/>
          <w:sz w:val="28"/>
          <w:szCs w:val="28"/>
        </w:rPr>
        <w:t>33</w:t>
      </w:r>
      <w:r w:rsidRPr="00AC0421">
        <w:rPr>
          <w:rFonts w:asciiTheme="majorBidi" w:hAnsiTheme="majorBidi"/>
          <w:sz w:val="28"/>
          <w:szCs w:val="28"/>
          <w:cs/>
        </w:rPr>
        <w:t xml:space="preserve"> ข)</w:t>
      </w:r>
      <w:r w:rsidRPr="006B41DF">
        <w:rPr>
          <w:rFonts w:asciiTheme="majorBidi" w:hAnsiTheme="majorBidi"/>
          <w:sz w:val="28"/>
          <w:szCs w:val="28"/>
          <w:cs/>
        </w:rPr>
        <w:t xml:space="preserve"> </w:t>
      </w:r>
    </w:p>
    <w:p w14:paraId="64809C74" w14:textId="065DB1B0" w:rsidR="00FB5340" w:rsidRPr="00026DD9" w:rsidRDefault="000E3D8D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E54D4">
        <w:rPr>
          <w:rFonts w:ascii="Angsana New" w:hAnsi="Angsana New"/>
          <w:sz w:val="28"/>
          <w:szCs w:val="28"/>
          <w:cs/>
        </w:rPr>
        <w:t>บริษัท</w:t>
      </w:r>
      <w:r w:rsidR="00EC4E0A" w:rsidRPr="00DE54D4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DE54D4">
        <w:rPr>
          <w:rFonts w:ascii="Angsana New" w:hAnsi="Angsana New" w:hint="cs"/>
          <w:sz w:val="28"/>
          <w:szCs w:val="28"/>
          <w:cs/>
        </w:rPr>
        <w:t>และ</w:t>
      </w:r>
      <w:r w:rsidRPr="00DE54D4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DE54D4">
        <w:rPr>
          <w:rFonts w:asciiTheme="majorBidi" w:hAnsiTheme="majorBidi"/>
          <w:sz w:val="28"/>
          <w:szCs w:val="28"/>
        </w:rPr>
        <w:t>256</w:t>
      </w:r>
      <w:r w:rsidR="00382B64" w:rsidRPr="00DE54D4">
        <w:rPr>
          <w:rFonts w:asciiTheme="majorBidi" w:hAnsiTheme="majorBidi"/>
          <w:sz w:val="28"/>
          <w:szCs w:val="28"/>
        </w:rPr>
        <w:t>5</w:t>
      </w:r>
      <w:r w:rsidRPr="00DE54D4">
        <w:rPr>
          <w:rFonts w:ascii="Angsana New" w:hAnsi="Angsana New"/>
          <w:sz w:val="28"/>
          <w:szCs w:val="28"/>
        </w:rPr>
        <w:t xml:space="preserve"> </w:t>
      </w:r>
      <w:r w:rsidR="00535FC2" w:rsidRPr="00DE54D4">
        <w:rPr>
          <w:rFonts w:ascii="Angsana New" w:hAnsi="Angsana New"/>
          <w:sz w:val="28"/>
          <w:szCs w:val="28"/>
          <w:cs/>
        </w:rPr>
        <w:t>ซึ</w:t>
      </w:r>
      <w:r w:rsidR="00535FC2" w:rsidRPr="00DE54D4">
        <w:rPr>
          <w:rFonts w:ascii="Angsana New" w:hAnsi="Angsana New" w:hint="cs"/>
          <w:sz w:val="28"/>
          <w:szCs w:val="28"/>
          <w:cs/>
        </w:rPr>
        <w:t>่</w:t>
      </w:r>
      <w:r w:rsidRPr="00DE54D4">
        <w:rPr>
          <w:rFonts w:ascii="Angsana New" w:hAnsi="Angsana New"/>
          <w:sz w:val="28"/>
          <w:szCs w:val="28"/>
          <w:cs/>
        </w:rPr>
        <w:t>งใช้วิธีพิจารณา</w:t>
      </w:r>
      <w:r w:rsidR="00EC4E0A" w:rsidRPr="00DE54D4">
        <w:rPr>
          <w:rFonts w:ascii="Angsana New" w:hAnsi="Angsana New" w:hint="cs"/>
          <w:sz w:val="28"/>
          <w:szCs w:val="28"/>
          <w:cs/>
        </w:rPr>
        <w:t>มูลค่าตลาดของทรัพย์สินเปรียบเทียบกับราคาตามบัญชีของสินทรัพย์</w:t>
      </w:r>
      <w:r w:rsidR="008B7752" w:rsidRPr="00DE54D4">
        <w:rPr>
          <w:rFonts w:ascii="Angsana New" w:hAnsi="Angsana New" w:hint="cs"/>
          <w:sz w:val="28"/>
          <w:szCs w:val="28"/>
          <w:cs/>
        </w:rPr>
        <w:t>ตามรายงานลง</w:t>
      </w:r>
      <w:r w:rsidR="00EC4E0A" w:rsidRPr="00DE54D4">
        <w:rPr>
          <w:rFonts w:ascii="Angsana New" w:hAnsi="Angsana New" w:hint="cs"/>
          <w:sz w:val="28"/>
          <w:szCs w:val="28"/>
          <w:cs/>
        </w:rPr>
        <w:t>วันที่</w:t>
      </w:r>
      <w:r w:rsidR="00EC4E0A" w:rsidRPr="00DE54D4">
        <w:rPr>
          <w:rFonts w:ascii="Angsana New" w:hAnsi="Angsana New"/>
          <w:sz w:val="28"/>
          <w:szCs w:val="28"/>
        </w:rPr>
        <w:t xml:space="preserve"> </w:t>
      </w:r>
      <w:r w:rsidR="00EC4E0A" w:rsidRPr="00DE54D4">
        <w:rPr>
          <w:rFonts w:asciiTheme="majorBidi" w:hAnsiTheme="majorBidi"/>
          <w:sz w:val="28"/>
          <w:szCs w:val="28"/>
        </w:rPr>
        <w:t>3</w:t>
      </w:r>
      <w:r w:rsidR="00382B64" w:rsidRPr="00DE54D4">
        <w:rPr>
          <w:rFonts w:asciiTheme="majorBidi" w:hAnsiTheme="majorBidi"/>
          <w:sz w:val="28"/>
          <w:szCs w:val="28"/>
        </w:rPr>
        <w:t>1</w:t>
      </w:r>
      <w:r w:rsidR="00EC4E0A" w:rsidRPr="00DE54D4">
        <w:rPr>
          <w:rFonts w:ascii="Angsana New" w:hAnsi="Angsana New"/>
          <w:sz w:val="28"/>
          <w:szCs w:val="28"/>
        </w:rPr>
        <w:t xml:space="preserve"> </w:t>
      </w:r>
      <w:r w:rsidR="00382B64" w:rsidRPr="00DE54D4">
        <w:rPr>
          <w:rFonts w:ascii="Angsana New" w:hAnsi="Angsana New" w:hint="cs"/>
          <w:sz w:val="28"/>
          <w:szCs w:val="28"/>
          <w:cs/>
        </w:rPr>
        <w:t>พฤษภาคม</w:t>
      </w:r>
      <w:r w:rsidR="00EC4E0A" w:rsidRPr="00DE54D4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DE54D4">
        <w:rPr>
          <w:rFonts w:asciiTheme="majorBidi" w:hAnsiTheme="majorBidi"/>
          <w:sz w:val="28"/>
          <w:szCs w:val="28"/>
        </w:rPr>
        <w:t>256</w:t>
      </w:r>
      <w:r w:rsidR="00382B64" w:rsidRPr="00DE54D4">
        <w:rPr>
          <w:rFonts w:asciiTheme="majorBidi" w:hAnsiTheme="majorBidi"/>
          <w:sz w:val="28"/>
          <w:szCs w:val="28"/>
        </w:rPr>
        <w:t>5</w:t>
      </w:r>
    </w:p>
    <w:p w14:paraId="463739C6" w14:textId="41BD6DF8" w:rsidR="008455F9" w:rsidRDefault="00E04485" w:rsidP="003B38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82B64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A80558">
        <w:rPr>
          <w:rFonts w:ascii="Angsana New" w:hAnsi="Angsana New"/>
          <w:spacing w:val="4"/>
          <w:sz w:val="28"/>
          <w:szCs w:val="28"/>
          <w:cs/>
        </w:rPr>
        <w:t>สำหรับ</w:t>
      </w:r>
      <w:r w:rsidR="00E57CF9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A80558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37290C" w:rsidRPr="00382B64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DB03FC">
        <w:rPr>
          <w:rFonts w:asciiTheme="majorBidi" w:hAnsiTheme="majorBidi"/>
          <w:spacing w:val="4"/>
          <w:sz w:val="28"/>
          <w:szCs w:val="28"/>
        </w:rPr>
        <w:t>256</w:t>
      </w:r>
      <w:r w:rsidR="00E511EC" w:rsidRPr="00DB03FC">
        <w:rPr>
          <w:rFonts w:asciiTheme="majorBidi" w:hAnsiTheme="majorBidi"/>
          <w:spacing w:val="4"/>
          <w:sz w:val="28"/>
          <w:szCs w:val="28"/>
        </w:rPr>
        <w:t>4</w:t>
      </w:r>
      <w:r w:rsidR="006913A7" w:rsidRPr="00DB03FC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913A7" w:rsidRPr="00DB03FC">
        <w:rPr>
          <w:rFonts w:asciiTheme="majorBidi" w:hAnsiTheme="majorBidi"/>
          <w:sz w:val="28"/>
          <w:szCs w:val="28"/>
          <w:cs/>
        </w:rPr>
        <w:t>จำนวน</w:t>
      </w:r>
      <w:r w:rsidR="006913A7" w:rsidRPr="00DB03FC">
        <w:rPr>
          <w:rFonts w:asciiTheme="majorBidi" w:hAnsiTheme="majorBidi" w:hint="cs"/>
          <w:sz w:val="28"/>
          <w:szCs w:val="28"/>
          <w:cs/>
        </w:rPr>
        <w:t xml:space="preserve"> </w:t>
      </w:r>
      <w:r w:rsidR="009264E5" w:rsidRPr="00DB03FC">
        <w:rPr>
          <w:rFonts w:asciiTheme="majorBidi" w:hAnsiTheme="majorBidi"/>
          <w:sz w:val="28"/>
          <w:szCs w:val="28"/>
        </w:rPr>
        <w:t xml:space="preserve">0.4 </w:t>
      </w:r>
      <w:r w:rsidR="00C426F6" w:rsidRPr="00DB03FC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3A5021" w:rsidRPr="00DB03FC">
        <w:rPr>
          <w:rFonts w:ascii="Angsana New" w:hAnsi="Angsana New" w:hint="cs"/>
          <w:spacing w:val="4"/>
          <w:sz w:val="28"/>
          <w:szCs w:val="28"/>
          <w:cs/>
        </w:rPr>
        <w:t>เท่ากันทั้งสอง</w:t>
      </w:r>
      <w:r w:rsidR="00E57CF9" w:rsidRPr="00DB03FC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3A5021" w:rsidRPr="00DB03FC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403CB" w:rsidRPr="00DB03FC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050E6C2F" w14:textId="2BC3BA05" w:rsidR="00FA0DEC" w:rsidRDefault="00FA0DEC" w:rsidP="00B82B03">
      <w:pPr>
        <w:pStyle w:val="FSNoteNumbered"/>
        <w:numPr>
          <w:ilvl w:val="0"/>
          <w:numId w:val="16"/>
        </w:numPr>
        <w:tabs>
          <w:tab w:val="left" w:pos="540"/>
        </w:tabs>
        <w:spacing w:after="120"/>
        <w:ind w:left="540" w:hanging="540"/>
        <w:rPr>
          <w:b/>
          <w:bCs/>
          <w:u w:val="none"/>
        </w:rPr>
      </w:pPr>
      <w:r w:rsidRPr="00E511EC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350"/>
        <w:gridCol w:w="180"/>
        <w:gridCol w:w="1350"/>
        <w:gridCol w:w="180"/>
        <w:gridCol w:w="1260"/>
      </w:tblGrid>
      <w:tr w:rsidR="00186934" w:rsidRPr="0052118C" w14:paraId="6EB90653" w14:textId="77777777" w:rsidTr="00EC7A7B">
        <w:trPr>
          <w:cantSplit/>
        </w:trPr>
        <w:tc>
          <w:tcPr>
            <w:tcW w:w="4680" w:type="dxa"/>
            <w:vAlign w:val="bottom"/>
          </w:tcPr>
          <w:p w14:paraId="292DF8EC" w14:textId="77777777" w:rsidR="00186934" w:rsidRPr="0052118C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63B3405C" w14:textId="77777777" w:rsidR="00186934" w:rsidRPr="0052118C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86934" w14:paraId="32A72EEC" w14:textId="77777777" w:rsidTr="00EC7A7B">
        <w:trPr>
          <w:cantSplit/>
        </w:trPr>
        <w:tc>
          <w:tcPr>
            <w:tcW w:w="4680" w:type="dxa"/>
            <w:vAlign w:val="bottom"/>
          </w:tcPr>
          <w:p w14:paraId="4B34967D" w14:textId="77777777" w:rsidR="00186934" w:rsidRPr="0052118C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E0876" w14:textId="697F2065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</w:t>
            </w:r>
            <w:r w:rsidR="00DD2D0A">
              <w:rPr>
                <w:rFonts w:asciiTheme="majorBidi" w:eastAsia="Cordia New" w:hAnsiTheme="majorBidi" w:hint="cs"/>
                <w:sz w:val="28"/>
                <w:szCs w:val="28"/>
                <w:cs/>
              </w:rPr>
              <w:t xml:space="preserve"> </w:t>
            </w: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และ</w:t>
            </w:r>
          </w:p>
          <w:p w14:paraId="6D17628B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2C59DF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07EBB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8A80AF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78E9F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186934" w14:paraId="299ED044" w14:textId="77777777" w:rsidTr="00EC7A7B">
        <w:trPr>
          <w:cantSplit/>
        </w:trPr>
        <w:tc>
          <w:tcPr>
            <w:tcW w:w="4680" w:type="dxa"/>
            <w:vAlign w:val="bottom"/>
          </w:tcPr>
          <w:p w14:paraId="52BFE04F" w14:textId="77777777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42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60D28F7" w14:textId="77777777" w:rsidR="00186934" w:rsidRPr="0052118C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1E965A5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1ED4395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16468066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9B897A8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186934" w14:paraId="0E1518FA" w14:textId="77777777" w:rsidTr="00EC7A7B">
        <w:trPr>
          <w:cantSplit/>
        </w:trPr>
        <w:tc>
          <w:tcPr>
            <w:tcW w:w="4680" w:type="dxa"/>
            <w:vAlign w:val="bottom"/>
          </w:tcPr>
          <w:p w14:paraId="4CA87813" w14:textId="29E49D44" w:rsidR="00186934" w:rsidRPr="0052118C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95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61353A8" w14:textId="5D8BDC89" w:rsidR="00186934" w:rsidRDefault="00982BE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8,772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E7D3D4E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5A5BB1F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084950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F14C9E" w14:textId="4CA6E9B7" w:rsidR="00186934" w:rsidRDefault="00982BE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12,422</w:t>
            </w:r>
          </w:p>
        </w:tc>
      </w:tr>
      <w:tr w:rsidR="00982BEE" w14:paraId="481EAD64" w14:textId="77777777" w:rsidTr="00EC7A7B">
        <w:trPr>
          <w:cantSplit/>
        </w:trPr>
        <w:tc>
          <w:tcPr>
            <w:tcW w:w="4680" w:type="dxa"/>
            <w:vAlign w:val="bottom"/>
          </w:tcPr>
          <w:p w14:paraId="573EFAA4" w14:textId="3145D278" w:rsidR="00982BEE" w:rsidRPr="0095442D" w:rsidRDefault="00982BEE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982BEE">
              <w:rPr>
                <w:rFonts w:asciiTheme="majorBidi" w:hAnsi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6224590" w14:textId="7A0BFED9" w:rsidR="00982BEE" w:rsidRDefault="00982BE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1,4</w:t>
            </w:r>
            <w:r w:rsidR="00227B72">
              <w:rPr>
                <w:rFonts w:asciiTheme="majorBidi" w:eastAsia="Cordia New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BD372F1" w14:textId="77777777" w:rsidR="00982BEE" w:rsidRDefault="00982BE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9ED41EB" w14:textId="7395D89C" w:rsidR="00982BEE" w:rsidRDefault="00982BE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E06C151" w14:textId="77777777" w:rsidR="00982BEE" w:rsidRDefault="00982BE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4331E4F" w14:textId="31733D26" w:rsidR="00982BEE" w:rsidRDefault="00227B7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1,437</w:t>
            </w:r>
          </w:p>
        </w:tc>
      </w:tr>
      <w:tr w:rsidR="00186934" w:rsidRPr="007B1D35" w14:paraId="42F4AA26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5A6BDE8C" w14:textId="7C330F37" w:rsidR="00186934" w:rsidRPr="0052118C" w:rsidRDefault="00A57532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774595BF" w14:textId="090454CD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41,903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8EA803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2D05D05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8D722B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3619DEF" w14:textId="286CD125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41,903</w:t>
            </w:r>
          </w:p>
        </w:tc>
      </w:tr>
      <w:tr w:rsidR="00186934" w:rsidRPr="007B1D35" w14:paraId="2DAD971E" w14:textId="77777777" w:rsidTr="00EC7A7B">
        <w:trPr>
          <w:cantSplit/>
        </w:trPr>
        <w:tc>
          <w:tcPr>
            <w:tcW w:w="4680" w:type="dxa"/>
          </w:tcPr>
          <w:p w14:paraId="3F3042DB" w14:textId="52E9F535" w:rsidR="00186934" w:rsidRPr="0052118C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981973D" w14:textId="533D3845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52,112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B93C42B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ED98AA0" w14:textId="0F4E2EA5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3,6</w:t>
            </w:r>
            <w:r w:rsidR="0038122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A7F044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7B9603B" w14:textId="16DF0BA3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55,762</w:t>
            </w:r>
          </w:p>
        </w:tc>
      </w:tr>
      <w:tr w:rsidR="001B30EA" w:rsidRPr="007B1D35" w14:paraId="67693984" w14:textId="77777777" w:rsidTr="00EC7A7B">
        <w:trPr>
          <w:cantSplit/>
        </w:trPr>
        <w:tc>
          <w:tcPr>
            <w:tcW w:w="4680" w:type="dxa"/>
          </w:tcPr>
          <w:p w14:paraId="778B3203" w14:textId="4AA1632F" w:rsidR="001B30EA" w:rsidRPr="006469E7" w:rsidRDefault="00575993" w:rsidP="001B30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</w:t>
            </w:r>
            <w:r w:rsidR="001B30EA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20A8E4F" w14:textId="6187BBFC" w:rsidR="001B30EA" w:rsidRPr="006469E7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575993">
              <w:rPr>
                <w:rFonts w:asciiTheme="majorBidi" w:eastAsia="Cordia New" w:hAnsiTheme="majorBidi" w:cstheme="majorBidi"/>
                <w:sz w:val="28"/>
                <w:szCs w:val="28"/>
              </w:rPr>
              <w:t>756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A0231DB" w14:textId="77777777" w:rsidR="001B30EA" w:rsidRPr="006469E7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13F9180" w14:textId="1F2B1493" w:rsidR="001B30EA" w:rsidRPr="006469E7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BDA768" w14:textId="77777777" w:rsidR="001B30EA" w:rsidRPr="006469E7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CCBF454" w14:textId="08595499" w:rsidR="001B30EA" w:rsidRPr="006469E7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575993">
              <w:rPr>
                <w:rFonts w:asciiTheme="majorBidi" w:eastAsia="Cordia New" w:hAnsiTheme="majorBidi" w:cstheme="majorBidi"/>
                <w:sz w:val="28"/>
                <w:szCs w:val="28"/>
              </w:rPr>
              <w:t>756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1B30EA" w:rsidRPr="007B1D35" w14:paraId="6CCD97C1" w14:textId="77777777" w:rsidTr="00EC7A7B">
        <w:trPr>
          <w:cantSplit/>
        </w:trPr>
        <w:tc>
          <w:tcPr>
            <w:tcW w:w="4680" w:type="dxa"/>
          </w:tcPr>
          <w:p w14:paraId="4AD078A9" w14:textId="77777777" w:rsidR="001B30EA" w:rsidRPr="0095442D" w:rsidRDefault="001B30EA" w:rsidP="001B30E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3AB1C0F7" w14:textId="4D59648B" w:rsidR="001B30EA" w:rsidRPr="00925449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20,00</w:t>
            </w:r>
            <w:r w:rsidR="0057599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4487D7" w14:textId="77777777" w:rsidR="001B30EA" w:rsidRPr="00925449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701C2136" w14:textId="51CDC619" w:rsidR="001B30EA" w:rsidRPr="00925449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331A38" w14:textId="77777777" w:rsidR="001B30EA" w:rsidRPr="00925449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D8184B9" w14:textId="6EB9FA5C" w:rsidR="001B30EA" w:rsidRPr="00925449" w:rsidRDefault="001B30EA" w:rsidP="001B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20,00</w:t>
            </w:r>
            <w:r w:rsidR="00575993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</w:tr>
      <w:tr w:rsidR="00186934" w:rsidRPr="007B1D35" w14:paraId="53C473C3" w14:textId="77777777" w:rsidTr="00EC7A7B">
        <w:trPr>
          <w:cantSplit/>
        </w:trPr>
        <w:tc>
          <w:tcPr>
            <w:tcW w:w="4680" w:type="dxa"/>
          </w:tcPr>
          <w:p w14:paraId="2643C345" w14:textId="2C67988D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70729" w14:textId="4AAF201D" w:rsidR="00186934" w:rsidRPr="00380A6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71,35</w:t>
            </w:r>
            <w:r w:rsidR="0057599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2CA623E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7E71F" w14:textId="647DC756" w:rsidR="0018693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3,650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DA812D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A9149" w14:textId="2EAC7923" w:rsidR="0018693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75,00</w:t>
            </w:r>
            <w:r w:rsidR="0057599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186934" w:rsidRPr="007B1D35" w14:paraId="30F2EFA5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3299DC4D" w14:textId="77777777" w:rsidR="00186934" w:rsidRPr="00FA7D12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3A5555B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C866AB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B176319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4179AB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9E568D1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</w:tr>
      <w:tr w:rsidR="00186934" w:rsidRPr="007B1D35" w14:paraId="6688043B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2E05EFC" w14:textId="77777777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เสื่อมราคา</w:t>
            </w: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4A8E5C8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E83E36C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4B8A829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180589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3992E0A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186934" w:rsidRPr="007B1D35" w14:paraId="623076DD" w14:textId="77777777" w:rsidTr="00EC7A7B">
        <w:trPr>
          <w:cantSplit/>
        </w:trPr>
        <w:tc>
          <w:tcPr>
            <w:tcW w:w="4680" w:type="dxa"/>
            <w:vAlign w:val="bottom"/>
          </w:tcPr>
          <w:p w14:paraId="0B173A08" w14:textId="7A171DB5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95442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442D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B3C6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519FC48" w14:textId="34B2E222" w:rsidR="00186934" w:rsidRPr="007B1D35" w:rsidRDefault="00EB3C6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3,558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F0128D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5046E22" w14:textId="3D6CA027" w:rsidR="00186934" w:rsidRPr="007B1D35" w:rsidRDefault="00EB3C6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1,372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01F010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36343E5" w14:textId="328A4923" w:rsidR="00186934" w:rsidRPr="007B1D35" w:rsidRDefault="00EB3C6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4,930</w:t>
            </w:r>
          </w:p>
        </w:tc>
      </w:tr>
      <w:tr w:rsidR="00186934" w:rsidRPr="007B1D35" w14:paraId="7BEE8A63" w14:textId="77777777" w:rsidTr="00EC7A7B">
        <w:trPr>
          <w:cantSplit/>
        </w:trPr>
        <w:tc>
          <w:tcPr>
            <w:tcW w:w="4680" w:type="dxa"/>
            <w:vAlign w:val="bottom"/>
          </w:tcPr>
          <w:p w14:paraId="784CF1D8" w14:textId="77777777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E6EB72" w14:textId="0654D06A" w:rsidR="00186934" w:rsidRDefault="00EB3C6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14,288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E3578B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7A2553F" w14:textId="77777777" w:rsidR="0018693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9AD455A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74A6416" w14:textId="30CCD154" w:rsidR="00186934" w:rsidRDefault="00EB3C6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15,018</w:t>
            </w:r>
          </w:p>
        </w:tc>
      </w:tr>
      <w:tr w:rsidR="00186934" w:rsidRPr="007B1D35" w14:paraId="7A64FE1C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4C66EB98" w14:textId="7CAE5398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B3C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369017C" w14:textId="60F8FB66" w:rsidR="00186934" w:rsidRPr="00380A64" w:rsidRDefault="00EB3C6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17,846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E6AAEAB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BB8793" w14:textId="0086FC59" w:rsidR="00186934" w:rsidRPr="00380A64" w:rsidRDefault="00EB3C6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2,102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4CE7C0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7635FF5" w14:textId="195549B3" w:rsidR="00186934" w:rsidRPr="00380A64" w:rsidRDefault="00EB3C6F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19,948</w:t>
            </w:r>
          </w:p>
        </w:tc>
      </w:tr>
      <w:tr w:rsidR="00186934" w:rsidRPr="007B1D35" w14:paraId="7FDEFC50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0F757CA6" w14:textId="77777777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93BA52D" w14:textId="4E6B8FB5" w:rsidR="00186934" w:rsidRPr="00227B72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8,513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03C8404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CA17108" w14:textId="343D6073" w:rsidR="00186934" w:rsidRPr="001B30EA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B30EA">
              <w:rPr>
                <w:rFonts w:asciiTheme="majorBidi" w:eastAsia="Cordia New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87A292E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18AAB6B" w14:textId="19E6F7FB" w:rsidR="00186934" w:rsidRPr="001B30EA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B30EA">
              <w:rPr>
                <w:rFonts w:asciiTheme="majorBidi" w:eastAsia="Cordia New" w:hAnsiTheme="majorBidi" w:cstheme="majorBidi"/>
                <w:sz w:val="28"/>
                <w:szCs w:val="28"/>
              </w:rPr>
              <w:t>9,243</w:t>
            </w:r>
          </w:p>
        </w:tc>
      </w:tr>
      <w:tr w:rsidR="00227B72" w:rsidRPr="007B1D35" w14:paraId="5DE9D259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45337DC" w14:textId="7C46C43F" w:rsidR="00227B72" w:rsidRDefault="00227B72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3792F8BF" w14:textId="4999978E" w:rsidR="00227B72" w:rsidRPr="001B30EA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B30EA">
              <w:rPr>
                <w:rFonts w:asciiTheme="majorBidi" w:eastAsia="Cordia New" w:hAnsiTheme="majorBidi" w:cstheme="majorBidi"/>
                <w:sz w:val="28"/>
                <w:szCs w:val="28"/>
              </w:rPr>
              <w:t>(515)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C5D7AC0" w14:textId="77777777" w:rsidR="00227B72" w:rsidRPr="001B30EA" w:rsidRDefault="00227B7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493AD68A" w14:textId="31A9E8E2" w:rsidR="00227B72" w:rsidRPr="001B30EA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B30EA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454E36" w14:textId="77777777" w:rsidR="00227B72" w:rsidRPr="001B30EA" w:rsidRDefault="00227B7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0AD664E8" w14:textId="4DF530F6" w:rsidR="00227B72" w:rsidRPr="001B30EA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(515)</w:t>
            </w:r>
          </w:p>
        </w:tc>
      </w:tr>
      <w:tr w:rsidR="00186934" w:rsidRPr="007B1D35" w14:paraId="1E265EB0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28827E1A" w14:textId="491D75D1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442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 w:rsidRPr="009544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</w:t>
            </w:r>
            <w:r w:rsidRPr="0095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B3C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C7ACC" w14:textId="60FAF5B0" w:rsidR="0018693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25,844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26FA54D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52F7F" w14:textId="1675186A" w:rsidR="0018693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2,832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9C01A4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7B6A3" w14:textId="3440587E" w:rsidR="0018693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28,676</w:t>
            </w:r>
          </w:p>
        </w:tc>
      </w:tr>
      <w:tr w:rsidR="00186934" w:rsidRPr="007B1D35" w14:paraId="05143EF7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410B46C0" w14:textId="77777777" w:rsidR="00186934" w:rsidRPr="00FA7D12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8A61228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61383A3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DEEC3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AD93EB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A107990" w14:textId="77777777" w:rsidR="00186934" w:rsidRPr="00FA7D12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</w:tr>
      <w:tr w:rsidR="00186934" w:rsidRPr="007B1D35" w14:paraId="5063C57C" w14:textId="77777777" w:rsidTr="00EC7A7B">
        <w:trPr>
          <w:cantSplit/>
        </w:trPr>
        <w:tc>
          <w:tcPr>
            <w:tcW w:w="4680" w:type="dxa"/>
            <w:tcBorders>
              <w:bottom w:val="nil"/>
            </w:tcBorders>
          </w:tcPr>
          <w:p w14:paraId="74C03F4D" w14:textId="77777777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63A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49684F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335194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8CD5B0F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92AFC15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1157CDC" w14:textId="77777777" w:rsidR="00186934" w:rsidRPr="007B1D35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186934" w:rsidRPr="007B1D35" w14:paraId="603F700E" w14:textId="77777777" w:rsidTr="00EC7A7B">
        <w:trPr>
          <w:cantSplit/>
        </w:trPr>
        <w:tc>
          <w:tcPr>
            <w:tcW w:w="4680" w:type="dxa"/>
            <w:tcBorders>
              <w:top w:val="nil"/>
              <w:bottom w:val="nil"/>
            </w:tcBorders>
          </w:tcPr>
          <w:p w14:paraId="1E9BFD6A" w14:textId="2FDCF4B0" w:rsidR="00186934" w:rsidRPr="0095442D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A0D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59D67" w14:textId="59B8CD63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34,266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466B7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653C57" w14:textId="35965A54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1,548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C8C8D9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CDEE64" w14:textId="1E21CC4F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35,814</w:t>
            </w:r>
          </w:p>
        </w:tc>
      </w:tr>
      <w:tr w:rsidR="00186934" w:rsidRPr="007B1D35" w14:paraId="126F42EE" w14:textId="77777777" w:rsidTr="00EC7A7B">
        <w:trPr>
          <w:cantSplit/>
        </w:trPr>
        <w:tc>
          <w:tcPr>
            <w:tcW w:w="4680" w:type="dxa"/>
            <w:tcBorders>
              <w:top w:val="nil"/>
              <w:bottom w:val="nil"/>
            </w:tcBorders>
          </w:tcPr>
          <w:p w14:paraId="7CBAC17E" w14:textId="3F838BE5" w:rsidR="00186934" w:rsidRPr="0052118C" w:rsidRDefault="00186934" w:rsidP="00111DD7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A0D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A0D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39DFB02" w14:textId="3DA57A82" w:rsidR="00186934" w:rsidRPr="00380A6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45,51</w:t>
            </w:r>
            <w:r w:rsidR="00A8703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B3357E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1824B3" w14:textId="35D41C35" w:rsidR="00186934" w:rsidRPr="00380A6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44BFAC" w14:textId="77777777" w:rsidR="00186934" w:rsidRPr="00380A64" w:rsidRDefault="0018693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79D864" w14:textId="59C73038" w:rsidR="00186934" w:rsidRPr="00380A64" w:rsidRDefault="001B30EA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46,33</w:t>
            </w:r>
            <w:r w:rsidR="00A8703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7823AB6F" w14:textId="171980E2" w:rsidR="00735B7D" w:rsidRDefault="00A80558" w:rsidP="0015438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pacing w:val="2"/>
          <w:sz w:val="28"/>
          <w:szCs w:val="28"/>
          <w:cs/>
        </w:rPr>
        <w:t>สำหรับ</w:t>
      </w:r>
      <w:r w:rsidR="005E01AA">
        <w:rPr>
          <w:rFonts w:ascii="Angsana New" w:hAnsi="Angsana New" w:hint="cs"/>
          <w:spacing w:val="2"/>
          <w:sz w:val="28"/>
          <w:szCs w:val="28"/>
          <w:cs/>
        </w:rPr>
        <w:t>ปี</w:t>
      </w:r>
      <w:r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735B7D" w:rsidRPr="008A1A69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="00735B7D" w:rsidRPr="008A1A69">
        <w:rPr>
          <w:rFonts w:ascii="Angsana New" w:hAnsi="Angsana New"/>
          <w:sz w:val="28"/>
          <w:szCs w:val="28"/>
          <w:cs/>
        </w:rPr>
        <w:t>ค่าเช่าจากสัญญาเช่าซึ่งสินทรัพย์มีมูลค่</w:t>
      </w:r>
      <w:r w:rsidR="00735B7D" w:rsidRPr="00A44F7F">
        <w:rPr>
          <w:rFonts w:ascii="Angsana New" w:hAnsi="Angsana New"/>
          <w:sz w:val="28"/>
          <w:szCs w:val="28"/>
          <w:cs/>
        </w:rPr>
        <w:t>าต่ำ</w:t>
      </w:r>
      <w:r w:rsidR="00735B7D" w:rsidRPr="009E4718">
        <w:rPr>
          <w:rFonts w:ascii="Angsana New" w:hAnsi="Angsana New"/>
          <w:sz w:val="28"/>
          <w:szCs w:val="28"/>
          <w:cs/>
        </w:rPr>
        <w:t>จำนวน</w:t>
      </w:r>
      <w:r w:rsidR="0075033D" w:rsidRPr="009E4718">
        <w:rPr>
          <w:rFonts w:ascii="Angsana New" w:hAnsi="Angsana New"/>
          <w:sz w:val="28"/>
          <w:szCs w:val="28"/>
        </w:rPr>
        <w:t xml:space="preserve"> </w:t>
      </w:r>
      <w:r w:rsidR="001B30EA" w:rsidRPr="009E4718">
        <w:rPr>
          <w:rFonts w:ascii="Angsana New" w:hAnsi="Angsana New"/>
          <w:sz w:val="28"/>
          <w:szCs w:val="28"/>
        </w:rPr>
        <w:t xml:space="preserve">0.8 </w:t>
      </w:r>
      <w:r w:rsidR="00735B7D" w:rsidRPr="009E4718">
        <w:rPr>
          <w:rFonts w:ascii="Angsana New" w:hAnsi="Angsana New"/>
          <w:sz w:val="28"/>
          <w:szCs w:val="28"/>
          <w:cs/>
        </w:rPr>
        <w:t>ล้านบาท</w:t>
      </w:r>
    </w:p>
    <w:p w14:paraId="7C3F25B0" w14:textId="5C2CFBC1" w:rsidR="002D6993" w:rsidRDefault="00A80558" w:rsidP="00893F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2"/>
          <w:sz w:val="28"/>
          <w:szCs w:val="28"/>
          <w:cs/>
        </w:rPr>
        <w:t>สำหรับ</w:t>
      </w:r>
      <w:r w:rsidR="005E01AA">
        <w:rPr>
          <w:rFonts w:ascii="Angsana New" w:hAnsi="Angsana New" w:hint="cs"/>
          <w:spacing w:val="2"/>
          <w:sz w:val="28"/>
          <w:szCs w:val="28"/>
          <w:cs/>
        </w:rPr>
        <w:t>ปี</w:t>
      </w:r>
      <w:r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="005E01AA">
        <w:rPr>
          <w:rFonts w:ascii="Angsana New" w:hAnsi="Angsana New"/>
          <w:sz w:val="28"/>
          <w:szCs w:val="28"/>
        </w:rPr>
        <w:t xml:space="preserve">31 </w:t>
      </w:r>
      <w:r w:rsidR="005E01AA">
        <w:rPr>
          <w:rFonts w:ascii="Angsana New" w:hAnsi="Angsana New"/>
          <w:sz w:val="28"/>
          <w:szCs w:val="28"/>
          <w:cs/>
        </w:rPr>
        <w:t xml:space="preserve">ธันวาคม </w:t>
      </w:r>
      <w:r w:rsidR="005E01AA">
        <w:rPr>
          <w:rFonts w:ascii="Angsana New" w:hAnsi="Angsana New"/>
          <w:sz w:val="28"/>
          <w:szCs w:val="28"/>
        </w:rPr>
        <w:t xml:space="preserve">2564 </w:t>
      </w:r>
      <w:r w:rsidR="00FA0DEC" w:rsidRPr="00631004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ค่าเช่าที่เกิดจากสัญญาเช่าที่ไม่ได้ถูกรับรู้เป็นสินทรัพย์ประกอบด้วยค่าเช่า</w:t>
      </w:r>
      <w:r w:rsidR="00FA0DEC" w:rsidRPr="0004357B">
        <w:rPr>
          <w:rFonts w:ascii="Angsana New" w:hAnsi="Angsana New"/>
          <w:sz w:val="28"/>
          <w:szCs w:val="28"/>
          <w:cs/>
        </w:rPr>
        <w:t>จากสัญญา</w:t>
      </w:r>
      <w:r w:rsidR="00FA0DEC" w:rsidRPr="00DC6514">
        <w:rPr>
          <w:rFonts w:ascii="Angsana New" w:hAnsi="Angsana New"/>
          <w:sz w:val="28"/>
          <w:szCs w:val="28"/>
          <w:cs/>
        </w:rPr>
        <w:t>เช่า</w:t>
      </w:r>
      <w:r w:rsidR="00FA0DEC" w:rsidRPr="00057D2D">
        <w:rPr>
          <w:rFonts w:ascii="Angsana New" w:hAnsi="Angsana New"/>
          <w:spacing w:val="-2"/>
          <w:sz w:val="28"/>
          <w:szCs w:val="28"/>
          <w:cs/>
        </w:rPr>
        <w:t>ระยะ</w:t>
      </w:r>
      <w:r w:rsidR="00FA0DEC" w:rsidRPr="00893F0E">
        <w:rPr>
          <w:rFonts w:ascii="Angsana New" w:hAnsi="Angsana New"/>
          <w:spacing w:val="-2"/>
          <w:sz w:val="28"/>
          <w:szCs w:val="28"/>
          <w:cs/>
        </w:rPr>
        <w:t>สั้นจำนวน</w:t>
      </w:r>
      <w:r w:rsidR="00B622F8" w:rsidRPr="00893F0E">
        <w:rPr>
          <w:rFonts w:ascii="Angsana New" w:hAnsi="Angsana New"/>
          <w:spacing w:val="-2"/>
          <w:sz w:val="28"/>
          <w:szCs w:val="28"/>
        </w:rPr>
        <w:t xml:space="preserve"> </w:t>
      </w:r>
      <w:r w:rsidR="00E511EC" w:rsidRPr="00893F0E">
        <w:rPr>
          <w:rFonts w:ascii="Angsana New" w:hAnsi="Angsana New" w:hint="cs"/>
          <w:spacing w:val="-2"/>
          <w:sz w:val="28"/>
          <w:szCs w:val="28"/>
        </w:rPr>
        <w:t>0.</w:t>
      </w:r>
      <w:r w:rsidR="000C553C">
        <w:rPr>
          <w:rFonts w:ascii="Angsana New" w:hAnsi="Angsana New"/>
          <w:spacing w:val="-2"/>
          <w:sz w:val="28"/>
          <w:szCs w:val="28"/>
        </w:rPr>
        <w:t>4</w:t>
      </w:r>
      <w:r w:rsidR="00E511EC" w:rsidRPr="00893F0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F60B6" w:rsidRPr="00893F0E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EF60B6" w:rsidRPr="00057D2D">
        <w:rPr>
          <w:rFonts w:ascii="Angsana New" w:hAnsi="Angsana New" w:hint="cs"/>
          <w:spacing w:val="-2"/>
          <w:sz w:val="28"/>
          <w:szCs w:val="28"/>
          <w:cs/>
        </w:rPr>
        <w:t xml:space="preserve">บาท </w:t>
      </w:r>
      <w:r w:rsidR="00FA0DEC" w:rsidRPr="00057D2D">
        <w:rPr>
          <w:rFonts w:ascii="Angsana New" w:hAnsi="Angsana New"/>
          <w:spacing w:val="-2"/>
          <w:sz w:val="28"/>
          <w:szCs w:val="28"/>
          <w:cs/>
        </w:rPr>
        <w:t>และค่าเช่าจากสัญญาเช่าซึ่งสินทรัพย์มี</w:t>
      </w:r>
      <w:r w:rsidR="00FA0DEC" w:rsidRPr="008010E3">
        <w:rPr>
          <w:rFonts w:ascii="Angsana New" w:hAnsi="Angsana New"/>
          <w:spacing w:val="-2"/>
          <w:sz w:val="28"/>
          <w:szCs w:val="28"/>
          <w:cs/>
        </w:rPr>
        <w:t>มูลค่าต่ำจำนวน</w:t>
      </w:r>
      <w:r w:rsidR="003177A0">
        <w:rPr>
          <w:rFonts w:ascii="Angsana New" w:hAnsi="Angsana New"/>
          <w:spacing w:val="-2"/>
          <w:sz w:val="28"/>
          <w:szCs w:val="28"/>
        </w:rPr>
        <w:t xml:space="preserve"> </w:t>
      </w:r>
      <w:r w:rsidR="00A57532">
        <w:rPr>
          <w:rFonts w:ascii="Angsana New" w:hAnsi="Angsana New"/>
          <w:spacing w:val="-2"/>
          <w:sz w:val="28"/>
          <w:szCs w:val="28"/>
        </w:rPr>
        <w:t>1.5</w:t>
      </w:r>
      <w:r w:rsidR="009F05CC" w:rsidRPr="008010E3">
        <w:rPr>
          <w:rFonts w:ascii="Angsana New" w:hAnsi="Angsana New"/>
          <w:spacing w:val="-2"/>
          <w:sz w:val="28"/>
          <w:szCs w:val="28"/>
        </w:rPr>
        <w:t xml:space="preserve"> </w:t>
      </w:r>
      <w:r w:rsidR="009D345B" w:rsidRPr="008010E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14:paraId="4DBB5E9E" w14:textId="40AC97EA" w:rsidR="00154388" w:rsidRDefault="00154388" w:rsidP="00893F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84CBFDA" w14:textId="7368F1D9" w:rsidR="00154388" w:rsidRDefault="00154388" w:rsidP="00893F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7FBB635" w14:textId="77777777" w:rsidR="00154388" w:rsidRDefault="00154388" w:rsidP="001B30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C8F59EF" w14:textId="77777777" w:rsidR="009964D9" w:rsidRPr="000E1724" w:rsidRDefault="007D0B63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lastRenderedPageBreak/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5BA" w:rsidRPr="00317F1C" w14:paraId="01882630" w14:textId="77777777" w:rsidTr="00895CC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46A13A16" w:rsidR="00E245BA" w:rsidRPr="00317F1C" w:rsidRDefault="00AD041B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323E30DE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96F3F" w:rsidRPr="00317F1C" w14:paraId="1AB0865B" w14:textId="77777777" w:rsidTr="00D7251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1637363" w:rsidR="00696F3F" w:rsidRPr="00317F1C" w:rsidRDefault="00F82A59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18EBA658" w:rsidR="00696F3F" w:rsidRPr="00317F1C" w:rsidRDefault="00E8161C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C4B1" w14:textId="029D10EC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22,699</w:t>
            </w:r>
          </w:p>
        </w:tc>
      </w:tr>
      <w:tr w:rsidR="00696F3F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2C52666A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2602D08F" w:rsidR="00696F3F" w:rsidRDefault="00E8161C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0F161319" w:rsidR="00696F3F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16,030</w:t>
            </w:r>
          </w:p>
        </w:tc>
      </w:tr>
      <w:tr w:rsidR="00C03342" w:rsidRPr="00317F1C" w14:paraId="39F43D74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47" w14:textId="586578DA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ภาษีเงินได้ถูกหัก ณ </w:t>
            </w:r>
            <w:r w:rsidR="005F463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1CD2" w14:textId="57D4BB63" w:rsidR="00C03342" w:rsidRDefault="00E8161C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974C3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139D3" w14:textId="3C2DEA5D" w:rsidR="00C03342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3,915</w:t>
            </w:r>
          </w:p>
        </w:tc>
      </w:tr>
      <w:tr w:rsidR="00C03342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7C1C3595" w:rsidR="00C03342" w:rsidRDefault="00E8161C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7ADCA2C1" w:rsidR="00C03342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1,446</w:t>
            </w:r>
          </w:p>
        </w:tc>
      </w:tr>
      <w:tr w:rsidR="00CE60EA" w:rsidRPr="00317F1C" w14:paraId="33EA94E1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6130" w14:textId="71DF80CE" w:rsidR="00CE60EA" w:rsidRDefault="00CE60EA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</w:t>
            </w:r>
            <w:r w:rsidR="00B94FD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C4548" w14:textId="4F514B1F" w:rsidR="00CE60EA" w:rsidRDefault="00E8161C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AA2A3" w14:textId="77777777" w:rsidR="00CE60EA" w:rsidRPr="00317F1C" w:rsidRDefault="00CE60EA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2BFE" w14:textId="02DF90E2" w:rsidR="00CE60EA" w:rsidRDefault="00DA6353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342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C03342" w:rsidRPr="002B08E3" w:rsidRDefault="00C03342" w:rsidP="00C0334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054E9E32" w:rsidR="00C03342" w:rsidRPr="00317F1C" w:rsidRDefault="00E8161C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310AADBA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7,522</w:t>
            </w:r>
          </w:p>
        </w:tc>
      </w:tr>
      <w:tr w:rsidR="00C03342" w:rsidRPr="005067F3" w14:paraId="372D6A46" w14:textId="77777777" w:rsidTr="00D72519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C03342" w:rsidRPr="00317F1C" w:rsidRDefault="00C03342" w:rsidP="00C0334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05470AFA" w:rsidR="00C03342" w:rsidRPr="00317F1C" w:rsidRDefault="00E8161C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A0C0E" w14:textId="7908A85E" w:rsidR="00C03342" w:rsidRPr="006342B5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51,612</w:t>
            </w:r>
          </w:p>
        </w:tc>
      </w:tr>
    </w:tbl>
    <w:p w14:paraId="2CDE483E" w14:textId="1F1619D9" w:rsidR="00E253F0" w:rsidRPr="00577254" w:rsidRDefault="00E253F0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577254">
        <w:rPr>
          <w:b/>
          <w:bCs/>
          <w:u w:val="none"/>
          <w:cs/>
        </w:rPr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5623BFCE" w:rsidR="00535FC2" w:rsidRPr="00680864" w:rsidRDefault="00AD041B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1BB7C6D8" w:rsidR="001F74FD" w:rsidRPr="00680864" w:rsidRDefault="001B30EA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7FB9D28F" w:rsidR="001F74FD" w:rsidRPr="00680864" w:rsidRDefault="001B30EA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(234,250)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599A6734" w:rsidR="001F74FD" w:rsidRPr="00680864" w:rsidRDefault="001B30EA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73,359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4CBEBE45" w:rsidR="001F74FD" w:rsidRPr="00680864" w:rsidRDefault="001B30EA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62C11F4C" w:rsidR="001F74FD" w:rsidRPr="00680864" w:rsidRDefault="001B30EA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(21,071)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0EEA47B1" w:rsidR="001F74FD" w:rsidRPr="00680864" w:rsidRDefault="001B30EA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39,422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0B6AB973" w:rsidR="001F74FD" w:rsidRPr="00680864" w:rsidRDefault="001B30EA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30F7E5CC" w:rsidR="001F74FD" w:rsidRPr="00680864" w:rsidRDefault="001B30EA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(255,321)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65DF773C" w:rsidR="001F74FD" w:rsidRPr="00680864" w:rsidRDefault="001B30EA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112,781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604C5462" w:rsidR="001F74FD" w:rsidRPr="00680864" w:rsidRDefault="001B30EA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0E556A4F" w:rsidR="001F74FD" w:rsidRPr="00680864" w:rsidRDefault="001B30EA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(181,617)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1D7EB049" w:rsidR="001F74FD" w:rsidRPr="00680864" w:rsidRDefault="001B30EA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209,745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324790CA" w:rsidR="001F74FD" w:rsidRPr="0083585F" w:rsidRDefault="001B30EA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759,46</w:t>
            </w:r>
            <w:r w:rsidR="00955E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146B71B8" w:rsidR="001F74FD" w:rsidRPr="0083585F" w:rsidRDefault="001B30EA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(436,938)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1DB83357" w:rsidR="001F74FD" w:rsidRPr="0083585F" w:rsidRDefault="001B30EA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322,526</w:t>
            </w:r>
          </w:p>
        </w:tc>
      </w:tr>
    </w:tbl>
    <w:p w14:paraId="7D2A9769" w14:textId="751546AD" w:rsidR="00B50D72" w:rsidRDefault="00B50D72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C454000" w14:textId="17B5223C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AEF104C" w14:textId="6050E56F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A7ECB83" w14:textId="0D52218E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2DE0A92" w14:textId="3B484F8B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0204C6E" w14:textId="5220F5FF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58A0FE7" w14:textId="2C90E9B6" w:rsidR="00C90F4A" w:rsidRDefault="00C90F4A" w:rsidP="00C90F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14:paraId="4E62A7F5" w14:textId="39D24EBA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422FE8D" w14:textId="5D8C3DEA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83019EA" w14:textId="185F1308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269D866" w14:textId="77777777" w:rsidR="00C90F4A" w:rsidRDefault="00C90F4A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3F786360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96F3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54A5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15822331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02BA84CB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(92,882)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3198E1E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79,849</w:t>
            </w:r>
          </w:p>
        </w:tc>
      </w:tr>
      <w:tr w:rsidR="006E54A5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6E54A5" w:rsidRPr="005067F3" w:rsidRDefault="006E54A5" w:rsidP="006E54A5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34DEAC29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7AA91D1A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3B782A82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39,923</w:t>
            </w:r>
          </w:p>
        </w:tc>
      </w:tr>
      <w:tr w:rsidR="006E54A5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7EE16EB3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01E684AB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(112,984)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52AB208E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119,772</w:t>
            </w:r>
          </w:p>
        </w:tc>
      </w:tr>
      <w:tr w:rsidR="006E54A5" w:rsidRPr="005067F3" w14:paraId="25E11901" w14:textId="77777777" w:rsidTr="0038485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A20E" w14:textId="2972C515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637A" w14:textId="0FB2702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(151,625)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4F6B105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188,625</w:t>
            </w:r>
          </w:p>
        </w:tc>
      </w:tr>
      <w:tr w:rsidR="006E54A5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6E54A5" w:rsidRPr="00287A7B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214AABC3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0B8B707B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(264,609)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267C81DD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308,397</w:t>
            </w:r>
          </w:p>
        </w:tc>
      </w:tr>
    </w:tbl>
    <w:p w14:paraId="6C497280" w14:textId="79A90A8F" w:rsidR="009B41EA" w:rsidRPr="00CA2968" w:rsidRDefault="00F26ADA" w:rsidP="00E27E8F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A2968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8BA836C" w14:textId="79557D83" w:rsidR="00F26ADA" w:rsidRPr="00BC4E91" w:rsidRDefault="00F26ADA" w:rsidP="005126F1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27F03" w:rsidRPr="00824832" w14:paraId="52D16C0B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3ABE3265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7557710A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C3859" w:rsidRPr="00824832" w14:paraId="674A02F9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33D15F44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3737A337" w:rsidR="00FC3859" w:rsidRPr="00FC3859" w:rsidRDefault="009264E5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4E5"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0F75" w14:textId="0F2D9D39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29F5"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</w:tr>
      <w:tr w:rsidR="00FC3859" w:rsidRPr="00824832" w14:paraId="4A78417F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30ACE049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30AD3DD0" w:rsidR="00FC3859" w:rsidRPr="00FC3859" w:rsidRDefault="001B30EA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494,164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3B44" w14:textId="54765F36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326,416</w:t>
            </w:r>
          </w:p>
        </w:tc>
      </w:tr>
      <w:tr w:rsidR="00FC3859" w:rsidRPr="00824832" w14:paraId="284A68EA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3151F9DC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3E97D027" w:rsidR="00FC3859" w:rsidRPr="00FC3859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4540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859" w:rsidRPr="00824832" w14:paraId="1E4977BC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3501E3E5" w:rsidR="00FC3859" w:rsidRPr="00FC3859" w:rsidRDefault="001B30EA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187E" w14:textId="22FE04E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</w:tr>
      <w:tr w:rsidR="00FC3859" w:rsidRPr="00824832" w14:paraId="57F1A935" w14:textId="77777777" w:rsidTr="00E27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5AC2A136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09498585" w:rsidR="00FC3859" w:rsidRPr="00FC3859" w:rsidRDefault="001B30EA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(359,286)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222B" w14:textId="03049F58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(358,260)</w:t>
            </w:r>
          </w:p>
        </w:tc>
      </w:tr>
      <w:tr w:rsidR="00FC3859" w:rsidRPr="00824832" w14:paraId="3C084676" w14:textId="77777777" w:rsidTr="00E27E8F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424D7317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48230CCE" w:rsidR="00FC3859" w:rsidRPr="00824832" w:rsidRDefault="001B30EA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36911A30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232,756</w:t>
            </w:r>
          </w:p>
        </w:tc>
      </w:tr>
    </w:tbl>
    <w:p w14:paraId="2483E8C6" w14:textId="77777777" w:rsidR="00F26ADA" w:rsidRPr="00455856" w:rsidRDefault="00F26ADA" w:rsidP="00E27E8F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5585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27F03" w:rsidRPr="00824832" w14:paraId="0205F0D8" w14:textId="77777777" w:rsidTr="00AD5C5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722FE88B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1822841F" w:rsidR="00627F03" w:rsidRPr="00824832" w:rsidRDefault="00627F0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21FD6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63FE9D5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750A926C" w:rsidR="00C21FD6" w:rsidRPr="00493BF8" w:rsidRDefault="009264E5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E5">
              <w:rPr>
                <w:rFonts w:ascii="Angsana New" w:hAnsi="Angsana New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1CCFDF64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9F5">
              <w:rPr>
                <w:rFonts w:ascii="Angsana New" w:hAnsi="Angsana New"/>
                <w:sz w:val="28"/>
                <w:szCs w:val="28"/>
              </w:rPr>
              <w:t>326,315</w:t>
            </w:r>
          </w:p>
        </w:tc>
      </w:tr>
      <w:tr w:rsidR="00C21FD6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2BF1B225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3F9F16BD" w:rsidR="00C21FD6" w:rsidRPr="00824832" w:rsidRDefault="001B30EA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7CE1D5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673,047</w:t>
            </w:r>
          </w:p>
        </w:tc>
      </w:tr>
      <w:tr w:rsidR="00C21FD6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1D136B11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1473FB98" w:rsidR="00C21FD6" w:rsidRPr="00824832" w:rsidRDefault="001B30EA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(741,567)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02547D02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4DB9C52A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(659,112)</w:t>
            </w:r>
          </w:p>
        </w:tc>
      </w:tr>
      <w:tr w:rsidR="00C21FD6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5E61BBB9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605FED30" w:rsidR="00C21FD6" w:rsidRPr="00824832" w:rsidRDefault="001B30EA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391,362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6ED005C5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340,250</w:t>
            </w:r>
          </w:p>
        </w:tc>
      </w:tr>
    </w:tbl>
    <w:p w14:paraId="39F142BC" w14:textId="1F4ADC53" w:rsidR="00E27E8F" w:rsidRDefault="00E27E8F" w:rsidP="00CA29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left="36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5F3206A" w14:textId="4D0AAA9E" w:rsidR="00C90F4A" w:rsidRDefault="00C90F4A" w:rsidP="00C90F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2D4046C4" w14:textId="77777777" w:rsidR="00DD2D0A" w:rsidRDefault="00DD2D0A" w:rsidP="00C90F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6AAA5183" w14:textId="77777777" w:rsidR="00154388" w:rsidRPr="00154388" w:rsidRDefault="00154388" w:rsidP="00E27E8F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5438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ตารางพัฒนาการค่าสินไหมทดแทน</w:t>
      </w:r>
    </w:p>
    <w:p w14:paraId="230603A1" w14:textId="5D8940D6" w:rsidR="00154388" w:rsidRDefault="00154388" w:rsidP="00E27E8F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54388">
        <w:rPr>
          <w:rFonts w:asciiTheme="majorBidi" w:hAnsiTheme="majorBidi" w:cstheme="majorBidi"/>
          <w:b/>
          <w:bCs/>
          <w:sz w:val="28"/>
          <w:szCs w:val="28"/>
          <w:cs/>
        </w:rPr>
        <w:t>ตารางค่าสินไหมทดแทนก่อนการประกันภัยต่อ</w:t>
      </w:r>
    </w:p>
    <w:tbl>
      <w:tblPr>
        <w:tblW w:w="97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700"/>
        <w:gridCol w:w="106"/>
        <w:gridCol w:w="883"/>
        <w:gridCol w:w="106"/>
        <w:gridCol w:w="869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90"/>
      </w:tblGrid>
      <w:tr w:rsidR="00154388" w:rsidRPr="00BF63C1" w14:paraId="3BA57E9B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36C3FC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09792F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4" w:type="dxa"/>
            <w:gridSpan w:val="13"/>
            <w:tcBorders>
              <w:top w:val="nil"/>
              <w:left w:val="nil"/>
              <w:right w:val="nil"/>
            </w:tcBorders>
          </w:tcPr>
          <w:p w14:paraId="777AC35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54388" w:rsidRPr="00BF63C1" w14:paraId="2E5E28C3" w14:textId="77777777" w:rsidTr="00E27E8F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6E696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F8E002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5EB68C8F" w14:textId="327A9A3D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3B3001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5AD58FA" w14:textId="426539A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63B34A8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85FCF99" w14:textId="7C94582B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EABEDC1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4CD08C4" w14:textId="511D594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8D60039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4D36D4F" w14:textId="333D2888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E157166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7AC4014" w14:textId="4CBCBCD2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231A01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BA970ED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54388" w:rsidRPr="00BF63C1" w14:paraId="53B08C81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4E93A2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82A309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593C6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F2BE03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063F1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B6D43D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91123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1331A0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38CA9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17F873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3170" w14:textId="77777777" w:rsidR="00154388" w:rsidRPr="00BF63C1" w:rsidRDefault="00154388" w:rsidP="00154388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AC717A" w14:textId="77777777" w:rsidR="00154388" w:rsidRPr="00BF63C1" w:rsidRDefault="00154388" w:rsidP="00154388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A1C5A" w14:textId="77777777" w:rsidR="00154388" w:rsidRPr="00BF63C1" w:rsidRDefault="00154388" w:rsidP="00154388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6E8A08" w14:textId="77777777" w:rsidR="00154388" w:rsidRPr="00BF63C1" w:rsidRDefault="00154388" w:rsidP="00154388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20683" w14:textId="77777777" w:rsidR="00154388" w:rsidRPr="00BF63C1" w:rsidRDefault="00154388" w:rsidP="00154388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4625EB35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0B248E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862072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78C7B" w14:textId="4C48AC2B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52712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B5F5" w14:textId="2D64F604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9385D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4491C" w14:textId="2426F07C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B02F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BBF7" w14:textId="4C5519D3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2BB1BE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4EBD02" w14:textId="7EAD3D50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347,206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B5E0A6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97821DD" w14:textId="01417710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7275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B7E1CB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5DFFAA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7DF4955E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BD30EA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0A409F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DF5C4" w14:textId="57161016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A5086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FE2DF" w14:textId="6FCD3C7F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F55B5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7F2A6" w14:textId="46A23345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8160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2D1F" w14:textId="241683F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401,170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A3D1A9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DAEFA3D" w14:textId="22371355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362,368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C2D8B1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9FFD2AB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41D830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FA333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7490F26D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13400B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8CBA71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94FB9" w14:textId="132D0554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461C4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79C2F" w14:textId="3AFD2B8A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350,586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F73D8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BE4DD" w14:textId="3EF88FBE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234,919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9905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5180" w14:textId="6A7A003D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367,467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B15891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F9F8DF0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15132C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8D3070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880E09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8F1E7A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7E4B2BF3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B14411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8D45C5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A91AC" w14:textId="3D2C7712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35E09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B3DFC" w14:textId="655BAE3E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5C7A8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97370" w14:textId="17852301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228,383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6FC0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C6FB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1B67CB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369C410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939A8A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9C7C5F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5C12FE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5162E1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3AC63A93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E1FDCB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D2199C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D265F" w14:textId="53D81D79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60D43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79BD5" w14:textId="66CD3232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349,295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201B7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879F6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B99D9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9FE9D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798C46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6073EF5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F073290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22BBE4B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300003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7D58D8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64745E2F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C1E6A7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BA78EC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DD0ED" w14:textId="0452A7F2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481,514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04C9BE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8052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B93C532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0EF4C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E9122B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AFA7A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17E1BA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B7A61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BD2C4F5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AF685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302E8B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68FB8" w14:textId="77777777" w:rsidR="00154388" w:rsidRPr="00BF63C1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5A4776" w14:paraId="5BA24BF9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4E10D5" w14:textId="77777777" w:rsidR="00154388" w:rsidRPr="00E27E8F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E2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0E89A76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A8DF7" w14:textId="29854E0F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481,</w:t>
            </w:r>
            <w:r w:rsidR="001E60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50231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D3E4" w14:textId="3367E170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349,295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A8D40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9854E" w14:textId="00CE3496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228,383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BA586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D59FB9E" w14:textId="3FFC14A8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367,467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6C97E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D298" w14:textId="75D95E3C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362,368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F9AB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F6E7" w14:textId="483504ED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  <w:r w:rsidR="007275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9D754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6A270" w14:textId="51EFA8EE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,4</w:t>
            </w:r>
            <w:r w:rsidR="001E60D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</w:tr>
      <w:tr w:rsidR="00154388" w:rsidRPr="005A4776" w14:paraId="2DC06613" w14:textId="77777777" w:rsidTr="001E2FB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496C84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D4F4B9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2FBD1EEC" w14:textId="3595F8C5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(481,672)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5802AE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1C6B7081" w14:textId="262A3696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(349,944)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C7CD8B" w14:textId="77777777" w:rsidR="00154388" w:rsidRPr="006E6094" w:rsidRDefault="00154388" w:rsidP="00154388">
            <w:pPr>
              <w:tabs>
                <w:tab w:val="left" w:pos="720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6C252EAD" w14:textId="5943AF33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(228,476)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7C933D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6B2976AE" w14:textId="341CB029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(369,350)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BAE427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0CCF7839" w14:textId="7F0A5538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(327,407)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43E433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D962290" w14:textId="2E0763AF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(185,081)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B8C454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0B870" w14:textId="5161C109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(1,941,930)</w:t>
            </w:r>
          </w:p>
        </w:tc>
      </w:tr>
      <w:tr w:rsidR="00154388" w:rsidRPr="005A4776" w14:paraId="385A5377" w14:textId="77777777" w:rsidTr="0056492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18A205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10C7FB8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double" w:sz="4" w:space="0" w:color="auto"/>
              <w:right w:val="nil"/>
            </w:tcBorders>
          </w:tcPr>
          <w:p w14:paraId="678C90E1" w14:textId="6FEB766B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9EFC2E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nil"/>
              <w:bottom w:val="double" w:sz="4" w:space="0" w:color="auto"/>
              <w:right w:val="nil"/>
            </w:tcBorders>
          </w:tcPr>
          <w:p w14:paraId="6C3D2E86" w14:textId="28AF123B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(64</w:t>
            </w:r>
            <w:r w:rsidR="009162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EC544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7527B79" w14:textId="6F485E4E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</w:t>
            </w:r>
            <w:r w:rsidR="009162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7AC86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88259CF" w14:textId="50602215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(1,883)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C3ED4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FC322AF" w14:textId="568A578D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34,96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65AFB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0AD2CFF" w14:textId="59A5BD76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9,31</w:t>
            </w:r>
            <w:r w:rsidR="007275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A3F5FF" w14:textId="77777777" w:rsidR="00154388" w:rsidRPr="005A4776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1CCA" w14:textId="1F902E85" w:rsidR="00154388" w:rsidRPr="005A4776" w:rsidRDefault="009E471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0623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  <w:r w:rsidR="007275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4E035B" w:rsidRPr="005A4776" w14:paraId="7A9FE741" w14:textId="77777777" w:rsidTr="00564923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7BE8F" w14:textId="77777777" w:rsidR="00D43D35" w:rsidRPr="00D43D35" w:rsidRDefault="004E035B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ค่าสินไหมทดแทนค้างจ่ายที่เกิดขึ้นก่อน</w:t>
            </w:r>
          </w:p>
          <w:p w14:paraId="4E7F4049" w14:textId="341A3248" w:rsidR="004E035B" w:rsidRPr="00BF63C1" w:rsidRDefault="00D43D35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3D3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4E035B"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ปี</w:t>
            </w:r>
            <w:r w:rsidR="004E035B" w:rsidRPr="00D43D3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D207B3" w14:textId="77777777" w:rsidR="004E035B" w:rsidRPr="00BF63C1" w:rsidRDefault="004E035B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7E1AB8" w14:textId="77777777" w:rsidR="004E035B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E3A1" w14:textId="77777777" w:rsidR="004E035B" w:rsidRPr="005A4776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D07FB7" w14:textId="77777777" w:rsidR="004E035B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5C5B" w14:textId="77777777" w:rsidR="004E035B" w:rsidRPr="005A4776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A3F6D5" w14:textId="77777777" w:rsidR="004E035B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13940" w14:textId="77777777" w:rsidR="004E035B" w:rsidRPr="005A4776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3E06FF" w14:textId="77777777" w:rsidR="004E035B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27B2" w14:textId="77777777" w:rsidR="004E035B" w:rsidRPr="005A4776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2D2C6" w14:textId="77777777" w:rsidR="004E035B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BA31" w14:textId="77777777" w:rsidR="004E035B" w:rsidRPr="005A4776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1FAF7D" w14:textId="77777777" w:rsidR="004E035B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FF09" w14:textId="77777777" w:rsidR="004E035B" w:rsidRPr="005A4776" w:rsidRDefault="004E035B" w:rsidP="004E035B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F80D" w14:textId="2CD562C5" w:rsidR="004E035B" w:rsidRDefault="004E035B" w:rsidP="004E035B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(1,921)</w:t>
            </w:r>
          </w:p>
        </w:tc>
      </w:tr>
      <w:tr w:rsidR="00154388" w:rsidRPr="005A4776" w14:paraId="672A1A52" w14:textId="77777777" w:rsidTr="009E558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40CD26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0B3199" w14:textId="77777777" w:rsidR="00154388" w:rsidRPr="00BF63C1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AB219" w14:textId="77777777" w:rsidR="00154388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F11B2" w14:textId="77777777" w:rsidR="00154388" w:rsidRPr="006E6094" w:rsidRDefault="00154388" w:rsidP="0015438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69E5F" w14:textId="77777777" w:rsidR="00154388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69201" w14:textId="77777777" w:rsidR="00154388" w:rsidRPr="006E6094" w:rsidRDefault="00154388" w:rsidP="0015438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C14FE" w14:textId="77777777" w:rsidR="00154388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E2C03" w14:textId="77777777" w:rsidR="00154388" w:rsidRPr="00BF63C1" w:rsidRDefault="00154388" w:rsidP="0015438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B63D5" w14:textId="77777777" w:rsidR="00154388" w:rsidRPr="005A4776" w:rsidRDefault="00154388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195B5" w14:textId="77777777" w:rsidR="00154388" w:rsidRPr="005A4776" w:rsidRDefault="00154388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9047D" w14:textId="77777777" w:rsidR="00154388" w:rsidRPr="005A4776" w:rsidRDefault="00154388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E110B" w14:textId="77777777" w:rsidR="00154388" w:rsidRPr="005A4776" w:rsidRDefault="00154388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0A079" w14:textId="77777777" w:rsidR="00154388" w:rsidRPr="005A4776" w:rsidRDefault="00154388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D914C1" w14:textId="77777777" w:rsidR="00154388" w:rsidRPr="005A4776" w:rsidRDefault="00154388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DFEEF" w14:textId="142B4E02" w:rsidR="00154388" w:rsidRPr="005A4776" w:rsidRDefault="004E035B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154388" w:rsidRPr="005A4776" w14:paraId="3D3A934B" w14:textId="77777777" w:rsidTr="00C0623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40B399" w14:textId="77777777" w:rsidR="00154388" w:rsidRPr="00E72627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36DF6E" w14:textId="77777777" w:rsidR="00154388" w:rsidRPr="00E72627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A26598E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4640D9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E32C1BD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3F41B4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1C8929F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ADBDE6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25AD5C2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C7259B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FFA72A5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0CD46B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53DFAB8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C82343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8094" w14:textId="4747D98B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5A4776" w14:paraId="7F634615" w14:textId="77777777" w:rsidTr="00C0623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3182CF" w14:textId="77777777" w:rsidR="00154388" w:rsidRPr="00E72627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73FB85" w14:textId="77777777" w:rsidR="00154388" w:rsidRPr="00E72627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D84D942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8F9ECD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CCC18E8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CE44EA1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DA941DE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50B125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FA8CDEE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F0F61B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C1E510F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1891D3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9F42A4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CC5222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7EA45" w14:textId="6CFC4E89" w:rsidR="00154388" w:rsidRPr="005A4776" w:rsidRDefault="0021625B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8,513</w:t>
            </w:r>
          </w:p>
        </w:tc>
      </w:tr>
      <w:tr w:rsidR="00154388" w:rsidRPr="005A4776" w14:paraId="1D92C1BA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849ED9" w14:textId="77777777" w:rsidR="00154388" w:rsidRPr="00E72627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CEB130" w14:textId="77777777" w:rsidR="00154388" w:rsidRPr="00E72627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4706DC7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30685A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141FFE51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6C370E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488CE75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652516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64C9AE1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DE7412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179136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2A80B7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8989384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602126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45B63" w14:textId="77777777" w:rsidR="00154388" w:rsidRPr="005A4776" w:rsidRDefault="00154388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5A4776" w14:paraId="5659FB33" w14:textId="77777777" w:rsidTr="00E27E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1ED177" w14:textId="77777777" w:rsidR="00154388" w:rsidRPr="00E72627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56945B" w14:textId="77777777" w:rsidR="00154388" w:rsidRPr="00E72627" w:rsidRDefault="00154388" w:rsidP="00154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B861D87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27C644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07EE1338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3641021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0CB9216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B03680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F27A48A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E02C61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91374F5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7AAE2C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F78BFA7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5D3233" w14:textId="77777777" w:rsidR="00154388" w:rsidRPr="00E72627" w:rsidRDefault="00154388" w:rsidP="0015438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5BA1C7" w14:textId="7F49FE29" w:rsidR="00154388" w:rsidRPr="00BE72BE" w:rsidRDefault="009E4718" w:rsidP="0015438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368,102</w:t>
            </w:r>
          </w:p>
        </w:tc>
      </w:tr>
    </w:tbl>
    <w:p w14:paraId="73C7F60A" w14:textId="20AAB2EC" w:rsidR="00154388" w:rsidRDefault="00154388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F9EC1BA" w14:textId="187AED0A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EE464C3" w14:textId="5AFA554B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0A710E3" w14:textId="343FAADC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98A7DF6" w14:textId="210EF726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62C29CC" w14:textId="774C4B67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4F59585" w14:textId="3DBF8AD8" w:rsidR="009D2977" w:rsidRDefault="009D2977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4B79153" w14:textId="3C578645" w:rsidR="00E27E8F" w:rsidRDefault="00E27E8F" w:rsidP="009D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36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7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97"/>
        <w:gridCol w:w="109"/>
        <w:gridCol w:w="883"/>
        <w:gridCol w:w="106"/>
        <w:gridCol w:w="869"/>
        <w:gridCol w:w="106"/>
        <w:gridCol w:w="884"/>
        <w:gridCol w:w="106"/>
        <w:gridCol w:w="884"/>
        <w:gridCol w:w="106"/>
        <w:gridCol w:w="884"/>
        <w:gridCol w:w="107"/>
        <w:gridCol w:w="883"/>
        <w:gridCol w:w="106"/>
        <w:gridCol w:w="990"/>
      </w:tblGrid>
      <w:tr w:rsidR="00154388" w:rsidRPr="00BF63C1" w14:paraId="137CB573" w14:textId="77777777" w:rsidTr="00E27E8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8C606B0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FFB678E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14" w:type="dxa"/>
            <w:gridSpan w:val="13"/>
            <w:tcBorders>
              <w:top w:val="nil"/>
              <w:left w:val="nil"/>
              <w:right w:val="nil"/>
            </w:tcBorders>
          </w:tcPr>
          <w:p w14:paraId="0AC06F5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54388" w:rsidRPr="00BF63C1" w14:paraId="293095D1" w14:textId="77777777" w:rsidTr="00070ACF"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49C9E1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3D2930E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50606384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CD69A38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FE712F5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ECF3F30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3FB7C36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7D0B571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CCD7428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0EE2702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B5B3098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7" w:type="dxa"/>
            <w:tcBorders>
              <w:left w:val="nil"/>
              <w:bottom w:val="nil"/>
              <w:right w:val="nil"/>
            </w:tcBorders>
          </w:tcPr>
          <w:p w14:paraId="24643241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32E8A4F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0E01F5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6DE681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54388" w:rsidRPr="00BF63C1" w14:paraId="0924EC2C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7F03A2F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5F4ECF2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2F1E2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762925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53333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D5A340C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B8866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FC9B4E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EC88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C041B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6767B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181C1478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9F386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100A70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D2B5A" w14:textId="77777777" w:rsidR="00154388" w:rsidRPr="00BF63C1" w:rsidRDefault="00154388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6E9FEEF3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8850A9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2F4C61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0E5EF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438,577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1B96D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33588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628,309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97F51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62942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992DB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3B925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267,047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29556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7D65D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418,930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8778AA0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D0DD19F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347,206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2FB52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4469E9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2EEA4D6D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89EE248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25B9D53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F69B2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563,951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6A4C3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B912E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545,818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D380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A2AE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403,244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B82CF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5F1D9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259,957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09F2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642FC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401,170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E948E9F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43031C4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F21B65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11E0D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27796113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DA91B79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B8FD8BC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A6DCE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526,714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33294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413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9BE28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0D7C6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350,586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2BF91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BE23C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234,919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2F95B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4DE91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E7B3798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81090AC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8AD0C7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84845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0B8453B6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768DDFD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BD1B91D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75E61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509,842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CAF11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4F486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480,541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567E3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F3394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A6C84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1BCD2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5BF52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9086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84A0F17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C31B7DA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66FF82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650BD9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66A3FBD6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E8C125B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EA91177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FC4FF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511,184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5180C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83AAE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01981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F30D3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0C2A8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85CC2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B3B04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FFAB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663F63A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3E9BDE7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270E8C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660393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BF63C1" w14:paraId="58EED76A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C012DFD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44E164F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BA8E8C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510,256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B4D08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6D9E9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A2ADB6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F18CC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59749B7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3B1D9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FA866F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4176E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0003BF44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D4130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4A8BBC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5C91" w14:textId="77777777" w:rsidR="00154388" w:rsidRPr="00BF63C1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5A4776" w14:paraId="4FC80989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5DCAF08F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2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D7B8773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81707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510,256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82FA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7DCED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480,523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34BB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AD276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8BB41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483E7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234,919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52635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027B1AC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401,170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7D4F8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24DB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347,206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CBB94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E453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2,322,947</w:t>
            </w:r>
          </w:p>
        </w:tc>
      </w:tr>
      <w:tr w:rsidR="00154388" w:rsidRPr="005A4776" w14:paraId="1D31E4F6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822AE40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583B326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587CBA34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(510,509)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005167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5B3FC79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(480,698)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D7D5C6" w14:textId="77777777" w:rsidR="00154388" w:rsidRPr="006E6094" w:rsidRDefault="00154388" w:rsidP="00111DD7">
            <w:pPr>
              <w:tabs>
                <w:tab w:val="left" w:pos="720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4B30ED7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(349,225)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11B9BB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560EFED1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(227,144)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52877F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124D85F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(356,531)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6D8D880E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69A96F3A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(183,557)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1D04E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C212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(2,107,664)</w:t>
            </w:r>
          </w:p>
        </w:tc>
      </w:tr>
      <w:tr w:rsidR="00154388" w:rsidRPr="005A4776" w14:paraId="40C92A6E" w14:textId="77777777" w:rsidTr="00D4709E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1E298298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F63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983B0CD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double" w:sz="4" w:space="0" w:color="auto"/>
              <w:right w:val="nil"/>
            </w:tcBorders>
          </w:tcPr>
          <w:p w14:paraId="0C226910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(253)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255452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left w:val="nil"/>
              <w:bottom w:val="double" w:sz="4" w:space="0" w:color="auto"/>
              <w:right w:val="nil"/>
            </w:tcBorders>
          </w:tcPr>
          <w:p w14:paraId="76208888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22B2D4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</w:tcPr>
          <w:p w14:paraId="23335EBC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62579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09837E6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53B16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FD88E3D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44,639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58C6E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87942BD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163,649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01F9EB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D7B1E" w14:textId="77777777" w:rsidR="00154388" w:rsidRPr="005A4776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215,283</w:t>
            </w:r>
          </w:p>
        </w:tc>
      </w:tr>
      <w:tr w:rsidR="00C24118" w:rsidRPr="005A4776" w14:paraId="433E64D2" w14:textId="77777777" w:rsidTr="00D4709E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186ADD0" w14:textId="77777777" w:rsidR="00D43D35" w:rsidRPr="00D43D35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ค่าสินไหมทดแทนค้างจ่ายที่เกิดขึ้นก่อน</w:t>
            </w:r>
          </w:p>
          <w:p w14:paraId="5773FC90" w14:textId="254B2C44" w:rsidR="00C24118" w:rsidRPr="00BF63C1" w:rsidRDefault="00D43D35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3D3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C24118"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ปี</w:t>
            </w:r>
            <w:r w:rsidR="00C24118" w:rsidRPr="00D43D3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2559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7ACF403" w14:textId="77777777" w:rsidR="00C24118" w:rsidRPr="00BF63C1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9C671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D576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AFE5BC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3D47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F4C0C9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9964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CD57E8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6388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A122D0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4734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D54DDE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F091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19B44" w14:textId="700D7FC6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(1,488)</w:t>
            </w:r>
          </w:p>
        </w:tc>
      </w:tr>
      <w:tr w:rsidR="00C24118" w:rsidRPr="005A4776" w14:paraId="27C46D41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06D939C" w14:textId="77777777" w:rsidR="00C24118" w:rsidRPr="00BF63C1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E72627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6C46C64" w14:textId="77777777" w:rsidR="00C24118" w:rsidRPr="00BF63C1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EEBF5" w14:textId="77777777" w:rsidR="00C24118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EDABF" w14:textId="77777777" w:rsidR="00C24118" w:rsidRPr="006E6094" w:rsidRDefault="00C24118" w:rsidP="00C2411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AD782" w14:textId="77777777" w:rsidR="00C24118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A7576" w14:textId="77777777" w:rsidR="00C24118" w:rsidRPr="006E6094" w:rsidRDefault="00C24118" w:rsidP="00C2411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9048A" w14:textId="77777777" w:rsidR="00C24118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FDF5A" w14:textId="77777777" w:rsidR="00C24118" w:rsidRPr="00BF63C1" w:rsidRDefault="00C24118" w:rsidP="00C2411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84288" w14:textId="77777777" w:rsidR="00C24118" w:rsidRPr="005A4776" w:rsidRDefault="00C24118" w:rsidP="00C2411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D3625" w14:textId="77777777" w:rsidR="00C24118" w:rsidRPr="005A4776" w:rsidRDefault="00C24118" w:rsidP="00C2411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30202" w14:textId="77777777" w:rsidR="00C24118" w:rsidRPr="005A4776" w:rsidRDefault="00C24118" w:rsidP="00C2411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0D506" w14:textId="77777777" w:rsidR="00C24118" w:rsidRPr="005A4776" w:rsidRDefault="00C24118" w:rsidP="00C2411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94043" w14:textId="77777777" w:rsidR="00C24118" w:rsidRPr="005A4776" w:rsidRDefault="00C24118" w:rsidP="00C2411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9A3388F" w14:textId="77777777" w:rsidR="00C24118" w:rsidRPr="005A4776" w:rsidRDefault="00C24118" w:rsidP="00C2411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BDA736" w14:textId="538B09A3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6,319</w:t>
            </w:r>
          </w:p>
        </w:tc>
      </w:tr>
      <w:tr w:rsidR="00C24118" w:rsidRPr="005A4776" w14:paraId="495CC1E4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5A017A7" w14:textId="77777777" w:rsidR="00C24118" w:rsidRPr="00E72627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9B82E9E" w14:textId="77777777" w:rsidR="00C24118" w:rsidRPr="00E72627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9E15225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191AC1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72241243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DD7E5C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459087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FC63D51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32B480F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783633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4C418B1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1F43A29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167F41D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0CBF5E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167A41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24118" w:rsidRPr="005A4776" w14:paraId="5B7274EF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06871D1A" w14:textId="77777777" w:rsidR="00C24118" w:rsidRPr="00E72627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87416AF" w14:textId="77777777" w:rsidR="00C24118" w:rsidRPr="00E72627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896FFCE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E05F93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51BF46CB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20BC306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8457887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C2D811F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BF774D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509452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256F557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4D0EE57E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F86F946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15DEDB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324AA" w14:textId="77777777" w:rsidR="00C24118" w:rsidRPr="005A4776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477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12,642</w:t>
            </w:r>
          </w:p>
        </w:tc>
      </w:tr>
      <w:tr w:rsidR="00C24118" w:rsidRPr="005A4776" w14:paraId="67A2107B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50FCD33C" w14:textId="77777777" w:rsidR="00C24118" w:rsidRPr="00E72627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E40798B" w14:textId="77777777" w:rsidR="00C24118" w:rsidRPr="00E72627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A838DAE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DF314B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472BEFF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1611AE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6B12045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2FCBA8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A4EF01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71E6B0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EABA1F1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39705046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4C47056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166418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A9FD2" w14:textId="77777777" w:rsidR="00C24118" w:rsidRPr="005A4776" w:rsidRDefault="00C24118" w:rsidP="00C2411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24118" w:rsidRPr="00BC6F8B" w14:paraId="1155F22B" w14:textId="77777777" w:rsidTr="00070ACF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F5F2CAD" w14:textId="77777777" w:rsidR="00C24118" w:rsidRPr="00E72627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E7262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141DB91" w14:textId="77777777" w:rsidR="00C24118" w:rsidRPr="00E72627" w:rsidRDefault="00C24118" w:rsidP="00C24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69100AD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D3ACC3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0A978C5C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2F05EE4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A7536E2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DC73EDD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FC3780D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E18DC6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008B2EE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 w14:paraId="28C531AC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00F6BD3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A85D69" w14:textId="77777777" w:rsidR="00C24118" w:rsidRPr="00E72627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14643B" w14:textId="77777777" w:rsidR="00C24118" w:rsidRPr="00BC6F8B" w:rsidRDefault="00C24118" w:rsidP="00C24118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C6F8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232,756</w:t>
            </w:r>
          </w:p>
        </w:tc>
      </w:tr>
    </w:tbl>
    <w:p w14:paraId="238F5679" w14:textId="10DCD5B7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2FF933E" w14:textId="21C0691F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D8D9B8F" w14:textId="6C95B0DC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5AEE820" w14:textId="620BE55F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D6B4DDE" w14:textId="18972E1E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AD10119" w14:textId="3F2411DF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5CE602A" w14:textId="394C2864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9B644D8" w14:textId="207BD502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9A76C97" w14:textId="36FDC5E8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09E2215" w14:textId="4FEDE3ED" w:rsidR="004E035B" w:rsidRDefault="004E035B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44DCFEA" w14:textId="682E3586" w:rsidR="00D43D35" w:rsidRDefault="00D43D35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FC836B6" w14:textId="77777777" w:rsidR="00D43D35" w:rsidRDefault="00D43D35" w:rsidP="004E03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54FC8F2" w14:textId="77777777" w:rsidR="004E035B" w:rsidRPr="00D43D35" w:rsidRDefault="004E035B" w:rsidP="00D43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C9F7186" w14:textId="4CF5306E" w:rsidR="00154388" w:rsidRDefault="00154388" w:rsidP="00E27E8F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A27D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ตารางค่าสินไหมทดแทน</w:t>
      </w:r>
      <w:r w:rsidRPr="00AA27D3">
        <w:rPr>
          <w:rFonts w:asciiTheme="majorBidi" w:hAnsiTheme="majorBidi" w:cstheme="majorBidi" w:hint="cs"/>
          <w:b/>
          <w:bCs/>
          <w:sz w:val="28"/>
          <w:szCs w:val="28"/>
          <w:cs/>
        </w:rPr>
        <w:t>หลังการประกันภัยต่อ</w:t>
      </w:r>
    </w:p>
    <w:tbl>
      <w:tblPr>
        <w:tblW w:w="972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85"/>
        <w:gridCol w:w="106"/>
        <w:gridCol w:w="897"/>
        <w:gridCol w:w="109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74"/>
      </w:tblGrid>
      <w:tr w:rsidR="00154388" w:rsidRPr="00615AD4" w14:paraId="3767297E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5BD2E869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2AEFF7" w14:textId="77777777" w:rsidR="00154388" w:rsidRPr="00BF63C1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3"/>
            <w:tcBorders>
              <w:top w:val="nil"/>
              <w:left w:val="nil"/>
              <w:right w:val="nil"/>
            </w:tcBorders>
          </w:tcPr>
          <w:p w14:paraId="1B44BF2F" w14:textId="77777777" w:rsidR="00154388" w:rsidRPr="00615AD4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D2977" w:rsidRPr="00615AD4" w14:paraId="7520DE30" w14:textId="77777777" w:rsidTr="00E27E8F"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FA231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EDD5FD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E3740DA" w14:textId="031A467D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8BF9B13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79AD045C" w14:textId="2C4E83E5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D8D432A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F56AB4E" w14:textId="76C69768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AF68B5B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F4CE87E" w14:textId="38E11EE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47FF9B9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4C9C00C7" w14:textId="41BFB244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7D6B294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28D9AE7" w14:textId="307ECFFD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7C602B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178219B4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D2977" w:rsidRPr="00615AD4" w14:paraId="73AF1C54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8F8C270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A4804D9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EE195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250E86C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14229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841150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8EB8C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91509E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EB9C7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B9F537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10471" w14:textId="77777777" w:rsidR="009D2977" w:rsidRPr="00615AD4" w:rsidRDefault="009D2977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5142523" w14:textId="77777777" w:rsidR="009D2977" w:rsidRPr="00615AD4" w:rsidRDefault="009D2977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19180" w14:textId="77777777" w:rsidR="009D2977" w:rsidRPr="00615AD4" w:rsidRDefault="009D2977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97908C" w14:textId="77777777" w:rsidR="009D2977" w:rsidRPr="00615AD4" w:rsidRDefault="009D2977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13BC8" w14:textId="77777777" w:rsidR="009D2977" w:rsidRPr="00615AD4" w:rsidRDefault="009D2977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615AD4" w14:paraId="6D289BC9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FDEB6F5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1D92F8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C1641" w14:textId="7226AD92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329,736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E6D23" w14:textId="77777777" w:rsidR="009D2977" w:rsidRPr="00FA00DA" w:rsidRDefault="009D2977" w:rsidP="009D297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DDA64" w14:textId="64A37540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FFFC7" w14:textId="77777777" w:rsidR="009D2977" w:rsidRPr="00FA00DA" w:rsidRDefault="009D2977" w:rsidP="009D297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439C8" w14:textId="4949CDC1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147,850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D961E1" w14:textId="77777777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C8CE5BC" w14:textId="249C82B2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560D7B" w14:textId="77777777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44FD34B" w14:textId="1EAC2D01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165,919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69B325" w14:textId="77777777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0A768D" w14:textId="153828A5" w:rsidR="009D2977" w:rsidRPr="00FA00DA" w:rsidRDefault="000F293D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B0D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AB0D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72A61C" w14:textId="77777777" w:rsidR="009D2977" w:rsidRPr="00615AD4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05B646E" w14:textId="77777777" w:rsidR="009D2977" w:rsidRPr="00615AD4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615AD4" w14:paraId="0940821E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9ED6754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3A1DE5A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BFE8E" w14:textId="4E4740A0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296,608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181F4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3247D" w14:textId="40494E91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230,529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A7C1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F5083" w14:textId="5FE41D1E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606A4F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3DB45CC" w14:textId="5EB2CBA9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212,030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116892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CE56B20" w14:textId="16B200EC" w:rsidR="009D2977" w:rsidRPr="00FA00DA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176,79</w:t>
            </w:r>
            <w:r w:rsidR="00300B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4B8C69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5564D32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DC41B7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ED1FF6A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615AD4" w14:paraId="01B57831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ACC6F13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FCDEBE4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F684F" w14:textId="743B5070" w:rsidR="009D2977" w:rsidRPr="00FA00DA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264,384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1A0C7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1B25B" w14:textId="1AA9334D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43283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2A32E" w14:textId="77232BC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131,370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05B0283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E7C3D85" w14:textId="027B51C0" w:rsidR="009D2977" w:rsidRPr="00FA00DA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194,599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5100BE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1964261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7D566A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F68C573" w14:textId="77777777" w:rsidR="009D2977" w:rsidRPr="00FA00DA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6B954F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074BCAF3" w14:textId="77777777" w:rsidR="009D2977" w:rsidRPr="00615AD4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027F02" w14:paraId="4F8AA5E6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9D08DD9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DE9174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EF4E5" w14:textId="67CEEDFE" w:rsidR="009D2977" w:rsidRPr="00027F02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263,276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5C24A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B8D90" w14:textId="27D3BDA5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202,230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2B0BE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3444A" w14:textId="62168B29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127,513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0F8780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2CE1152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7B25C5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64CC23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F835D5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335DB0F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21AE82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B3085D2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027F02" w14:paraId="73431597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50B55E1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EA4CBC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ECAC0" w14:textId="233E1AEE" w:rsidR="009D2977" w:rsidRPr="00027F02" w:rsidRDefault="009D2977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263,021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4E45E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9C1F8" w14:textId="1745109B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202,520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2F613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70C78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664211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101644A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7123C1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7577C8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8122BC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E1E7E2E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DB9C87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E10BD82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027F02" w14:paraId="7234D865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FA03B3D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0D76E3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6D9AD" w14:textId="6D87889E" w:rsidR="009D2977" w:rsidRPr="00027F02" w:rsidRDefault="000F293D" w:rsidP="009D297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264,024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2299B63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0121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FA7127F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D853A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56CE761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51788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948515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7E2D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6F4E74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18445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DC1386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5C7F6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027F02" w14:paraId="7AC709E4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705E8516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2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249A7F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7DD92" w14:textId="3BBEC616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264,024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BDF04" w14:textId="77777777" w:rsidR="009D2977" w:rsidRPr="00027F02" w:rsidRDefault="009D2977" w:rsidP="009D29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7600B" w14:textId="4E0BC664" w:rsidR="009D2977" w:rsidRPr="00027F02" w:rsidRDefault="000F293D" w:rsidP="009D2977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202,520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C3353" w14:textId="77777777" w:rsidR="009D2977" w:rsidRPr="00027F02" w:rsidRDefault="009D2977" w:rsidP="009D29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F33C" w14:textId="7D5DAB18" w:rsidR="009D2977" w:rsidRPr="00027F02" w:rsidRDefault="000F293D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127,513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516D7" w14:textId="77777777" w:rsidR="009D2977" w:rsidRPr="00027F02" w:rsidRDefault="009D2977" w:rsidP="009D297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A3257" w14:textId="14BE6505" w:rsidR="009D2977" w:rsidRPr="00027F02" w:rsidRDefault="000F293D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194,599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9ED3B" w14:textId="77777777" w:rsidR="009D2977" w:rsidRPr="00027F02" w:rsidRDefault="009D2977" w:rsidP="009D297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E97B2" w14:textId="331DE71A" w:rsidR="009D2977" w:rsidRPr="00027F02" w:rsidRDefault="000F293D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176,791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E6865" w14:textId="77777777" w:rsidR="009D2977" w:rsidRPr="00027F02" w:rsidRDefault="009D2977" w:rsidP="009D297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7D7A3" w14:textId="219B4DE0" w:rsidR="009D2977" w:rsidRPr="00027F02" w:rsidRDefault="000F293D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AB0D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AB0D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8663F" w14:textId="77777777" w:rsidR="009D2977" w:rsidRPr="00027F02" w:rsidRDefault="009D2977" w:rsidP="009D297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77D83" w14:textId="62386606" w:rsidR="009D2977" w:rsidRPr="00027F02" w:rsidRDefault="000F293D" w:rsidP="009D297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1,155,</w:t>
            </w:r>
            <w:r w:rsidR="00AB0D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328</w:t>
            </w:r>
          </w:p>
        </w:tc>
      </w:tr>
      <w:tr w:rsidR="009D2977" w:rsidRPr="00027F02" w14:paraId="2679A880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0D3610C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3ECE86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8590E4" w14:textId="60CDE348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(264,103)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46D18" w14:textId="77777777" w:rsidR="009D2977" w:rsidRPr="00027F02" w:rsidRDefault="009D2977" w:rsidP="009D29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AA0BB5" w14:textId="2C58E6FE" w:rsidR="009D2977" w:rsidRPr="00027F02" w:rsidRDefault="000F293D" w:rsidP="009D297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(202,855)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FFE5D" w14:textId="77777777" w:rsidR="009D2977" w:rsidRPr="00027F02" w:rsidRDefault="009D2977" w:rsidP="009D29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1E06EE" w14:textId="3DF3EFA1" w:rsidR="009D2977" w:rsidRPr="00027F02" w:rsidRDefault="000F293D" w:rsidP="009D297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(127,445)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CCDCD" w14:textId="77777777" w:rsidR="009D2977" w:rsidRPr="00027F02" w:rsidRDefault="009D2977" w:rsidP="009D29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6FF655" w14:textId="6F16E0DD" w:rsidR="009D2977" w:rsidRPr="00027F02" w:rsidRDefault="000F293D" w:rsidP="009D297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(194,490)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9F1F2" w14:textId="77777777" w:rsidR="009D2977" w:rsidRPr="00027F02" w:rsidRDefault="009D2977" w:rsidP="009D29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3AD4D" w14:textId="29A40330" w:rsidR="009D2977" w:rsidRPr="00027F02" w:rsidRDefault="000F293D" w:rsidP="009D297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(158,146)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C3B63" w14:textId="77777777" w:rsidR="009D2977" w:rsidRPr="00027F02" w:rsidRDefault="009D2977" w:rsidP="009D29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F2BB1" w14:textId="5DC9C8A3" w:rsidR="009D2977" w:rsidRPr="00027F02" w:rsidRDefault="000F293D" w:rsidP="009D297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(103,1</w:t>
            </w:r>
            <w:r w:rsidR="00300B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C0044" w14:textId="77777777" w:rsidR="009D2977" w:rsidRPr="00027F02" w:rsidRDefault="009D2977" w:rsidP="009D29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center"/>
          </w:tcPr>
          <w:p w14:paraId="46D2F7CF" w14:textId="56C8F47A" w:rsidR="009D2977" w:rsidRPr="00027F02" w:rsidRDefault="000F293D" w:rsidP="009D2977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(1,050,15</w:t>
            </w:r>
            <w:r w:rsidR="00AB0D1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9D2977" w:rsidRPr="00027F02" w14:paraId="4FAC1755" w14:textId="77777777" w:rsidTr="00D4709E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4420A59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93B5A0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1AB84EF" w14:textId="1D2EC7A7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(79)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77514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AF35936" w14:textId="2998694B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(33</w:t>
            </w:r>
            <w:r w:rsidR="00AB0D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2280A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1B6BCAF" w14:textId="029AD5D0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15021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81BD191" w14:textId="0B3ED71C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AB0D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35768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87CFF4E" w14:textId="5EDD1649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18,645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3AF7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CF1D13A" w14:textId="7480EF99" w:rsidR="009D2977" w:rsidRPr="00027F02" w:rsidRDefault="00AB0D15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86,766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45A16" w14:textId="77777777" w:rsidR="009D2977" w:rsidRPr="00027F02" w:rsidRDefault="009D2977" w:rsidP="009D297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center"/>
          </w:tcPr>
          <w:p w14:paraId="6030EAC9" w14:textId="0EA73AB8" w:rsidR="009D2977" w:rsidRPr="00027F02" w:rsidRDefault="000F293D" w:rsidP="009D29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105,</w:t>
            </w:r>
            <w:r w:rsidR="00AB0D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174</w:t>
            </w:r>
          </w:p>
        </w:tc>
      </w:tr>
      <w:tr w:rsidR="00F62A0D" w:rsidRPr="00027F02" w14:paraId="6799FE89" w14:textId="77777777" w:rsidTr="00D4709E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CB9C2CE" w14:textId="77777777" w:rsidR="00D43D35" w:rsidRPr="00D43D35" w:rsidRDefault="00F62A0D" w:rsidP="00F6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ค่าสินไหมทดแทนค้างจ่ายที่เกิดขึ้นก่อน</w:t>
            </w:r>
          </w:p>
          <w:p w14:paraId="3551CF94" w14:textId="7454B639" w:rsidR="00F62A0D" w:rsidRPr="00027F02" w:rsidRDefault="00D43D35" w:rsidP="00F6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3D3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F62A0D" w:rsidRPr="00D43D35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ปี</w:t>
            </w:r>
            <w:r w:rsidR="00F62A0D" w:rsidRPr="00D43D35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951EF5" w14:textId="77777777" w:rsidR="00F62A0D" w:rsidRPr="00027F02" w:rsidRDefault="00F62A0D" w:rsidP="00F6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D16DB3" w14:textId="77777777" w:rsidR="00F62A0D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5DEB" w14:textId="77777777" w:rsidR="00F62A0D" w:rsidRPr="00027F02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A1DDCE" w14:textId="77777777" w:rsidR="00F62A0D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1515" w14:textId="77777777" w:rsidR="00F62A0D" w:rsidRPr="00027F02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809A07" w14:textId="77777777" w:rsidR="00F62A0D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1B862" w14:textId="77777777" w:rsidR="00F62A0D" w:rsidRPr="00027F02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2B907F" w14:textId="77777777" w:rsidR="00F62A0D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2C95" w14:textId="77777777" w:rsidR="00F62A0D" w:rsidRPr="00027F02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E21ECF" w14:textId="77777777" w:rsidR="00F62A0D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940A" w14:textId="77777777" w:rsidR="00F62A0D" w:rsidRPr="00027F02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6FF6E2" w14:textId="77777777" w:rsidR="00F62A0D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1F3B" w14:textId="77777777" w:rsidR="00F62A0D" w:rsidRPr="00027F02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E002F" w14:textId="7F3583D3" w:rsidR="00F62A0D" w:rsidRDefault="00F62A0D" w:rsidP="00F62A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(921)</w:t>
            </w:r>
          </w:p>
        </w:tc>
      </w:tr>
      <w:tr w:rsidR="00154388" w:rsidRPr="00027F02" w14:paraId="53CCB89F" w14:textId="77777777" w:rsidTr="009E5582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807EA74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 w:rsidRPr="00027F02"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BA1E10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00EF3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A5088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02A21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CFAB9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B50AA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27236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43D09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65DB0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4CD22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E3A90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99368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E89A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04466" w14:textId="3D191FE0" w:rsidR="00154388" w:rsidRPr="00027F02" w:rsidRDefault="00F62A0D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154388" w:rsidRPr="00027F02" w14:paraId="05B6EEC6" w14:textId="77777777" w:rsidTr="00AB0D15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FD3951C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30C4750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29189085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E6D0A98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83C3F9D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612E12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D313FAE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64D992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8FB641E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3CC7F0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9CF1164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DADC94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24CFCE5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E8EC2F2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98B05" w14:textId="05B8DF2D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027F02" w14:paraId="03EC325A" w14:textId="77777777" w:rsidTr="00AB0D15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55F2DEFF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161B7E6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7CD8D588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584C096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0DD0FD5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B55A4F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7567353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92FCE9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FD549B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A38F9C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5C90A38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99E92D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7932D3A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3AE7A8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D5ECDA" w14:textId="3127359B" w:rsidR="00154388" w:rsidRPr="00027F02" w:rsidRDefault="000F293D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8,513</w:t>
            </w:r>
          </w:p>
        </w:tc>
      </w:tr>
      <w:tr w:rsidR="00154388" w:rsidRPr="00027F02" w14:paraId="3F7FECC8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1754614B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252F5F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7C972108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CDB21B9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DA98CC1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8973B9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0294F1C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CCA2EA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492B844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B3AE9F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73EB9CB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C6A64C9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A923CC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CF2C77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9A587" w14:textId="77777777" w:rsidR="00154388" w:rsidRPr="00027F02" w:rsidRDefault="00154388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4388" w:rsidRPr="00615AD4" w14:paraId="21445D71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9AB8C19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หลัง</w:t>
            </w: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52A73F3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38AEF517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AFD3598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FDD193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A5DC792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ABE1DB4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A86715B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B7B0B6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030B3D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BD2E3D3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7AE621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9DB369D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CAE879" w14:textId="77777777" w:rsidR="00154388" w:rsidRPr="00027F02" w:rsidRDefault="00154388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8452FB7" w14:textId="3DFEEED1" w:rsidR="00154388" w:rsidRPr="00027F02" w:rsidRDefault="000F293D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112,781</w:t>
            </w:r>
          </w:p>
        </w:tc>
      </w:tr>
    </w:tbl>
    <w:p w14:paraId="56C18959" w14:textId="0AF8DEFD" w:rsidR="00154388" w:rsidRDefault="00154388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088F3767" w14:textId="794D1353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1CEB5E1A" w14:textId="0C85C42B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02C36C5C" w14:textId="1E20A485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65544467" w14:textId="6CD11C33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2D33C93D" w14:textId="36BBF49D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63A40180" w14:textId="25DA7CDE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49F523AB" w14:textId="5C663AD9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58EC8DF8" w14:textId="58AD3C58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08F0E9AB" w14:textId="1D40F59A" w:rsidR="00B1352E" w:rsidRDefault="00B1352E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601ADC6D" w14:textId="77777777" w:rsidR="00B1352E" w:rsidRDefault="00B1352E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p w14:paraId="0F7DBB8D" w14:textId="77777777" w:rsidR="004E035B" w:rsidRDefault="004E035B" w:rsidP="0015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right="403"/>
        <w:jc w:val="both"/>
        <w:rPr>
          <w:rFonts w:asciiTheme="majorBidi" w:hAnsiTheme="majorBidi" w:cstheme="majorBidi"/>
          <w:b/>
          <w:bCs/>
        </w:rPr>
      </w:pPr>
    </w:p>
    <w:tbl>
      <w:tblPr>
        <w:tblW w:w="972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685"/>
        <w:gridCol w:w="106"/>
        <w:gridCol w:w="900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884"/>
        <w:gridCol w:w="106"/>
        <w:gridCol w:w="974"/>
      </w:tblGrid>
      <w:tr w:rsidR="009D2977" w:rsidRPr="00615AD4" w14:paraId="4DE44837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0A1115F" w14:textId="77777777" w:rsidR="009D2977" w:rsidRPr="00BF63C1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243749" w14:textId="77777777" w:rsidR="009D2977" w:rsidRPr="00BF63C1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3"/>
            <w:tcBorders>
              <w:top w:val="nil"/>
              <w:left w:val="nil"/>
              <w:right w:val="nil"/>
            </w:tcBorders>
          </w:tcPr>
          <w:p w14:paraId="4E69DA30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D2977" w:rsidRPr="00615AD4" w14:paraId="6A19672F" w14:textId="77777777" w:rsidTr="00E27E8F"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34B95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6778A7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8CA397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86CBAB0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E42BBD2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12C1E83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049B5C6A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734F34C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25668B92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A051529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009BDC7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0C26D1B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14:paraId="6DE0A1A3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A5DBBB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right w:val="nil"/>
            </w:tcBorders>
          </w:tcPr>
          <w:p w14:paraId="3EEB75F7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D2977" w:rsidRPr="00615AD4" w14:paraId="3A2346A2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B9869D6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12128EF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C2BC6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980154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7C86A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5044A6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692B5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171401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73392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322D47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FA9FA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28A399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9253C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B643FD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B2EE7" w14:textId="77777777" w:rsidR="009D2977" w:rsidRPr="00615AD4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615AD4" w14:paraId="52D96112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76599249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4DE7C3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11DBF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217,695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F1689" w14:textId="77777777" w:rsidR="009D2977" w:rsidRPr="00FA00DA" w:rsidRDefault="009D2977" w:rsidP="00111DD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039D9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329,736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7F686" w14:textId="77777777" w:rsidR="009D2977" w:rsidRPr="00FA00DA" w:rsidRDefault="009D2977" w:rsidP="00111DD7">
            <w:pPr>
              <w:tabs>
                <w:tab w:val="clear" w:pos="227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95177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248,829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71375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21F16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147,850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0F4F95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A6CD0A3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230,060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B8CB7F6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07A1B6D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165,919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7B143D" w14:textId="77777777" w:rsidR="009D2977" w:rsidRPr="00615AD4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7C45ABA" w14:textId="77777777" w:rsidR="009D2977" w:rsidRPr="00615AD4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615AD4" w14:paraId="30ABEF55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786DBEA9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5385268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E20BE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290,569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B055F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9DA2A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296,608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35022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5D7C8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230,529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3ECAC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B543A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145,229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4B3BCB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941A501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212,030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63CB11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720B64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2BC85C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9B21A69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615AD4" w14:paraId="43468406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F096AC4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15AD4">
              <w:rPr>
                <w:rFonts w:asciiTheme="majorBidi" w:hAnsiTheme="majorBidi" w:cstheme="majorBidi"/>
                <w:sz w:val="26"/>
                <w:szCs w:val="26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51C7B5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730D0" w14:textId="77777777" w:rsidR="009D2977" w:rsidRPr="00FA00DA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282,155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86F09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86D16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264,384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D9D09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E5D60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202,937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11680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8F22E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A00DA">
              <w:rPr>
                <w:rFonts w:asciiTheme="majorBidi" w:hAnsiTheme="majorBidi" w:cstheme="majorBidi"/>
                <w:sz w:val="26"/>
                <w:szCs w:val="26"/>
              </w:rPr>
              <w:t>131,370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AFCC12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C347DAC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4C5EC9F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813985B" w14:textId="77777777" w:rsidR="009D2977" w:rsidRPr="00FA00DA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2C8B9FE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994246E" w14:textId="77777777" w:rsidR="009D2977" w:rsidRPr="00615AD4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027F02" w14:paraId="08848382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343C1F6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15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9749D6F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88577" w14:textId="77777777" w:rsidR="009D2977" w:rsidRPr="00027F02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276,448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5046A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73CB5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263,276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0E2AB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477B6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202,230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166CB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1663E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9C32F5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C5BEA6C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3D102C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AA220DB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D3463A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C3A02A6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027F02" w14:paraId="74A45F84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5EB5C69A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E90DA82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BA1E5" w14:textId="77777777" w:rsidR="009D2977" w:rsidRPr="00027F02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277,375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E7AA0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31AF3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263,021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DB969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EE8E2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8E3C4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6C2D9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9EDE75C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6D176CE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C7BA7D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54A3EC6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572B50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7257FCA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027F02" w14:paraId="7E00D2DF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0F143F6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C91BB2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841A6" w14:textId="77777777" w:rsidR="009D2977" w:rsidRPr="00027F02" w:rsidRDefault="009D2977" w:rsidP="00111DD7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276,942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3B49CF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B4F23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67A962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A133B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209760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C08A8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C4D325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52288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96AB16B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532EF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1FC53A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E2A11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D2977" w:rsidRPr="00027F02" w14:paraId="70BD53ED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00A6A93B" w14:textId="77777777" w:rsidR="009D2977" w:rsidRPr="00E27E8F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E27E8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B6E56C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C216C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276,942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B129F" w14:textId="77777777" w:rsidR="009D2977" w:rsidRPr="00027F02" w:rsidRDefault="009D297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652F4" w14:textId="77777777" w:rsidR="009D2977" w:rsidRPr="00027F02" w:rsidRDefault="009D2977" w:rsidP="00111DD7">
            <w:pPr>
              <w:tabs>
                <w:tab w:val="clear" w:pos="680"/>
                <w:tab w:val="left" w:pos="72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263,021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91169" w14:textId="77777777" w:rsidR="009D2977" w:rsidRPr="00027F02" w:rsidRDefault="009D297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DE0E1" w14:textId="77777777" w:rsidR="009D2977" w:rsidRPr="00027F02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202,230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8FBC5" w14:textId="77777777" w:rsidR="009D2977" w:rsidRPr="00027F02" w:rsidRDefault="009D2977" w:rsidP="00111D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F7AED" w14:textId="77777777" w:rsidR="009D2977" w:rsidRPr="00027F02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131,370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B9F13" w14:textId="77777777" w:rsidR="009D2977" w:rsidRPr="00027F02" w:rsidRDefault="009D2977" w:rsidP="00111D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298F5" w14:textId="77777777" w:rsidR="009D2977" w:rsidRPr="00027F02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212,030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2CEEA" w14:textId="77777777" w:rsidR="009D2977" w:rsidRPr="00027F02" w:rsidRDefault="009D2977" w:rsidP="00111D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8ADAA" w14:textId="77777777" w:rsidR="009D2977" w:rsidRPr="00027F02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165,919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B379D" w14:textId="77777777" w:rsidR="009D2977" w:rsidRPr="00027F02" w:rsidRDefault="009D2977" w:rsidP="00111DD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1483E" w14:textId="77777777" w:rsidR="009D2977" w:rsidRPr="00027F02" w:rsidRDefault="009D2977" w:rsidP="00111DD7">
            <w:pPr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1,251,512</w:t>
            </w:r>
          </w:p>
        </w:tc>
      </w:tr>
      <w:tr w:rsidR="009D2977" w:rsidRPr="00027F02" w14:paraId="632F4AD2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A49B066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00F1EC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4DE5C5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(276,995)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473C8" w14:textId="77777777" w:rsidR="009D2977" w:rsidRPr="00027F02" w:rsidRDefault="009D297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8AA8DB" w14:textId="77777777" w:rsidR="009D2977" w:rsidRPr="00027F02" w:rsidRDefault="009D2977" w:rsidP="00111DD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(263,092)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CB44C" w14:textId="77777777" w:rsidR="009D2977" w:rsidRPr="00027F02" w:rsidRDefault="009D297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DA02C" w14:textId="77777777" w:rsidR="009D2977" w:rsidRPr="00027F02" w:rsidRDefault="009D2977" w:rsidP="00111DD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(202,294)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6ACA5" w14:textId="77777777" w:rsidR="009D2977" w:rsidRPr="00027F02" w:rsidRDefault="009D297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A2F19" w14:textId="77777777" w:rsidR="009D2977" w:rsidRPr="00027F02" w:rsidRDefault="009D2977" w:rsidP="00111DD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(126,706)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DC759" w14:textId="77777777" w:rsidR="009D2977" w:rsidRPr="00027F02" w:rsidRDefault="009D297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F55F12" w14:textId="77777777" w:rsidR="009D2977" w:rsidRPr="00027F02" w:rsidRDefault="009D2977" w:rsidP="00111DD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(187,974)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D2928" w14:textId="77777777" w:rsidR="009D2977" w:rsidRPr="00027F02" w:rsidRDefault="009D297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30A16C" w14:textId="77777777" w:rsidR="009D2977" w:rsidRPr="00027F02" w:rsidRDefault="009D2977" w:rsidP="00111DD7">
            <w:pPr>
              <w:tabs>
                <w:tab w:val="clear" w:pos="907"/>
                <w:tab w:val="clear" w:pos="164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(92,951)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D876C" w14:textId="77777777" w:rsidR="009D2977" w:rsidRPr="00027F02" w:rsidRDefault="009D297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center"/>
          </w:tcPr>
          <w:p w14:paraId="5131163F" w14:textId="77777777" w:rsidR="009D2977" w:rsidRPr="00027F02" w:rsidRDefault="009D2977" w:rsidP="00111DD7">
            <w:pPr>
              <w:tabs>
                <w:tab w:val="clear" w:pos="907"/>
                <w:tab w:val="clear" w:pos="1644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(1,150,012)</w:t>
            </w:r>
          </w:p>
        </w:tc>
      </w:tr>
      <w:tr w:rsidR="009D2977" w:rsidRPr="00027F02" w14:paraId="2ECE5C5C" w14:textId="77777777" w:rsidTr="00D4709E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856559F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1F8DDB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C91BCE9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(53)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912E2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D263294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F46BC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0F97495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(64)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A739D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F320EB3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4,664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AB980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F5B407D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24,056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5BED9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F375096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72,968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B8ED2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left w:val="nil"/>
              <w:bottom w:val="nil"/>
              <w:right w:val="nil"/>
            </w:tcBorders>
            <w:vAlign w:val="center"/>
          </w:tcPr>
          <w:p w14:paraId="2442B960" w14:textId="77777777" w:rsidR="009D2977" w:rsidRPr="00027F02" w:rsidRDefault="009D2977" w:rsidP="00111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101,500</w:t>
            </w:r>
          </w:p>
        </w:tc>
      </w:tr>
      <w:tr w:rsidR="007F3916" w:rsidRPr="00027F02" w14:paraId="3CA90AD8" w14:textId="77777777" w:rsidTr="00D4709E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47D68089" w14:textId="481E0D4E" w:rsidR="007F3916" w:rsidRPr="00B1352E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highlight w:val="yellow"/>
                <w:cs/>
              </w:rPr>
            </w:pPr>
            <w:r w:rsidRPr="00B1352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ค่าสินไหมทดแทนค้างจ่ายที่เกิดขึ้นก่</w:t>
            </w:r>
            <w:r w:rsidR="00E54320" w:rsidRPr="00B1352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อน</w:t>
            </w:r>
            <w:r w:rsidR="00E54320" w:rsidRPr="00B1352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br/>
            </w:r>
            <w:r w:rsidR="00B1352E" w:rsidRPr="00B1352E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1352E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ปี</w:t>
            </w:r>
            <w:r w:rsidRPr="00B1352E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2559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0DEEF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94985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7CE5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5847BD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02BC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06E7DA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4BEC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25946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C9A4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4F721D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C510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69BA7A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38E9F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3B5C" w14:textId="635E71E6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(690)</w:t>
            </w:r>
          </w:p>
        </w:tc>
      </w:tr>
      <w:tr w:rsidR="007F3916" w:rsidRPr="00027F02" w14:paraId="1AA91819" w14:textId="77777777" w:rsidTr="009E5582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3DBA100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การ</w:t>
            </w:r>
            <w:r w:rsidRPr="00027F02">
              <w:rPr>
                <w:rFonts w:asciiTheme="majorBidi" w:hAnsiTheme="majorBidi" w:hint="cs"/>
                <w:sz w:val="26"/>
                <w:szCs w:val="26"/>
                <w:cs/>
              </w:rPr>
              <w:t>รับ</w:t>
            </w:r>
            <w:r w:rsidRPr="00027F02">
              <w:rPr>
                <w:rFonts w:asciiTheme="majorBidi" w:hAnsiTheme="majorBidi"/>
                <w:sz w:val="26"/>
                <w:szCs w:val="26"/>
                <w:cs/>
              </w:rPr>
              <w:t>ประกันภัยต่อตามสัญญา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6050DB8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C226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001F0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72316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9E718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4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37756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5DC2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ADF8B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E9AF8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BF884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CF00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6EDD1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E5B51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  <w:tab w:val="left" w:pos="720"/>
              </w:tabs>
              <w:spacing w:line="240" w:lineRule="auto"/>
              <w:ind w:left="-115"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23507" w14:textId="19D3AC10" w:rsidR="007F3916" w:rsidRPr="00027F02" w:rsidRDefault="00CF1B41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F3916" w:rsidRPr="00027F0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</w:tr>
      <w:tr w:rsidR="007F3916" w:rsidRPr="00027F02" w14:paraId="07784846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640E46A7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B97120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35A726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85A446D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A0011E5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FBB4141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DC323E5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44D466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594F61E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EB2A50E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672F7DC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39B6A5F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C4C81DE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1F2D2B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D14867E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F3916" w:rsidRPr="00027F02" w14:paraId="62D1E7F0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C795742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61550CC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C98970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AA53AB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158B9FE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3E3E3D8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8A8B382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AFB3F98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3C37AFE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D5234C4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05BF42E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759F5C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C6F5C4B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349B36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334B05" w14:textId="77777777" w:rsidR="007F3916" w:rsidRPr="00027F02" w:rsidRDefault="007F3916" w:rsidP="007F391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sz w:val="26"/>
                <w:szCs w:val="26"/>
              </w:rPr>
              <w:t>12,642</w:t>
            </w:r>
          </w:p>
        </w:tc>
      </w:tr>
      <w:tr w:rsidR="007F3916" w:rsidRPr="00027F02" w14:paraId="010BB183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29BBDC66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702F259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80A2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049B755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70B10D2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911312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E9557A8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25091C4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7F4B57D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E3597A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9EC585C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B06C6B7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E026014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C2CB402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29B46" w14:textId="77777777" w:rsidR="007F3916" w:rsidRPr="00027F02" w:rsidRDefault="007F3916" w:rsidP="007F3916">
            <w:pPr>
              <w:tabs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F3916" w:rsidRPr="00615AD4" w14:paraId="58F08883" w14:textId="77777777" w:rsidTr="00E27E8F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14:paraId="38A5A357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027F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หลัง</w:t>
            </w: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7815A6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E36CD4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1D2CD97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3F260C1F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1ABDB40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90705DC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789A1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66BB738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04B53AA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4D569E4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4C0E18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42C58663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EC14B5F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8755952" w14:textId="77777777" w:rsidR="007F3916" w:rsidRPr="00027F02" w:rsidRDefault="007F3916" w:rsidP="007F39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27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119,77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091530C8" w14:textId="77777777" w:rsidR="00154388" w:rsidRPr="00523C4D" w:rsidRDefault="00154388" w:rsidP="00E27E8F">
      <w:pPr>
        <w:pStyle w:val="FSNoteNumbered"/>
        <w:spacing w:before="120" w:after="120"/>
        <w:ind w:left="450" w:firstLine="90"/>
        <w:rPr>
          <w:rFonts w:asciiTheme="majorBidi" w:hAnsiTheme="majorBidi"/>
          <w:b/>
          <w:bCs/>
          <w:u w:val="none"/>
          <w:cs/>
        </w:rPr>
      </w:pPr>
      <w:r w:rsidRPr="00523C4D">
        <w:rPr>
          <w:rFonts w:asciiTheme="majorBidi" w:hAnsiTheme="majorBidi"/>
          <w:b/>
          <w:bCs/>
          <w:u w:val="none"/>
          <w:cs/>
        </w:rPr>
        <w:t>วิธีการและข้อสมมติ</w:t>
      </w:r>
    </w:p>
    <w:p w14:paraId="0CFD1325" w14:textId="77777777" w:rsidR="00154388" w:rsidRPr="007E3539" w:rsidRDefault="00154388" w:rsidP="007E35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  <w:cs/>
        </w:rPr>
      </w:pPr>
      <w:r w:rsidRPr="007E3539">
        <w:rPr>
          <w:rFonts w:ascii="Angsana New" w:hAnsi="Angsana New"/>
          <w:spacing w:val="2"/>
          <w:sz w:val="28"/>
          <w:szCs w:val="28"/>
          <w:cs/>
        </w:rPr>
        <w:t>วิธีการและข้อสมมติที่ใช้ในการประมาณมูลค่าหนี้สินจากสัญญาประกันภัย - สำรองค่าสินไหมทดแทนและค่าสินไหมทดแทนค้างจ่ายทั้งก่อนและหลังการประกันภัยต่อ มีดังนี้</w:t>
      </w:r>
    </w:p>
    <w:p w14:paraId="63D4258A" w14:textId="77777777" w:rsidR="00154388" w:rsidRDefault="00154388" w:rsidP="00E27E8F">
      <w:pPr>
        <w:pStyle w:val="FSNoteNumbered"/>
        <w:numPr>
          <w:ilvl w:val="0"/>
          <w:numId w:val="31"/>
        </w:numPr>
        <w:spacing w:before="120" w:after="120"/>
        <w:rPr>
          <w:rFonts w:asciiTheme="majorBidi" w:hAnsiTheme="majorBidi"/>
          <w:u w:val="none"/>
          <w:cs/>
        </w:rPr>
      </w:pPr>
      <w:r w:rsidRPr="00CE1E2A">
        <w:rPr>
          <w:rFonts w:asciiTheme="majorBidi" w:hAnsiTheme="majorBidi"/>
          <w:u w:val="none"/>
          <w:cs/>
        </w:rPr>
        <w:t>ประมาณการสำรองค่าสินไหมทดแทน</w:t>
      </w:r>
    </w:p>
    <w:p w14:paraId="5CB11AB0" w14:textId="77777777" w:rsidR="00154388" w:rsidRDefault="00154388" w:rsidP="005126F1">
      <w:pPr>
        <w:pStyle w:val="FSNoteNumbered"/>
        <w:numPr>
          <w:ilvl w:val="1"/>
          <w:numId w:val="31"/>
        </w:numPr>
        <w:spacing w:before="120" w:after="120"/>
        <w:ind w:left="1170" w:hanging="270"/>
        <w:rPr>
          <w:rFonts w:asciiTheme="majorBidi" w:hAnsiTheme="majorBidi"/>
          <w:u w:val="none"/>
          <w:cs/>
        </w:rPr>
      </w:pPr>
      <w:r>
        <w:rPr>
          <w:rFonts w:asciiTheme="majorBidi" w:hAnsiTheme="majorBidi"/>
          <w:u w:val="none"/>
          <w:cs/>
        </w:rPr>
        <w:t>การรับประกันภัยโดยตรง</w:t>
      </w:r>
      <w:r w:rsidRPr="003A0876">
        <w:rPr>
          <w:rFonts w:asciiTheme="majorBidi" w:hAnsiTheme="majorBidi"/>
          <w:u w:val="none"/>
          <w:cs/>
        </w:rPr>
        <w:t>และการรับประกันภัยต่อเฉพาะราย</w:t>
      </w:r>
    </w:p>
    <w:p w14:paraId="1159BFEF" w14:textId="77777777" w:rsidR="00154388" w:rsidRDefault="00154388" w:rsidP="00154388">
      <w:pPr>
        <w:pStyle w:val="FSNoteNumbered"/>
        <w:spacing w:before="120" w:after="120"/>
        <w:ind w:left="1170"/>
        <w:rPr>
          <w:rFonts w:asciiTheme="majorBidi" w:hAnsiTheme="majorBidi"/>
          <w:u w:val="none"/>
          <w:cs/>
        </w:rPr>
      </w:pPr>
      <w:r w:rsidRPr="00670F8E">
        <w:rPr>
          <w:rFonts w:asciiTheme="majorBidi" w:hAnsiTheme="majorBidi"/>
          <w:u w:val="none"/>
          <w:cs/>
        </w:rPr>
        <w:t xml:space="preserve">บริษัทใช้วิธีการทางคณิตศาสตร์ประกันภัย </w:t>
      </w:r>
      <w:r>
        <w:rPr>
          <w:rFonts w:asciiTheme="majorBidi" w:hAnsiTheme="majorBidi"/>
          <w:u w:val="none"/>
          <w:lang w:val="en-US"/>
        </w:rPr>
        <w:t>3</w:t>
      </w:r>
      <w:r w:rsidRPr="00670F8E">
        <w:rPr>
          <w:rFonts w:asciiTheme="majorBidi" w:hAnsiTheme="majorBidi"/>
          <w:u w:val="none"/>
          <w:cs/>
        </w:rPr>
        <w:t xml:space="preserve"> วิธีดังนี้</w:t>
      </w:r>
    </w:p>
    <w:p w14:paraId="3B25002D" w14:textId="77777777" w:rsidR="00154388" w:rsidRPr="00DD7A7A" w:rsidRDefault="00154388" w:rsidP="005126F1">
      <w:pPr>
        <w:pStyle w:val="FSNoteNumbered"/>
        <w:numPr>
          <w:ilvl w:val="1"/>
          <w:numId w:val="32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วิธีบันไดลูกโซ่ (Chain Ladder) สำหรับข้อมูลค่าสินไหมทดแทนจ่ายและค่าสินไหมทดแทนที่เกิดขึ้น</w:t>
      </w:r>
    </w:p>
    <w:p w14:paraId="15849BB6" w14:textId="77777777" w:rsidR="00154388" w:rsidRPr="00DD7A7A" w:rsidRDefault="00154388" w:rsidP="005126F1">
      <w:pPr>
        <w:pStyle w:val="FSNoteNumbered"/>
        <w:numPr>
          <w:ilvl w:val="1"/>
          <w:numId w:val="32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8D2DBB">
        <w:rPr>
          <w:rFonts w:asciiTheme="majorBidi" w:hAnsiTheme="majorBidi"/>
          <w:u w:val="none"/>
          <w:cs/>
        </w:rPr>
        <w:t>วิธีเบอร์นฮุตเตอร์เฟอร์กูสัน (Bornhuetter-Ferguson method หรือ “BF”) สำหรับข้อมูลสินไหมทดแทนจ่าย</w:t>
      </w:r>
      <w:r w:rsidRPr="00731A1F">
        <w:rPr>
          <w:rFonts w:asciiTheme="majorBidi" w:hAnsiTheme="majorBidi"/>
          <w:u w:val="none"/>
          <w:cs/>
        </w:rPr>
        <w:t>และค่า</w:t>
      </w:r>
      <w:r w:rsidRPr="00DD7A7A">
        <w:rPr>
          <w:rFonts w:asciiTheme="majorBidi" w:hAnsiTheme="majorBidi"/>
          <w:u w:val="none"/>
          <w:cs/>
        </w:rPr>
        <w:t>สินไหมทดแทนที่เกิดขึ้น</w:t>
      </w:r>
    </w:p>
    <w:p w14:paraId="1B565509" w14:textId="77777777" w:rsidR="00154388" w:rsidRDefault="00154388" w:rsidP="005126F1">
      <w:pPr>
        <w:pStyle w:val="FSNoteNumbered"/>
        <w:numPr>
          <w:ilvl w:val="1"/>
          <w:numId w:val="32"/>
        </w:numPr>
        <w:tabs>
          <w:tab w:val="left" w:pos="1530"/>
        </w:tabs>
        <w:spacing w:before="0" w:after="120"/>
        <w:ind w:left="1530"/>
        <w:rPr>
          <w:rFonts w:asciiTheme="majorBidi" w:hAnsiTheme="majorBidi"/>
          <w:u w:val="none"/>
          <w:cs/>
        </w:rPr>
      </w:pPr>
      <w:r w:rsidRPr="00DD7A7A">
        <w:rPr>
          <w:rFonts w:asciiTheme="majorBidi" w:hAnsiTheme="majorBidi"/>
          <w:u w:val="none"/>
          <w:cs/>
        </w:rPr>
        <w:t>วิธีค่าคาดหวังอัตราส่วนค่าสินไหมทดแทน (Expected Loss Ratio หรือ “ELR”)</w:t>
      </w:r>
    </w:p>
    <w:p w14:paraId="6B2C2C31" w14:textId="37A768AE" w:rsidR="00154388" w:rsidRPr="009D2977" w:rsidRDefault="00154388" w:rsidP="009D2977">
      <w:pPr>
        <w:pStyle w:val="FSNoteNumbered"/>
        <w:spacing w:before="0" w:after="120"/>
        <w:ind w:left="11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โดยปกติบริษัทใช้วิธี Chain Ladder ในการประมาณมูลค่าสินไหมทดแทนที่เกิดขึ้น ซึ่งถูกพิจารณาว่าเป็นวิธีที่ดีที่สุด ในขณะที่วิธี BF และ ELR จะถูกนำมาปรับใช้ตามความเหมาะสม แล้วแต่กรณี</w:t>
      </w:r>
    </w:p>
    <w:p w14:paraId="6ED3A574" w14:textId="77777777" w:rsidR="00EA26D9" w:rsidRDefault="00EA26D9" w:rsidP="00C90F4A">
      <w:pPr>
        <w:pStyle w:val="FSNoteNumbered"/>
        <w:spacing w:before="0" w:after="120"/>
        <w:ind w:left="1170"/>
        <w:rPr>
          <w:rFonts w:asciiTheme="majorBidi" w:hAnsiTheme="majorBidi"/>
          <w:u w:val="none"/>
        </w:rPr>
      </w:pPr>
    </w:p>
    <w:p w14:paraId="18A838BB" w14:textId="520A43B0" w:rsidR="00154388" w:rsidRPr="00C90F4A" w:rsidRDefault="00154388" w:rsidP="00C90F4A">
      <w:pPr>
        <w:pStyle w:val="FSNoteNumbered"/>
        <w:spacing w:before="0" w:after="120"/>
        <w:ind w:left="1170"/>
        <w:rPr>
          <w:rFonts w:asciiTheme="majorBidi" w:hAnsiTheme="majorBidi"/>
          <w:u w:val="none"/>
          <w:cs/>
        </w:rPr>
      </w:pPr>
      <w:r w:rsidRPr="00C90F4A">
        <w:rPr>
          <w:rFonts w:asciiTheme="majorBidi" w:hAnsiTheme="majorBidi"/>
          <w:u w:val="none"/>
          <w:cs/>
        </w:rPr>
        <w:lastRenderedPageBreak/>
        <w:t>ในการคัดเลือกปัจจัยการพัฒนาค่าสินไหมทดแทน (Loss Development Factors หรือ “LDF”) คำนึงถึงรูปแบบการจ่ายค่าสินไหมทดแทนและค่าสินไหมที่เกิดขึ้นในอดีต โดยทั่วไปการเลือกปัจจัยการพัฒนาค่าสินไหมทดแทนนั้นจะขึ้นอยู่กับปัจจัยการพัฒนาค่าสินไหมทดแทนโดยเฉลี่ยต่าง ๆ ของแต่ละปี บริษัทอาจพิจารณาไม่รวมรายการที่อาจไม่เหมาะสม เช่น รายการที่ไม่ได้สะท้อนถึงการเปลี่ยนแปลงในการดำเนินงานของบริษัทหรือรายการที่ถูกบิดเบือนโดยค่าสินไหมทดแทนขนาดใหญ่ที่มีจำนวนที่เป็นสาระสำคัญ และรายการที่มีความแตกต่างจากแนวโน้มของอัตราส่วนในช่วงที่ผ่านมา</w:t>
      </w:r>
    </w:p>
    <w:p w14:paraId="08952B30" w14:textId="77777777" w:rsidR="00154388" w:rsidRPr="00C90F4A" w:rsidRDefault="00154388" w:rsidP="00C90F4A">
      <w:pPr>
        <w:pStyle w:val="FSNoteNumbered"/>
        <w:spacing w:before="0" w:after="120"/>
        <w:ind w:left="1170"/>
        <w:rPr>
          <w:rFonts w:asciiTheme="majorBidi" w:hAnsiTheme="majorBidi"/>
          <w:u w:val="none"/>
          <w:cs/>
        </w:rPr>
      </w:pPr>
      <w:r w:rsidRPr="00C90F4A">
        <w:rPr>
          <w:rFonts w:asciiTheme="majorBidi" w:hAnsiTheme="majorBidi"/>
          <w:u w:val="none"/>
          <w:cs/>
        </w:rPr>
        <w:t>บริษัทได้มีการพิจารณาทั้งปัจจัยเชิงคุณภาพและเชิงปริมาณในการคัดเลือกปัจจัยการพัฒนาค่าสินไหมทดแทน เพื่อให้การคำนวณสำรองค่าสินไหมทดแทนสะท้อนถึงหนี้สินที่เหมาะสมของบริษัท ณ วันสิ้นรอบระยะเวลารายงาน</w:t>
      </w:r>
    </w:p>
    <w:p w14:paraId="5DA68E54" w14:textId="77777777" w:rsidR="00154388" w:rsidRPr="00754A66" w:rsidRDefault="00154388" w:rsidP="00C90F4A">
      <w:pPr>
        <w:pStyle w:val="FSNoteNumbered"/>
        <w:numPr>
          <w:ilvl w:val="1"/>
          <w:numId w:val="31"/>
        </w:numPr>
        <w:spacing w:before="120" w:after="120"/>
        <w:ind w:left="1170" w:hanging="27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การรับประกันภัยต่อตามสัญญา</w:t>
      </w:r>
    </w:p>
    <w:p w14:paraId="59AF07B4" w14:textId="2C67ACCF" w:rsidR="00154388" w:rsidRDefault="00154388" w:rsidP="00154388">
      <w:pPr>
        <w:pStyle w:val="FSNoteNumbered"/>
        <w:spacing w:before="0" w:after="120"/>
        <w:ind w:left="1170"/>
      </w:pPr>
      <w:r w:rsidRPr="00754A66">
        <w:rPr>
          <w:rFonts w:asciiTheme="majorBidi" w:hAnsiTheme="majorBidi"/>
          <w:u w:val="none"/>
          <w:cs/>
        </w:rPr>
        <w:t>บริษัทใช้วิธีการพื้นฐานในการประมาณสำรองค่าสินไหมทดแทนสำหรับธุรกิจการรับประกันภัยต่อตามสัญญา โดยมีข้อสมมติว่าสัดส่วนของสำรองค่าสินไหมทดแทนสำหรับงานรับประกันภัยต่อตามสัญญามีลักษณะคล้ายกับงานรับประกันภัยโดยตรงและงานรับประกันภัยต่อเฉพาะราย ดังนั้น บริษัทจึงเลือกร้อยละของค่าสินไหมทดแทนค้างจ่ายมาใช้ในการประมาณการสำรองค่าสินไหมทดแทนของงานรับประกันภัยต่อตามสัญญา</w:t>
      </w:r>
      <w:r w:rsidRPr="00754A66">
        <w:rPr>
          <w:cs/>
        </w:rPr>
        <w:t xml:space="preserve"> </w:t>
      </w:r>
    </w:p>
    <w:p w14:paraId="2AC76067" w14:textId="77777777" w:rsidR="00154388" w:rsidRDefault="00154388" w:rsidP="003E10E2">
      <w:pPr>
        <w:pStyle w:val="FSNoteNumbered"/>
        <w:numPr>
          <w:ilvl w:val="0"/>
          <w:numId w:val="31"/>
        </w:numPr>
        <w:spacing w:before="120" w:after="120"/>
        <w:ind w:hanging="45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การประมาณการค่าใช้จ่ายในการจัดการสินไหมทดแทนที่ไม่สามารถจัดสรรได้</w:t>
      </w:r>
    </w:p>
    <w:p w14:paraId="3DCA2B5B" w14:textId="77777777" w:rsidR="00154388" w:rsidRPr="008D2DBB" w:rsidRDefault="00154388" w:rsidP="00154388">
      <w:pPr>
        <w:pStyle w:val="FSNoteNumbered"/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 xml:space="preserve">การประมาณการค่าใช้จ่ายในการจัดการสินไหมทดแทนที่ไม่สามารถจัดสรรได้ (Unallocated Loss Adjustment Expenses - </w:t>
      </w:r>
      <w:r w:rsidRPr="009C40E8">
        <w:rPr>
          <w:rFonts w:asciiTheme="majorBidi" w:hAnsiTheme="majorBidi"/>
          <w:spacing w:val="-8"/>
          <w:u w:val="none"/>
          <w:cs/>
        </w:rPr>
        <w:t>ULAE) บริษัทพิจารณาค่าใช้จ่ายที่เกิดขึ้นจริงมาทำการวิเคราะห์เพื่อประมาณการค่าใช้จ่ายของฝ่ายสินไหม ซึ่งการ</w:t>
      </w:r>
      <w:r w:rsidRPr="008D2DBB">
        <w:rPr>
          <w:rFonts w:asciiTheme="majorBidi" w:hAnsiTheme="majorBidi"/>
          <w:u w:val="none"/>
          <w:cs/>
        </w:rPr>
        <w:t>ประมาณการค่าใช้จ่ายที่ไม่สามารถจัดสรรได้นี้จะพิจารณาจากอัตราส่วนของค่าใช้จ่ายที่ไม่สามารถจัดสรรได้ต่อค่าเฉลี่ยของค่าความเสียหายที่จ่ายซึ่งอยู่บนข้อสมมติที่ว่าค่าใช้จ่ายที่ไม่สามารถจัดสรรได้จะเกิดขึ้นจำนวนครึ่งหนึ่งเมื่อมีการรายงานความ</w:t>
      </w:r>
      <w:r>
        <w:rPr>
          <w:rFonts w:asciiTheme="majorBidi" w:hAnsiTheme="majorBidi"/>
          <w:u w:val="none"/>
          <w:cs/>
        </w:rPr>
        <w:t>เสียหาย</w:t>
      </w:r>
      <w:r w:rsidRPr="008D2DBB">
        <w:rPr>
          <w:rFonts w:asciiTheme="majorBidi" w:hAnsiTheme="majorBidi"/>
          <w:u w:val="none"/>
          <w:cs/>
        </w:rPr>
        <w:t>และเกิดขึ้นอีกครึ่งหนึ่งเมื่อมีการจ่ายค่าความเสียหายนั้น</w:t>
      </w:r>
    </w:p>
    <w:p w14:paraId="0FEE1708" w14:textId="77777777" w:rsidR="00154388" w:rsidRDefault="00154388" w:rsidP="00154388">
      <w:pPr>
        <w:pStyle w:val="FSNoteNumbered"/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  <w:cs/>
        </w:rPr>
      </w:pPr>
      <w:r w:rsidRPr="00754A66">
        <w:rPr>
          <w:rFonts w:asciiTheme="majorBidi" w:hAnsiTheme="majorBidi"/>
          <w:u w:val="none"/>
          <w:cs/>
        </w:rPr>
        <w:t>อัตราส่วนค่าใช้จ่ายในการจัดการสินไหมทดแทนที่ไม่สามารถจัดสรรได้ ได้ถูกแยกพิจารณาระหว่างงานรับประกันภัยรถยนต์ (Motor) และงานรับประกันภัยที่ไม่ใช่รถยนต์ (Non-Motor) และจะถูกนำไปประยุกต์ใช้กับ</w:t>
      </w:r>
      <w:r w:rsidRPr="00421A51">
        <w:rPr>
          <w:rFonts w:asciiTheme="majorBidi" w:hAnsiTheme="majorBidi"/>
          <w:spacing w:val="-2"/>
          <w:u w:val="none"/>
          <w:cs/>
        </w:rPr>
        <w:t>ค่าประมาณการที่ดีที่สุดของหนี้สินค่าสินไหมทดแทนรวมเพื่อประมาณการสำรองค่าใช้จ่ายที่ไม่สามารถจัดสรรได้</w:t>
      </w:r>
      <w:r w:rsidRPr="00AB0303">
        <w:rPr>
          <w:rFonts w:asciiTheme="majorBidi" w:hAnsiTheme="majorBidi"/>
          <w:spacing w:val="6"/>
          <w:u w:val="none"/>
          <w:cs/>
        </w:rPr>
        <w:t>สำหรับหนี้สิน</w:t>
      </w:r>
      <w:r w:rsidRPr="00754A66">
        <w:rPr>
          <w:rFonts w:asciiTheme="majorBidi" w:hAnsiTheme="majorBidi"/>
          <w:u w:val="none"/>
          <w:cs/>
        </w:rPr>
        <w:t>ค่าสินไหมทดแทน</w:t>
      </w:r>
    </w:p>
    <w:p w14:paraId="69833C39" w14:textId="60670656" w:rsidR="00154388" w:rsidRDefault="00154388" w:rsidP="009D2977">
      <w:pPr>
        <w:pStyle w:val="FSNoteNumbered"/>
        <w:tabs>
          <w:tab w:val="left" w:pos="900"/>
        </w:tabs>
        <w:spacing w:before="120" w:after="120"/>
        <w:ind w:left="900"/>
        <w:rPr>
          <w:rFonts w:asciiTheme="majorBidi" w:hAnsiTheme="majorBidi"/>
          <w:u w:val="none"/>
        </w:rPr>
      </w:pPr>
      <w:r w:rsidRPr="00DF5916">
        <w:rPr>
          <w:rFonts w:asciiTheme="majorBidi" w:hAnsiTheme="majorBidi"/>
          <w:u w:val="none"/>
          <w:cs/>
        </w:rPr>
        <w:t>การประมาณการค่าใช้จ่ายที่ไม่สามารถจัดสรรได้คำนวณจากอัตราส่วนค่าใช้จ่ายที่ไม่สามารถจัดสรรได้มาคูณกับครึ่งหนึ่ง</w:t>
      </w:r>
      <w:r w:rsidRPr="00DF5916">
        <w:rPr>
          <w:rFonts w:asciiTheme="majorBidi" w:hAnsiTheme="majorBidi"/>
          <w:spacing w:val="6"/>
          <w:u w:val="none"/>
          <w:cs/>
        </w:rPr>
        <w:t>ของสำรองค่าสินไหมทดแทนและค่าสินไหมทดแทนค้างจ่าย รวมกับอัตราส่วนค่าใช้จ่ายที่ไม่สามารถจัดสรรได้คูณกับค่า</w:t>
      </w:r>
      <w:r w:rsidRPr="00DF5916">
        <w:rPr>
          <w:rFonts w:asciiTheme="majorBidi" w:hAnsiTheme="majorBidi"/>
          <w:u w:val="none"/>
          <w:cs/>
        </w:rPr>
        <w:t>สินไหมที่เกิดขึ้นแล้วแต่ยังไม่ได้รับรายงาน</w:t>
      </w:r>
    </w:p>
    <w:p w14:paraId="6B6B07ED" w14:textId="041C0484" w:rsidR="00C90F4A" w:rsidRDefault="00C90F4A" w:rsidP="00C90F4A">
      <w:pPr>
        <w:rPr>
          <w:lang w:val="th-TH"/>
        </w:rPr>
      </w:pPr>
    </w:p>
    <w:p w14:paraId="41E5E158" w14:textId="2B02B8F3" w:rsidR="00C90F4A" w:rsidRDefault="00C90F4A" w:rsidP="00C90F4A">
      <w:pPr>
        <w:rPr>
          <w:lang w:val="th-TH"/>
        </w:rPr>
      </w:pPr>
    </w:p>
    <w:p w14:paraId="227DFCCC" w14:textId="5657F2A1" w:rsidR="00C90F4A" w:rsidRDefault="00C90F4A" w:rsidP="00C90F4A">
      <w:pPr>
        <w:rPr>
          <w:lang w:val="th-TH"/>
        </w:rPr>
      </w:pPr>
    </w:p>
    <w:p w14:paraId="0703E023" w14:textId="3ADB4B27" w:rsidR="00C90F4A" w:rsidRDefault="00C90F4A" w:rsidP="00C90F4A">
      <w:pPr>
        <w:rPr>
          <w:lang w:val="th-TH"/>
        </w:rPr>
      </w:pPr>
    </w:p>
    <w:p w14:paraId="09DEE552" w14:textId="5DE4746E" w:rsidR="00D4709E" w:rsidRDefault="00D4709E" w:rsidP="00C90F4A">
      <w:pPr>
        <w:rPr>
          <w:lang w:val="th-TH"/>
        </w:rPr>
      </w:pPr>
    </w:p>
    <w:p w14:paraId="205378FA" w14:textId="3D54E091" w:rsidR="00EA26D9" w:rsidRDefault="00EA26D9" w:rsidP="00C90F4A">
      <w:pPr>
        <w:rPr>
          <w:lang w:val="th-TH"/>
        </w:rPr>
      </w:pPr>
    </w:p>
    <w:p w14:paraId="7C37FB08" w14:textId="0AA65261" w:rsidR="00EA26D9" w:rsidRDefault="00EA26D9" w:rsidP="00C90F4A">
      <w:pPr>
        <w:rPr>
          <w:lang w:val="th-TH"/>
        </w:rPr>
      </w:pPr>
    </w:p>
    <w:p w14:paraId="29B2F914" w14:textId="77777777" w:rsidR="00EA26D9" w:rsidRDefault="00EA26D9" w:rsidP="00C90F4A">
      <w:pPr>
        <w:rPr>
          <w:cs/>
          <w:lang w:val="th-TH"/>
        </w:rPr>
      </w:pPr>
    </w:p>
    <w:p w14:paraId="56A3F88F" w14:textId="07515A18" w:rsidR="00F26ADA" w:rsidRPr="008B5A70" w:rsidRDefault="00F26ADA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lastRenderedPageBreak/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52DC400B" w14:textId="77777777" w:rsidTr="00BC61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73251E38" w:rsidR="006672A5" w:rsidRPr="00824832" w:rsidRDefault="00AD041B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7205320B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227D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3EBF01E4" w:rsidR="00B0227D" w:rsidRPr="00824832" w:rsidRDefault="001B30EA" w:rsidP="0063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B0227D" w:rsidRPr="008D2DBB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13138579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155,179</w:t>
            </w:r>
          </w:p>
        </w:tc>
      </w:tr>
      <w:tr w:rsidR="00B0227D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7A8414C3" w:rsidR="00B0227D" w:rsidRPr="00824832" w:rsidRDefault="001B30EA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32,00</w:t>
            </w:r>
            <w:r w:rsidR="00F9331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288FD532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54,894</w:t>
            </w:r>
          </w:p>
        </w:tc>
      </w:tr>
      <w:tr w:rsidR="00B0227D" w:rsidRPr="00824832" w14:paraId="2DE4CCB3" w14:textId="77777777" w:rsidTr="00E876F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5F1EF7A2" w:rsidR="00B0227D" w:rsidRPr="00824832" w:rsidRDefault="001B30EA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217,53</w:t>
            </w:r>
            <w:r w:rsidR="00F93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66FB97B6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210,073</w:t>
            </w:r>
          </w:p>
        </w:tc>
      </w:tr>
    </w:tbl>
    <w:p w14:paraId="356BD968" w14:textId="6F70289C" w:rsidR="006616AE" w:rsidRDefault="006616AE" w:rsidP="00C90F4A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</w:rPr>
      </w:pPr>
      <w:r w:rsidRPr="006616AE">
        <w:rPr>
          <w:b/>
          <w:bCs/>
          <w:u w:val="none"/>
          <w:cs/>
        </w:rPr>
        <w:t>ภาระผูกพันผลประโยชน์พนักงาน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6616AE" w:rsidRPr="00C661D0" w14:paraId="23FBCF93" w14:textId="77777777" w:rsidTr="00C90F4A">
        <w:tc>
          <w:tcPr>
            <w:tcW w:w="5850" w:type="dxa"/>
          </w:tcPr>
          <w:p w14:paraId="17815E4D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30883635"/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90B5D01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16AE" w:rsidRPr="00C661D0" w14:paraId="1483A132" w14:textId="77777777" w:rsidTr="00C90F4A">
        <w:tc>
          <w:tcPr>
            <w:tcW w:w="5850" w:type="dxa"/>
          </w:tcPr>
          <w:p w14:paraId="0E56F693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3E1369" w14:textId="4CAF9308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7B6ADA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BF0085" w14:textId="3F4AF9A3" w:rsidR="006616AE" w:rsidRPr="00C661D0" w:rsidRDefault="006616AE" w:rsidP="006616AE">
            <w:pPr>
              <w:tabs>
                <w:tab w:val="left" w:pos="504"/>
              </w:tabs>
              <w:overflowPunct w:val="0"/>
              <w:autoSpaceDE w:val="0"/>
              <w:autoSpaceDN w:val="0"/>
              <w:adjustRightInd w:val="0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616AE" w:rsidRPr="00C661D0" w14:paraId="45D1BAB0" w14:textId="77777777" w:rsidTr="00C90F4A">
        <w:tc>
          <w:tcPr>
            <w:tcW w:w="5850" w:type="dxa"/>
          </w:tcPr>
          <w:p w14:paraId="18CBBB75" w14:textId="77777777" w:rsidR="006616AE" w:rsidRPr="00C661D0" w:rsidRDefault="006616AE" w:rsidP="00EC7A7B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 ณ วันที่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32522" w14:textId="6DF92BF3" w:rsidR="006616AE" w:rsidRPr="00C661D0" w:rsidRDefault="009264E5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64E5">
              <w:rPr>
                <w:rFonts w:asciiTheme="majorBidi" w:hAnsiTheme="majorBidi" w:cstheme="majorBidi"/>
                <w:sz w:val="28"/>
                <w:szCs w:val="28"/>
              </w:rPr>
              <w:t>5,773</w:t>
            </w:r>
          </w:p>
        </w:tc>
        <w:tc>
          <w:tcPr>
            <w:tcW w:w="270" w:type="dxa"/>
          </w:tcPr>
          <w:p w14:paraId="57147AF1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BD577A" w14:textId="52FE74F2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1269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DB1269">
              <w:rPr>
                <w:rFonts w:asciiTheme="majorBidi" w:hAnsiTheme="majorBidi"/>
                <w:sz w:val="28"/>
                <w:szCs w:val="28"/>
              </w:rPr>
              <w:t>,</w:t>
            </w:r>
            <w:r w:rsidRPr="00DB1269">
              <w:rPr>
                <w:rFonts w:asciiTheme="majorBidi" w:hAnsiTheme="majorBidi"/>
                <w:sz w:val="28"/>
                <w:szCs w:val="28"/>
                <w:cs/>
              </w:rPr>
              <w:t>454</w:t>
            </w:r>
          </w:p>
        </w:tc>
      </w:tr>
      <w:tr w:rsidR="006616AE" w:rsidRPr="00C661D0" w14:paraId="2D219033" w14:textId="77777777" w:rsidTr="00C90F4A">
        <w:tc>
          <w:tcPr>
            <w:tcW w:w="5850" w:type="dxa"/>
          </w:tcPr>
          <w:p w14:paraId="19F3C3D6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 w:rsidRPr="00AD2D75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37ACB0AD" w14:textId="77777777" w:rsidR="006616AE" w:rsidRPr="00DB1269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029EB5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F78FF" w14:textId="77777777" w:rsidR="006616AE" w:rsidRPr="008D2DBB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6616AE" w:rsidRPr="00C661D0" w14:paraId="27044228" w14:textId="77777777" w:rsidTr="00C90F4A">
        <w:tc>
          <w:tcPr>
            <w:tcW w:w="5850" w:type="dxa"/>
          </w:tcPr>
          <w:p w14:paraId="7BA5CBE4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228BE217" w14:textId="21C0B2B1" w:rsidR="006616AE" w:rsidRPr="00C661D0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</w:t>
            </w:r>
            <w:r w:rsidR="00D16A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B6D545C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4A3C9D" w14:textId="5A853AB6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1,191</w:t>
            </w:r>
          </w:p>
        </w:tc>
      </w:tr>
      <w:tr w:rsidR="006616AE" w:rsidRPr="00C661D0" w14:paraId="3EE039CF" w14:textId="77777777" w:rsidTr="00C90F4A">
        <w:tc>
          <w:tcPr>
            <w:tcW w:w="5850" w:type="dxa"/>
          </w:tcPr>
          <w:p w14:paraId="696ABA51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3E7AA1B3" w14:textId="0A3BAC5C" w:rsidR="006616AE" w:rsidRPr="00C661D0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019A1591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39FE5F" w14:textId="23CAFEA8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6616AE" w:rsidRPr="00C661D0" w14:paraId="51033B91" w14:textId="77777777" w:rsidTr="00C90F4A">
        <w:tc>
          <w:tcPr>
            <w:tcW w:w="5850" w:type="dxa"/>
          </w:tcPr>
          <w:p w14:paraId="3B16A17D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AD2D7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ขาดทุนเบ็ดเสร็จอื่นสำหรับ</w:t>
            </w:r>
            <w:r w:rsidRPr="00AD2D7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6E3E0E20" w14:textId="77777777" w:rsidR="006616AE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0DA09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A96136" w14:textId="77777777" w:rsidR="006616AE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6AE" w:rsidRPr="00C661D0" w14:paraId="79D9A018" w14:textId="77777777" w:rsidTr="00C90F4A">
        <w:tc>
          <w:tcPr>
            <w:tcW w:w="5850" w:type="dxa"/>
          </w:tcPr>
          <w:p w14:paraId="0411198C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ind w:firstLine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AF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613AF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440" w:type="dxa"/>
            <w:vAlign w:val="bottom"/>
          </w:tcPr>
          <w:p w14:paraId="1F0DCA9B" w14:textId="27BEEF90" w:rsidR="006616AE" w:rsidRPr="00C661D0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  <w:tc>
          <w:tcPr>
            <w:tcW w:w="270" w:type="dxa"/>
            <w:vAlign w:val="bottom"/>
          </w:tcPr>
          <w:p w14:paraId="6F225F5E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B188CB" w14:textId="1606617B" w:rsidR="006616AE" w:rsidRPr="005D629E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1,423</w:t>
            </w:r>
          </w:p>
        </w:tc>
      </w:tr>
      <w:tr w:rsidR="006616AE" w:rsidRPr="00C661D0" w14:paraId="3801661E" w14:textId="77777777" w:rsidTr="00C90F4A">
        <w:tc>
          <w:tcPr>
            <w:tcW w:w="5850" w:type="dxa"/>
          </w:tcPr>
          <w:p w14:paraId="2CDFBC72" w14:textId="77777777" w:rsidR="006616AE" w:rsidRPr="00613AF7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4D217B" w14:textId="29E1F1D7" w:rsidR="006616AE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(1,338)</w:t>
            </w:r>
          </w:p>
        </w:tc>
        <w:tc>
          <w:tcPr>
            <w:tcW w:w="270" w:type="dxa"/>
          </w:tcPr>
          <w:p w14:paraId="100A2AC7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7C585" w14:textId="75BCA62A" w:rsidR="006616AE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(3,370)</w:t>
            </w:r>
          </w:p>
        </w:tc>
      </w:tr>
      <w:tr w:rsidR="006616AE" w:rsidRPr="00B43A1F" w14:paraId="626015D9" w14:textId="77777777" w:rsidTr="00C90F4A">
        <w:tc>
          <w:tcPr>
            <w:tcW w:w="5850" w:type="dxa"/>
          </w:tcPr>
          <w:p w14:paraId="28B76ED5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23A45E" w14:textId="5B0D46A6" w:rsidR="006616AE" w:rsidRPr="008B5A70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6,959</w:t>
            </w:r>
          </w:p>
        </w:tc>
        <w:tc>
          <w:tcPr>
            <w:tcW w:w="270" w:type="dxa"/>
          </w:tcPr>
          <w:p w14:paraId="12656C77" w14:textId="77777777" w:rsidR="006616AE" w:rsidRPr="00CE608E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FEBB30" w14:textId="5F371DE4" w:rsidR="006616AE" w:rsidRPr="008B5A7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5,773</w:t>
            </w:r>
          </w:p>
        </w:tc>
      </w:tr>
    </w:tbl>
    <w:bookmarkEnd w:id="6"/>
    <w:p w14:paraId="1FEA6F60" w14:textId="58742ED2" w:rsidR="006616AE" w:rsidRPr="006616AE" w:rsidRDefault="006616AE" w:rsidP="006616A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6616AE">
        <w:rPr>
          <w:rFonts w:ascii="Angsana New" w:hAnsi="Angsana New"/>
          <w:spacing w:val="2"/>
          <w:sz w:val="28"/>
          <w:szCs w:val="28"/>
          <w:cs/>
        </w:rPr>
        <w:t>ขาดทุนจากการวัดมูลค่าใหม่ของผลประโยชน์พนักงานที่กำหนดไว้ประกอบด้วย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540"/>
        <w:gridCol w:w="1440"/>
        <w:gridCol w:w="270"/>
        <w:gridCol w:w="1440"/>
      </w:tblGrid>
      <w:tr w:rsidR="006616AE" w:rsidRPr="00C661D0" w14:paraId="5B6BAE48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2BFF13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FE56D92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94292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6616AE" w:rsidRPr="00C661D0" w14:paraId="121174C7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09F8CA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9A4829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EFA27" w14:textId="421A5E79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F78EA" w14:textId="77777777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EA58A" w14:textId="433880D8" w:rsidR="006616AE" w:rsidRPr="00C661D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616AE" w:rsidRPr="008B5A70" w14:paraId="7AA7FFC8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9C15F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B3C3380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0951B" w14:textId="7661C041" w:rsidR="006616AE" w:rsidRPr="008B5A70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52451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F2CD8" w14:textId="30562D7E" w:rsidR="006616AE" w:rsidRPr="008B5A7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6616AE" w:rsidRPr="008B5A70" w14:paraId="709CDEEC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0C8708" w14:textId="77777777" w:rsidR="006616AE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A4FC9E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C3ADF" w14:textId="6182DC94" w:rsidR="006616AE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EB786B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778101" w14:textId="4D504ABF" w:rsidR="006616AE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</w:tr>
      <w:tr w:rsidR="006616AE" w:rsidRPr="008B5A70" w14:paraId="1060FD40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210296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E8F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การปรับปรุงประสบการณ์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6D2244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84227" w14:textId="72EC98FE" w:rsidR="006616AE" w:rsidRPr="008B5A70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E9587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B4132" w14:textId="53218239" w:rsidR="006616AE" w:rsidRPr="008B5A70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</w:tr>
      <w:tr w:rsidR="006616AE" w:rsidRPr="008B5A70" w14:paraId="765E106D" w14:textId="77777777" w:rsidTr="00EC7A7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E02ACE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AD2D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D727A1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84300" w14:textId="6F5A2E7C" w:rsidR="006616AE" w:rsidRPr="00204E8F" w:rsidRDefault="001E1F86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CF260D" w14:textId="77777777" w:rsidR="006616AE" w:rsidRPr="00AD2D75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38C67" w14:textId="1F97EC11" w:rsidR="006616AE" w:rsidRPr="00204E8F" w:rsidRDefault="006616AE" w:rsidP="00661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1,423</w:t>
            </w:r>
          </w:p>
        </w:tc>
      </w:tr>
    </w:tbl>
    <w:p w14:paraId="16F083DE" w14:textId="6C62A4A7" w:rsidR="006616AE" w:rsidRPr="006616AE" w:rsidRDefault="006616AE" w:rsidP="006616A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6616AE">
        <w:rPr>
          <w:rFonts w:ascii="Angsana New" w:hAnsi="Angsana New"/>
          <w:spacing w:val="2"/>
          <w:sz w:val="28"/>
          <w:szCs w:val="28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270"/>
        <w:gridCol w:w="3150"/>
      </w:tblGrid>
      <w:tr w:rsidR="006616AE" w:rsidRPr="00C661D0" w14:paraId="606736F3" w14:textId="77777777" w:rsidTr="00C90F4A">
        <w:tc>
          <w:tcPr>
            <w:tcW w:w="2790" w:type="dxa"/>
          </w:tcPr>
          <w:p w14:paraId="4F4B2474" w14:textId="77777777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10C25142" w14:textId="050A23DE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9B3FFA9" w14:textId="77777777" w:rsidR="006616AE" w:rsidRPr="00C661D0" w:rsidRDefault="006616AE" w:rsidP="00111D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5963B017" w14:textId="20DEB9A6" w:rsidR="006616AE" w:rsidRPr="00C661D0" w:rsidRDefault="006616AE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E1F86" w:rsidRPr="00C661D0" w14:paraId="2B7265AE" w14:textId="77777777" w:rsidTr="00C90F4A">
        <w:tc>
          <w:tcPr>
            <w:tcW w:w="2790" w:type="dxa"/>
          </w:tcPr>
          <w:p w14:paraId="72B3E4E3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7A60C5C8" w14:textId="387ADE00" w:rsidR="001E1F86" w:rsidRPr="003149F1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2.5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6D908A75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5D1C8DA2" w14:textId="6AF03B14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2.56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1E1F86" w:rsidRPr="00C661D0" w14:paraId="374ECAE6" w14:textId="77777777" w:rsidTr="00C90F4A">
        <w:tc>
          <w:tcPr>
            <w:tcW w:w="2790" w:type="dxa"/>
          </w:tcPr>
          <w:p w14:paraId="5EB39847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2AE5D45B" w14:textId="42972DF1" w:rsidR="001E1F86" w:rsidRPr="003149F1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4E106480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65EC5A3D" w14:textId="27549F00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1.50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1E1F86" w:rsidRPr="00C661D0" w14:paraId="01DCB86C" w14:textId="77777777" w:rsidTr="00C90F4A">
        <w:tc>
          <w:tcPr>
            <w:tcW w:w="2790" w:type="dxa"/>
          </w:tcPr>
          <w:p w14:paraId="64CAB33E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3150" w:type="dxa"/>
          </w:tcPr>
          <w:p w14:paraId="4F4B3B9F" w14:textId="70B51817" w:rsidR="001E1F86" w:rsidRPr="003149F1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15 - 25</w:t>
            </w:r>
            <w:r w:rsidRPr="00314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143B2465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BF0042B" w14:textId="4FAE7AA2" w:rsidR="001E1F86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 15 - 25</w:t>
            </w:r>
            <w:r w:rsidRPr="003149F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1E1F86" w:rsidRPr="00C661D0" w14:paraId="66A5473B" w14:textId="77777777" w:rsidTr="00C90F4A">
        <w:tc>
          <w:tcPr>
            <w:tcW w:w="2790" w:type="dxa"/>
          </w:tcPr>
          <w:p w14:paraId="0B9BAFB3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อัตราการเสียชีวิต</w:t>
            </w:r>
          </w:p>
        </w:tc>
        <w:tc>
          <w:tcPr>
            <w:tcW w:w="3150" w:type="dxa"/>
          </w:tcPr>
          <w:p w14:paraId="6EB01CCD" w14:textId="6E6A0FE1" w:rsidR="001E1F86" w:rsidRPr="003149F1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54DCCD6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44B81FB5" w14:textId="63EED9E1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E1F86" w:rsidRPr="005067F3" w14:paraId="1B243455" w14:textId="77777777" w:rsidTr="00C90F4A">
        <w:tc>
          <w:tcPr>
            <w:tcW w:w="2790" w:type="dxa"/>
          </w:tcPr>
          <w:p w14:paraId="6DAA9286" w14:textId="77777777" w:rsidR="001E1F86" w:rsidRPr="00C661D0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360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อัตราการทุพพลภาพ</w:t>
            </w:r>
          </w:p>
        </w:tc>
        <w:tc>
          <w:tcPr>
            <w:tcW w:w="3150" w:type="dxa"/>
          </w:tcPr>
          <w:p w14:paraId="43C414B1" w14:textId="75F02FBC" w:rsidR="001E1F86" w:rsidRPr="003149F1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545AA770" w14:textId="77777777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34D64510" w14:textId="1C44DFEB" w:rsidR="001E1F86" w:rsidRPr="00C661D0" w:rsidRDefault="001E1F86" w:rsidP="001E1F8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3149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3149F1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2431C7E5" w14:textId="04C32364" w:rsidR="004C4322" w:rsidRPr="00827B27" w:rsidRDefault="004C4322" w:rsidP="004C43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i/>
          <w:iCs/>
          <w:spacing w:val="-6"/>
          <w:sz w:val="28"/>
          <w:szCs w:val="28"/>
        </w:rPr>
      </w:pPr>
      <w:r w:rsidRPr="00827B27">
        <w:rPr>
          <w:rFonts w:ascii="Angsana New" w:hAnsi="Angsana New"/>
          <w:i/>
          <w:iCs/>
          <w:spacing w:val="-6"/>
          <w:sz w:val="28"/>
          <w:szCs w:val="28"/>
          <w:cs/>
        </w:rPr>
        <w:lastRenderedPageBreak/>
        <w:t>การทดสอบความอ่อนไหว</w:t>
      </w:r>
    </w:p>
    <w:p w14:paraId="724A2936" w14:textId="1B3A9801" w:rsidR="004C4322" w:rsidRPr="00C90F4A" w:rsidRDefault="004C4322" w:rsidP="00C90F4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90F4A">
        <w:rPr>
          <w:rFonts w:ascii="Angsana New" w:hAnsi="Angsana New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 ๆ คงที่ จะมีผลกระทบต่อ</w:t>
      </w:r>
      <w:r w:rsidRPr="00C90F4A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90F4A">
        <w:rPr>
          <w:rFonts w:ascii="Angsana New" w:hAnsi="Angsana New"/>
          <w:sz w:val="28"/>
          <w:szCs w:val="28"/>
          <w:cs/>
        </w:rPr>
        <w:t>ผลประโยชน์พนักงานเมื่อเกษียณอายุ</w:t>
      </w:r>
      <w:r w:rsidRPr="00C90F4A">
        <w:rPr>
          <w:rFonts w:ascii="Angsana New" w:hAnsi="Angsana New" w:hint="cs"/>
          <w:sz w:val="28"/>
          <w:szCs w:val="28"/>
          <w:cs/>
        </w:rPr>
        <w:t>ตามที่</w:t>
      </w:r>
      <w:r w:rsidRPr="00C90F4A">
        <w:rPr>
          <w:rFonts w:ascii="Angsana New" w:hAnsi="Angsana New"/>
          <w:sz w:val="28"/>
          <w:szCs w:val="28"/>
          <w:cs/>
        </w:rPr>
        <w:t>แสดงไว้ในตารางด้านล่าง</w:t>
      </w:r>
    </w:p>
    <w:tbl>
      <w:tblPr>
        <w:tblW w:w="900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450"/>
        <w:gridCol w:w="990"/>
        <w:gridCol w:w="270"/>
        <w:gridCol w:w="1440"/>
        <w:gridCol w:w="270"/>
        <w:gridCol w:w="1080"/>
        <w:gridCol w:w="270"/>
        <w:gridCol w:w="1440"/>
      </w:tblGrid>
      <w:tr w:rsidR="004C4322" w:rsidRPr="00C904AC" w14:paraId="184227E1" w14:textId="77777777" w:rsidTr="00EC7A7B">
        <w:trPr>
          <w:tblHeader/>
        </w:trPr>
        <w:tc>
          <w:tcPr>
            <w:tcW w:w="2790" w:type="dxa"/>
          </w:tcPr>
          <w:p w14:paraId="798C433C" w14:textId="77777777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14FC53A7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21F513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C3B7B6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6BAAD8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270" w:type="dxa"/>
          </w:tcPr>
          <w:p w14:paraId="7485DF41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D2C90F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781573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4DB9DD1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4C4322" w:rsidRPr="00C904AC" w14:paraId="72953DCD" w14:textId="77777777" w:rsidTr="00EC7A7B">
        <w:trPr>
          <w:tblHeader/>
        </w:trPr>
        <w:tc>
          <w:tcPr>
            <w:tcW w:w="2790" w:type="dxa"/>
          </w:tcPr>
          <w:p w14:paraId="3D00AB1F" w14:textId="77777777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5DB18992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7808D" w14:textId="77777777" w:rsidR="004C4322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870FC2">
              <w:rPr>
                <w:rFonts w:asciiTheme="majorBidi" w:eastAsia="MS Mincho" w:hAnsiTheme="majorBidi"/>
                <w:sz w:val="28"/>
                <w:szCs w:val="28"/>
                <w:cs/>
              </w:rPr>
              <w:t>ข้อสมมติที่</w:t>
            </w:r>
          </w:p>
          <w:p w14:paraId="780B8B3E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6DE9CA9F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0F34C4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0B68188D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82886E" w14:textId="77777777" w:rsidR="004C4322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/>
                <w:sz w:val="28"/>
                <w:szCs w:val="28"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ข้อสมมติที่</w:t>
            </w:r>
          </w:p>
          <w:p w14:paraId="31B8A812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270" w:type="dxa"/>
          </w:tcPr>
          <w:p w14:paraId="141498A7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30F789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4C4322" w:rsidRPr="00C904AC" w14:paraId="1C839F4B" w14:textId="77777777" w:rsidTr="00EC7A7B">
        <w:trPr>
          <w:tblHeader/>
        </w:trPr>
        <w:tc>
          <w:tcPr>
            <w:tcW w:w="2790" w:type="dxa"/>
          </w:tcPr>
          <w:p w14:paraId="6270C533" w14:textId="77777777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1B4A2CBE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A32821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4728D2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F5C7EB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270" w:type="dxa"/>
          </w:tcPr>
          <w:p w14:paraId="45037516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FAA5B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</w:tcPr>
          <w:p w14:paraId="5E2724F9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EC23BFA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4C4322" w:rsidRPr="00C904AC" w14:paraId="5BECEB86" w14:textId="77777777" w:rsidTr="00EC7A7B">
        <w:trPr>
          <w:tblHeader/>
        </w:trPr>
        <w:tc>
          <w:tcPr>
            <w:tcW w:w="2790" w:type="dxa"/>
          </w:tcPr>
          <w:p w14:paraId="0082BFF0" w14:textId="77777777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30A1CCD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FFAA4F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5C3562C4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1AD508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2B6B4B34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30E5AD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5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56F86">
              <w:rPr>
                <w:rFonts w:asciiTheme="majorBidi" w:eastAsia="MS Mincho" w:hAnsi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14:paraId="44E80B3E" w14:textId="77777777" w:rsidR="004C4322" w:rsidRPr="00C904AC" w:rsidRDefault="004C4322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42ADC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93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4C4322" w:rsidRPr="00C904AC" w14:paraId="00B4CA86" w14:textId="77777777" w:rsidTr="00EC7A7B">
        <w:tc>
          <w:tcPr>
            <w:tcW w:w="2790" w:type="dxa"/>
          </w:tcPr>
          <w:p w14:paraId="2B1456F6" w14:textId="0DA7835D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50" w:type="dxa"/>
          </w:tcPr>
          <w:p w14:paraId="4658E8B1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E3B986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120BF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21BC6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05358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A3DB2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DB0A1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2DD799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1E1F86" w:rsidRPr="00C904AC" w14:paraId="429AB24A" w14:textId="77777777" w:rsidTr="00EC7A7B">
        <w:tc>
          <w:tcPr>
            <w:tcW w:w="2790" w:type="dxa"/>
          </w:tcPr>
          <w:p w14:paraId="32CA242A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0FDA1C8E" w14:textId="77777777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862287" w14:textId="056BCF80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5DE77A4F" w14:textId="77777777" w:rsidR="001E1F86" w:rsidRPr="00C904AC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44C0204" w14:textId="45111E56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  <w:tc>
          <w:tcPr>
            <w:tcW w:w="270" w:type="dxa"/>
          </w:tcPr>
          <w:p w14:paraId="42F61AB6" w14:textId="77777777" w:rsidR="001E1F86" w:rsidRPr="00C904AC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6B87FD" w14:textId="0EDB46F9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164CE6E1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4203DB" w14:textId="7BA7AEB5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1E1F86" w:rsidRPr="00C904AC" w14:paraId="7F141859" w14:textId="77777777" w:rsidTr="00EC7A7B">
        <w:tc>
          <w:tcPr>
            <w:tcW w:w="2790" w:type="dxa"/>
            <w:hideMark/>
          </w:tcPr>
          <w:p w14:paraId="43B69088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450" w:type="dxa"/>
          </w:tcPr>
          <w:p w14:paraId="4DD38E77" w14:textId="77777777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0D5BFF" w14:textId="140403AC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38F2DA3" w14:textId="77777777" w:rsidR="001E1F86" w:rsidRPr="00C904AC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D6A48C" w14:textId="7BE30FFE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70" w:type="dxa"/>
          </w:tcPr>
          <w:p w14:paraId="537382FF" w14:textId="77777777" w:rsidR="001E1F86" w:rsidRPr="00C904AC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55F4F" w14:textId="0D3E723C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5ED6180A" w14:textId="77777777" w:rsidR="001E1F86" w:rsidRPr="00C904AC" w:rsidRDefault="001E1F86" w:rsidP="001E1F8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651644" w14:textId="77DB1C82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</w:tr>
      <w:tr w:rsidR="001E1F86" w:rsidRPr="00C904AC" w14:paraId="07D68A20" w14:textId="77777777" w:rsidTr="00EC7A7B">
        <w:tc>
          <w:tcPr>
            <w:tcW w:w="2790" w:type="dxa"/>
          </w:tcPr>
          <w:p w14:paraId="40F712E1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619C2804" w14:textId="77777777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B7F8F8" w14:textId="790D8A5D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32D721EE" w14:textId="77777777" w:rsidR="001E1F86" w:rsidRPr="00C904AC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3D6727" w14:textId="412EBF4A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(334)</w:t>
            </w:r>
          </w:p>
        </w:tc>
        <w:tc>
          <w:tcPr>
            <w:tcW w:w="270" w:type="dxa"/>
          </w:tcPr>
          <w:p w14:paraId="08AB05C8" w14:textId="77777777" w:rsidR="001E1F86" w:rsidRPr="00C904AC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098F7E" w14:textId="2FB12EFB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1DD2AA56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DD5A1B" w14:textId="258AA6DF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</w:tr>
      <w:tr w:rsidR="001E1F86" w:rsidRPr="00C904AC" w14:paraId="2863B48E" w14:textId="77777777" w:rsidTr="00EC7A7B">
        <w:tc>
          <w:tcPr>
            <w:tcW w:w="2790" w:type="dxa"/>
          </w:tcPr>
          <w:p w14:paraId="4C7DB45B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อายุคาดเฉลี่ย</w:t>
            </w:r>
          </w:p>
        </w:tc>
        <w:tc>
          <w:tcPr>
            <w:tcW w:w="450" w:type="dxa"/>
          </w:tcPr>
          <w:p w14:paraId="0D7CF2E2" w14:textId="77777777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7E8A31" w14:textId="17820A6C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A883538" w14:textId="77777777" w:rsidR="001E1F86" w:rsidRPr="00C904AC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66E80C1" w14:textId="2FB9B3F2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(1,320)</w:t>
            </w:r>
          </w:p>
        </w:tc>
        <w:tc>
          <w:tcPr>
            <w:tcW w:w="270" w:type="dxa"/>
          </w:tcPr>
          <w:p w14:paraId="384E5D08" w14:textId="77777777" w:rsidR="001E1F86" w:rsidRPr="00C904AC" w:rsidRDefault="001E1F86" w:rsidP="001E1F86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53CB7B" w14:textId="3B641C17" w:rsidR="001E1F86" w:rsidRPr="00C904AC" w:rsidRDefault="001E1F86" w:rsidP="001E1F86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76B203C6" w14:textId="77777777" w:rsidR="001E1F86" w:rsidRPr="00C904AC" w:rsidRDefault="001E1F86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47B7D2" w14:textId="052CBA53" w:rsidR="001E1F86" w:rsidRPr="00C904AC" w:rsidRDefault="005E69C2" w:rsidP="001E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</w:tr>
      <w:tr w:rsidR="004C4322" w:rsidRPr="00CD7347" w14:paraId="1A7CF944" w14:textId="77777777" w:rsidTr="00EC7A7B">
        <w:trPr>
          <w:trHeight w:val="207"/>
        </w:trPr>
        <w:tc>
          <w:tcPr>
            <w:tcW w:w="2790" w:type="dxa"/>
          </w:tcPr>
          <w:p w14:paraId="14126715" w14:textId="77777777" w:rsidR="004C4322" w:rsidRPr="00CD7347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450" w:type="dxa"/>
          </w:tcPr>
          <w:p w14:paraId="21094CA6" w14:textId="77777777" w:rsidR="004C4322" w:rsidRPr="00CD7347" w:rsidRDefault="004C4322" w:rsidP="00111DD7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0" w:type="dxa"/>
          </w:tcPr>
          <w:p w14:paraId="7CCE42BC" w14:textId="77777777" w:rsidR="004C4322" w:rsidRPr="00CD7347" w:rsidRDefault="004C4322" w:rsidP="00111DD7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0FE31C9D" w14:textId="77777777" w:rsidR="004C4322" w:rsidRPr="00CD7347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highlight w:val="yellow"/>
              </w:rPr>
            </w:pPr>
          </w:p>
        </w:tc>
        <w:tc>
          <w:tcPr>
            <w:tcW w:w="1440" w:type="dxa"/>
          </w:tcPr>
          <w:p w14:paraId="16CD5F52" w14:textId="77777777" w:rsidR="004C4322" w:rsidRPr="00CD7347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FCE8DAD" w14:textId="77777777" w:rsidR="004C4322" w:rsidRPr="00CD7347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21E0B3B" w14:textId="77777777" w:rsidR="004C4322" w:rsidRPr="00CD7347" w:rsidRDefault="004C4322" w:rsidP="00111DD7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70" w:type="dxa"/>
          </w:tcPr>
          <w:p w14:paraId="25A180B2" w14:textId="77777777" w:rsidR="004C4322" w:rsidRPr="00CD7347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0" w:type="dxa"/>
          </w:tcPr>
          <w:p w14:paraId="3FD2F139" w14:textId="77777777" w:rsidR="004C4322" w:rsidRPr="00CD7347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</w:rPr>
            </w:pPr>
          </w:p>
        </w:tc>
      </w:tr>
      <w:tr w:rsidR="004C4322" w:rsidRPr="00C904AC" w14:paraId="2F58371C" w14:textId="77777777" w:rsidTr="00EC7A7B">
        <w:tc>
          <w:tcPr>
            <w:tcW w:w="2790" w:type="dxa"/>
            <w:hideMark/>
          </w:tcPr>
          <w:p w14:paraId="47736C36" w14:textId="144AD60C" w:rsidR="004C4322" w:rsidRPr="00C904AC" w:rsidRDefault="004C4322" w:rsidP="00111DD7">
            <w:pPr>
              <w:ind w:left="162" w:hanging="162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904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904A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50" w:type="dxa"/>
          </w:tcPr>
          <w:p w14:paraId="320B2A89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6B9837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BB7D00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B74F20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636E91" w14:textId="77777777" w:rsidR="004C4322" w:rsidRPr="00C904AC" w:rsidRDefault="004C4322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9598E6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7A2CB" w14:textId="77777777" w:rsidR="004C4322" w:rsidRPr="00C904AC" w:rsidRDefault="004C4322" w:rsidP="00111DD7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CD2D85" w14:textId="77777777" w:rsidR="004C4322" w:rsidRPr="00C904AC" w:rsidRDefault="004C4322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4322" w:rsidRPr="00C904AC" w14:paraId="1B5F5B73" w14:textId="77777777" w:rsidTr="00EC7A7B">
        <w:tc>
          <w:tcPr>
            <w:tcW w:w="2790" w:type="dxa"/>
          </w:tcPr>
          <w:p w14:paraId="6647074F" w14:textId="727DCE14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450" w:type="dxa"/>
          </w:tcPr>
          <w:p w14:paraId="4DF04F3E" w14:textId="77777777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CECCB" w14:textId="4806E9F1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BB4F778" w14:textId="77777777" w:rsidR="004C4322" w:rsidRPr="00C904AC" w:rsidRDefault="004C4322" w:rsidP="004C432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8869A9F" w14:textId="41FB37BB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270" w:type="dxa"/>
          </w:tcPr>
          <w:p w14:paraId="5EE6B268" w14:textId="77777777" w:rsidR="004C4322" w:rsidRPr="00C904AC" w:rsidRDefault="004C4322" w:rsidP="004C432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57284E" w14:textId="56366F49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51B22116" w14:textId="77777777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AC2049" w14:textId="2E2E6FCA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4C4322" w:rsidRPr="00C904AC" w14:paraId="1A710E5A" w14:textId="77777777" w:rsidTr="00EC7A7B">
        <w:tc>
          <w:tcPr>
            <w:tcW w:w="2790" w:type="dxa"/>
            <w:hideMark/>
          </w:tcPr>
          <w:p w14:paraId="344416D5" w14:textId="3C76E9BC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450" w:type="dxa"/>
          </w:tcPr>
          <w:p w14:paraId="332CAADE" w14:textId="77777777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A3D70C" w14:textId="27F7A9A4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4F7DBD60" w14:textId="77777777" w:rsidR="004C4322" w:rsidRPr="00C904AC" w:rsidRDefault="004C4322" w:rsidP="004C432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D6F9CC" w14:textId="54EE521F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4339CC7E" w14:textId="77777777" w:rsidR="004C4322" w:rsidRPr="00C904AC" w:rsidRDefault="004C4322" w:rsidP="004C432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66DF42" w14:textId="5A780A66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548FA684" w14:textId="77777777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F3F0FE" w14:textId="40A4E4E3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(131)</w:t>
            </w:r>
          </w:p>
        </w:tc>
      </w:tr>
      <w:tr w:rsidR="004C4322" w:rsidRPr="00C904AC" w14:paraId="428AF1C4" w14:textId="77777777" w:rsidTr="00EC7A7B">
        <w:tc>
          <w:tcPr>
            <w:tcW w:w="2790" w:type="dxa"/>
          </w:tcPr>
          <w:p w14:paraId="7E405082" w14:textId="0A318843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450" w:type="dxa"/>
          </w:tcPr>
          <w:p w14:paraId="045D85D0" w14:textId="77777777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E33656" w14:textId="5C0DBD01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31A83671" w14:textId="77777777" w:rsidR="004C4322" w:rsidRPr="00C904AC" w:rsidRDefault="004C4322" w:rsidP="004C432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D3D658B" w14:textId="4AF4E381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270" w:type="dxa"/>
          </w:tcPr>
          <w:p w14:paraId="576D4CD4" w14:textId="77777777" w:rsidR="004C4322" w:rsidRPr="00C904AC" w:rsidRDefault="004C4322" w:rsidP="004C432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2937DC" w14:textId="3D3C7693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2350BA68" w14:textId="77777777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0BE632" w14:textId="65CCDE8C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</w:tr>
      <w:tr w:rsidR="004C4322" w:rsidRPr="00C904AC" w14:paraId="589CCAB1" w14:textId="77777777" w:rsidTr="00EC7A7B">
        <w:tc>
          <w:tcPr>
            <w:tcW w:w="2790" w:type="dxa"/>
          </w:tcPr>
          <w:p w14:paraId="6769D1BB" w14:textId="4E41F8D3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904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อายุคาดเฉลี่ย</w:t>
            </w:r>
          </w:p>
        </w:tc>
        <w:tc>
          <w:tcPr>
            <w:tcW w:w="450" w:type="dxa"/>
          </w:tcPr>
          <w:p w14:paraId="619FD17E" w14:textId="77777777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4B174" w14:textId="42FDB7CE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+1</w:t>
            </w:r>
          </w:p>
        </w:tc>
        <w:tc>
          <w:tcPr>
            <w:tcW w:w="270" w:type="dxa"/>
          </w:tcPr>
          <w:p w14:paraId="3F889172" w14:textId="77777777" w:rsidR="004C4322" w:rsidRPr="00C904AC" w:rsidRDefault="004C4322" w:rsidP="004C432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540A83D" w14:textId="6B7FB04F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(1,133)</w:t>
            </w:r>
          </w:p>
        </w:tc>
        <w:tc>
          <w:tcPr>
            <w:tcW w:w="270" w:type="dxa"/>
          </w:tcPr>
          <w:p w14:paraId="4C832698" w14:textId="77777777" w:rsidR="004C4322" w:rsidRPr="00C904AC" w:rsidRDefault="004C4322" w:rsidP="004C4322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C6790" w14:textId="1B8CC74F" w:rsidR="004C4322" w:rsidRPr="00C904AC" w:rsidRDefault="004C4322" w:rsidP="004C4322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-1</w:t>
            </w:r>
          </w:p>
        </w:tc>
        <w:tc>
          <w:tcPr>
            <w:tcW w:w="270" w:type="dxa"/>
          </w:tcPr>
          <w:p w14:paraId="7FCDF10D" w14:textId="77777777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A57596" w14:textId="254B1EB7" w:rsidR="004C4322" w:rsidRPr="00C904AC" w:rsidRDefault="004C4322" w:rsidP="004C4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1,329</w:t>
            </w:r>
          </w:p>
        </w:tc>
      </w:tr>
    </w:tbl>
    <w:p w14:paraId="32C2EF39" w14:textId="7B602C87" w:rsidR="00C90F4A" w:rsidRDefault="00C90F4A" w:rsidP="00C90F4A">
      <w:pPr>
        <w:pStyle w:val="FSNoteNumbered"/>
        <w:spacing w:after="0"/>
        <w:rPr>
          <w:b/>
          <w:bCs/>
          <w:u w:val="none"/>
        </w:rPr>
      </w:pPr>
    </w:p>
    <w:p w14:paraId="33993A8B" w14:textId="1867B7F2" w:rsidR="00C90F4A" w:rsidRDefault="00C90F4A" w:rsidP="00C90F4A">
      <w:pPr>
        <w:rPr>
          <w:lang w:val="th-TH"/>
        </w:rPr>
      </w:pPr>
    </w:p>
    <w:p w14:paraId="5E088366" w14:textId="07A5BAA6" w:rsidR="00C90F4A" w:rsidRDefault="00C90F4A" w:rsidP="00C90F4A">
      <w:pPr>
        <w:rPr>
          <w:lang w:val="th-TH"/>
        </w:rPr>
      </w:pPr>
    </w:p>
    <w:p w14:paraId="7BF61691" w14:textId="2ACCB595" w:rsidR="00C90F4A" w:rsidRDefault="00C90F4A" w:rsidP="00C90F4A">
      <w:pPr>
        <w:rPr>
          <w:lang w:val="th-TH"/>
        </w:rPr>
      </w:pPr>
    </w:p>
    <w:p w14:paraId="0A5EE72E" w14:textId="75D77F36" w:rsidR="00C90F4A" w:rsidRDefault="00C90F4A" w:rsidP="00C90F4A">
      <w:pPr>
        <w:rPr>
          <w:lang w:val="th-TH"/>
        </w:rPr>
      </w:pPr>
    </w:p>
    <w:p w14:paraId="673840F6" w14:textId="7421116E" w:rsidR="00C90F4A" w:rsidRDefault="00C90F4A" w:rsidP="00C90F4A">
      <w:pPr>
        <w:rPr>
          <w:lang w:val="th-TH"/>
        </w:rPr>
      </w:pPr>
    </w:p>
    <w:p w14:paraId="33A690AA" w14:textId="18088C39" w:rsidR="00C90F4A" w:rsidRDefault="00C90F4A" w:rsidP="00C90F4A">
      <w:pPr>
        <w:rPr>
          <w:lang w:val="th-TH"/>
        </w:rPr>
      </w:pPr>
    </w:p>
    <w:p w14:paraId="1AF81E9B" w14:textId="3BBAE71E" w:rsidR="00C90F4A" w:rsidRDefault="00C90F4A" w:rsidP="00C90F4A">
      <w:pPr>
        <w:rPr>
          <w:lang w:val="th-TH"/>
        </w:rPr>
      </w:pPr>
    </w:p>
    <w:p w14:paraId="0C413654" w14:textId="3CCDF27B" w:rsidR="00C90F4A" w:rsidRDefault="00C90F4A" w:rsidP="00C90F4A">
      <w:pPr>
        <w:rPr>
          <w:lang w:val="th-TH"/>
        </w:rPr>
      </w:pPr>
    </w:p>
    <w:p w14:paraId="43DC3AD7" w14:textId="72CA21FE" w:rsidR="00C90F4A" w:rsidRDefault="00C90F4A" w:rsidP="00C90F4A">
      <w:pPr>
        <w:rPr>
          <w:lang w:val="th-TH"/>
        </w:rPr>
      </w:pPr>
    </w:p>
    <w:p w14:paraId="4F870FF3" w14:textId="0B7BAEBA" w:rsidR="00C90F4A" w:rsidRDefault="00C90F4A" w:rsidP="00C90F4A">
      <w:pPr>
        <w:rPr>
          <w:lang w:val="th-TH"/>
        </w:rPr>
      </w:pPr>
    </w:p>
    <w:p w14:paraId="22EADA0F" w14:textId="26BC25AD" w:rsidR="00C90F4A" w:rsidRDefault="00C90F4A" w:rsidP="00C90F4A">
      <w:pPr>
        <w:rPr>
          <w:lang w:val="th-TH"/>
        </w:rPr>
      </w:pPr>
    </w:p>
    <w:p w14:paraId="1AFE287B" w14:textId="2363A6DD" w:rsidR="00C90F4A" w:rsidRDefault="00C90F4A" w:rsidP="00C90F4A">
      <w:pPr>
        <w:rPr>
          <w:lang w:val="th-TH"/>
        </w:rPr>
      </w:pPr>
    </w:p>
    <w:p w14:paraId="41053E42" w14:textId="013238E1" w:rsidR="00C90F4A" w:rsidRDefault="00C90F4A" w:rsidP="00C90F4A">
      <w:pPr>
        <w:rPr>
          <w:lang w:val="th-TH"/>
        </w:rPr>
      </w:pPr>
    </w:p>
    <w:p w14:paraId="7EBCCD7A" w14:textId="2C23B4F0" w:rsidR="00C90F4A" w:rsidRDefault="00C90F4A" w:rsidP="00C90F4A">
      <w:pPr>
        <w:rPr>
          <w:lang w:val="th-TH"/>
        </w:rPr>
      </w:pPr>
    </w:p>
    <w:p w14:paraId="70E124B1" w14:textId="08497B69" w:rsidR="00C90F4A" w:rsidRDefault="00C90F4A" w:rsidP="00C90F4A">
      <w:pPr>
        <w:rPr>
          <w:lang w:val="th-TH"/>
        </w:rPr>
      </w:pPr>
    </w:p>
    <w:p w14:paraId="06102E36" w14:textId="35C97089" w:rsidR="00C90F4A" w:rsidRDefault="00C90F4A" w:rsidP="00C90F4A">
      <w:pPr>
        <w:rPr>
          <w:lang w:val="th-TH"/>
        </w:rPr>
      </w:pPr>
    </w:p>
    <w:p w14:paraId="0BEF03FA" w14:textId="6B7836E1" w:rsidR="00C90F4A" w:rsidRDefault="00C90F4A" w:rsidP="00C90F4A">
      <w:pPr>
        <w:rPr>
          <w:lang w:val="th-TH"/>
        </w:rPr>
      </w:pPr>
    </w:p>
    <w:p w14:paraId="7DDE4441" w14:textId="52ED6ED1" w:rsidR="00C90F4A" w:rsidRDefault="00C90F4A" w:rsidP="00C90F4A">
      <w:pPr>
        <w:rPr>
          <w:lang w:val="th-TH"/>
        </w:rPr>
      </w:pPr>
    </w:p>
    <w:p w14:paraId="79C135D8" w14:textId="77777777" w:rsidR="00C90F4A" w:rsidRPr="00C90F4A" w:rsidRDefault="00C90F4A" w:rsidP="00C90F4A">
      <w:pPr>
        <w:rPr>
          <w:cs/>
          <w:lang w:val="th-TH"/>
        </w:rPr>
      </w:pPr>
    </w:p>
    <w:p w14:paraId="4834B5BC" w14:textId="3AA04D51" w:rsidR="005704D7" w:rsidRPr="0040193A" w:rsidRDefault="005704D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40193A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27622B78" w:rsidR="000C0E90" w:rsidRPr="00C90F4A" w:rsidRDefault="0065563C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90F4A">
        <w:rPr>
          <w:rFonts w:ascii="Angsana New" w:hAnsi="Angsana New" w:hint="cs"/>
          <w:sz w:val="28"/>
          <w:szCs w:val="28"/>
          <w:cs/>
        </w:rPr>
        <w:t>ค่าใช้จ่าย</w:t>
      </w:r>
      <w:r w:rsidR="000125B2" w:rsidRPr="00C90F4A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627F03" w:rsidRPr="00C90F4A">
        <w:rPr>
          <w:rFonts w:ascii="Angsana New" w:hAnsi="Angsana New" w:hint="cs"/>
          <w:sz w:val="28"/>
          <w:szCs w:val="28"/>
          <w:cs/>
        </w:rPr>
        <w:t>ปี</w:t>
      </w:r>
      <w:r w:rsidR="00A80558" w:rsidRPr="00C90F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C90F4A">
        <w:rPr>
          <w:rFonts w:ascii="Angsana New" w:hAnsi="Angsana New"/>
          <w:sz w:val="28"/>
          <w:szCs w:val="28"/>
        </w:rPr>
        <w:t>256</w:t>
      </w:r>
      <w:r w:rsidR="00F76392" w:rsidRPr="00C90F4A">
        <w:rPr>
          <w:rFonts w:ascii="Angsana New" w:hAnsi="Angsana New"/>
          <w:sz w:val="28"/>
          <w:szCs w:val="28"/>
        </w:rPr>
        <w:t>4</w:t>
      </w:r>
      <w:r w:rsidR="000C0E90" w:rsidRPr="00C90F4A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4440F7" w:rsidRPr="00824832" w14:paraId="4BA7FB50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69D51CF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E6DD3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4440F7" w:rsidRPr="00824832" w14:paraId="627F29A5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6106BB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BEAEFD5" w14:textId="52BD1284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F8D82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CE46EE4" w14:textId="4944156F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4440F7" w:rsidRPr="00824832" w14:paraId="642C8F80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36D92DB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9999" w14:textId="7841F247" w:rsidR="004440F7" w:rsidRPr="00824832" w:rsidRDefault="00FF31C3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389AE" w14:textId="77777777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EDF" w14:textId="2705392C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40F7" w:rsidRPr="00824832" w14:paraId="4A40EA81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C8A0E13" w14:textId="77777777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490D" w14:textId="3B365B80" w:rsidR="004440F7" w:rsidRPr="00824832" w:rsidRDefault="00E2456A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1C3">
              <w:rPr>
                <w:rFonts w:asciiTheme="majorBidi" w:hAnsiTheme="majorBidi" w:cstheme="majorBidi"/>
                <w:sz w:val="28"/>
                <w:szCs w:val="28"/>
              </w:rPr>
              <w:t>5,808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63A8F" w14:textId="77777777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5AB0" w14:textId="569C1C11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8,967</w:t>
            </w:r>
          </w:p>
        </w:tc>
      </w:tr>
      <w:tr w:rsidR="004440F7" w:rsidRPr="00824832" w14:paraId="709207B3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71252A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C3BBDF" w14:textId="3AF9EB2A" w:rsidR="004440F7" w:rsidRPr="00DA7B7F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0B25B1" w14:textId="77777777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B1BC4F" w14:textId="6206C715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8,967</w:t>
            </w:r>
          </w:p>
        </w:tc>
      </w:tr>
    </w:tbl>
    <w:p w14:paraId="4DB87B05" w14:textId="57084A01" w:rsidR="00B67966" w:rsidRDefault="00B67966" w:rsidP="00627F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860AB5" w:rsidRPr="00860AB5"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="00182167">
        <w:rPr>
          <w:rFonts w:ascii="Angsana New" w:hAnsi="Angsana New" w:hint="cs"/>
          <w:sz w:val="28"/>
          <w:szCs w:val="28"/>
          <w:cs/>
        </w:rPr>
        <w:t>กำไร (</w:t>
      </w:r>
      <w:r w:rsidRPr="003058B7">
        <w:rPr>
          <w:rFonts w:ascii="Angsana New" w:hAnsi="Angsana New"/>
          <w:sz w:val="28"/>
          <w:szCs w:val="28"/>
          <w:cs/>
        </w:rPr>
        <w:t>ขาดทุน</w:t>
      </w:r>
      <w:r w:rsidR="00182167">
        <w:rPr>
          <w:rFonts w:ascii="Angsana New" w:hAnsi="Angsana New" w:hint="cs"/>
          <w:sz w:val="28"/>
          <w:szCs w:val="28"/>
          <w:cs/>
        </w:rPr>
        <w:t xml:space="preserve">) </w:t>
      </w:r>
      <w:r w:rsidRPr="003058B7">
        <w:rPr>
          <w:rFonts w:ascii="Angsana New" w:hAnsi="Angsana New"/>
          <w:sz w:val="28"/>
          <w:szCs w:val="28"/>
          <w:cs/>
        </w:rPr>
        <w:t>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627F03">
        <w:rPr>
          <w:rFonts w:ascii="Angsana New" w:hAnsi="Angsana New" w:hint="cs"/>
          <w:sz w:val="28"/>
          <w:szCs w:val="28"/>
          <w:cs/>
        </w:rPr>
        <w:t>ปี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25191D" w:rsidRPr="0025191D">
        <w:rPr>
          <w:rFonts w:ascii="Angsana New" w:hAnsi="Angsana New"/>
          <w:sz w:val="28"/>
          <w:szCs w:val="28"/>
        </w:rPr>
        <w:t>4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4440F7" w:rsidRPr="00824832" w14:paraId="3F5EDA33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7CA2550" w14:textId="77777777" w:rsidR="004440F7" w:rsidRPr="00824832" w:rsidRDefault="004440F7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B95CE" w14:textId="77777777" w:rsidR="004440F7" w:rsidRPr="00824832" w:rsidRDefault="004440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4440F7" w:rsidRPr="00824832" w14:paraId="5BDDD0DD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4E5B29D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B8543" w14:textId="1437DF40" w:rsidR="004440F7" w:rsidRPr="00627F03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43600" w14:textId="77777777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895F5" w14:textId="6A08BFAC" w:rsidR="004440F7" w:rsidRPr="00824832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4440F7" w:rsidRPr="00824832" w14:paraId="625C4DF7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7A287AC" w14:textId="09393C50" w:rsidR="004440F7" w:rsidRPr="00824832" w:rsidRDefault="004440F7" w:rsidP="00627F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182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1821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5E945" w14:textId="0E49A7A1" w:rsidR="004440F7" w:rsidRPr="00824832" w:rsidRDefault="004440F7" w:rsidP="00627F0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2B251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F9462" w14:textId="6BCACCED" w:rsidR="004440F7" w:rsidRPr="00824832" w:rsidRDefault="004440F7" w:rsidP="00627F0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(50,872)</w:t>
            </w:r>
          </w:p>
        </w:tc>
      </w:tr>
      <w:tr w:rsidR="004440F7" w:rsidRPr="00824832" w14:paraId="0FCBB40E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A27D8D2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08A95C" w14:textId="77777777" w:rsidR="004440F7" w:rsidRPr="00824832" w:rsidRDefault="004440F7" w:rsidP="00627F0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562123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421926" w14:textId="77777777" w:rsidR="004440F7" w:rsidRPr="00824832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40F7" w:rsidRPr="00250566" w14:paraId="63DE67F8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4C72A45" w14:textId="77777777" w:rsidR="004440F7" w:rsidRPr="00250566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25056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FB62D" w14:textId="242D4456" w:rsidR="004440F7" w:rsidRPr="00250566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eastAsia="Cordia New" w:hAnsiTheme="majorBidi" w:cstheme="majorBidi"/>
                <w:sz w:val="28"/>
                <w:szCs w:val="28"/>
              </w:rPr>
              <w:t>3,729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B956" w14:textId="77777777" w:rsidR="004440F7" w:rsidRPr="00250566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EDBAE" w14:textId="3907B6B1" w:rsidR="004440F7" w:rsidRPr="00250566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eastAsia="Cordia New" w:hAnsiTheme="majorBidi" w:cstheme="majorBidi"/>
                <w:sz w:val="28"/>
                <w:szCs w:val="28"/>
              </w:rPr>
              <w:t>(10,174)</w:t>
            </w:r>
          </w:p>
        </w:tc>
      </w:tr>
      <w:tr w:rsidR="004440F7" w:rsidRPr="00250566" w14:paraId="685CE459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47730D" w14:textId="77777777" w:rsidR="004440F7" w:rsidRPr="00250566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2505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5E15B162" w14:textId="77777777" w:rsidR="004440F7" w:rsidRPr="00250566" w:rsidRDefault="004440F7" w:rsidP="00627F0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250566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022A" w14:textId="4465916A" w:rsidR="004440F7" w:rsidRPr="00250566" w:rsidRDefault="003E2EFC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E2EFC">
              <w:rPr>
                <w:rFonts w:asciiTheme="majorBidi" w:eastAsia="Cordia New" w:hAnsiTheme="majorBidi" w:cstheme="majorBidi"/>
                <w:sz w:val="28"/>
                <w:szCs w:val="28"/>
              </w:rPr>
              <w:t>1,735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E1F1" w14:textId="77777777" w:rsidR="004440F7" w:rsidRPr="00250566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CED7" w14:textId="13EF1289" w:rsidR="004440F7" w:rsidRPr="00250566" w:rsidRDefault="004440F7" w:rsidP="0062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eastAsia="Cordia New" w:hAnsiTheme="majorBidi" w:cstheme="majorBidi"/>
                <w:sz w:val="28"/>
                <w:szCs w:val="28"/>
              </w:rPr>
              <w:t>(252)</w:t>
            </w:r>
          </w:p>
        </w:tc>
      </w:tr>
      <w:tr w:rsidR="007F58C1" w:rsidRPr="00250566" w14:paraId="62E2EF05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EB106CB" w14:textId="5F6D7DDF" w:rsidR="007F58C1" w:rsidRPr="00250566" w:rsidRDefault="007F58C1" w:rsidP="007F58C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ตัดจำหน่ายขาดทุนสะสมทางภาษี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4778" w14:textId="00B542D7" w:rsidR="007F58C1" w:rsidRPr="00250566" w:rsidRDefault="0075359C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359C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3E2EFC">
              <w:rPr>
                <w:rFonts w:asciiTheme="majorBidi" w:eastAsia="Cordia New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275F3" w14:textId="77777777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3BD53" w14:textId="61FD6BB5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2D0A" w:rsidRPr="00250566" w14:paraId="008B7C72" w14:textId="77777777" w:rsidTr="00BC053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0C8756F" w14:textId="77777777" w:rsidR="00DD2D0A" w:rsidRDefault="00DD2D0A" w:rsidP="007F58C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ตัดจำหน่ายค่าเผื่อหนี้สงสัยจะสูญที่เคยรับรู้เป็น</w:t>
            </w:r>
          </w:p>
          <w:p w14:paraId="5485DDEB" w14:textId="5269F0E3" w:rsidR="00DD2D0A" w:rsidRDefault="00DD2D0A" w:rsidP="007F58C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84809" w14:textId="77777777" w:rsidR="00DD2D0A" w:rsidRDefault="00DD2D0A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2E9F5F4E" w14:textId="05B501AF" w:rsidR="00DD2D0A" w:rsidRDefault="00DD2D0A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D2D0A">
              <w:rPr>
                <w:rFonts w:asciiTheme="majorBidi" w:eastAsia="Cordia New" w:hAnsiTheme="majorBidi"/>
                <w:sz w:val="28"/>
                <w:szCs w:val="28"/>
                <w:cs/>
              </w:rPr>
              <w:t>30</w:t>
            </w:r>
            <w:r w:rsidRPr="00DD2D0A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DD2D0A">
              <w:rPr>
                <w:rFonts w:asciiTheme="majorBidi" w:eastAsia="Cordia New" w:hAnsiTheme="majorBidi"/>
                <w:sz w:val="28"/>
                <w:szCs w:val="28"/>
                <w:cs/>
              </w:rPr>
              <w:t>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8127F" w14:textId="77777777" w:rsidR="00DD2D0A" w:rsidRPr="00250566" w:rsidRDefault="00DD2D0A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2398A" w14:textId="77777777" w:rsidR="00DD2D0A" w:rsidRDefault="00DD2D0A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3D8A5FD6" w14:textId="62ED7BB3" w:rsidR="00DD2D0A" w:rsidRDefault="00DD2D0A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58C1" w:rsidRPr="00250566" w14:paraId="3B0C5BB8" w14:textId="77777777" w:rsidTr="00BC053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6AA295A" w14:textId="6D80D880" w:rsidR="007F58C1" w:rsidRPr="00250566" w:rsidRDefault="007F58C1" w:rsidP="007F58C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ผลแตกต่างชั่วคราวที่ไม่เคยรับรู้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6A10" w14:textId="7B3A7C92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(2,340)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E997" w14:textId="77777777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1068" w14:textId="1457C688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F58C1" w:rsidRPr="00250566" w14:paraId="5FB1F246" w14:textId="77777777" w:rsidTr="004440F7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B3F1DC" w14:textId="68978D9B" w:rsidR="007F58C1" w:rsidRDefault="007F58C1" w:rsidP="007F58C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25056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ภาษีเงินได้รอการตัดบัญชีที่รับรู้ในปี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26090" w14:textId="192060B5" w:rsidR="007F58C1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2D69" w14:textId="77777777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D85B" w14:textId="0A2ABABA" w:rsidR="007F58C1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0566">
              <w:rPr>
                <w:rFonts w:asciiTheme="majorBidi" w:hAnsiTheme="majorBidi" w:cstheme="majorBidi"/>
                <w:sz w:val="28"/>
                <w:szCs w:val="28"/>
              </w:rPr>
              <w:t>8,967</w:t>
            </w:r>
          </w:p>
        </w:tc>
      </w:tr>
      <w:tr w:rsidR="007F58C1" w:rsidRPr="004440F7" w14:paraId="6206C4D9" w14:textId="77777777" w:rsidTr="00B1789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3E6588" w14:textId="77777777" w:rsidR="007F58C1" w:rsidRPr="004440F7" w:rsidRDefault="007F58C1" w:rsidP="00B1789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25056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A0B45" w14:textId="77777777" w:rsidR="007F58C1" w:rsidRPr="004440F7" w:rsidRDefault="007F58C1" w:rsidP="00B1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0904" w14:textId="77777777" w:rsidR="007F58C1" w:rsidRPr="004440F7" w:rsidRDefault="007F58C1" w:rsidP="00B1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9CC12" w14:textId="77777777" w:rsidR="007F58C1" w:rsidRPr="004440F7" w:rsidRDefault="007F58C1" w:rsidP="00B1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0566">
              <w:rPr>
                <w:rFonts w:asciiTheme="majorBidi" w:eastAsia="Cordia New" w:hAnsiTheme="majorBidi" w:cstheme="majorBidi"/>
                <w:sz w:val="28"/>
                <w:szCs w:val="28"/>
              </w:rPr>
              <w:t>10,426</w:t>
            </w:r>
          </w:p>
        </w:tc>
      </w:tr>
      <w:tr w:rsidR="007F58C1" w:rsidRPr="005067F3" w14:paraId="1D91D673" w14:textId="77777777" w:rsidTr="004440F7">
        <w:trPr>
          <w:trHeight w:val="42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E51096" w14:textId="77777777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5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50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71969" w14:textId="5A68A6F7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69ED8" w14:textId="77777777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8AC2C" w14:textId="16C2AC16" w:rsidR="007F58C1" w:rsidRPr="00250566" w:rsidRDefault="007F58C1" w:rsidP="007F5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505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250566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2505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967</w:t>
            </w:r>
          </w:p>
        </w:tc>
      </w:tr>
    </w:tbl>
    <w:p w14:paraId="08A5BF9E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455B660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F137291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528EDF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7CD70A0" w14:textId="77777777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5470CEF" w14:textId="715FFA00" w:rsidR="009D2977" w:rsidRDefault="009D297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6E48C7A3" w:rsidR="005704D7" w:rsidRPr="00E4284A" w:rsidRDefault="005704D7" w:rsidP="009D29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7" w:name="OLE_LINK1"/>
      <w:bookmarkStart w:id="8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7"/>
      <w:bookmarkEnd w:id="8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9516D5">
        <w:rPr>
          <w:rFonts w:ascii="Angsana New" w:hAnsi="Angsana New"/>
          <w:sz w:val="28"/>
          <w:szCs w:val="28"/>
        </w:rPr>
        <w:t>4</w:t>
      </w:r>
      <w:r w:rsidR="009516D5">
        <w:rPr>
          <w:rFonts w:ascii="Angsana New" w:hAnsi="Angsana New" w:hint="cs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7A014C" w:rsidRPr="009A7EE8" w14:paraId="3DD1E755" w14:textId="77777777" w:rsidTr="00226CA5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226CA5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226CA5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6F5AA7D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6D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2318B73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1EBBDE62" w14:textId="5198DF2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B5312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23AD" w14:textId="77777777" w:rsidR="00180370" w:rsidRPr="009A7EE8" w:rsidRDefault="00180370" w:rsidP="001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E972DD8" w14:textId="57A3A7E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 w:rsidR="00B5312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527EC" w14:textId="3DF9062E" w:rsidR="00D72D3E" w:rsidRPr="001A426F" w:rsidRDefault="00AD041B" w:rsidP="0022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D72D3E" w:rsidRPr="009A7EE8" w14:paraId="7F56ACA7" w14:textId="77777777" w:rsidTr="00226CA5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74FF" w:rsidRPr="009A7EE8" w14:paraId="598D1CD2" w14:textId="77777777" w:rsidTr="00226CA5">
        <w:tc>
          <w:tcPr>
            <w:tcW w:w="3330" w:type="dxa"/>
          </w:tcPr>
          <w:p w14:paraId="3B2A8917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9DA0C19" w14:textId="04FB659B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6D0F05A1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2CA0DC71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(30,721)</w:t>
            </w:r>
          </w:p>
        </w:tc>
        <w:tc>
          <w:tcPr>
            <w:tcW w:w="270" w:type="dxa"/>
          </w:tcPr>
          <w:p w14:paraId="15FA1C6C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105B8" w14:textId="3235957F" w:rsidR="001374FF" w:rsidRPr="005F2DD4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6DD4E4" w14:textId="4CB4F6B0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</w:t>
            </w:r>
          </w:p>
        </w:tc>
      </w:tr>
      <w:tr w:rsidR="001374FF" w:rsidRPr="009A7EE8" w14:paraId="50B3569B" w14:textId="77777777" w:rsidTr="00E77006">
        <w:tc>
          <w:tcPr>
            <w:tcW w:w="3330" w:type="dxa"/>
          </w:tcPr>
          <w:p w14:paraId="752452B8" w14:textId="77777777" w:rsidR="001374FF" w:rsidRPr="004C0B33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D864080" w14:textId="77777777" w:rsidR="001374FF" w:rsidRPr="004C0B33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2653874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339EB2" w14:textId="28909F19" w:rsidR="001374FF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BE383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3F20E" w14:textId="4F34393B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270" w:type="dxa"/>
            <w:vAlign w:val="bottom"/>
          </w:tcPr>
          <w:p w14:paraId="02D9D849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B09C9" w14:textId="21845A49" w:rsidR="001374FF" w:rsidRPr="005F2DD4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C356BD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E35EA8" w14:textId="6D8871CB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928</w:t>
            </w:r>
          </w:p>
        </w:tc>
      </w:tr>
      <w:tr w:rsidR="001374FF" w:rsidRPr="009A7EE8" w14:paraId="28832F13" w14:textId="77777777" w:rsidTr="00A2365A">
        <w:tc>
          <w:tcPr>
            <w:tcW w:w="3330" w:type="dxa"/>
          </w:tcPr>
          <w:p w14:paraId="59A0B518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71A9CA99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  <w:tc>
          <w:tcPr>
            <w:tcW w:w="270" w:type="dxa"/>
            <w:shd w:val="clear" w:color="auto" w:fill="auto"/>
          </w:tcPr>
          <w:p w14:paraId="4136B960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460CA5" w14:textId="32B2EDFB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8E473B"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150B4"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FE49E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D2509A" w14:textId="17FAA4AC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AD731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E7C4B" w14:textId="058C1C93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8,618</w:t>
            </w:r>
          </w:p>
        </w:tc>
      </w:tr>
      <w:tr w:rsidR="001374FF" w:rsidRPr="009A7EE8" w14:paraId="48F7CC41" w14:textId="77777777" w:rsidTr="00A2365A">
        <w:trPr>
          <w:trHeight w:val="720"/>
        </w:trPr>
        <w:tc>
          <w:tcPr>
            <w:tcW w:w="3330" w:type="dxa"/>
          </w:tcPr>
          <w:p w14:paraId="4BB1BFF9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4F46C9B3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868B3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1EBE9" w14:textId="69B4C8F1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404EA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D527B" w14:textId="578DBB7D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231D9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9EFA5F" w14:textId="735E8080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6,182</w:t>
            </w:r>
          </w:p>
        </w:tc>
      </w:tr>
      <w:tr w:rsidR="001374FF" w:rsidRPr="009A7EE8" w14:paraId="4D852BDB" w14:textId="77777777" w:rsidTr="00A2365A">
        <w:tc>
          <w:tcPr>
            <w:tcW w:w="3330" w:type="dxa"/>
          </w:tcPr>
          <w:p w14:paraId="6D472617" w14:textId="77777777" w:rsidR="001374FF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1374FF" w:rsidRPr="00AE1CA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14ACF498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9BACD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3B49F" w14:textId="74170D63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</w:t>
            </w:r>
            <w:r w:rsidR="00C47C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536D6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5B258" w14:textId="3449F680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7A485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F7841" w14:textId="3902BF95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</w:t>
            </w:r>
            <w:r w:rsidR="00C47C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1374FF" w:rsidRPr="009A7EE8" w14:paraId="1065CBE4" w14:textId="77777777" w:rsidTr="00A2365A">
        <w:tc>
          <w:tcPr>
            <w:tcW w:w="3330" w:type="dxa"/>
          </w:tcPr>
          <w:p w14:paraId="08F04D06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32710080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5526BF22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2E328" w14:textId="342D0EC9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1719E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06616" w14:textId="46EB8248" w:rsidR="001374FF" w:rsidRPr="00A2365A" w:rsidRDefault="00C47CBB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9097F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E2D1E" w14:textId="67511023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C47C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392</w:t>
            </w:r>
          </w:p>
        </w:tc>
      </w:tr>
      <w:tr w:rsidR="001374FF" w:rsidRPr="009A7EE8" w14:paraId="2F6FF720" w14:textId="77777777" w:rsidTr="00A2365A">
        <w:tc>
          <w:tcPr>
            <w:tcW w:w="3330" w:type="dxa"/>
          </w:tcPr>
          <w:p w14:paraId="2C4BA433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6FDB7875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74D5B30E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F335F" w14:textId="51A90B80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28D2A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E734C" w14:textId="5D2B1606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A324E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8B260" w14:textId="58F8CCEE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9,455</w:t>
            </w:r>
          </w:p>
        </w:tc>
      </w:tr>
      <w:tr w:rsidR="001374FF" w:rsidRPr="009A7EE8" w14:paraId="38B1218A" w14:textId="77777777" w:rsidTr="00A2365A">
        <w:tc>
          <w:tcPr>
            <w:tcW w:w="3330" w:type="dxa"/>
          </w:tcPr>
          <w:p w14:paraId="75684FFA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6CE2C00A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  <w:shd w:val="clear" w:color="auto" w:fill="auto"/>
          </w:tcPr>
          <w:p w14:paraId="1B462584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DC83C" w14:textId="70F45567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(46,25</w:t>
            </w:r>
            <w:r w:rsidR="00C47CB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7907F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5F24C9" w14:textId="2084EE07" w:rsidR="001374FF" w:rsidRPr="00A2365A" w:rsidRDefault="00C47CBB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32C41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958F8E" w14:textId="5DE964E8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C47CB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A236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C47CB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060</w:t>
            </w:r>
          </w:p>
        </w:tc>
      </w:tr>
      <w:tr w:rsidR="001374FF" w:rsidRPr="00694D4E" w14:paraId="418B4753" w14:textId="77777777" w:rsidTr="00A2365A">
        <w:trPr>
          <w:trHeight w:val="216"/>
        </w:trPr>
        <w:tc>
          <w:tcPr>
            <w:tcW w:w="3330" w:type="dxa"/>
          </w:tcPr>
          <w:p w14:paraId="7E6074A2" w14:textId="77777777" w:rsidR="001374FF" w:rsidRPr="00694D4E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1374FF" w:rsidRPr="00694D4E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999D36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B1AA" w14:textId="77777777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886D1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0BBD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44FC3" w14:textId="77777777" w:rsidR="001374FF" w:rsidRPr="00A2365A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4E0A8" w14:textId="77777777" w:rsidR="001374FF" w:rsidRPr="00A2365A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4FF" w:rsidRPr="009A7EE8" w14:paraId="5337FDEF" w14:textId="77777777" w:rsidTr="0096022F">
        <w:tc>
          <w:tcPr>
            <w:tcW w:w="3330" w:type="dxa"/>
          </w:tcPr>
          <w:p w14:paraId="173C2122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19097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48D27" w14:textId="77777777" w:rsidR="001374FF" w:rsidRPr="005F2DD4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3F15E7" w14:textId="77777777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374FF" w:rsidRPr="009A7EE8" w14:paraId="371920F5" w14:textId="77777777" w:rsidTr="00226CA5">
        <w:tc>
          <w:tcPr>
            <w:tcW w:w="3330" w:type="dxa"/>
          </w:tcPr>
          <w:p w14:paraId="26158A73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236D2257" w14:textId="03FD1A69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CB1ECD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6462F6B4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70" w:type="dxa"/>
            <w:vAlign w:val="bottom"/>
          </w:tcPr>
          <w:p w14:paraId="784240EC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C18AAF" w14:textId="439F4AA1" w:rsidR="001374FF" w:rsidRPr="005F2DD4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(868)</w:t>
            </w:r>
          </w:p>
        </w:tc>
        <w:tc>
          <w:tcPr>
            <w:tcW w:w="270" w:type="dxa"/>
            <w:vAlign w:val="bottom"/>
          </w:tcPr>
          <w:p w14:paraId="3BF2133F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93027" w14:textId="50FEEA43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(10,824)</w:t>
            </w:r>
          </w:p>
        </w:tc>
      </w:tr>
      <w:tr w:rsidR="001374FF" w:rsidRPr="009A7EE8" w14:paraId="3C446DC2" w14:textId="77777777" w:rsidTr="00226CA5">
        <w:tc>
          <w:tcPr>
            <w:tcW w:w="3330" w:type="dxa"/>
          </w:tcPr>
          <w:p w14:paraId="5A123A35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3C6E7E7E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D35827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75F76EF4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306875E9" w:rsidR="001374FF" w:rsidRPr="005F2DD4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(2,783)</w:t>
            </w:r>
          </w:p>
        </w:tc>
        <w:tc>
          <w:tcPr>
            <w:tcW w:w="270" w:type="dxa"/>
            <w:vAlign w:val="bottom"/>
          </w:tcPr>
          <w:p w14:paraId="5CBCDB0B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32803B72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(13,444)</w:t>
            </w:r>
          </w:p>
        </w:tc>
      </w:tr>
      <w:tr w:rsidR="001374FF" w:rsidRPr="009A7EE8" w14:paraId="07610578" w14:textId="77777777" w:rsidTr="00226CA5">
        <w:tc>
          <w:tcPr>
            <w:tcW w:w="3330" w:type="dxa"/>
          </w:tcPr>
          <w:p w14:paraId="1171CBAA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59EF2D4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39CECBE" w14:textId="52864A9D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32651" w14:textId="3A8039E3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</w:tcPr>
          <w:p w14:paraId="4351BD7A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ED92C" w14:textId="64397BED" w:rsidR="001374FF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4D3E3D62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5AE9E" w14:textId="0C54115C" w:rsidR="001374FF" w:rsidRPr="005F2DD4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C8D152" w14:textId="370757A5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2FC2D" w14:textId="102ABD3B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374FF" w:rsidRPr="009A7EE8" w14:paraId="679940F1" w14:textId="77777777" w:rsidTr="00226CA5">
        <w:tc>
          <w:tcPr>
            <w:tcW w:w="3330" w:type="dxa"/>
          </w:tcPr>
          <w:p w14:paraId="283383E5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6A537840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21,067</w:t>
            </w: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EA2A8C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1F391169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450</w:t>
            </w:r>
          </w:p>
        </w:tc>
        <w:tc>
          <w:tcPr>
            <w:tcW w:w="270" w:type="dxa"/>
            <w:vAlign w:val="bottom"/>
          </w:tcPr>
          <w:p w14:paraId="21B79A39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6B5D9AAB" w:rsidR="001374FF" w:rsidRPr="005F2DD4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(3,651)</w:t>
            </w:r>
          </w:p>
        </w:tc>
        <w:tc>
          <w:tcPr>
            <w:tcW w:w="270" w:type="dxa"/>
            <w:vAlign w:val="bottom"/>
          </w:tcPr>
          <w:p w14:paraId="0831E636" w14:textId="77777777" w:rsidR="001374FF" w:rsidRPr="009A7EE8" w:rsidRDefault="001374FF" w:rsidP="0013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010394CD" w:rsidR="001374FF" w:rsidRPr="009A7EE8" w:rsidRDefault="001374FF" w:rsidP="001374F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(24,268)</w:t>
            </w:r>
          </w:p>
        </w:tc>
      </w:tr>
    </w:tbl>
    <w:p w14:paraId="28EBA8AD" w14:textId="3213926C" w:rsidR="00FF1727" w:rsidRDefault="00FF1727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3E50596" w14:textId="780F049F" w:rsidR="00877648" w:rsidRDefault="00877648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3141BE" w14:textId="77777777" w:rsidR="00FF59BA" w:rsidRDefault="00FF59BA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170"/>
        <w:gridCol w:w="270"/>
        <w:gridCol w:w="1350"/>
      </w:tblGrid>
      <w:tr w:rsidR="00877648" w:rsidRPr="009A7EE8" w14:paraId="50F70613" w14:textId="77777777" w:rsidTr="004B2B86">
        <w:trPr>
          <w:tblHeader/>
        </w:trPr>
        <w:tc>
          <w:tcPr>
            <w:tcW w:w="3330" w:type="dxa"/>
          </w:tcPr>
          <w:p w14:paraId="11A4980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269693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877648" w:rsidRPr="009A7EE8" w14:paraId="0F75103F" w14:textId="77777777" w:rsidTr="004B2B86">
        <w:trPr>
          <w:tblHeader/>
        </w:trPr>
        <w:tc>
          <w:tcPr>
            <w:tcW w:w="3330" w:type="dxa"/>
          </w:tcPr>
          <w:p w14:paraId="2FB0FAA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8D3DF3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8E663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F4757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4B517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81FA8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648" w:rsidRPr="009A7EE8" w14:paraId="24A55250" w14:textId="77777777" w:rsidTr="004B2B86">
        <w:trPr>
          <w:tblHeader/>
        </w:trPr>
        <w:tc>
          <w:tcPr>
            <w:tcW w:w="3330" w:type="dxa"/>
          </w:tcPr>
          <w:p w14:paraId="18FCF663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8501F7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8A93DF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A1EE5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23FF0A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006973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A238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(</w:t>
            </w:r>
            <w:r w:rsidRPr="008B298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ขาดทุ</w:t>
            </w:r>
            <w:r w:rsidRPr="008B298D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น)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79238E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9DD29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77648" w:rsidRPr="009A7EE8" w14:paraId="3A526A45" w14:textId="77777777" w:rsidTr="004B2B86">
        <w:tc>
          <w:tcPr>
            <w:tcW w:w="3330" w:type="dxa"/>
          </w:tcPr>
          <w:p w14:paraId="75537DE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122BFD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2E4262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B5694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9524D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B3D1C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2BE0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C1792D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648" w:rsidRPr="009A7EE8" w14:paraId="0B3D4F51" w14:textId="77777777" w:rsidTr="004B2B86">
        <w:tc>
          <w:tcPr>
            <w:tcW w:w="3330" w:type="dxa"/>
          </w:tcPr>
          <w:p w14:paraId="06C3B86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1D851684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31,231</w:t>
            </w:r>
          </w:p>
        </w:tc>
        <w:tc>
          <w:tcPr>
            <w:tcW w:w="270" w:type="dxa"/>
          </w:tcPr>
          <w:p w14:paraId="15BD7F0D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FD8E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273</w:t>
            </w:r>
          </w:p>
        </w:tc>
        <w:tc>
          <w:tcPr>
            <w:tcW w:w="270" w:type="dxa"/>
          </w:tcPr>
          <w:p w14:paraId="57F2200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409F4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BECC2D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ABC1F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31,504</w:t>
            </w:r>
          </w:p>
        </w:tc>
      </w:tr>
      <w:tr w:rsidR="00877648" w:rsidRPr="009A7EE8" w14:paraId="029FC249" w14:textId="77777777" w:rsidTr="004B2B86">
        <w:tc>
          <w:tcPr>
            <w:tcW w:w="3330" w:type="dxa"/>
          </w:tcPr>
          <w:p w14:paraId="4A18927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2BB6E5D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229C85C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9C51C3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0" w:type="dxa"/>
            <w:vAlign w:val="bottom"/>
          </w:tcPr>
          <w:p w14:paraId="49D8BD5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E50F32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84C16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FCC79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(119)</w:t>
            </w:r>
          </w:p>
        </w:tc>
        <w:tc>
          <w:tcPr>
            <w:tcW w:w="270" w:type="dxa"/>
            <w:vAlign w:val="bottom"/>
          </w:tcPr>
          <w:p w14:paraId="7F81BBA7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8E0A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7648" w:rsidRPr="009A7EE8" w14:paraId="67176994" w14:textId="77777777" w:rsidTr="004B2B86">
        <w:tc>
          <w:tcPr>
            <w:tcW w:w="3330" w:type="dxa"/>
          </w:tcPr>
          <w:p w14:paraId="45ED2CE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36E09793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123C455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342FDA3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2AD3CBB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C2EB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  <w:vAlign w:val="bottom"/>
          </w:tcPr>
          <w:p w14:paraId="11D8CB2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F6FC4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39DAF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92B43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77648" w:rsidRPr="009A7EE8" w14:paraId="210B963B" w14:textId="77777777" w:rsidTr="004B2B86">
        <w:tc>
          <w:tcPr>
            <w:tcW w:w="3330" w:type="dxa"/>
          </w:tcPr>
          <w:p w14:paraId="083A524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4073E6EE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396F1094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5,883</w:t>
            </w:r>
          </w:p>
        </w:tc>
        <w:tc>
          <w:tcPr>
            <w:tcW w:w="270" w:type="dxa"/>
          </w:tcPr>
          <w:p w14:paraId="74DBC89E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AC40D9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2,523</w:t>
            </w:r>
          </w:p>
        </w:tc>
        <w:tc>
          <w:tcPr>
            <w:tcW w:w="270" w:type="dxa"/>
            <w:vAlign w:val="bottom"/>
          </w:tcPr>
          <w:p w14:paraId="21408A9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11A0D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53433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46BE9E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</w:tr>
      <w:tr w:rsidR="00877648" w:rsidRPr="009A7EE8" w14:paraId="38BAD898" w14:textId="77777777" w:rsidTr="004B2B86">
        <w:trPr>
          <w:trHeight w:val="720"/>
        </w:trPr>
        <w:tc>
          <w:tcPr>
            <w:tcW w:w="3330" w:type="dxa"/>
          </w:tcPr>
          <w:p w14:paraId="548F1F5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11B11DA7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52CB3E1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5,612</w:t>
            </w:r>
          </w:p>
        </w:tc>
        <w:tc>
          <w:tcPr>
            <w:tcW w:w="270" w:type="dxa"/>
            <w:vAlign w:val="bottom"/>
          </w:tcPr>
          <w:p w14:paraId="5A1B1CC7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2BDF40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(156)</w:t>
            </w:r>
          </w:p>
        </w:tc>
        <w:tc>
          <w:tcPr>
            <w:tcW w:w="270" w:type="dxa"/>
            <w:vAlign w:val="bottom"/>
          </w:tcPr>
          <w:p w14:paraId="772075B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51A52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3AC787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055C83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5,456</w:t>
            </w:r>
          </w:p>
        </w:tc>
      </w:tr>
      <w:tr w:rsidR="00877648" w:rsidRPr="009A7EE8" w14:paraId="16462DFA" w14:textId="77777777" w:rsidTr="004B2B86">
        <w:tc>
          <w:tcPr>
            <w:tcW w:w="3330" w:type="dxa"/>
          </w:tcPr>
          <w:p w14:paraId="7314123D" w14:textId="77777777" w:rsidR="0087764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640C91E3" w14:textId="77777777" w:rsidR="00877648" w:rsidRPr="00AE1CAA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145A8AD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3,138</w:t>
            </w:r>
          </w:p>
        </w:tc>
        <w:tc>
          <w:tcPr>
            <w:tcW w:w="270" w:type="dxa"/>
            <w:vAlign w:val="bottom"/>
          </w:tcPr>
          <w:p w14:paraId="7864CE4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4BA841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(610)</w:t>
            </w:r>
          </w:p>
        </w:tc>
        <w:tc>
          <w:tcPr>
            <w:tcW w:w="270" w:type="dxa"/>
            <w:vAlign w:val="bottom"/>
          </w:tcPr>
          <w:p w14:paraId="4782B3A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3413E4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EC116E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658FB1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2,528</w:t>
            </w:r>
          </w:p>
        </w:tc>
      </w:tr>
      <w:tr w:rsidR="00877648" w:rsidRPr="009A7EE8" w14:paraId="4AF499BF" w14:textId="77777777" w:rsidTr="004B2B86">
        <w:tc>
          <w:tcPr>
            <w:tcW w:w="3330" w:type="dxa"/>
          </w:tcPr>
          <w:p w14:paraId="1D5E9DE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51DC3E5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1,291</w:t>
            </w:r>
          </w:p>
        </w:tc>
        <w:tc>
          <w:tcPr>
            <w:tcW w:w="270" w:type="dxa"/>
          </w:tcPr>
          <w:p w14:paraId="095196B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106412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(421)</w:t>
            </w:r>
          </w:p>
        </w:tc>
        <w:tc>
          <w:tcPr>
            <w:tcW w:w="270" w:type="dxa"/>
            <w:vAlign w:val="bottom"/>
          </w:tcPr>
          <w:p w14:paraId="01DBBBBE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BE1A2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270" w:type="dxa"/>
            <w:vAlign w:val="bottom"/>
          </w:tcPr>
          <w:p w14:paraId="48FE118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F24958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1,155</w:t>
            </w:r>
          </w:p>
        </w:tc>
      </w:tr>
      <w:tr w:rsidR="00877648" w:rsidRPr="009A7EE8" w14:paraId="44D29529" w14:textId="77777777" w:rsidTr="004B2B86">
        <w:tc>
          <w:tcPr>
            <w:tcW w:w="3330" w:type="dxa"/>
          </w:tcPr>
          <w:p w14:paraId="24BB19FE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0E47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36,314</w:t>
            </w:r>
          </w:p>
        </w:tc>
        <w:tc>
          <w:tcPr>
            <w:tcW w:w="270" w:type="dxa"/>
          </w:tcPr>
          <w:p w14:paraId="26A87B4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D0292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(10,315)</w:t>
            </w:r>
          </w:p>
        </w:tc>
        <w:tc>
          <w:tcPr>
            <w:tcW w:w="270" w:type="dxa"/>
            <w:vAlign w:val="bottom"/>
          </w:tcPr>
          <w:p w14:paraId="44A856F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DC104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82642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94B18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25,999</w:t>
            </w:r>
          </w:p>
        </w:tc>
      </w:tr>
      <w:tr w:rsidR="00877648" w:rsidRPr="009A7EE8" w14:paraId="3E733177" w14:textId="77777777" w:rsidTr="004B2B86">
        <w:tc>
          <w:tcPr>
            <w:tcW w:w="3330" w:type="dxa"/>
          </w:tcPr>
          <w:p w14:paraId="5DB11DA2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AC49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83,599</w:t>
            </w:r>
          </w:p>
        </w:tc>
        <w:tc>
          <w:tcPr>
            <w:tcW w:w="270" w:type="dxa"/>
          </w:tcPr>
          <w:p w14:paraId="73E4AE8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8F4AC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(8,717)</w:t>
            </w:r>
          </w:p>
        </w:tc>
        <w:tc>
          <w:tcPr>
            <w:tcW w:w="270" w:type="dxa"/>
            <w:vAlign w:val="bottom"/>
          </w:tcPr>
          <w:p w14:paraId="1D9F2CC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865E6E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70" w:type="dxa"/>
            <w:vAlign w:val="bottom"/>
          </w:tcPr>
          <w:p w14:paraId="03E1976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7909A2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75,048</w:t>
            </w:r>
          </w:p>
        </w:tc>
      </w:tr>
      <w:tr w:rsidR="00877648" w:rsidRPr="00694D4E" w14:paraId="7821B5F9" w14:textId="77777777" w:rsidTr="004B2B86">
        <w:trPr>
          <w:trHeight w:val="51"/>
        </w:trPr>
        <w:tc>
          <w:tcPr>
            <w:tcW w:w="3330" w:type="dxa"/>
          </w:tcPr>
          <w:p w14:paraId="643D831D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BCF85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B4EEF1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3F7449" w14:textId="77777777" w:rsidR="00877648" w:rsidRPr="00694D4E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5CDB1A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4E5255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B95136" w14:textId="77777777" w:rsidR="00877648" w:rsidRPr="00694D4E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6D3F4A" w14:textId="77777777" w:rsidR="00877648" w:rsidRPr="00694D4E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7648" w:rsidRPr="009A7EE8" w14:paraId="303F2232" w14:textId="77777777" w:rsidTr="004B2B86">
        <w:tc>
          <w:tcPr>
            <w:tcW w:w="3330" w:type="dxa"/>
          </w:tcPr>
          <w:p w14:paraId="404F053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8279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64659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9A0422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9D61A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6DF5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A3BB05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4A6630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77648" w:rsidRPr="009A7EE8" w14:paraId="05253DC1" w14:textId="77777777" w:rsidTr="004B2B86">
        <w:tc>
          <w:tcPr>
            <w:tcW w:w="3330" w:type="dxa"/>
          </w:tcPr>
          <w:p w14:paraId="010F9B14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4EBD099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(10,156)</w:t>
            </w:r>
          </w:p>
        </w:tc>
        <w:tc>
          <w:tcPr>
            <w:tcW w:w="270" w:type="dxa"/>
          </w:tcPr>
          <w:p w14:paraId="45267A1E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7AB09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270" w:type="dxa"/>
            <w:vAlign w:val="bottom"/>
          </w:tcPr>
          <w:p w14:paraId="3CD965D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3CBF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5539D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98EF69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(10,053)</w:t>
            </w:r>
          </w:p>
        </w:tc>
      </w:tr>
      <w:tr w:rsidR="00877648" w:rsidRPr="009A7EE8" w14:paraId="04872FB9" w14:textId="77777777" w:rsidTr="004B2B86">
        <w:tc>
          <w:tcPr>
            <w:tcW w:w="3330" w:type="dxa"/>
          </w:tcPr>
          <w:p w14:paraId="00BEC7D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32055BD2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12A06388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E17080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(6,654)</w:t>
            </w:r>
          </w:p>
        </w:tc>
        <w:tc>
          <w:tcPr>
            <w:tcW w:w="270" w:type="dxa"/>
          </w:tcPr>
          <w:p w14:paraId="449BA56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2266DF4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54E48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ED02CC4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(4,007)</w:t>
            </w:r>
          </w:p>
        </w:tc>
        <w:tc>
          <w:tcPr>
            <w:tcW w:w="270" w:type="dxa"/>
            <w:vAlign w:val="bottom"/>
          </w:tcPr>
          <w:p w14:paraId="2352429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D20143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(10,661)</w:t>
            </w:r>
          </w:p>
        </w:tc>
      </w:tr>
      <w:tr w:rsidR="00877648" w:rsidRPr="009A7EE8" w14:paraId="36E74828" w14:textId="77777777" w:rsidTr="004B2B86">
        <w:tc>
          <w:tcPr>
            <w:tcW w:w="3330" w:type="dxa"/>
          </w:tcPr>
          <w:p w14:paraId="513E9184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68614F77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8327240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560247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A22F89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6A17F" w14:textId="77777777" w:rsidR="0087764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  <w:vAlign w:val="bottom"/>
          </w:tcPr>
          <w:p w14:paraId="766E2906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8CB9B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17EB6C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F80A7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</w:tr>
      <w:tr w:rsidR="00877648" w:rsidRPr="009A7EE8" w14:paraId="51711925" w14:textId="77777777" w:rsidTr="004B2B86">
        <w:tc>
          <w:tcPr>
            <w:tcW w:w="3330" w:type="dxa"/>
          </w:tcPr>
          <w:p w14:paraId="61C7F6ED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8DE7A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(16,810)</w:t>
            </w:r>
          </w:p>
        </w:tc>
        <w:tc>
          <w:tcPr>
            <w:tcW w:w="270" w:type="dxa"/>
          </w:tcPr>
          <w:p w14:paraId="1F5BDC3E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CFBE9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FC75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CF8D4C3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722BF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5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(4,007)</w:t>
            </w:r>
          </w:p>
        </w:tc>
        <w:tc>
          <w:tcPr>
            <w:tcW w:w="270" w:type="dxa"/>
            <w:vAlign w:val="bottom"/>
          </w:tcPr>
          <w:p w14:paraId="09CCAE11" w14:textId="77777777" w:rsidR="00877648" w:rsidRPr="009A7EE8" w:rsidRDefault="00877648" w:rsidP="004B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3E69E4" w14:textId="77777777" w:rsidR="00877648" w:rsidRPr="009A7EE8" w:rsidRDefault="00877648" w:rsidP="004B2B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C752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(21,067)</w:t>
            </w:r>
          </w:p>
        </w:tc>
      </w:tr>
    </w:tbl>
    <w:p w14:paraId="7EDCBA30" w14:textId="625CD5F0" w:rsidR="00877648" w:rsidRDefault="00877648" w:rsidP="0087764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E8830E8" w14:textId="77777777" w:rsidR="003857C3" w:rsidRPr="00E4284A" w:rsidRDefault="003857C3" w:rsidP="0087764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086E90B" w14:textId="385D4FDE" w:rsidR="00304859" w:rsidRDefault="00877648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2565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8E473B">
        <w:rPr>
          <w:rFonts w:ascii="Angsana New" w:hAnsi="Angsana New"/>
          <w:spacing w:val="-2"/>
          <w:sz w:val="28"/>
          <w:szCs w:val="28"/>
          <w:cs/>
        </w:rPr>
        <w:t>ไม่ได้ใช้จำนวน</w:t>
      </w:r>
      <w:r w:rsidRPr="008E473B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/>
          <w:spacing w:val="-2"/>
          <w:sz w:val="28"/>
          <w:szCs w:val="28"/>
        </w:rPr>
        <w:t>148.4</w:t>
      </w:r>
      <w:r w:rsidRPr="008E473B">
        <w:rPr>
          <w:rFonts w:ascii="Angsana New" w:hAnsi="Angsana New"/>
          <w:spacing w:val="-2"/>
          <w:sz w:val="28"/>
          <w:szCs w:val="28"/>
        </w:rPr>
        <w:t xml:space="preserve"> </w:t>
      </w:r>
      <w:r w:rsidRPr="008E473B">
        <w:rPr>
          <w:rFonts w:ascii="Angsana New" w:hAnsi="Angsana New"/>
          <w:spacing w:val="-2"/>
          <w:sz w:val="28"/>
          <w:szCs w:val="28"/>
          <w:cs/>
        </w:rPr>
        <w:t>ล้านบาท (</w:t>
      </w:r>
      <w:r w:rsidRPr="008E473B">
        <w:rPr>
          <w:rFonts w:ascii="Angsana New" w:hAnsi="Angsana New"/>
          <w:spacing w:val="-2"/>
          <w:sz w:val="28"/>
          <w:szCs w:val="28"/>
        </w:rPr>
        <w:t>31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4</w:t>
      </w:r>
      <w:r w:rsidRPr="00B42D66">
        <w:rPr>
          <w:rFonts w:ascii="Angsana New" w:hAnsi="Angsana New"/>
          <w:spacing w:val="-2"/>
          <w:sz w:val="28"/>
          <w:szCs w:val="28"/>
        </w:rPr>
        <w:t>:</w:t>
      </w:r>
      <w:r>
        <w:rPr>
          <w:rFonts w:ascii="Angsana New" w:hAnsi="Angsana New"/>
          <w:spacing w:val="-2"/>
          <w:sz w:val="28"/>
          <w:szCs w:val="28"/>
        </w:rPr>
        <w:t xml:space="preserve"> 157.6</w:t>
      </w:r>
      <w:r w:rsidRPr="001650B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42D6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</w:t>
      </w:r>
      <w:r w:rsidR="00304859" w:rsidRPr="00996AEB">
        <w:rPr>
          <w:rFonts w:ascii="Angsana New" w:hAnsi="Angsana New"/>
          <w:sz w:val="28"/>
          <w:szCs w:val="28"/>
          <w:cs/>
        </w:rPr>
        <w:t>ในอนาคตเพียงพอที่จะนำผลแตกต่างชั่วคราวและผลขาดทุนทางภาษีมาใช้ประโยชน์ได้</w:t>
      </w:r>
      <w:r w:rsidR="00304859">
        <w:rPr>
          <w:rFonts w:ascii="Angsana New" w:hAnsi="Angsana New"/>
          <w:sz w:val="28"/>
          <w:szCs w:val="28"/>
        </w:rPr>
        <w:t xml:space="preserve"> </w:t>
      </w:r>
    </w:p>
    <w:p w14:paraId="62A7244F" w14:textId="4C0B1B56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70146C" w:rsidRPr="001E7A5A" w14:paraId="3F4F0AE8" w14:textId="77777777" w:rsidTr="00EC7A7B">
        <w:trPr>
          <w:trHeight w:val="389"/>
        </w:trPr>
        <w:tc>
          <w:tcPr>
            <w:tcW w:w="5850" w:type="dxa"/>
          </w:tcPr>
          <w:p w14:paraId="73BA4EEB" w14:textId="77777777" w:rsidR="0070146C" w:rsidRPr="001E7A5A" w:rsidRDefault="0070146C" w:rsidP="00111DD7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D7291C5" w14:textId="77777777" w:rsidR="0070146C" w:rsidRPr="001E7A5A" w:rsidRDefault="0070146C" w:rsidP="00111DD7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0146C" w:rsidRPr="001E7A5A" w14:paraId="35599728" w14:textId="77777777" w:rsidTr="00EC7A7B">
        <w:trPr>
          <w:trHeight w:val="389"/>
        </w:trPr>
        <w:tc>
          <w:tcPr>
            <w:tcW w:w="5850" w:type="dxa"/>
          </w:tcPr>
          <w:p w14:paraId="5662460A" w14:textId="77777777" w:rsidR="0070146C" w:rsidRPr="001E7A5A" w:rsidRDefault="0070146C" w:rsidP="0070146C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25CCB8" w14:textId="4BAC2D87" w:rsidR="0070146C" w:rsidRPr="003D0C47" w:rsidRDefault="0070146C" w:rsidP="0070146C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2C2B7594" w14:textId="77777777" w:rsidR="0070146C" w:rsidRPr="003D0C47" w:rsidRDefault="0070146C" w:rsidP="0070146C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4A743A" w14:textId="42B76457" w:rsidR="0070146C" w:rsidRPr="003D0C47" w:rsidRDefault="0070146C" w:rsidP="0070146C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0146C" w:rsidRPr="001E7A5A" w14:paraId="02960552" w14:textId="77777777" w:rsidTr="00EC7A7B">
        <w:trPr>
          <w:trHeight w:val="389"/>
        </w:trPr>
        <w:tc>
          <w:tcPr>
            <w:tcW w:w="5850" w:type="dxa"/>
            <w:vAlign w:val="bottom"/>
          </w:tcPr>
          <w:p w14:paraId="4908BB50" w14:textId="4159595B" w:rsidR="0070146C" w:rsidRPr="00192845" w:rsidRDefault="0070146C" w:rsidP="007014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F06C779" w14:textId="23669C51" w:rsidR="0070146C" w:rsidRPr="0087246C" w:rsidRDefault="002B1B4D" w:rsidP="0070146C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1F5DDF" w14:textId="77777777" w:rsidR="0070146C" w:rsidRPr="00B42D66" w:rsidRDefault="0070146C" w:rsidP="0070146C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612A06" w14:textId="27BA7AF1" w:rsidR="0070146C" w:rsidRPr="00DE2311" w:rsidRDefault="0070146C" w:rsidP="0070146C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</w:tr>
      <w:tr w:rsidR="000038C7" w:rsidRPr="001E7A5A" w14:paraId="26AA247D" w14:textId="77777777" w:rsidTr="00EC7A7B">
        <w:trPr>
          <w:trHeight w:val="389"/>
        </w:trPr>
        <w:tc>
          <w:tcPr>
            <w:tcW w:w="5850" w:type="dxa"/>
            <w:vAlign w:val="bottom"/>
          </w:tcPr>
          <w:p w14:paraId="7FCF0A28" w14:textId="798F65A4" w:rsidR="000038C7" w:rsidRDefault="000038C7" w:rsidP="007014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4C590EC" w14:textId="0311A796" w:rsidR="000038C7" w:rsidRDefault="00AB509E" w:rsidP="0070146C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09E">
              <w:rPr>
                <w:rFonts w:ascii="Angsana New" w:hAnsi="Angsana New"/>
                <w:sz w:val="28"/>
                <w:szCs w:val="28"/>
              </w:rPr>
              <w:t>12,600</w:t>
            </w:r>
          </w:p>
        </w:tc>
        <w:tc>
          <w:tcPr>
            <w:tcW w:w="270" w:type="dxa"/>
          </w:tcPr>
          <w:p w14:paraId="6A559941" w14:textId="77777777" w:rsidR="000038C7" w:rsidRPr="00B42D66" w:rsidRDefault="000038C7" w:rsidP="0070146C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E5458D" w14:textId="641D1B0E" w:rsidR="000038C7" w:rsidRDefault="00CC17F5" w:rsidP="0070146C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146C" w:rsidRPr="001E7A5A" w14:paraId="4021FBF3" w14:textId="77777777" w:rsidTr="00EC7A7B">
        <w:trPr>
          <w:trHeight w:val="389"/>
        </w:trPr>
        <w:tc>
          <w:tcPr>
            <w:tcW w:w="5850" w:type="dxa"/>
          </w:tcPr>
          <w:p w14:paraId="5056C5CC" w14:textId="77777777" w:rsidR="0070146C" w:rsidRPr="00192845" w:rsidRDefault="0070146C" w:rsidP="007014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BEF06FE" w14:textId="75EF39FA" w:rsidR="0070146C" w:rsidRPr="0087246C" w:rsidRDefault="00A7071F" w:rsidP="0070146C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92,997</w:t>
            </w:r>
          </w:p>
        </w:tc>
        <w:tc>
          <w:tcPr>
            <w:tcW w:w="270" w:type="dxa"/>
          </w:tcPr>
          <w:p w14:paraId="0BEC0DA0" w14:textId="77777777" w:rsidR="0070146C" w:rsidRPr="00B42D66" w:rsidRDefault="0070146C" w:rsidP="0070146C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D3744F" w14:textId="1F260B63" w:rsidR="0070146C" w:rsidRPr="00DE2311" w:rsidRDefault="0070146C" w:rsidP="0070146C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886">
              <w:rPr>
                <w:rFonts w:ascii="Angsana New" w:hAnsi="Angsana New"/>
                <w:sz w:val="28"/>
                <w:szCs w:val="28"/>
              </w:rPr>
              <w:t>87,797</w:t>
            </w:r>
          </w:p>
        </w:tc>
      </w:tr>
      <w:tr w:rsidR="0070146C" w:rsidRPr="001E7A5A" w14:paraId="5D4D60EB" w14:textId="77777777" w:rsidTr="00EC7A7B">
        <w:trPr>
          <w:trHeight w:val="389"/>
        </w:trPr>
        <w:tc>
          <w:tcPr>
            <w:tcW w:w="5850" w:type="dxa"/>
          </w:tcPr>
          <w:p w14:paraId="72CB7FDA" w14:textId="77777777" w:rsidR="0070146C" w:rsidRDefault="0070146C" w:rsidP="007014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03F4C197" w14:textId="70FFB763" w:rsidR="0070146C" w:rsidRPr="0087246C" w:rsidRDefault="00A7071F" w:rsidP="0070146C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071F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270" w:type="dxa"/>
          </w:tcPr>
          <w:p w14:paraId="5FB366D7" w14:textId="77777777" w:rsidR="0070146C" w:rsidRPr="00B42D66" w:rsidRDefault="0070146C" w:rsidP="0070146C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7D2DA9" w14:textId="4F2F3226" w:rsidR="0070146C" w:rsidRPr="00B42D66" w:rsidRDefault="0070146C" w:rsidP="0070146C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7246C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</w:tr>
      <w:tr w:rsidR="0070146C" w:rsidRPr="001E7A5A" w14:paraId="472B122B" w14:textId="77777777" w:rsidTr="00EC7A7B">
        <w:trPr>
          <w:trHeight w:val="389"/>
        </w:trPr>
        <w:tc>
          <w:tcPr>
            <w:tcW w:w="5850" w:type="dxa"/>
          </w:tcPr>
          <w:p w14:paraId="7C8BFDDF" w14:textId="77777777" w:rsidR="0070146C" w:rsidRPr="001E7A5A" w:rsidRDefault="0070146C" w:rsidP="0070146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1974BE6" w14:textId="24C09CEE" w:rsidR="0070146C" w:rsidRPr="0087246C" w:rsidRDefault="000038C7" w:rsidP="0070146C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148,387</w:t>
            </w:r>
          </w:p>
        </w:tc>
        <w:tc>
          <w:tcPr>
            <w:tcW w:w="270" w:type="dxa"/>
          </w:tcPr>
          <w:p w14:paraId="44478202" w14:textId="77777777" w:rsidR="0070146C" w:rsidRPr="001E7A5A" w:rsidRDefault="0070146C" w:rsidP="0070146C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535D33" w14:textId="022B2FAC" w:rsidR="0070146C" w:rsidRPr="001E7A5A" w:rsidRDefault="0070146C" w:rsidP="0070146C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157,587</w:t>
            </w:r>
          </w:p>
        </w:tc>
      </w:tr>
    </w:tbl>
    <w:p w14:paraId="4E8B75E0" w14:textId="19B48FA4" w:rsidR="0029154B" w:rsidRPr="00770FE7" w:rsidRDefault="0029154B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70FE7">
        <w:rPr>
          <w:b/>
          <w:bCs/>
          <w:u w:val="none"/>
          <w:cs/>
        </w:rPr>
        <w:t>หนี้สินอื่น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DC3DDD" w14:paraId="32DF6C48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84E72" w:rsidRPr="00DC3DDD" w14:paraId="7FB906F3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4DD08C23" w:rsidR="00F84E72" w:rsidRPr="00DC3DDD" w:rsidRDefault="00AD041B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549CF7F6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5B67" w:rsidRPr="00DC3DDD" w14:paraId="050C57B6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334EA640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</w:t>
            </w:r>
            <w:r w:rsidRPr="00720913">
              <w:rPr>
                <w:rFonts w:asciiTheme="majorBidi" w:hAnsiTheme="majorBidi" w:cstheme="majorBidi"/>
                <w:sz w:val="28"/>
                <w:szCs w:val="28"/>
                <w:cs/>
              </w:rPr>
              <w:t>เหตุ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720913" w:rsidRPr="0072091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20913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44B345EF" w:rsidR="00A85B67" w:rsidRPr="00DC3DDD" w:rsidRDefault="00472F46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C047" w14:textId="459DE849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A60A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85B67" w:rsidRPr="00DC3DDD" w14:paraId="198EDF82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77051922" w:rsidR="00A85B67" w:rsidRPr="0091446F" w:rsidRDefault="007E7FBD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660D" w14:textId="51993299" w:rsidR="00A85B67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12,983</w:t>
            </w:r>
          </w:p>
        </w:tc>
      </w:tr>
      <w:tr w:rsidR="00A85B67" w:rsidRPr="00DC3DDD" w14:paraId="7EB3C6CA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2EABC379" w:rsidR="00A85B67" w:rsidRPr="00DC3DDD" w:rsidRDefault="007E7FBD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E291" w14:textId="43734465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17,428</w:t>
            </w:r>
          </w:p>
        </w:tc>
      </w:tr>
      <w:tr w:rsidR="00A85B67" w:rsidRPr="00DC3DDD" w14:paraId="679AC34C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0EA47EC6" w:rsidR="00A85B67" w:rsidRPr="00DC3DDD" w:rsidRDefault="007E7FBD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4BCD" w14:textId="6393C3AB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5,852</w:t>
            </w:r>
          </w:p>
        </w:tc>
      </w:tr>
      <w:tr w:rsidR="00A85B67" w:rsidRPr="00DC3DDD" w14:paraId="48FE748C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A85B67" w:rsidRPr="002B08E3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4E0C0A11" w:rsidR="00A85B67" w:rsidRDefault="00472F46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</w:t>
            </w:r>
            <w:r w:rsidR="0009203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C8B72" w14:textId="7172FB28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A85B67" w:rsidRPr="005067F3" w14:paraId="2B139C90" w14:textId="77777777" w:rsidTr="00EC7A7B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587A2051" w:rsidR="00A85B67" w:rsidRPr="00DC3DDD" w:rsidRDefault="00472F46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092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30F01" w14:textId="7D00668F" w:rsidR="00A85B67" w:rsidRPr="00713B32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72,338</w:t>
            </w:r>
          </w:p>
        </w:tc>
      </w:tr>
    </w:tbl>
    <w:p w14:paraId="042E0BFB" w14:textId="06595223" w:rsidR="00537607" w:rsidRPr="00AC0421" w:rsidRDefault="000F3B50" w:rsidP="00EC7A7B">
      <w:pPr>
        <w:pStyle w:val="FSNoteNumbered"/>
        <w:numPr>
          <w:ilvl w:val="1"/>
          <w:numId w:val="36"/>
        </w:numPr>
        <w:spacing w:before="120" w:after="120"/>
        <w:ind w:left="540" w:hanging="540"/>
        <w:rPr>
          <w:b/>
          <w:bCs/>
          <w:u w:val="none"/>
          <w:cs/>
        </w:rPr>
      </w:pPr>
      <w:r w:rsidRPr="00AC0421">
        <w:rPr>
          <w:b/>
          <w:bCs/>
          <w:u w:val="none"/>
          <w:cs/>
        </w:rPr>
        <w:t>หนี้สินตามสัญญาเช่า</w:t>
      </w:r>
    </w:p>
    <w:p w14:paraId="56A4A284" w14:textId="2349F80E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7B5549" w:rsidRPr="00E34BE6" w14:paraId="1CDBB695" w14:textId="19269DB0" w:rsidTr="00EC7A7B">
        <w:trPr>
          <w:trHeight w:val="389"/>
          <w:tblHeader/>
        </w:trPr>
        <w:tc>
          <w:tcPr>
            <w:tcW w:w="585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F84E72" w:rsidRPr="00E34BE6" w14:paraId="5CA43EFE" w14:textId="4BCE6CE1" w:rsidTr="00EC7A7B">
        <w:trPr>
          <w:trHeight w:val="389"/>
          <w:tblHeader/>
        </w:trPr>
        <w:tc>
          <w:tcPr>
            <w:tcW w:w="5850" w:type="dxa"/>
          </w:tcPr>
          <w:p w14:paraId="33F840BB" w14:textId="77777777" w:rsidR="00F84E72" w:rsidRPr="00E34BE6" w:rsidRDefault="00F84E72" w:rsidP="00F84E7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0E2A" w14:textId="7D858BEA" w:rsidR="00F84E72" w:rsidRPr="00073CC8" w:rsidRDefault="00AD041B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075587F9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B5549" w:rsidRPr="00E34BE6" w14:paraId="00A935A3" w14:textId="0A2936F1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1C3" w:rsidRPr="00E34BE6" w14:paraId="48153142" w14:textId="31619E00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767B5C4B" w14:textId="164D174F" w:rsidR="00A111C3" w:rsidRPr="00E34BE6" w:rsidRDefault="00A111C3" w:rsidP="00A111C3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1B385027" w:rsidR="00A111C3" w:rsidRPr="004C27A0" w:rsidRDefault="001B30E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  <w:tc>
          <w:tcPr>
            <w:tcW w:w="270" w:type="dxa"/>
          </w:tcPr>
          <w:p w14:paraId="25B54D2C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6E3" w14:textId="386328F9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8,447</w:t>
            </w:r>
          </w:p>
        </w:tc>
      </w:tr>
      <w:tr w:rsidR="00A111C3" w:rsidRPr="00E34BE6" w14:paraId="0E0D39E0" w14:textId="151BE5DD" w:rsidTr="00EC7A7B">
        <w:trPr>
          <w:trHeight w:val="389"/>
        </w:trPr>
        <w:tc>
          <w:tcPr>
            <w:tcW w:w="5850" w:type="dxa"/>
            <w:shd w:val="clear" w:color="auto" w:fill="auto"/>
            <w:hideMark/>
          </w:tcPr>
          <w:p w14:paraId="700F899D" w14:textId="6AD8D14D" w:rsidR="00A111C3" w:rsidRPr="00E34BE6" w:rsidRDefault="00A111C3" w:rsidP="00A111C3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058166D5" w:rsidR="00A111C3" w:rsidRPr="004C27A0" w:rsidRDefault="001B30E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  <w:tc>
          <w:tcPr>
            <w:tcW w:w="270" w:type="dxa"/>
          </w:tcPr>
          <w:p w14:paraId="129D9164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02E9" w14:textId="429C2C03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24,886</w:t>
            </w:r>
          </w:p>
        </w:tc>
      </w:tr>
      <w:tr w:rsidR="00A111C3" w:rsidRPr="00E34BE6" w14:paraId="06F86D49" w14:textId="57CFEE3F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44AC12EC" w14:textId="77777777" w:rsidR="00A111C3" w:rsidRPr="00E34BE6" w:rsidRDefault="00A111C3" w:rsidP="00A111C3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23E5ACE0" w:rsidR="00A111C3" w:rsidRPr="004C27A0" w:rsidRDefault="001B30E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3D4A8" w14:textId="554DC54C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  <w:tr w:rsidR="00A111C3" w:rsidRPr="004C3013" w14:paraId="2C2BB1CE" w14:textId="1E1AA52C" w:rsidTr="00EC7A7B">
        <w:trPr>
          <w:trHeight w:val="105"/>
        </w:trPr>
        <w:tc>
          <w:tcPr>
            <w:tcW w:w="5850" w:type="dxa"/>
            <w:shd w:val="clear" w:color="auto" w:fill="auto"/>
            <w:vAlign w:val="bottom"/>
          </w:tcPr>
          <w:p w14:paraId="038530DC" w14:textId="77777777" w:rsidR="00A111C3" w:rsidRPr="004C3013" w:rsidRDefault="00A111C3" w:rsidP="00A111C3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111C3" w:rsidRPr="00E34BE6" w14:paraId="5C1C5A3C" w14:textId="01B21037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2350E3BC" w14:textId="77777777" w:rsidR="00A111C3" w:rsidRPr="00E34BE6" w:rsidRDefault="00A111C3" w:rsidP="00A111C3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199DFA17" w:rsidR="00A111C3" w:rsidRPr="007969A5" w:rsidRDefault="001B30E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49,497</w:t>
            </w:r>
          </w:p>
        </w:tc>
        <w:tc>
          <w:tcPr>
            <w:tcW w:w="270" w:type="dxa"/>
          </w:tcPr>
          <w:p w14:paraId="04CB96F4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AFA0" w14:textId="6B3BA64B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37,258</w:t>
            </w:r>
          </w:p>
        </w:tc>
      </w:tr>
      <w:tr w:rsidR="00A111C3" w:rsidRPr="00E34BE6" w14:paraId="3B2ADD8C" w14:textId="32F752ED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  <w:hideMark/>
          </w:tcPr>
          <w:p w14:paraId="46BE9420" w14:textId="77777777" w:rsidR="00A111C3" w:rsidRPr="00E34BE6" w:rsidRDefault="00A111C3" w:rsidP="00A111C3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598016B4" w:rsidR="00A111C3" w:rsidRPr="007969A5" w:rsidRDefault="001B30E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514D4" w14:textId="1DA33776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(3,925)</w:t>
            </w:r>
          </w:p>
        </w:tc>
      </w:tr>
      <w:tr w:rsidR="00A111C3" w:rsidRPr="00E34BE6" w14:paraId="508BABE2" w14:textId="69369FBB" w:rsidTr="00EC7A7B">
        <w:trPr>
          <w:trHeight w:val="389"/>
        </w:trPr>
        <w:tc>
          <w:tcPr>
            <w:tcW w:w="5850" w:type="dxa"/>
            <w:shd w:val="clear" w:color="auto" w:fill="auto"/>
            <w:vAlign w:val="bottom"/>
          </w:tcPr>
          <w:p w14:paraId="7682202B" w14:textId="77777777" w:rsidR="00A111C3" w:rsidRPr="00E34BE6" w:rsidRDefault="00A111C3" w:rsidP="00A111C3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42015946" w:rsidR="00A111C3" w:rsidRPr="007969A5" w:rsidRDefault="001B30E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B248" w14:textId="4A3C336B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</w:tbl>
    <w:p w14:paraId="0C975C5D" w14:textId="014BE1D4" w:rsidR="00965389" w:rsidRPr="001159E9" w:rsidRDefault="000F3B50" w:rsidP="00C543C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E7155">
        <w:rPr>
          <w:rFonts w:ascii="Angsana New" w:hAnsi="Angsana New"/>
          <w:spacing w:val="-6"/>
          <w:sz w:val="28"/>
          <w:szCs w:val="28"/>
          <w:cs/>
        </w:rPr>
        <w:lastRenderedPageBreak/>
        <w:t>สำหรับ</w:t>
      </w:r>
      <w:r w:rsidR="00627F03" w:rsidRPr="008E7155">
        <w:rPr>
          <w:rFonts w:ascii="Angsana New" w:hAnsi="Angsana New" w:hint="cs"/>
          <w:spacing w:val="-6"/>
          <w:sz w:val="28"/>
          <w:szCs w:val="28"/>
          <w:cs/>
        </w:rPr>
        <w:t>ปี</w:t>
      </w:r>
      <w:r w:rsidR="00A80558" w:rsidRPr="008E7155">
        <w:rPr>
          <w:rFonts w:ascii="Angsana New" w:hAnsi="Angsana New"/>
          <w:spacing w:val="-6"/>
          <w:sz w:val="28"/>
          <w:szCs w:val="28"/>
          <w:cs/>
        </w:rPr>
        <w:t xml:space="preserve">สิ้นสุดวันที่ </w:t>
      </w:r>
      <w:r w:rsidR="00AD041B" w:rsidRPr="008E7155">
        <w:rPr>
          <w:rFonts w:ascii="Angsana New" w:hAnsi="Angsana New"/>
          <w:spacing w:val="-6"/>
          <w:sz w:val="28"/>
          <w:szCs w:val="28"/>
        </w:rPr>
        <w:t xml:space="preserve">31 </w:t>
      </w:r>
      <w:r w:rsidR="00AD041B" w:rsidRPr="008E7155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="00AD041B" w:rsidRPr="008E7155">
        <w:rPr>
          <w:rFonts w:ascii="Angsana New" w:hAnsi="Angsana New"/>
          <w:spacing w:val="-6"/>
          <w:sz w:val="28"/>
          <w:szCs w:val="28"/>
        </w:rPr>
        <w:t xml:space="preserve">2565 </w:t>
      </w:r>
      <w:r w:rsidR="003E7C61" w:rsidRPr="008E7155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727B8D" w:rsidRPr="008E715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3E7C61" w:rsidRPr="008E7155">
        <w:rPr>
          <w:rFonts w:ascii="Angsana New" w:hAnsi="Angsana New"/>
          <w:spacing w:val="-6"/>
          <w:sz w:val="28"/>
          <w:szCs w:val="28"/>
        </w:rPr>
        <w:t>2564</w:t>
      </w:r>
      <w:r w:rsidR="003E7C61" w:rsidRPr="008E715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E7155">
        <w:rPr>
          <w:rFonts w:ascii="Angsana New" w:hAnsi="Angsana New"/>
          <w:spacing w:val="-6"/>
          <w:sz w:val="28"/>
          <w:szCs w:val="28"/>
          <w:cs/>
        </w:rPr>
        <w:t>ดอกเบี้ยจ่ายจากหนี้สินตามสัญญาเช่าจำนวน</w:t>
      </w:r>
      <w:r w:rsidR="00965389" w:rsidRPr="008E7155">
        <w:rPr>
          <w:rFonts w:ascii="Angsana New" w:hAnsi="Angsana New"/>
          <w:spacing w:val="-6"/>
          <w:sz w:val="28"/>
          <w:szCs w:val="28"/>
        </w:rPr>
        <w:t xml:space="preserve"> </w:t>
      </w:r>
      <w:r w:rsidR="008B64C0" w:rsidRPr="008E7155">
        <w:rPr>
          <w:rFonts w:ascii="Angsana New" w:hAnsi="Angsana New"/>
          <w:spacing w:val="-6"/>
          <w:sz w:val="28"/>
          <w:szCs w:val="28"/>
        </w:rPr>
        <w:t xml:space="preserve">2.1 </w:t>
      </w:r>
      <w:r w:rsidR="00765B6C" w:rsidRPr="008E7155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</w:t>
      </w:r>
      <w:r w:rsidR="00C815E7" w:rsidRPr="008E7155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EC74EB" w:rsidRPr="008E7155">
        <w:rPr>
          <w:rFonts w:ascii="Angsana New" w:hAnsi="Angsana New"/>
          <w:spacing w:val="-6"/>
          <w:sz w:val="28"/>
          <w:szCs w:val="28"/>
        </w:rPr>
        <w:t xml:space="preserve">2.8 </w:t>
      </w:r>
      <w:r w:rsidR="00C815E7" w:rsidRPr="008E7155">
        <w:rPr>
          <w:rFonts w:ascii="Angsana New" w:hAnsi="Angsana New" w:hint="cs"/>
          <w:spacing w:val="-6"/>
          <w:sz w:val="28"/>
          <w:szCs w:val="28"/>
          <w:cs/>
        </w:rPr>
        <w:t>ล้าน</w:t>
      </w:r>
      <w:r w:rsidR="00C815E7" w:rsidRPr="00F21D11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447786" w:rsidRPr="00F21D1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C36B5" w:rsidRPr="00F21D11">
        <w:rPr>
          <w:rFonts w:ascii="Angsana New" w:hAnsi="Angsana New" w:hint="cs"/>
          <w:spacing w:val="-4"/>
          <w:sz w:val="28"/>
          <w:szCs w:val="28"/>
          <w:cs/>
        </w:rPr>
        <w:t xml:space="preserve">ตามลำดับ </w:t>
      </w:r>
      <w:r w:rsidRPr="00F21D11">
        <w:rPr>
          <w:rFonts w:ascii="Angsana New" w:hAnsi="Angsana New"/>
          <w:spacing w:val="-4"/>
          <w:sz w:val="28"/>
          <w:szCs w:val="28"/>
          <w:cs/>
        </w:rPr>
        <w:t>แสดงเป็นส่วนหนึ่ง</w:t>
      </w:r>
      <w:r w:rsidRPr="00F21D11">
        <w:rPr>
          <w:rFonts w:ascii="Angsana New" w:hAnsi="Angsana New"/>
          <w:sz w:val="28"/>
          <w:szCs w:val="28"/>
          <w:cs/>
        </w:rPr>
        <w:t>ของ “ค่าใช้จ่ายในการดำเนินงาน” ในงบกำไรขาดทุนเบ็ดเสร็จ</w:t>
      </w:r>
    </w:p>
    <w:p w14:paraId="6F56BC1A" w14:textId="5E344896" w:rsidR="006A728D" w:rsidRPr="00824832" w:rsidRDefault="006A728D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2D8D9189" w:rsidR="006A728D" w:rsidRPr="00EC7A7B" w:rsidRDefault="006A728D" w:rsidP="00EC7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 w:rsidRPr="00EC7A7B">
        <w:rPr>
          <w:rFonts w:ascii="Angsana New" w:hAnsi="Angsana New"/>
          <w:spacing w:val="-2"/>
          <w:sz w:val="28"/>
          <w:szCs w:val="28"/>
        </w:rPr>
        <w:t>2535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กำหนดให้บริษัทต้องจัดสรร</w:t>
      </w:r>
      <w:r w:rsidR="00765B6C" w:rsidRPr="00EC7A7B">
        <w:rPr>
          <w:rFonts w:ascii="Angsana New" w:hAnsi="Angsana New" w:hint="cs"/>
          <w:spacing w:val="-2"/>
          <w:sz w:val="28"/>
          <w:szCs w:val="28"/>
          <w:cs/>
        </w:rPr>
        <w:t>กำไรสะสม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เป็นทุนสำรองอย่างน้อยร้อยละ </w:t>
      </w:r>
      <w:r w:rsidRPr="00EC7A7B">
        <w:rPr>
          <w:rFonts w:ascii="Angsana New" w:hAnsi="Angsana New"/>
          <w:spacing w:val="-2"/>
          <w:sz w:val="28"/>
          <w:szCs w:val="28"/>
        </w:rPr>
        <w:t>5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EC7A7B">
        <w:rPr>
          <w:rFonts w:ascii="Angsana New" w:hAnsi="Angsana New"/>
          <w:spacing w:val="-2"/>
          <w:sz w:val="28"/>
          <w:szCs w:val="28"/>
        </w:rPr>
        <w:t>10</w:t>
      </w:r>
      <w:r w:rsidRPr="00EC7A7B">
        <w:rPr>
          <w:rFonts w:ascii="Angsana New" w:hAnsi="Angsana New"/>
          <w:spacing w:val="-2"/>
          <w:sz w:val="28"/>
          <w:szCs w:val="28"/>
          <w:cs/>
        </w:rPr>
        <w:t xml:space="preserve"> ของเงินทุนจดทะเบียน </w:t>
      </w:r>
      <w:r w:rsidR="009B73F5" w:rsidRPr="00EC7A7B">
        <w:rPr>
          <w:rFonts w:ascii="Angsana New" w:hAnsi="Angsana New"/>
          <w:spacing w:val="-2"/>
          <w:sz w:val="28"/>
          <w:szCs w:val="28"/>
          <w:cs/>
        </w:rPr>
        <w:t>ทุน</w:t>
      </w:r>
      <w:r w:rsidRPr="00EC7A7B">
        <w:rPr>
          <w:rFonts w:ascii="Angsana New" w:hAnsi="Angsana New"/>
          <w:spacing w:val="-2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3778B9" w:rsidRDefault="00052407" w:rsidP="00EC7A7B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3778B9">
        <w:rPr>
          <w:b/>
          <w:bCs/>
          <w:u w:val="none"/>
          <w:cs/>
        </w:rPr>
        <w:t>รายได้จากการลงทุน</w:t>
      </w:r>
    </w:p>
    <w:p w14:paraId="262C944D" w14:textId="280EDC99" w:rsidR="0020784E" w:rsidRPr="00EC7A7B" w:rsidRDefault="008D2AE2" w:rsidP="00EC7A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EC7A7B">
        <w:rPr>
          <w:rFonts w:ascii="Angsana New" w:hAnsi="Angsana New" w:hint="cs"/>
          <w:spacing w:val="-2"/>
          <w:sz w:val="28"/>
          <w:szCs w:val="28"/>
          <w:cs/>
        </w:rPr>
        <w:t>รายได้จากการลงทุนสำหรับ</w:t>
      </w:r>
      <w:r w:rsidR="00627F03" w:rsidRPr="00EC7A7B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A80558" w:rsidRPr="00EC7A7B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2"/>
          <w:sz w:val="28"/>
          <w:szCs w:val="28"/>
        </w:rPr>
        <w:t xml:space="preserve">2565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256</w:t>
      </w:r>
      <w:r w:rsidRPr="00EC7A7B">
        <w:rPr>
          <w:rFonts w:ascii="Angsana New" w:hAnsi="Angsana New"/>
          <w:spacing w:val="-2"/>
          <w:sz w:val="28"/>
          <w:szCs w:val="28"/>
        </w:rPr>
        <w:t>4</w:t>
      </w:r>
      <w:r w:rsidRPr="00EC7A7B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EC7A7B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  <w:r w:rsidRPr="00EC7A7B">
        <w:rPr>
          <w:rFonts w:ascii="Angsana New" w:hAnsi="Angsana New" w:hint="cs"/>
          <w:spacing w:val="-2"/>
          <w:sz w:val="28"/>
          <w:szCs w:val="28"/>
        </w:rPr>
        <w:t> 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0146C" w:rsidRPr="00824832" w14:paraId="4CC70321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7EDCA4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37331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4B8D2BBC" w14:textId="77777777" w:rsidTr="00762283">
        <w:trPr>
          <w:trHeight w:val="3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9CFEB26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87CC256" w14:textId="5DE51EA4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81331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345103F" w14:textId="2869E5FE" w:rsidR="0070146C" w:rsidRPr="00642000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0146C" w:rsidRPr="00824832" w14:paraId="092A1743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1D3A5E4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8FC018" w14:textId="7F155EDF" w:rsidR="0070146C" w:rsidRPr="00824832" w:rsidRDefault="009B5574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</w:t>
            </w:r>
            <w:r w:rsidR="006774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C92F44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70651" w14:textId="4B7CE781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</w:tr>
      <w:tr w:rsidR="0070146C" w:rsidRPr="00824832" w14:paraId="7ABC2AEF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ECB23E8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D4875" w14:textId="0D688F18" w:rsidR="0070146C" w:rsidRPr="00824832" w:rsidRDefault="009B5574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</w:t>
            </w:r>
            <w:r w:rsidR="0067742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18DCA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95DB2" w14:textId="13D84E0B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1,806</w:t>
            </w:r>
          </w:p>
        </w:tc>
      </w:tr>
      <w:tr w:rsidR="0070146C" w:rsidRPr="005067F3" w14:paraId="166B617F" w14:textId="77777777" w:rsidTr="00762283">
        <w:trPr>
          <w:trHeight w:val="38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FC818A6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65BAA" w14:textId="387AE6BF" w:rsidR="0070146C" w:rsidRPr="00824832" w:rsidRDefault="009B5574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6,65</w:t>
            </w:r>
            <w:r w:rsidR="00307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76DEA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065BA" w14:textId="0A9D139F" w:rsidR="0070146C" w:rsidRPr="00721BDB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6,486</w:t>
            </w:r>
          </w:p>
        </w:tc>
      </w:tr>
    </w:tbl>
    <w:p w14:paraId="62DD351D" w14:textId="5995CCB0" w:rsidR="00AE653A" w:rsidRPr="004665D5" w:rsidRDefault="00445CF0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4665D5">
        <w:rPr>
          <w:rFonts w:hint="cs"/>
          <w:b/>
          <w:bCs/>
          <w:u w:val="none"/>
          <w:cs/>
        </w:rPr>
        <w:t>กำไร</w:t>
      </w:r>
      <w:r w:rsidR="00AB509E">
        <w:rPr>
          <w:rFonts w:hint="cs"/>
          <w:b/>
          <w:bCs/>
          <w:u w:val="none"/>
          <w:cs/>
        </w:rPr>
        <w:t xml:space="preserve"> (ขาดทุน</w:t>
      </w:r>
      <w:r w:rsidR="00AB509E">
        <w:rPr>
          <w:b/>
          <w:bCs/>
          <w:u w:val="none"/>
          <w:lang w:val="en-US"/>
        </w:rPr>
        <w:t xml:space="preserve">) </w:t>
      </w:r>
      <w:r w:rsidR="00256013" w:rsidRPr="004665D5">
        <w:rPr>
          <w:b/>
          <w:bCs/>
          <w:u w:val="none"/>
          <w:cs/>
        </w:rPr>
        <w:t>จากเครื่องมือทางการเงิน</w:t>
      </w:r>
    </w:p>
    <w:p w14:paraId="1AAF2EB0" w14:textId="25537845" w:rsidR="00680955" w:rsidRDefault="00E236B1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กำไร</w:t>
      </w:r>
      <w:r w:rsidR="008476BC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 (</w:t>
      </w:r>
      <w:r w:rsidR="008476BC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ขาดทุน</w:t>
      </w:r>
      <w:r w:rsidR="008476BC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)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จากเครื่องมือทางการเงินสำหรับ</w:t>
      </w:r>
      <w:r w:rsidR="00627F03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ปี</w:t>
      </w:r>
      <w:r w:rsidR="00A80558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2"/>
          <w:sz w:val="28"/>
          <w:szCs w:val="28"/>
        </w:rPr>
        <w:t xml:space="preserve">2565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4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0146C" w:rsidRPr="00824832" w14:paraId="38723649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3F3C2F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4D3E7" w14:textId="77777777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64E2F73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099618B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FCEDC" w14:textId="25F33C4A" w:rsidR="0070146C" w:rsidRPr="007C4D24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FC510" w14:textId="77777777" w:rsidR="0070146C" w:rsidRPr="007C4D24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7A2F2" w14:textId="22C6C222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0146C" w:rsidRPr="00824832" w14:paraId="1B96696C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3359B0" w14:textId="77777777" w:rsidR="0070146C" w:rsidRPr="004646DC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646DC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3704AB2D" w14:textId="77777777" w:rsidR="0070146C" w:rsidRPr="009B64F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646D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646D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4646D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4646D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A91A" w14:textId="703EB493" w:rsidR="0070146C" w:rsidRPr="007C4D24" w:rsidRDefault="004E189F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166D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0E1E" w14:textId="27BCC653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8,954</w:t>
            </w:r>
          </w:p>
        </w:tc>
      </w:tr>
      <w:tr w:rsidR="0070146C" w:rsidRPr="00824832" w14:paraId="6A998B66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570383" w14:textId="77777777" w:rsidR="0070146C" w:rsidRPr="004646DC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EAA08" w14:textId="23525A48" w:rsidR="0070146C" w:rsidRDefault="004E189F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DCF0C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CC68B" w14:textId="7C620230" w:rsidR="0070146C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(833)</w:t>
            </w:r>
          </w:p>
        </w:tc>
      </w:tr>
      <w:tr w:rsidR="0070146C" w:rsidRPr="005067F3" w14:paraId="73524C80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C3589BC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1E1D7" w14:textId="11A1DD86" w:rsidR="0070146C" w:rsidRPr="0014638E" w:rsidRDefault="004E189F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1C85A" w14:textId="77777777" w:rsidR="0070146C" w:rsidRPr="009D33AF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FF6F7" w14:textId="72C1893D" w:rsidR="0070146C" w:rsidRPr="009D33AF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8,121</w:t>
            </w:r>
          </w:p>
        </w:tc>
      </w:tr>
    </w:tbl>
    <w:p w14:paraId="660BEA57" w14:textId="32A15CDA" w:rsidR="00256013" w:rsidRPr="00E826E0" w:rsidRDefault="0067025C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B82B03">
        <w:rPr>
          <w:rFonts w:hint="cs"/>
          <w:b/>
          <w:bCs/>
          <w:u w:val="none"/>
          <w:cs/>
        </w:rPr>
        <w:t>กำไร</w:t>
      </w:r>
      <w:r w:rsidR="00EC7A7B">
        <w:rPr>
          <w:rFonts w:hint="cs"/>
          <w:b/>
          <w:bCs/>
          <w:u w:val="none"/>
          <w:cs/>
        </w:rPr>
        <w:t xml:space="preserve"> (ขาดทุน) </w:t>
      </w:r>
      <w:r w:rsidR="00256013" w:rsidRPr="00E826E0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0B13D700" w14:textId="55752F32" w:rsidR="00592E74" w:rsidRDefault="0067025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82B03">
        <w:rPr>
          <w:rFonts w:ascii="Angsana New" w:hAnsi="Angsana New" w:hint="cs"/>
          <w:sz w:val="28"/>
          <w:szCs w:val="28"/>
          <w:cs/>
        </w:rPr>
        <w:t>กำไร</w:t>
      </w:r>
      <w:r w:rsidR="00EC7A7B" w:rsidRPr="00EC7A7B">
        <w:rPr>
          <w:rFonts w:ascii="Angsana New" w:hAnsi="Angsana New"/>
          <w:sz w:val="28"/>
          <w:szCs w:val="28"/>
          <w:cs/>
        </w:rPr>
        <w:t xml:space="preserve"> (ขาดทุน) </w:t>
      </w:r>
      <w:r w:rsidR="00870DE4" w:rsidRPr="00870DE4">
        <w:rPr>
          <w:rFonts w:ascii="Angsana New" w:hAnsi="Angsana New"/>
          <w:sz w:val="28"/>
          <w:szCs w:val="28"/>
          <w:cs/>
        </w:rPr>
        <w:t>จากการปรับมูลค่ายุติธรรมของเครื่องมือทางการเงินสำหรับ</w:t>
      </w:r>
      <w:r w:rsidR="00627F03">
        <w:rPr>
          <w:rFonts w:ascii="Angsana New" w:hAnsi="Angsana New"/>
          <w:sz w:val="28"/>
          <w:szCs w:val="28"/>
          <w:cs/>
        </w:rPr>
        <w:t>ปี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870DE4" w:rsidRPr="00870DE4">
        <w:rPr>
          <w:rFonts w:ascii="Angsana New" w:hAnsi="Angsana New"/>
          <w:sz w:val="28"/>
          <w:szCs w:val="28"/>
          <w:cs/>
        </w:rPr>
        <w:t xml:space="preserve">และ </w:t>
      </w:r>
      <w:r w:rsidR="00727B8D">
        <w:rPr>
          <w:rFonts w:ascii="Angsana New" w:hAnsi="Angsana New"/>
          <w:sz w:val="28"/>
          <w:szCs w:val="28"/>
        </w:rPr>
        <w:t>2564</w:t>
      </w:r>
      <w:r w:rsidR="00870DE4" w:rsidRPr="00870DE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350"/>
      </w:tblGrid>
      <w:tr w:rsidR="0070146C" w:rsidRPr="00824832" w14:paraId="0C26E96E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4D8382D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FD0B7" w14:textId="77777777" w:rsidR="0070146C" w:rsidRPr="00E9551E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4B8EEACC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D5D8A2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4971D" w14:textId="28B4FCE8" w:rsidR="0070146C" w:rsidRPr="007C4D24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632B1" w14:textId="77777777" w:rsidR="0070146C" w:rsidRPr="007C4D24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36D24" w14:textId="1FCEA722" w:rsidR="0070146C" w:rsidRPr="00E9551E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0146C" w:rsidRPr="00824832" w14:paraId="7E1F7805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4D28387" w14:textId="77777777" w:rsidR="0070146C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5B0CAFB4" w14:textId="77777777" w:rsidR="0070146C" w:rsidRPr="00107749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BD682E" w14:textId="23EE2248" w:rsidR="0070146C" w:rsidRPr="007C4D24" w:rsidRDefault="00942AF1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6,405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273BE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F215A" w14:textId="3C288875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1,818</w:t>
            </w:r>
          </w:p>
        </w:tc>
      </w:tr>
      <w:tr w:rsidR="0070146C" w:rsidRPr="00824832" w14:paraId="7CEA2D36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4C619D" w14:textId="77777777" w:rsidR="0070146C" w:rsidRPr="00107749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7902" w14:textId="50E47CAC" w:rsidR="0070146C" w:rsidRPr="007C4D24" w:rsidRDefault="00942AF1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0764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2BAD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5F8B" w14:textId="195A531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0146C" w:rsidRPr="005067F3" w14:paraId="522EB9F8" w14:textId="77777777" w:rsidTr="00EC7A7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ED56907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B077D" w14:textId="69B90A7F" w:rsidR="0070146C" w:rsidRPr="0014638E" w:rsidRDefault="00942AF1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6,50</w:t>
            </w:r>
            <w:r w:rsidR="003076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B0700" w14:textId="77777777" w:rsidR="0070146C" w:rsidRPr="009D33AF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85481" w14:textId="5B1EC903" w:rsidR="0070146C" w:rsidRPr="009D33AF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63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</w:tbl>
    <w:p w14:paraId="5C009B0B" w14:textId="179FD178" w:rsidR="0034029A" w:rsidRPr="00E826E0" w:rsidRDefault="0034029A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E826E0">
        <w:rPr>
          <w:b/>
          <w:bCs/>
          <w:u w:val="none"/>
          <w:cs/>
        </w:rPr>
        <w:lastRenderedPageBreak/>
        <w:t>ค่าใช้จ่ายในการดำเนินงาน</w:t>
      </w:r>
    </w:p>
    <w:p w14:paraId="38EDC185" w14:textId="73DDF857" w:rsidR="00872F09" w:rsidRDefault="00872F09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2F09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="00627F03">
        <w:rPr>
          <w:rFonts w:ascii="Angsana New" w:hAnsi="Angsana New"/>
          <w:sz w:val="28"/>
          <w:szCs w:val="28"/>
          <w:cs/>
        </w:rPr>
        <w:t>ปี</w:t>
      </w:r>
      <w:r w:rsidR="00A8055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D041B">
        <w:rPr>
          <w:rFonts w:ascii="Angsana New" w:hAnsi="Angsana New"/>
          <w:spacing w:val="-2"/>
          <w:sz w:val="28"/>
          <w:szCs w:val="28"/>
        </w:rPr>
        <w:t xml:space="preserve">31 </w:t>
      </w:r>
      <w:r w:rsidR="00AD041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pacing w:val="-2"/>
          <w:sz w:val="28"/>
          <w:szCs w:val="28"/>
        </w:rPr>
        <w:t xml:space="preserve">2565 </w:t>
      </w:r>
      <w:r w:rsidRPr="00872F09">
        <w:rPr>
          <w:rFonts w:ascii="Angsana New" w:hAnsi="Angsana New"/>
          <w:sz w:val="28"/>
          <w:szCs w:val="28"/>
          <w:cs/>
        </w:rPr>
        <w:t>และ</w:t>
      </w:r>
      <w:r w:rsidRPr="00872F09">
        <w:rPr>
          <w:rFonts w:ascii="Angsana New" w:hAnsi="Angsana New"/>
          <w:sz w:val="28"/>
          <w:szCs w:val="28"/>
        </w:rPr>
        <w:t xml:space="preserve"> 256</w:t>
      </w:r>
      <w:r w:rsidR="0078591B">
        <w:rPr>
          <w:rFonts w:ascii="Angsana New" w:hAnsi="Angsana New"/>
          <w:sz w:val="28"/>
          <w:szCs w:val="28"/>
        </w:rPr>
        <w:t>4</w:t>
      </w:r>
      <w:r w:rsidRPr="00872F09">
        <w:rPr>
          <w:rFonts w:ascii="Angsana New" w:hAnsi="Angsana New"/>
          <w:sz w:val="28"/>
          <w:szCs w:val="28"/>
          <w:cs/>
        </w:rPr>
        <w:t xml:space="preserve"> </w:t>
      </w:r>
      <w:r w:rsidRPr="00872F09">
        <w:rPr>
          <w:rFonts w:ascii="Angsana New" w:hAnsi="Angsana New" w:hint="cs"/>
          <w:sz w:val="28"/>
          <w:szCs w:val="28"/>
          <w:cs/>
        </w:rPr>
        <w:t>มี</w:t>
      </w:r>
      <w:r w:rsidRPr="00872F0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270"/>
        <w:gridCol w:w="900"/>
        <w:gridCol w:w="1440"/>
        <w:gridCol w:w="270"/>
        <w:gridCol w:w="1440"/>
      </w:tblGrid>
      <w:tr w:rsidR="0070146C" w:rsidRPr="00824832" w14:paraId="089FEBAD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C6BFE5" w14:textId="77777777" w:rsidR="0070146C" w:rsidRPr="00824832" w:rsidRDefault="0070146C" w:rsidP="00111DD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C9CB7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5014E" w14:textId="77777777" w:rsidR="0070146C" w:rsidRPr="00824832" w:rsidRDefault="0070146C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0146C" w:rsidRPr="00824832" w14:paraId="212E4048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A20F355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3F984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81DAF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7AF85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55F34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821839" w14:textId="45F9EBCD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7FD60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8F02E55" w14:textId="6BC4CA4A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0146C" w:rsidRPr="00824832" w14:paraId="6ED05AC5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664D5FD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1F77E" w14:textId="7777777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07988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B351AA" w14:textId="7777777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50B8E2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16C93" w14:textId="0481DC96" w:rsidR="0070146C" w:rsidRPr="00824832" w:rsidRDefault="00DB1C2A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F1F45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F5018" w14:textId="1DC04DB7" w:rsidR="0070146C" w:rsidRPr="007A7B74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70,352</w:t>
            </w:r>
          </w:p>
        </w:tc>
      </w:tr>
      <w:tr w:rsidR="0070146C" w:rsidRPr="00824832" w14:paraId="4E47D2BE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371E4B" w14:textId="77777777" w:rsidR="0070146C" w:rsidRPr="00824832" w:rsidRDefault="0070146C" w:rsidP="0070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91FE49" w14:textId="7777777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50498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1F66" w14:textId="7777777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76045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53D8F" w14:textId="5763D73F" w:rsidR="0070146C" w:rsidRPr="00824832" w:rsidRDefault="00DB1C2A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="00677420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798F4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381D0" w14:textId="361A3655" w:rsidR="0070146C" w:rsidRPr="007A7B74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42,650</w:t>
            </w:r>
          </w:p>
        </w:tc>
      </w:tr>
      <w:tr w:rsidR="0070146C" w:rsidRPr="00824832" w14:paraId="45E2F97B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6C961F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7E799" w14:textId="7777777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0CA53C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BC1AB" w14:textId="7777777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192EB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DF405" w14:textId="1C2F9059" w:rsidR="0070146C" w:rsidRPr="00824832" w:rsidRDefault="00DB1C2A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75BED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3E7388" w14:textId="5AB4F059" w:rsidR="0070146C" w:rsidRPr="007A7B74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</w:tr>
      <w:tr w:rsidR="0070146C" w:rsidRPr="00824832" w14:paraId="02CC61D2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89ABB1" w14:textId="791EC8A1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6207A">
              <w:rPr>
                <w:rFonts w:asciiTheme="majorBidi" w:hAnsiTheme="majorBidi" w:cstheme="majorBidi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C6E21" w14:textId="7777777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9D71B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E0EF5" w14:textId="77777777" w:rsidR="0070146C" w:rsidRPr="00824832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40B947" w14:textId="77777777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109E54" w14:textId="6339AA80" w:rsidR="0070146C" w:rsidRPr="00824832" w:rsidRDefault="007B673E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73E">
              <w:rPr>
                <w:rFonts w:asciiTheme="majorBidi" w:hAnsiTheme="majorBidi" w:cstheme="majorBidi"/>
                <w:sz w:val="28"/>
                <w:szCs w:val="28"/>
              </w:rPr>
              <w:t>(1,214)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96C593" w14:textId="0D9D1B44" w:rsidR="0070146C" w:rsidRPr="00824832" w:rsidRDefault="0070146C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264FB3" w14:textId="346484BE" w:rsidR="0070146C" w:rsidRPr="007A7B74" w:rsidRDefault="0070146C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</w:tr>
      <w:tr w:rsidR="007C1532" w:rsidRPr="00824832" w14:paraId="05AE9799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25037A" w14:textId="02E3B1AD" w:rsidR="007C1532" w:rsidRPr="00D22AED" w:rsidRDefault="007C1532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532">
              <w:rPr>
                <w:rFonts w:asciiTheme="majorBidi" w:hAnsiTheme="majorBidi"/>
                <w:sz w:val="28"/>
                <w:szCs w:val="28"/>
                <w:cs/>
              </w:rPr>
              <w:t>ตัดจำหน่ายภาษีเงินได้</w:t>
            </w:r>
            <w:r w:rsidR="00AB509E">
              <w:rPr>
                <w:rFonts w:asciiTheme="majorBidi" w:hAnsiTheme="majorBidi" w:hint="cs"/>
                <w:sz w:val="28"/>
                <w:szCs w:val="28"/>
                <w:cs/>
              </w:rPr>
              <w:t>ถูก</w:t>
            </w:r>
            <w:r w:rsidRPr="007C1532">
              <w:rPr>
                <w:rFonts w:asciiTheme="majorBidi" w:hAnsiTheme="majorBidi"/>
                <w:sz w:val="28"/>
                <w:szCs w:val="28"/>
                <w:cs/>
              </w:rPr>
              <w:t>หัก ณ ที่จ่าย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34A3E" w14:textId="77777777" w:rsidR="007C1532" w:rsidRPr="00824832" w:rsidRDefault="007C1532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440E28" w14:textId="77777777" w:rsidR="007C1532" w:rsidRPr="00824832" w:rsidRDefault="007C1532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E201" w14:textId="77777777" w:rsidR="007C1532" w:rsidRPr="00824832" w:rsidRDefault="007C1532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EE3986" w14:textId="77777777" w:rsidR="007C1532" w:rsidRPr="00824832" w:rsidRDefault="007C1532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19895" w14:textId="0304D41E" w:rsidR="007C1532" w:rsidRPr="00DB1C2A" w:rsidRDefault="007C1532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E749DF" w14:textId="77777777" w:rsidR="007C1532" w:rsidRPr="00824832" w:rsidRDefault="007C1532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9BD42" w14:textId="7676115B" w:rsidR="007C1532" w:rsidRPr="00A74E04" w:rsidRDefault="006522E6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61098F" w:rsidRPr="00824832" w14:paraId="2864428C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2E7C15" w14:textId="0418749F" w:rsidR="0061098F" w:rsidRPr="007C1532" w:rsidRDefault="0061098F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1098F">
              <w:rPr>
                <w:rFonts w:asciiTheme="majorBidi" w:hAnsiTheme="maj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B1642" w14:textId="77777777" w:rsidR="0061098F" w:rsidRPr="00824832" w:rsidRDefault="0061098F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71B9A4" w14:textId="77777777" w:rsidR="0061098F" w:rsidRPr="00824832" w:rsidRDefault="0061098F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BB659" w14:textId="77777777" w:rsidR="0061098F" w:rsidRPr="00824832" w:rsidRDefault="0061098F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BF5237" w14:textId="77777777" w:rsidR="0061098F" w:rsidRPr="00824832" w:rsidRDefault="0061098F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1F8AD" w14:textId="185CE3B9" w:rsidR="0061098F" w:rsidRDefault="0061098F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DBF85" w14:textId="77777777" w:rsidR="0061098F" w:rsidRPr="00824832" w:rsidRDefault="0061098F" w:rsidP="0070146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590D69" w14:textId="3ECD00B7" w:rsidR="0061098F" w:rsidRDefault="00497A50" w:rsidP="007014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3,361</w:t>
            </w:r>
          </w:p>
        </w:tc>
      </w:tr>
      <w:tr w:rsidR="007B1A5C" w:rsidRPr="00824832" w14:paraId="58FA7885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A7348F7" w14:textId="70D223C5" w:rsidR="007B1A5C" w:rsidRPr="00824832" w:rsidRDefault="007B1A5C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2E761" w14:textId="77777777" w:rsidR="007B1A5C" w:rsidRPr="00824832" w:rsidRDefault="007B1A5C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317D4" w14:textId="77777777" w:rsidR="007B1A5C" w:rsidRPr="00824832" w:rsidRDefault="007B1A5C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260492" w14:textId="77777777" w:rsidR="007B1A5C" w:rsidRPr="00824832" w:rsidRDefault="007B1A5C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A25BE" w14:textId="77777777" w:rsidR="007B1A5C" w:rsidRPr="00824832" w:rsidRDefault="007B1A5C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D68F30" w14:textId="03D0E454" w:rsidR="007B1A5C" w:rsidRDefault="007B1A5C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B1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001DF" w14:textId="77777777" w:rsidR="007B1A5C" w:rsidRPr="00824832" w:rsidRDefault="007B1A5C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94B541" w14:textId="7A7D3F02" w:rsidR="007B1A5C" w:rsidRDefault="007B1A5C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513</w:t>
            </w:r>
          </w:p>
        </w:tc>
      </w:tr>
      <w:tr w:rsidR="007B1A5C" w:rsidRPr="00824832" w14:paraId="06028AB2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30AB91" w14:textId="56111B98" w:rsidR="007B1A5C" w:rsidRPr="00824832" w:rsidRDefault="007B1A5C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3291DE" w14:textId="77777777" w:rsidR="007B1A5C" w:rsidRPr="00824832" w:rsidRDefault="007B1A5C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2FAB2" w14:textId="77777777" w:rsidR="007B1A5C" w:rsidRPr="00824832" w:rsidRDefault="007B1A5C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283AAE" w14:textId="77777777" w:rsidR="007B1A5C" w:rsidRPr="00824832" w:rsidRDefault="007B1A5C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01202" w14:textId="77777777" w:rsidR="007B1A5C" w:rsidRPr="00824832" w:rsidRDefault="007B1A5C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9FB224" w14:textId="62739018" w:rsidR="007B1A5C" w:rsidRDefault="007B1A5C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B1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1D9A2" w14:textId="77777777" w:rsidR="007B1A5C" w:rsidRPr="00824832" w:rsidRDefault="007B1A5C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6EB6D" w14:textId="01B577F7" w:rsidR="007B1A5C" w:rsidRDefault="007B1A5C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B1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A5C">
              <w:rPr>
                <w:rFonts w:asciiTheme="majorBidi" w:hAnsiTheme="majorBidi"/>
                <w:sz w:val="28"/>
                <w:szCs w:val="28"/>
                <w:cs/>
              </w:rPr>
              <w:t>744</w:t>
            </w:r>
          </w:p>
        </w:tc>
      </w:tr>
      <w:tr w:rsidR="006522E6" w:rsidRPr="00824832" w14:paraId="7482D43C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5E809A" w14:textId="77777777" w:rsidR="006522E6" w:rsidRPr="00824832" w:rsidRDefault="006522E6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784B8A" w14:textId="77777777" w:rsidR="006522E6" w:rsidRPr="00824832" w:rsidRDefault="006522E6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6E4CA" w14:textId="77777777" w:rsidR="006522E6" w:rsidRPr="00824832" w:rsidRDefault="006522E6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41CA7" w14:textId="77777777" w:rsidR="006522E6" w:rsidRPr="00824832" w:rsidRDefault="006522E6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BC3BDD" w14:textId="77777777" w:rsidR="006522E6" w:rsidRPr="00824832" w:rsidRDefault="006522E6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1573D" w14:textId="7106A930" w:rsidR="006522E6" w:rsidRPr="00824832" w:rsidRDefault="007B673E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673E">
              <w:rPr>
                <w:rFonts w:asciiTheme="majorBidi" w:hAnsiTheme="majorBidi" w:cstheme="majorBidi"/>
                <w:sz w:val="28"/>
                <w:szCs w:val="28"/>
              </w:rPr>
              <w:t>15,068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CA3B8" w14:textId="77777777" w:rsidR="006522E6" w:rsidRPr="00824832" w:rsidRDefault="006522E6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71742E" w14:textId="6FED5C26" w:rsidR="006522E6" w:rsidRPr="007A7B74" w:rsidRDefault="007B673E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673E">
              <w:rPr>
                <w:rFonts w:asciiTheme="majorBidi" w:hAnsiTheme="majorBidi" w:cstheme="majorBidi"/>
                <w:sz w:val="28"/>
                <w:szCs w:val="28"/>
              </w:rPr>
              <w:t>4,194</w:t>
            </w:r>
          </w:p>
        </w:tc>
      </w:tr>
      <w:tr w:rsidR="006522E6" w:rsidRPr="005067F3" w14:paraId="6E386675" w14:textId="77777777" w:rsidTr="0076228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150598" w14:textId="77777777" w:rsidR="006522E6" w:rsidRPr="00824832" w:rsidRDefault="006522E6" w:rsidP="0065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48589" w14:textId="77777777" w:rsidR="006522E6" w:rsidRPr="00824832" w:rsidRDefault="006522E6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3D97F" w14:textId="77777777" w:rsidR="006522E6" w:rsidRPr="00824832" w:rsidRDefault="006522E6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BB960" w14:textId="77777777" w:rsidR="006522E6" w:rsidRPr="00824832" w:rsidRDefault="006522E6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C3625B" w14:textId="77777777" w:rsidR="006522E6" w:rsidRPr="00824832" w:rsidRDefault="006522E6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02A105AB" w14:textId="14A8524F" w:rsidR="006522E6" w:rsidRPr="00824832" w:rsidRDefault="006522E6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128,16</w:t>
            </w:r>
            <w:r w:rsidR="007B67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6324F8" w14:textId="77777777" w:rsidR="006522E6" w:rsidRPr="00824832" w:rsidRDefault="006522E6" w:rsidP="006522E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48E329C" w14:textId="02DB99DC" w:rsidR="006522E6" w:rsidRPr="007A7B74" w:rsidRDefault="006522E6" w:rsidP="006522E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126,078</w:t>
            </w:r>
          </w:p>
        </w:tc>
      </w:tr>
    </w:tbl>
    <w:p w14:paraId="47F597BA" w14:textId="77777777" w:rsidR="00537607" w:rsidRPr="00DD6559" w:rsidRDefault="00537607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bookmarkStart w:id="9" w:name="_Hlk119690577"/>
      <w:r w:rsidRPr="00DD6559">
        <w:rPr>
          <w:b/>
          <w:bCs/>
          <w:u w:val="none"/>
          <w:cs/>
        </w:rPr>
        <w:t>กองทุนสำรองเลี้ยงชีพพนักงานที่จดทะเบียน</w:t>
      </w:r>
    </w:p>
    <w:p w14:paraId="33CA953C" w14:textId="77777777" w:rsidR="00537607" w:rsidRDefault="00537607" w:rsidP="005376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51E2D">
        <w:rPr>
          <w:rFonts w:ascii="Angsana New" w:hAnsi="Angsana New"/>
          <w:sz w:val="28"/>
          <w:szCs w:val="28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 w:rsidRPr="00D51E2D">
        <w:rPr>
          <w:rFonts w:ascii="Angsana New" w:hAnsi="Angsana New"/>
          <w:sz w:val="28"/>
          <w:szCs w:val="28"/>
        </w:rPr>
        <w:t>2530</w:t>
      </w:r>
      <w:r w:rsidRPr="00D51E2D">
        <w:rPr>
          <w:rFonts w:ascii="Angsana New" w:hAnsi="Angsana New"/>
          <w:sz w:val="28"/>
          <w:szCs w:val="28"/>
          <w:cs/>
        </w:rPr>
        <w:t xml:space="preserve"> </w:t>
      </w:r>
      <w:r w:rsidRPr="009472A0">
        <w:rPr>
          <w:rFonts w:ascii="Angsana New" w:hAnsi="Angsana New"/>
          <w:spacing w:val="-4"/>
          <w:sz w:val="28"/>
          <w:szCs w:val="28"/>
          <w:cs/>
        </w:rPr>
        <w:t>การเข้า</w:t>
      </w:r>
      <w:r w:rsidRPr="00BE685C">
        <w:rPr>
          <w:rFonts w:ascii="Angsana New" w:hAnsi="Angsana New"/>
          <w:sz w:val="28"/>
          <w:szCs w:val="28"/>
          <w:cs/>
        </w:rPr>
        <w:t>เป็นสมาชิกกองทุนเป็นไปตามความสมัครใจของพนักงาน โดยพนักงานจ่ายสะสมและบริษัทจ่ายสมทบเข้าก</w:t>
      </w:r>
      <w:r>
        <w:rPr>
          <w:rFonts w:ascii="Angsana New" w:hAnsi="Angsana New"/>
          <w:sz w:val="28"/>
          <w:szCs w:val="28"/>
          <w:cs/>
        </w:rPr>
        <w:t>องทุนเป็นรายเดือนใน</w:t>
      </w:r>
      <w:r w:rsidRPr="00DD6559">
        <w:rPr>
          <w:rFonts w:ascii="Angsana New" w:hAnsi="Angsana New"/>
          <w:sz w:val="28"/>
          <w:szCs w:val="28"/>
          <w:cs/>
        </w:rPr>
        <w:t xml:space="preserve">อัตราร้อยละ </w:t>
      </w:r>
      <w:r w:rsidRPr="00DD6559">
        <w:rPr>
          <w:rFonts w:ascii="Angsana New" w:hAnsi="Angsana New"/>
          <w:sz w:val="28"/>
          <w:szCs w:val="28"/>
        </w:rPr>
        <w:t>5</w:t>
      </w:r>
      <w:r w:rsidRPr="00DD6559">
        <w:rPr>
          <w:rFonts w:ascii="Angsana New" w:hAnsi="Angsana New"/>
          <w:sz w:val="28"/>
          <w:szCs w:val="28"/>
          <w:cs/>
        </w:rPr>
        <w:t xml:space="preserve"> ของเงินเดือนพนักงาน 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DD6559">
        <w:rPr>
          <w:rFonts w:ascii="Angsana New" w:hAnsi="Angsana New"/>
          <w:sz w:val="28"/>
          <w:szCs w:val="28"/>
        </w:rPr>
        <w:t>2</w:t>
      </w:r>
      <w:r w:rsidRPr="00DD6559">
        <w:rPr>
          <w:rFonts w:ascii="Angsana New" w:hAnsi="Angsana New"/>
          <w:sz w:val="28"/>
          <w:szCs w:val="28"/>
          <w:cs/>
        </w:rPr>
        <w:t xml:space="preserve"> (พ.ศ. </w:t>
      </w:r>
      <w:r w:rsidRPr="00DD6559">
        <w:rPr>
          <w:rFonts w:ascii="Angsana New" w:hAnsi="Angsana New"/>
          <w:sz w:val="28"/>
          <w:szCs w:val="28"/>
        </w:rPr>
        <w:t>2532</w:t>
      </w:r>
      <w:r w:rsidRPr="00DD6559">
        <w:rPr>
          <w:rFonts w:ascii="Angsana New" w:hAnsi="Angsana New"/>
          <w:sz w:val="28"/>
          <w:szCs w:val="28"/>
          <w:cs/>
        </w:rPr>
        <w:t>) ออกตามความ</w:t>
      </w:r>
      <w:r w:rsidRPr="00BE685C">
        <w:rPr>
          <w:rFonts w:ascii="Angsana New" w:hAnsi="Angsana New"/>
          <w:sz w:val="28"/>
          <w:szCs w:val="28"/>
          <w:cs/>
        </w:rPr>
        <w:t xml:space="preserve">ในพระราชบัญญัติกองทุนสำรองเลี้ยงชีพ พ.ศ. </w:t>
      </w:r>
      <w:r>
        <w:rPr>
          <w:rFonts w:ascii="Angsana New" w:hAnsi="Angsana New"/>
          <w:sz w:val="28"/>
          <w:szCs w:val="28"/>
        </w:rPr>
        <w:t>2530</w:t>
      </w:r>
    </w:p>
    <w:p w14:paraId="77E45513" w14:textId="7DBD3A7A" w:rsidR="00537607" w:rsidRPr="00537607" w:rsidRDefault="00537607" w:rsidP="005376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ส่วนที่บริษัทจ่ายสมทบสำหรับแต่ละปีสิ้นสุดวันที่ </w:t>
      </w:r>
      <w:r w:rsidRPr="00E563B3">
        <w:rPr>
          <w:rFonts w:ascii="Angsana New" w:hAnsi="Angsana New"/>
          <w:sz w:val="28"/>
          <w:szCs w:val="28"/>
        </w:rPr>
        <w:t xml:space="preserve">31 </w:t>
      </w:r>
      <w:r w:rsidRPr="00E563B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563B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 xml:space="preserve">และ </w:t>
      </w:r>
      <w:r w:rsidRPr="00E563B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E563B3">
        <w:rPr>
          <w:rFonts w:ascii="Angsana New" w:hAnsi="Angsana New"/>
          <w:sz w:val="28"/>
          <w:szCs w:val="28"/>
        </w:rPr>
        <w:t xml:space="preserve"> </w:t>
      </w:r>
      <w:r w:rsidRPr="00E563B3">
        <w:rPr>
          <w:rFonts w:ascii="Angsana New" w:hAnsi="Angsana New"/>
          <w:sz w:val="28"/>
          <w:szCs w:val="28"/>
          <w:cs/>
        </w:rPr>
        <w:t>ซึ่งบันทึกเป็นค่าใช้จ่ายในงบกำไรขาดทุน</w:t>
      </w:r>
      <w:r w:rsidRPr="00A21FD9">
        <w:rPr>
          <w:rFonts w:ascii="Angsana New" w:hAnsi="Angsana New"/>
          <w:sz w:val="28"/>
          <w:szCs w:val="28"/>
          <w:cs/>
        </w:rPr>
        <w:t xml:space="preserve">มีจำนวน </w:t>
      </w:r>
      <w:r w:rsidR="00A21FD9" w:rsidRPr="00A21FD9">
        <w:rPr>
          <w:rFonts w:ascii="Angsana New" w:hAnsi="Angsana New"/>
          <w:sz w:val="28"/>
          <w:szCs w:val="28"/>
        </w:rPr>
        <w:t>1.9</w:t>
      </w:r>
      <w:r w:rsidRPr="00A21FD9">
        <w:rPr>
          <w:rFonts w:ascii="Angsana New" w:hAnsi="Angsana New"/>
          <w:sz w:val="28"/>
          <w:szCs w:val="28"/>
        </w:rPr>
        <w:t xml:space="preserve"> </w:t>
      </w:r>
      <w:r w:rsidRPr="00A21FD9">
        <w:rPr>
          <w:rFonts w:ascii="Angsana New" w:hAnsi="Angsana New"/>
          <w:sz w:val="28"/>
          <w:szCs w:val="28"/>
          <w:cs/>
        </w:rPr>
        <w:t xml:space="preserve">ล้านบาท </w:t>
      </w:r>
      <w:bookmarkStart w:id="10" w:name="_Hlk95390371"/>
      <w:r w:rsidR="005E562C">
        <w:rPr>
          <w:rFonts w:ascii="Angsana New" w:hAnsi="Angsana New" w:hint="cs"/>
          <w:sz w:val="28"/>
          <w:szCs w:val="28"/>
          <w:cs/>
        </w:rPr>
        <w:t>และ</w:t>
      </w:r>
      <w:r w:rsidR="00A21FD9" w:rsidRPr="00A21FD9">
        <w:rPr>
          <w:rFonts w:ascii="Angsana New" w:hAnsi="Angsana New"/>
          <w:sz w:val="28"/>
          <w:szCs w:val="28"/>
          <w:cs/>
        </w:rPr>
        <w:t xml:space="preserve"> </w:t>
      </w:r>
      <w:r w:rsidR="00A21FD9" w:rsidRPr="00A21FD9">
        <w:rPr>
          <w:rFonts w:ascii="Angsana New" w:hAnsi="Angsana New"/>
          <w:sz w:val="28"/>
          <w:szCs w:val="28"/>
        </w:rPr>
        <w:t>2.1</w:t>
      </w:r>
      <w:r w:rsidR="00A21FD9" w:rsidRPr="00A21FD9">
        <w:rPr>
          <w:rFonts w:ascii="Angsana New" w:hAnsi="Angsana New"/>
          <w:sz w:val="28"/>
          <w:szCs w:val="28"/>
          <w:cs/>
        </w:rPr>
        <w:t xml:space="preserve"> ล้านบาท</w:t>
      </w:r>
      <w:bookmarkEnd w:id="10"/>
      <w:bookmarkEnd w:id="9"/>
      <w:r w:rsidR="005E562C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5E562C">
        <w:rPr>
          <w:rFonts w:ascii="Angsana New" w:hAnsi="Angsana New"/>
          <w:sz w:val="28"/>
          <w:szCs w:val="28"/>
        </w:rPr>
        <w:tab/>
      </w:r>
    </w:p>
    <w:p w14:paraId="0CF9BE72" w14:textId="669832DE" w:rsidR="00D15E95" w:rsidRPr="007F5870" w:rsidRDefault="00D15E95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19834B" w14:textId="67C0855D" w:rsidR="00306CD0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</w:t>
      </w:r>
      <w:r w:rsidR="00B24D11">
        <w:rPr>
          <w:rFonts w:ascii="Angsana New" w:hAnsi="Angsana New" w:hint="cs"/>
          <w:sz w:val="28"/>
          <w:szCs w:val="28"/>
          <w:cs/>
        </w:rPr>
        <w:t>อ</w:t>
      </w:r>
      <w:r w:rsidRPr="00BB4D9A">
        <w:rPr>
          <w:rFonts w:ascii="Angsana New" w:hAnsi="Angsana New"/>
          <w:sz w:val="28"/>
          <w:szCs w:val="28"/>
          <w:cs/>
        </w:rPr>
        <w:t xml:space="preserve">ข้อมูลเกี่ยวกับกระแสเงินในอนาคตที่กิจการประมาณขึ้น </w:t>
      </w:r>
    </w:p>
    <w:p w14:paraId="5FC93047" w14:textId="77777777" w:rsidR="00CC57D6" w:rsidRDefault="00CC57D6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D8A47F" w14:textId="29FAC5CA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67025C">
        <w:rPr>
          <w:rFonts w:ascii="Angsana New" w:hAnsi="Angsana New" w:hint="cs"/>
          <w:sz w:val="28"/>
          <w:szCs w:val="28"/>
          <w:cs/>
        </w:rPr>
        <w:t xml:space="preserve"> </w:t>
      </w:r>
      <w:r w:rsidRPr="0082169D">
        <w:rPr>
          <w:rFonts w:ascii="Angsana New" w:hAnsi="Angsana New"/>
          <w:sz w:val="28"/>
          <w:szCs w:val="28"/>
        </w:rPr>
        <w:t>256</w:t>
      </w:r>
      <w:r w:rsidR="003965C9">
        <w:rPr>
          <w:rFonts w:ascii="Angsana New" w:hAnsi="Angsana New"/>
          <w:sz w:val="28"/>
          <w:szCs w:val="28"/>
        </w:rPr>
        <w:t>4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0"/>
      </w:tblGrid>
      <w:tr w:rsidR="00D15E95" w:rsidRPr="00E86A87" w14:paraId="5C535771" w14:textId="77777777" w:rsidTr="00762283">
        <w:tc>
          <w:tcPr>
            <w:tcW w:w="315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762283">
        <w:tc>
          <w:tcPr>
            <w:tcW w:w="315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0ADF8BB" w14:textId="2026174F" w:rsidR="00D15E95" w:rsidRDefault="00AD041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762283" w:rsidRPr="00E86A87" w14:paraId="6DAB6FFA" w14:textId="77777777" w:rsidTr="00762283">
        <w:tc>
          <w:tcPr>
            <w:tcW w:w="315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2283" w:rsidRPr="00E86A87" w14:paraId="5E4F1BDB" w14:textId="77777777" w:rsidTr="00762283">
        <w:tc>
          <w:tcPr>
            <w:tcW w:w="315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BCAD3F" w14:textId="77777777" w:rsidR="00D15E95" w:rsidRPr="00762283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283" w:rsidRPr="00E86A87" w14:paraId="7FC714C0" w14:textId="77777777" w:rsidTr="00762283">
        <w:tc>
          <w:tcPr>
            <w:tcW w:w="315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5E3C7D64" w14:textId="60D84FEE" w:rsidR="00D15E95" w:rsidRPr="000853F0" w:rsidRDefault="00FD5A6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97F9CF" w14:textId="726EA4CB" w:rsidR="00D15E95" w:rsidRPr="000853F0" w:rsidRDefault="00FD5A65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175,909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3D531" w14:textId="023BCF51" w:rsidR="00D15E95" w:rsidRPr="000853F0" w:rsidRDefault="00FD5A65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67,184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F76413" w14:textId="099F788C" w:rsidR="00D15E95" w:rsidRPr="000853F0" w:rsidRDefault="00FD5A65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335,385</w:t>
            </w:r>
          </w:p>
        </w:tc>
      </w:tr>
      <w:tr w:rsidR="00332F77" w:rsidRPr="00E86A87" w14:paraId="2EAFEDE1" w14:textId="77777777" w:rsidTr="00762283">
        <w:tc>
          <w:tcPr>
            <w:tcW w:w="3150" w:type="dxa"/>
            <w:vAlign w:val="bottom"/>
          </w:tcPr>
          <w:p w14:paraId="7804C373" w14:textId="2E45ADBA" w:rsidR="00332F77" w:rsidRPr="008F2EAD" w:rsidRDefault="00332F77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69CB09FC" w14:textId="7B470757" w:rsidR="00332F77" w:rsidRDefault="00332F77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4B0873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8FFFF1" w14:textId="59701E7C" w:rsidR="00332F77" w:rsidRDefault="00332F77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0" w:type="dxa"/>
          </w:tcPr>
          <w:p w14:paraId="595A840F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89268B" w14:textId="6EF1860B" w:rsidR="00332F77" w:rsidRDefault="00332F77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9855F9" w14:textId="77777777" w:rsidR="00332F77" w:rsidRPr="000853F0" w:rsidRDefault="00332F77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270321" w14:textId="01B97307" w:rsidR="00332F77" w:rsidRDefault="00332F77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</w:tr>
      <w:tr w:rsidR="00762283" w:rsidRPr="00E86A87" w14:paraId="62435362" w14:textId="77777777" w:rsidTr="00762283">
        <w:tc>
          <w:tcPr>
            <w:tcW w:w="315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284440" w14:textId="0B847731" w:rsidR="00D15E95" w:rsidRPr="000853F0" w:rsidRDefault="00D15E95" w:rsidP="00DD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B2265" w14:textId="0BEC1750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283" w:rsidRPr="00E86A87" w14:paraId="2828C931" w14:textId="77777777" w:rsidTr="00762283">
        <w:tc>
          <w:tcPr>
            <w:tcW w:w="3150" w:type="dxa"/>
          </w:tcPr>
          <w:p w14:paraId="4BE2B682" w14:textId="77777777" w:rsidR="00D15E95" w:rsidRPr="00C74082" w:rsidRDefault="00D15E95" w:rsidP="005126F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6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2283" w:rsidRPr="00E86A87" w14:paraId="7C6DEBD6" w14:textId="77777777" w:rsidTr="00762283">
        <w:tc>
          <w:tcPr>
            <w:tcW w:w="315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0E7119C8" w:rsidR="00D15E95" w:rsidRPr="000853F0" w:rsidRDefault="00D970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06052535" w:rsidR="00D15E95" w:rsidRPr="000853F0" w:rsidRDefault="00D970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125EB6E2" w:rsidR="00D15E95" w:rsidRPr="000853F0" w:rsidRDefault="00D970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0020D12C" w:rsidR="00D15E95" w:rsidRPr="000853F0" w:rsidRDefault="00D970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85,919</w:t>
            </w:r>
          </w:p>
        </w:tc>
      </w:tr>
      <w:tr w:rsidR="00762283" w:rsidRPr="00E86A87" w14:paraId="6AC74C11" w14:textId="77777777" w:rsidTr="00762283">
        <w:tc>
          <w:tcPr>
            <w:tcW w:w="315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10E5C8D4" w:rsidR="00D15E95" w:rsidRPr="008955F0" w:rsidRDefault="00D9700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92,292</w:t>
            </w:r>
          </w:p>
        </w:tc>
        <w:tc>
          <w:tcPr>
            <w:tcW w:w="270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55E117F3" w:rsidR="00D15E95" w:rsidRPr="008955F0" w:rsidRDefault="00D9700A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175,943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7B521F7C" w:rsidR="00D15E95" w:rsidRPr="008955F0" w:rsidRDefault="00D9700A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153,103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1C6FA3B9" w:rsidR="00D15E95" w:rsidRPr="008955F0" w:rsidRDefault="00D9700A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421,338</w:t>
            </w:r>
          </w:p>
        </w:tc>
      </w:tr>
      <w:tr w:rsidR="00762283" w14:paraId="2F8823E4" w14:textId="77777777" w:rsidTr="0076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B7B" w:rsidRPr="00E86A87" w14:paraId="24254632" w14:textId="77777777" w:rsidTr="00762283">
        <w:tc>
          <w:tcPr>
            <w:tcW w:w="315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762283">
        <w:tc>
          <w:tcPr>
            <w:tcW w:w="315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24E5D4EC" w:rsidR="00756B7B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937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6B7B" w:rsidRPr="00E86A87" w14:paraId="70533CCB" w14:textId="77777777" w:rsidTr="00762283">
        <w:tc>
          <w:tcPr>
            <w:tcW w:w="315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762283">
        <w:tc>
          <w:tcPr>
            <w:tcW w:w="315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C3A" w:rsidRPr="00E86A87" w14:paraId="57CB1DB4" w14:textId="77777777" w:rsidTr="00762283">
        <w:tc>
          <w:tcPr>
            <w:tcW w:w="3150" w:type="dxa"/>
            <w:vAlign w:val="bottom"/>
          </w:tcPr>
          <w:p w14:paraId="5BD5305E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</w:tcPr>
          <w:p w14:paraId="1CAD6E14" w14:textId="34F8822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70" w:type="dxa"/>
          </w:tcPr>
          <w:p w14:paraId="4464A64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B76F6" w14:textId="3F4E5498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143,027</w:t>
            </w:r>
          </w:p>
        </w:tc>
        <w:tc>
          <w:tcPr>
            <w:tcW w:w="270" w:type="dxa"/>
          </w:tcPr>
          <w:p w14:paraId="3E1FA9A9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BCA09E" w14:textId="774D6C64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54,778</w:t>
            </w:r>
          </w:p>
        </w:tc>
        <w:tc>
          <w:tcPr>
            <w:tcW w:w="270" w:type="dxa"/>
          </w:tcPr>
          <w:p w14:paraId="626AC0A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D14FE" w14:textId="03E34F09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248,478</w:t>
            </w:r>
          </w:p>
        </w:tc>
      </w:tr>
      <w:tr w:rsidR="005C5C3A" w:rsidRPr="00E86A87" w14:paraId="0BF874ED" w14:textId="77777777" w:rsidTr="00762283">
        <w:tc>
          <w:tcPr>
            <w:tcW w:w="3150" w:type="dxa"/>
            <w:vAlign w:val="bottom"/>
          </w:tcPr>
          <w:p w14:paraId="263F5C88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67CD9496" w14:textId="571C79EF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A2DC2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4A6190" w14:textId="68697B4A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1F8DB55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2B754" w14:textId="20A547AC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E10D4" w14:textId="5319EBF2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</w:tr>
      <w:tr w:rsidR="005C5C3A" w:rsidRPr="00E86A87" w14:paraId="0B73301F" w14:textId="77777777" w:rsidTr="00762283">
        <w:tc>
          <w:tcPr>
            <w:tcW w:w="3150" w:type="dxa"/>
            <w:vAlign w:val="bottom"/>
          </w:tcPr>
          <w:p w14:paraId="55AA6EC1" w14:textId="77777777" w:rsidR="005C5C3A" w:rsidRPr="00E86A87" w:rsidRDefault="005C5C3A" w:rsidP="005C5C3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0667C6F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48DE4D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5116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F982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8F9C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035048BC" w14:textId="77777777" w:rsidTr="00762283">
        <w:tc>
          <w:tcPr>
            <w:tcW w:w="3150" w:type="dxa"/>
          </w:tcPr>
          <w:p w14:paraId="5D09CD28" w14:textId="77777777" w:rsidR="005C5C3A" w:rsidRPr="00773897" w:rsidRDefault="005C5C3A" w:rsidP="005126F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60" w:type="dxa"/>
          </w:tcPr>
          <w:p w14:paraId="5C1064B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419D0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8F4B4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DFE35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9229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206D2CBE" w14:textId="77777777" w:rsidTr="00762283">
        <w:tc>
          <w:tcPr>
            <w:tcW w:w="3150" w:type="dxa"/>
          </w:tcPr>
          <w:p w14:paraId="3A02F3FE" w14:textId="77777777" w:rsidR="005C5C3A" w:rsidRPr="00773897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7E753AC8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0FB93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73BECAF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553AB64E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</w:t>
            </w:r>
            <w:r w:rsidR="00DD38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3C9C81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77F77B21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</w:t>
            </w:r>
            <w:r w:rsidR="00DD38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5C5C3A" w:rsidRPr="00E86A87" w14:paraId="72A0E8C9" w14:textId="77777777" w:rsidTr="00762283">
        <w:tc>
          <w:tcPr>
            <w:tcW w:w="3150" w:type="dxa"/>
          </w:tcPr>
          <w:p w14:paraId="175A323E" w14:textId="77777777" w:rsidR="005C5C3A" w:rsidRPr="001F1BDE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7482A8B1" w:rsidR="005C5C3A" w:rsidRPr="008955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70" w:type="dxa"/>
          </w:tcPr>
          <w:p w14:paraId="72C69F28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C089" w14:textId="1D938CE8" w:rsidR="005C5C3A" w:rsidRPr="008955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143,165</w:t>
            </w:r>
          </w:p>
        </w:tc>
        <w:tc>
          <w:tcPr>
            <w:tcW w:w="270" w:type="dxa"/>
          </w:tcPr>
          <w:p w14:paraId="24EB1D1D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2868D00F" w:rsidR="005C5C3A" w:rsidRPr="008955F0" w:rsidRDefault="005C5C3A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135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91</w:t>
            </w:r>
            <w:r w:rsidR="00DD38A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254AEB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7F78D" w14:textId="482D74C1" w:rsidR="005C5C3A" w:rsidRPr="008955F0" w:rsidRDefault="005C5C3A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329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74</w:t>
            </w:r>
            <w:r w:rsidR="00DD38A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5C5C3A" w14:paraId="20B42544" w14:textId="77777777" w:rsidTr="0076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0F5DEF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577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0430F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9587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381A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2CFB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9C9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B39C5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C3A" w14:paraId="6CD0C26C" w14:textId="77777777" w:rsidTr="0076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6E5B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C46BE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D5F4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EC19A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0073C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42692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8EDA2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515258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C3A" w14:paraId="70F1740A" w14:textId="77777777" w:rsidTr="0076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9BE1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BB6EC" w14:textId="257950D5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35275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29DF" w14:textId="4ACFC38F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A0DC0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725C" w14:textId="2C98C20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63E0A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E0F9" w14:textId="05CD1FED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5C3A" w14:paraId="00942FAC" w14:textId="77777777" w:rsidTr="007622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9DB0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76519" w14:textId="45564D54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E22C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A37EA" w14:textId="5631871B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FE83F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D835E" w14:textId="6BD17F93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575C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34755" w14:textId="39C8F4DB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595ED4A8" w14:textId="09A7A6EB" w:rsidR="009D2977" w:rsidRDefault="009D2977" w:rsidP="009D2977">
      <w:pPr>
        <w:pStyle w:val="FSNoteNumbered"/>
        <w:spacing w:after="0"/>
        <w:ind w:left="547"/>
        <w:rPr>
          <w:b/>
          <w:bCs/>
          <w:u w:val="none"/>
        </w:rPr>
      </w:pPr>
    </w:p>
    <w:p w14:paraId="7FBB395E" w14:textId="3FEAC724" w:rsidR="009D2977" w:rsidRDefault="009D2977" w:rsidP="0083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1"/>
        </w:tabs>
        <w:jc w:val="right"/>
        <w:rPr>
          <w:lang w:val="th-TH"/>
        </w:rPr>
      </w:pPr>
    </w:p>
    <w:p w14:paraId="2CE6856C" w14:textId="229955CE" w:rsidR="0083442A" w:rsidRDefault="0083442A" w:rsidP="0083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1"/>
        </w:tabs>
        <w:jc w:val="right"/>
        <w:rPr>
          <w:lang w:val="th-TH"/>
        </w:rPr>
      </w:pPr>
    </w:p>
    <w:p w14:paraId="6F7D83F1" w14:textId="77777777" w:rsidR="0083442A" w:rsidRDefault="0083442A" w:rsidP="0083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1"/>
        </w:tabs>
        <w:jc w:val="right"/>
        <w:rPr>
          <w:lang w:val="th-TH"/>
        </w:rPr>
      </w:pPr>
    </w:p>
    <w:p w14:paraId="03A04991" w14:textId="1716ABAC" w:rsidR="009D2977" w:rsidRDefault="009D2977" w:rsidP="009D2977">
      <w:pPr>
        <w:rPr>
          <w:lang w:val="th-TH"/>
        </w:rPr>
      </w:pPr>
    </w:p>
    <w:p w14:paraId="5BC4A2ED" w14:textId="21AB35D7" w:rsidR="001C4D65" w:rsidRDefault="001C4D65" w:rsidP="009D2977">
      <w:pPr>
        <w:rPr>
          <w:lang w:val="th-TH"/>
        </w:rPr>
      </w:pPr>
    </w:p>
    <w:p w14:paraId="403D477B" w14:textId="09EC1360" w:rsidR="001C4D65" w:rsidRDefault="001C4D65" w:rsidP="009D2977">
      <w:pPr>
        <w:rPr>
          <w:lang w:val="th-TH"/>
        </w:rPr>
      </w:pPr>
    </w:p>
    <w:p w14:paraId="40B00D9C" w14:textId="77777777" w:rsidR="001C4D65" w:rsidRPr="001C4D65" w:rsidRDefault="001C4D65" w:rsidP="009D2977"/>
    <w:p w14:paraId="7A98204B" w14:textId="514B85F4" w:rsidR="00F95529" w:rsidRPr="007F5870" w:rsidRDefault="00F95529" w:rsidP="0076228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lastRenderedPageBreak/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7DE91F01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5F3B2B15" w:rsidR="00F95529" w:rsidRPr="00812396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EE1567">
        <w:rPr>
          <w:rFonts w:ascii="Angsana New" w:hAnsi="Angsana New" w:hint="cs"/>
          <w:sz w:val="28"/>
          <w:szCs w:val="28"/>
          <w:cs/>
        </w:rPr>
        <w:t>งบการเงิน</w:t>
      </w:r>
      <w:r w:rsidR="00EE1567" w:rsidRPr="00824832">
        <w:rPr>
          <w:rFonts w:ascii="Angsana New" w:hAnsi="Angsana New"/>
          <w:sz w:val="28"/>
          <w:szCs w:val="28"/>
          <w:cs/>
        </w:rPr>
        <w:t xml:space="preserve"> </w:t>
      </w:r>
      <w:r w:rsidR="00F95529" w:rsidRPr="00812396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12396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60C353A" w14:textId="744205C6" w:rsidR="00E40383" w:rsidRPr="000F3699" w:rsidRDefault="00430F50" w:rsidP="00D26D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12396">
        <w:rPr>
          <w:rFonts w:asciiTheme="majorBidi" w:hAnsiTheme="majorBidi"/>
          <w:spacing w:val="-4"/>
          <w:sz w:val="28"/>
          <w:szCs w:val="28"/>
          <w:cs/>
        </w:rPr>
        <w:t>สำหรับ</w:t>
      </w:r>
      <w:r w:rsidR="0070146C" w:rsidRPr="00812396">
        <w:rPr>
          <w:rFonts w:asciiTheme="majorBidi" w:hAnsiTheme="majorBidi" w:hint="cs"/>
          <w:spacing w:val="-4"/>
          <w:sz w:val="28"/>
          <w:szCs w:val="28"/>
          <w:cs/>
        </w:rPr>
        <w:t>ปี</w:t>
      </w:r>
      <w:r w:rsidR="00A80558" w:rsidRPr="00812396">
        <w:rPr>
          <w:rFonts w:asciiTheme="majorBidi" w:hAnsiTheme="majorBidi"/>
          <w:spacing w:val="-4"/>
          <w:sz w:val="28"/>
          <w:szCs w:val="28"/>
          <w:cs/>
        </w:rPr>
        <w:t xml:space="preserve">สิ้นสุดวันที่ </w:t>
      </w:r>
      <w:r w:rsidR="00AD041B" w:rsidRPr="00812396">
        <w:rPr>
          <w:rFonts w:asciiTheme="majorBidi" w:hAnsiTheme="majorBidi" w:cstheme="majorBidi"/>
          <w:sz w:val="28"/>
          <w:szCs w:val="28"/>
        </w:rPr>
        <w:t xml:space="preserve">31 </w:t>
      </w:r>
      <w:r w:rsidR="00AD041B" w:rsidRPr="0081239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D041B" w:rsidRPr="00812396">
        <w:rPr>
          <w:rFonts w:asciiTheme="majorBidi" w:hAnsiTheme="majorBidi" w:cstheme="majorBidi"/>
          <w:sz w:val="28"/>
          <w:szCs w:val="28"/>
        </w:rPr>
        <w:t xml:space="preserve">2565 </w:t>
      </w:r>
      <w:r w:rsidR="00E40383" w:rsidRPr="00812396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0F3699" w:rsidRPr="00812396">
        <w:rPr>
          <w:rFonts w:ascii="Angsana New" w:hAnsi="Angsana New" w:hint="cs"/>
          <w:spacing w:val="-4"/>
          <w:sz w:val="28"/>
          <w:szCs w:val="28"/>
          <w:cs/>
        </w:rPr>
        <w:t>ส</w:t>
      </w:r>
      <w:r w:rsidR="00C81AA3" w:rsidRPr="00812396">
        <w:rPr>
          <w:rFonts w:ascii="Angsana New" w:hAnsi="Angsana New" w:hint="cs"/>
          <w:spacing w:val="-4"/>
          <w:sz w:val="28"/>
          <w:szCs w:val="28"/>
          <w:cs/>
        </w:rPr>
        <w:t>อง</w:t>
      </w:r>
      <w:r w:rsidR="00E40383" w:rsidRPr="00812396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="00C922A0" w:rsidRPr="00812396">
        <w:rPr>
          <w:rFonts w:ascii="Angsana New" w:hAnsi="Angsana New"/>
          <w:sz w:val="28"/>
          <w:szCs w:val="28"/>
        </w:rPr>
        <w:t xml:space="preserve"> 2</w:t>
      </w:r>
      <w:r w:rsidR="00812396" w:rsidRPr="00812396">
        <w:rPr>
          <w:rFonts w:ascii="Angsana New" w:hAnsi="Angsana New"/>
          <w:sz w:val="28"/>
          <w:szCs w:val="28"/>
        </w:rPr>
        <w:t>30.6</w:t>
      </w:r>
      <w:r w:rsidR="00BD2C17" w:rsidRPr="00812396">
        <w:rPr>
          <w:rFonts w:ascii="Angsana New" w:hAnsi="Angsana New"/>
          <w:sz w:val="28"/>
          <w:szCs w:val="28"/>
        </w:rPr>
        <w:t xml:space="preserve"> </w:t>
      </w:r>
      <w:r w:rsidR="00E40383" w:rsidRPr="00812396">
        <w:rPr>
          <w:rFonts w:ascii="Angsana New" w:hAnsi="Angsana New"/>
          <w:sz w:val="28"/>
          <w:szCs w:val="28"/>
          <w:cs/>
        </w:rPr>
        <w:t>ล้านบาท</w:t>
      </w:r>
      <w:r w:rsidR="00E40383" w:rsidRPr="00C81AA3">
        <w:rPr>
          <w:rFonts w:ascii="Angsana New" w:hAnsi="Angsana New"/>
          <w:sz w:val="28"/>
          <w:szCs w:val="28"/>
          <w:cs/>
        </w:rPr>
        <w:t xml:space="preserve"> </w:t>
      </w:r>
    </w:p>
    <w:p w14:paraId="46964172" w14:textId="5CFEFFFB" w:rsidR="00A44A70" w:rsidRPr="00A44A70" w:rsidRDefault="00A80558" w:rsidP="00A44A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  <w:r>
        <w:rPr>
          <w:rFonts w:asciiTheme="majorBidi" w:hAnsiTheme="majorBidi" w:hint="cs"/>
          <w:spacing w:val="-4"/>
          <w:sz w:val="28"/>
          <w:szCs w:val="28"/>
          <w:cs/>
        </w:rPr>
        <w:t>สำหรับ</w:t>
      </w:r>
      <w:r w:rsidR="0070146C">
        <w:rPr>
          <w:rFonts w:asciiTheme="majorBidi" w:hAnsiTheme="majorBidi" w:hint="cs"/>
          <w:spacing w:val="-4"/>
          <w:sz w:val="28"/>
          <w:szCs w:val="28"/>
          <w:cs/>
        </w:rPr>
        <w:t>ปี</w:t>
      </w:r>
      <w:r>
        <w:rPr>
          <w:rFonts w:asciiTheme="majorBidi" w:hAnsiTheme="majorBidi" w:hint="cs"/>
          <w:spacing w:val="-4"/>
          <w:sz w:val="28"/>
          <w:szCs w:val="28"/>
          <w:cs/>
        </w:rPr>
        <w:t xml:space="preserve">สิ้นสุดวันที่ </w:t>
      </w:r>
      <w:r w:rsidR="00AD041B" w:rsidRPr="0070146C">
        <w:rPr>
          <w:rFonts w:asciiTheme="majorBidi" w:hAnsiTheme="majorBidi"/>
          <w:spacing w:val="-4"/>
          <w:sz w:val="28"/>
          <w:szCs w:val="28"/>
        </w:rPr>
        <w:t xml:space="preserve">31 </w:t>
      </w:r>
      <w:r w:rsidR="00AD041B" w:rsidRPr="0070146C">
        <w:rPr>
          <w:rFonts w:asciiTheme="majorBidi" w:hAnsiTheme="majorBidi"/>
          <w:spacing w:val="-4"/>
          <w:sz w:val="28"/>
          <w:szCs w:val="28"/>
          <w:cs/>
        </w:rPr>
        <w:t xml:space="preserve">ธันวาคม </w:t>
      </w:r>
      <w:r w:rsidR="00AD041B" w:rsidRPr="0070146C">
        <w:rPr>
          <w:rFonts w:asciiTheme="majorBidi" w:hAnsiTheme="majorBidi"/>
          <w:spacing w:val="-4"/>
          <w:sz w:val="28"/>
          <w:szCs w:val="28"/>
        </w:rPr>
        <w:t>256</w:t>
      </w:r>
      <w:r w:rsidR="0070146C" w:rsidRPr="0070146C">
        <w:rPr>
          <w:rFonts w:asciiTheme="majorBidi" w:hAnsiTheme="majorBidi"/>
          <w:spacing w:val="-4"/>
          <w:sz w:val="28"/>
          <w:szCs w:val="28"/>
        </w:rPr>
        <w:t>4</w:t>
      </w:r>
      <w:r w:rsidR="00AD041B" w:rsidRPr="0070146C">
        <w:rPr>
          <w:rFonts w:asciiTheme="majorBidi" w:hAnsiTheme="majorBidi"/>
          <w:spacing w:val="-4"/>
          <w:sz w:val="28"/>
          <w:szCs w:val="28"/>
        </w:rPr>
        <w:t xml:space="preserve"> </w:t>
      </w:r>
      <w:r w:rsidR="0070146C" w:rsidRPr="0070146C">
        <w:rPr>
          <w:rFonts w:asciiTheme="majorBidi" w:hAnsiTheme="majorBidi"/>
          <w:spacing w:val="-4"/>
          <w:sz w:val="28"/>
          <w:szCs w:val="28"/>
          <w:cs/>
        </w:rPr>
        <w:t xml:space="preserve">บริษัทมีรายได้เบี้ยประกันภัยรับจากตัวแทนและบริษัทนายหน้ารายใหญ่สองรายเป็นจำนวนเงินรวม </w:t>
      </w:r>
      <w:r w:rsidR="0070146C">
        <w:rPr>
          <w:rFonts w:asciiTheme="majorBidi" w:hAnsiTheme="majorBidi"/>
          <w:spacing w:val="-4"/>
          <w:sz w:val="28"/>
          <w:szCs w:val="28"/>
        </w:rPr>
        <w:t>292.3</w:t>
      </w:r>
      <w:r w:rsidR="0070146C" w:rsidRPr="0070146C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  <w:r w:rsidR="00A44A70" w:rsidRPr="00C81AA3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</w:p>
    <w:p w14:paraId="17174D28" w14:textId="6E055F92" w:rsidR="007F5870" w:rsidRDefault="007F5870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11" w:name="OLE_LINK5"/>
      <w:bookmarkStart w:id="12" w:name="_Hlk69747233"/>
    </w:p>
    <w:p w14:paraId="5F305687" w14:textId="0630BCF3" w:rsidR="0065563C" w:rsidRDefault="0065563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16CD7765" w14:textId="3732F121" w:rsidR="0070146C" w:rsidRDefault="0070146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38595455" w14:textId="56051672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1C3AFDE4" w14:textId="1E2ACB94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6AD0A5A2" w14:textId="616F32E2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01FFEBD6" w14:textId="270A3B7C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4E98C216" w14:textId="77777777" w:rsidR="00214B21" w:rsidRDefault="00214B21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5A979AA" w14:textId="01AD5F14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3254087" w14:textId="77297912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0D16AC64" w14:textId="39E02DC1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68480C25" w14:textId="2F06C8C6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32512BE6" w14:textId="6383DFA1" w:rsidR="009D2977" w:rsidRDefault="009D2977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552701AC" w14:textId="547809B0" w:rsidR="00FF59BA" w:rsidRDefault="00FF59BA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1C18757D" w14:textId="77777777" w:rsidR="00FF59BA" w:rsidRDefault="00FF59BA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28CE9FC" w14:textId="36C70C2B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430F50" w:rsidRPr="005C5C3A">
        <w:rPr>
          <w:rFonts w:asciiTheme="majorBidi" w:hAnsiTheme="majorBidi"/>
          <w:sz w:val="28"/>
          <w:szCs w:val="28"/>
          <w:cs/>
        </w:rPr>
        <w:t>สำหรับ</w:t>
      </w:r>
      <w:r w:rsidR="00D846ED">
        <w:rPr>
          <w:rFonts w:asciiTheme="majorBidi" w:hAnsiTheme="majorBidi" w:hint="cs"/>
          <w:sz w:val="28"/>
          <w:szCs w:val="28"/>
          <w:cs/>
        </w:rPr>
        <w:t>ปี</w:t>
      </w:r>
      <w:r w:rsidR="00A80558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AD041B">
        <w:rPr>
          <w:rFonts w:asciiTheme="majorBidi" w:hAnsiTheme="majorBidi" w:cstheme="majorBidi"/>
          <w:sz w:val="28"/>
          <w:szCs w:val="28"/>
        </w:rPr>
        <w:t xml:space="preserve">31 </w:t>
      </w:r>
      <w:r w:rsidR="00AD041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 w:cstheme="majorBidi"/>
          <w:sz w:val="28"/>
          <w:szCs w:val="28"/>
        </w:rPr>
        <w:t xml:space="preserve">2565 </w:t>
      </w:r>
      <w:r w:rsidR="009645B6"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770245" w:rsidRPr="00824832" w14:paraId="6E03B689" w14:textId="77777777" w:rsidTr="00930368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930368">
        <w:trPr>
          <w:tblHeader/>
        </w:trPr>
        <w:tc>
          <w:tcPr>
            <w:tcW w:w="297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930368">
        <w:trPr>
          <w:tblHeader/>
        </w:trPr>
        <w:tc>
          <w:tcPr>
            <w:tcW w:w="297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930368">
        <w:trPr>
          <w:tblHeader/>
        </w:trPr>
        <w:tc>
          <w:tcPr>
            <w:tcW w:w="297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930368">
        <w:trPr>
          <w:trHeight w:val="374"/>
        </w:trPr>
        <w:tc>
          <w:tcPr>
            <w:tcW w:w="297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625B7" w:rsidRPr="00824832" w14:paraId="2D979CAE" w14:textId="77777777" w:rsidTr="00D949BE">
        <w:trPr>
          <w:trHeight w:val="374"/>
        </w:trPr>
        <w:tc>
          <w:tcPr>
            <w:tcW w:w="2970" w:type="dxa"/>
          </w:tcPr>
          <w:p w14:paraId="6B1E3DA1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2F2D39" w14:textId="285AF3F1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68E30" w14:textId="235C350C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E9C745" w14:textId="6CBE08DD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8E67E6" w14:textId="0890EB7B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34C77C" w14:textId="6CC750E6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606,368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5AD38" w14:textId="78623FFA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6340FF" w14:textId="38CEEBA1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158,390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12FA8" w14:textId="437090CF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E22A3" w14:textId="3D53D84C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93A28E" w14:textId="32B295B7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FE52B" w14:textId="026AF744" w:rsidR="003625B7" w:rsidRPr="003625B7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792,680</w:t>
            </w:r>
          </w:p>
        </w:tc>
      </w:tr>
      <w:tr w:rsidR="003625B7" w:rsidRPr="00824832" w14:paraId="598672C0" w14:textId="77777777" w:rsidTr="00930368">
        <w:trPr>
          <w:trHeight w:val="749"/>
        </w:trPr>
        <w:tc>
          <w:tcPr>
            <w:tcW w:w="2970" w:type="dxa"/>
          </w:tcPr>
          <w:p w14:paraId="2C6294EE" w14:textId="1B1A0164" w:rsid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3DE3696C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(12,619)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3953ECC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662D7180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(4,912)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1ED79B6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617F57A1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(242,845)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E17DB54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71C82AC9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(115,663)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7307CDB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549DA5B6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37C0381D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14171C01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(376,039)</w:t>
            </w:r>
          </w:p>
        </w:tc>
      </w:tr>
      <w:tr w:rsidR="003625B7" w:rsidRPr="00824832" w14:paraId="441D094E" w14:textId="77777777" w:rsidTr="00930368">
        <w:trPr>
          <w:trHeight w:val="374"/>
        </w:trPr>
        <w:tc>
          <w:tcPr>
            <w:tcW w:w="2970" w:type="dxa"/>
          </w:tcPr>
          <w:p w14:paraId="15ED1BCD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54D8D545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47AA82A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55973A80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752CCD81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539293BE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363,523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12B18C8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29B9D0B1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20A0BA6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3EEB299C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3F2A49F5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4FB330C0" w:rsidR="003625B7" w:rsidRPr="00DB24B1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416,641</w:t>
            </w:r>
          </w:p>
        </w:tc>
      </w:tr>
      <w:tr w:rsidR="003625B7" w:rsidRPr="00824832" w14:paraId="2250A2BE" w14:textId="77777777" w:rsidTr="00930368">
        <w:trPr>
          <w:trHeight w:val="749"/>
        </w:trPr>
        <w:tc>
          <w:tcPr>
            <w:tcW w:w="2970" w:type="dxa"/>
          </w:tcPr>
          <w:p w14:paraId="28FADE76" w14:textId="0AFC31B6" w:rsidR="003625B7" w:rsidRPr="007F1C21" w:rsidRDefault="003625B7" w:rsidP="003625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(หัก) </w:t>
            </w: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3625B7" w:rsidRPr="007F1C21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7F1C2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0164D1E8" w14:textId="5D90E596" w:rsidR="003625B7" w:rsidRPr="00AC5042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7F1C2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D558D9" w14:textId="41757059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24A863EC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2A14" w14:textId="6AD7D9EF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6634F481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9C9A3" w14:textId="782A3200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(20,999)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031D646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DBC4" w14:textId="1BC718F7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(2,459)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D62965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C7491C" w14:textId="5EA80E20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457F35FD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9DD04" w14:textId="6D3E0A92" w:rsidR="003625B7" w:rsidRPr="00AE15CD" w:rsidRDefault="00BE5EE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(21,120)</w:t>
            </w:r>
          </w:p>
        </w:tc>
      </w:tr>
      <w:tr w:rsidR="003625B7" w:rsidRPr="00824832" w14:paraId="1D024A1B" w14:textId="77777777" w:rsidTr="00930368">
        <w:trPr>
          <w:trHeight w:val="374"/>
        </w:trPr>
        <w:tc>
          <w:tcPr>
            <w:tcW w:w="2970" w:type="dxa"/>
          </w:tcPr>
          <w:p w14:paraId="0A802706" w14:textId="77777777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5B60B" w14:textId="556E4243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ABE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1542E" w14:textId="28A7DB55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1B37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BD0CB" w14:textId="4896D09B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D4F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88031" w14:textId="7EAE644C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BDEE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1D0B" w14:textId="4BC4E522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F0B5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350E" w14:textId="3E0DA5F2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55856" w:rsidRPr="00824832" w14:paraId="3B60A7C0" w14:textId="77777777" w:rsidTr="00930368">
        <w:trPr>
          <w:trHeight w:val="374"/>
        </w:trPr>
        <w:tc>
          <w:tcPr>
            <w:tcW w:w="2970" w:type="dxa"/>
          </w:tcPr>
          <w:p w14:paraId="7BE1B690" w14:textId="77777777" w:rsidR="00455856" w:rsidRPr="00AC5042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259A77" w14:textId="4BCA9CB6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A38D4A" w14:textId="4AA9EAC9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70235B" w14:textId="3651F648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91ADF" w14:textId="58323B04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8BB6C" w14:textId="6CAD1762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342,524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7A30F548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70386058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B1870E8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7032D443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1E494B59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6D485E28" w:rsidR="00455856" w:rsidRPr="00AE15CD" w:rsidRDefault="00BE5EE7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395,521</w:t>
            </w:r>
          </w:p>
        </w:tc>
      </w:tr>
      <w:tr w:rsidR="00A265DD" w:rsidRPr="00824832" w14:paraId="20AE55AB" w14:textId="77777777" w:rsidTr="00930368">
        <w:trPr>
          <w:trHeight w:val="374"/>
        </w:trPr>
        <w:tc>
          <w:tcPr>
            <w:tcW w:w="2970" w:type="dxa"/>
          </w:tcPr>
          <w:p w14:paraId="061034F0" w14:textId="77777777" w:rsidR="00A265DD" w:rsidRPr="00AC5042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11E1252D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7DD12ED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77715F14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197C60FE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5732B1DB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111,487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4AF978F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50118F87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55,626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32AC31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69060B18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3A085FBD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22E91C43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174,495</w:t>
            </w:r>
          </w:p>
        </w:tc>
      </w:tr>
      <w:tr w:rsidR="00A265DD" w:rsidRPr="00824832" w14:paraId="7A7636A8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B1944B5" w14:textId="77777777" w:rsidR="00A265DD" w:rsidRPr="00AC5042" w:rsidRDefault="00A265DD" w:rsidP="00A265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055BDBB3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1D46C8B2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430A3B7C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40F7D76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4EDDF626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1793C97F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4CBC118C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117B7BE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393CC548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197D645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7F2162BD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6,654</w:t>
            </w:r>
          </w:p>
        </w:tc>
      </w:tr>
      <w:tr w:rsidR="00A265DD" w:rsidRPr="00824832" w14:paraId="5FB76CC6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41BD008" w14:textId="562BCEE2" w:rsidR="00A265DD" w:rsidRPr="00936959" w:rsidRDefault="00A265DD" w:rsidP="00A265D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30081AA3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2ACEC004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7A98DEA2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734A98AA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3438F69B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1FD74C9B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65FA0A17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264507E1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6CCBB230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646FBCE7" w:rsidR="00A265DD" w:rsidRPr="001C4C5B" w:rsidRDefault="00A265DD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09456" w14:textId="2F1C15A4" w:rsidR="00A265DD" w:rsidRPr="001C4C5B" w:rsidRDefault="00BE5EE7" w:rsidP="00A26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3,704</w:t>
            </w:r>
          </w:p>
        </w:tc>
      </w:tr>
      <w:tr w:rsidR="007F1C21" w:rsidRPr="00824832" w14:paraId="07C3565A" w14:textId="77777777" w:rsidTr="00930368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1AD4D75A" w14:textId="11ADEB0A" w:rsidR="007F1C21" w:rsidRPr="00936959" w:rsidRDefault="007F1C21" w:rsidP="007F1C21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7F1C21" w:rsidRPr="00936959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41F2AEAD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5ADE1A1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55A1DDD8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5FF8150F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08597A3E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7FF1F3FB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4461F337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57D9E44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4E694C76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(6,507)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3DCE29B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42253D7A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(6,507)</w:t>
            </w:r>
          </w:p>
        </w:tc>
      </w:tr>
      <w:tr w:rsidR="007F1C21" w:rsidRPr="00824832" w14:paraId="695EDD79" w14:textId="77777777" w:rsidTr="00930368">
        <w:trPr>
          <w:trHeight w:val="374"/>
        </w:trPr>
        <w:tc>
          <w:tcPr>
            <w:tcW w:w="2970" w:type="dxa"/>
          </w:tcPr>
          <w:p w14:paraId="6BD46D0B" w14:textId="3C1E93A6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84198" w14:textId="162401AC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600AC8E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3EF4B" w14:textId="3DC87E03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2796CDFD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A6817" w14:textId="7D3D2DF8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7,764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0449E95C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08C7B" w14:textId="2676413E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3529990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2177C3" w14:textId="47C84383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11,467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4AA9117A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10E645" w14:textId="41C682F6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19,290</w:t>
            </w:r>
          </w:p>
        </w:tc>
      </w:tr>
      <w:tr w:rsidR="007F1C21" w:rsidRPr="00824832" w14:paraId="7D600976" w14:textId="77777777" w:rsidTr="00930368">
        <w:trPr>
          <w:trHeight w:val="374"/>
        </w:trPr>
        <w:tc>
          <w:tcPr>
            <w:tcW w:w="2970" w:type="dxa"/>
          </w:tcPr>
          <w:p w14:paraId="77636743" w14:textId="77777777" w:rsidR="007F1C21" w:rsidRPr="00557DD1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7212CE74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13,882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091B6AA2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5552D880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6,238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7069A01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0B0540C3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461,775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1962A2F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4C0D7E7F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95,944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7293105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4530F07C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15,318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38794CA3" w:rsidR="007F1C21" w:rsidRPr="001C4C5B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503F1DF9" w:rsidR="007F1C21" w:rsidRPr="001C4C5B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593,157</w:t>
            </w:r>
          </w:p>
        </w:tc>
      </w:tr>
      <w:tr w:rsidR="007F1C21" w:rsidRPr="00824832" w14:paraId="68A27D92" w14:textId="77777777" w:rsidTr="0093036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6857E29C" w14:textId="77777777" w:rsidR="007F1C21" w:rsidRPr="00AC5042" w:rsidRDefault="007F1C21" w:rsidP="007F1C2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667F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83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E47C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6AD2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EB35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1FE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BDFB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09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497E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6269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FE88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C21" w:rsidRPr="00824832" w14:paraId="0245812D" w14:textId="77777777" w:rsidTr="00930368">
        <w:trPr>
          <w:trHeight w:val="374"/>
        </w:trPr>
        <w:tc>
          <w:tcPr>
            <w:tcW w:w="2970" w:type="dxa"/>
          </w:tcPr>
          <w:p w14:paraId="3CB845E5" w14:textId="77777777" w:rsidR="007F1C21" w:rsidRPr="00AC5042" w:rsidRDefault="007F1C21" w:rsidP="007F1C2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5B3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9FE5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F30D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1EB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0FD5" w14:textId="77777777" w:rsidR="007F1C21" w:rsidRPr="001C6EE1" w:rsidRDefault="007F1C21" w:rsidP="007F1C2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1F57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38F4" w14:textId="0EDBE300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B54A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D11E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41B2" w14:textId="77777777" w:rsidR="007F1C21" w:rsidRPr="001C6EE1" w:rsidRDefault="007F1C21" w:rsidP="007F1C2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FC51" w14:textId="77777777" w:rsidR="007F1C21" w:rsidRPr="001C6EE1" w:rsidRDefault="007F1C21" w:rsidP="007F1C2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F1C21" w:rsidRPr="00824832" w14:paraId="37DAFB6F" w14:textId="77777777" w:rsidTr="00930368">
        <w:trPr>
          <w:trHeight w:val="374"/>
        </w:trPr>
        <w:tc>
          <w:tcPr>
            <w:tcW w:w="2970" w:type="dxa"/>
          </w:tcPr>
          <w:p w14:paraId="3F795558" w14:textId="77777777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65E3E09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6795673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3A60579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3499CF39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494AA031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272,371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7D70AC7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3AC325CB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217,951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1693DE1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0186A69C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6C868FF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2FAAEED0" w:rsidR="007F1C21" w:rsidRPr="003A3ADE" w:rsidRDefault="00BE5EE7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494,632</w:t>
            </w:r>
          </w:p>
        </w:tc>
      </w:tr>
      <w:tr w:rsidR="007F1C21" w:rsidRPr="00824832" w14:paraId="3E607085" w14:textId="77777777" w:rsidTr="00930368">
        <w:trPr>
          <w:trHeight w:val="374"/>
        </w:trPr>
        <w:tc>
          <w:tcPr>
            <w:tcW w:w="2970" w:type="dxa"/>
          </w:tcPr>
          <w:p w14:paraId="5FC65FC5" w14:textId="3CCF9046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4ED0B" w14:textId="66AB8E7E" w:rsidR="007F1C21" w:rsidRPr="008C5150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16AF1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47D50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3646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07427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4CBB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90E1D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F637F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8EDBA" w14:textId="6D0AA6BD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4FCAB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E0EF4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C21" w:rsidRPr="00824832" w14:paraId="077A8FBC" w14:textId="77777777" w:rsidTr="00930368">
        <w:trPr>
          <w:trHeight w:val="374"/>
        </w:trPr>
        <w:tc>
          <w:tcPr>
            <w:tcW w:w="2970" w:type="dxa"/>
          </w:tcPr>
          <w:p w14:paraId="66ECB14E" w14:textId="0BE99514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5AF154" w14:textId="7A4A84F5" w:rsidR="007F1C21" w:rsidRPr="008C5150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(543)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E8DDE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95140C" w14:textId="3B6ECE13" w:rsidR="007F1C21" w:rsidRPr="0045658D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(760)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EEE3E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76B138" w14:textId="3854D867" w:rsidR="007F1C21" w:rsidRPr="0045658D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(104,604)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796C0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1918C" w14:textId="210300A7" w:rsidR="007F1C21" w:rsidRPr="0045658D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(191,953)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97543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04572C" w14:textId="25B25A48" w:rsidR="007F1C21" w:rsidRPr="0045658D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0DF90" w14:textId="77777777" w:rsidR="007F1C21" w:rsidRPr="0045658D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DD9A70" w14:textId="2459A248" w:rsidR="007F1C21" w:rsidRPr="0045658D" w:rsidRDefault="00BE5EE7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(297,860)</w:t>
            </w:r>
          </w:p>
        </w:tc>
      </w:tr>
      <w:tr w:rsidR="007F1C21" w:rsidRPr="0045658D" w14:paraId="7E1B9F64" w14:textId="77777777" w:rsidTr="00930368">
        <w:trPr>
          <w:trHeight w:val="374"/>
        </w:trPr>
        <w:tc>
          <w:tcPr>
            <w:tcW w:w="2970" w:type="dxa"/>
          </w:tcPr>
          <w:p w14:paraId="03E8D8FF" w14:textId="5D441809" w:rsidR="007F1C21" w:rsidRPr="00AC5042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95CDF" w14:textId="35E5CDAC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600764A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40A4C" w14:textId="2E1B7BAB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793EE44F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C2F8A" w14:textId="322E9FF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167,767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6F935BD7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C8235" w14:textId="0A2B6C40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25,998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2881B64E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AD4E9" w14:textId="463E4B0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4DC492A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2D394" w14:textId="3CC7443F" w:rsidR="007F1C21" w:rsidRPr="003A3ADE" w:rsidRDefault="00BE5EE7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196,772</w:t>
            </w:r>
          </w:p>
        </w:tc>
      </w:tr>
      <w:tr w:rsidR="007F1C21" w:rsidRPr="00824832" w14:paraId="2E02BFB6" w14:textId="77777777" w:rsidTr="00930368">
        <w:trPr>
          <w:trHeight w:val="374"/>
        </w:trPr>
        <w:tc>
          <w:tcPr>
            <w:tcW w:w="2970" w:type="dxa"/>
          </w:tcPr>
          <w:p w14:paraId="04BEBC3D" w14:textId="7392BBFD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61ECAE4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4,31</w:t>
            </w:r>
            <w:r w:rsidR="00C12F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0C95053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6B42E656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0EC2580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1A17C202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89,729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3191C7E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51C5E6A5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26,689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1D900426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5ED247B1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50ACC31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588D4436" w:rsidR="007F1C21" w:rsidRPr="003A3ADE" w:rsidRDefault="00BE5EE7" w:rsidP="007F1C2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121,89</w:t>
            </w:r>
            <w:r w:rsidR="00360C1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7F1C21" w:rsidRPr="00824832" w14:paraId="058C31DE" w14:textId="77777777" w:rsidTr="00930368">
        <w:trPr>
          <w:trHeight w:val="374"/>
        </w:trPr>
        <w:tc>
          <w:tcPr>
            <w:tcW w:w="2970" w:type="dxa"/>
          </w:tcPr>
          <w:p w14:paraId="3A81856E" w14:textId="1E824E0C" w:rsidR="007F1C21" w:rsidRPr="00AC5042" w:rsidRDefault="007F1C21" w:rsidP="007F1C2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3456DE29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2,03</w:t>
            </w:r>
            <w:r w:rsidR="00C12F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6CDC7A45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7CCC1FCC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50749FD1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1F553DA7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116,811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448AE338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10407CB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56C5BEC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44152D2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16D51AC2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1C9B3FCC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127,68</w:t>
            </w:r>
            <w:r w:rsidR="00360C1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7F1C21" w:rsidRPr="00824832" w14:paraId="55F8FA9F" w14:textId="77777777" w:rsidTr="00930368">
        <w:trPr>
          <w:trHeight w:val="374"/>
        </w:trPr>
        <w:tc>
          <w:tcPr>
            <w:tcW w:w="2970" w:type="dxa"/>
          </w:tcPr>
          <w:p w14:paraId="6E61CAD1" w14:textId="70F0DBBF" w:rsidR="007F1C21" w:rsidRPr="00AC5042" w:rsidRDefault="007F1C21" w:rsidP="007F1C2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01EFF44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049A17F0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3DECDB9B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675DCB3A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5030535F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(973)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5B34EAE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7C7D80C8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80EF0">
              <w:rPr>
                <w:rFonts w:ascii="Angsana New" w:hAnsi="Angsana New"/>
                <w:color w:val="000000"/>
                <w:sz w:val="28"/>
                <w:szCs w:val="28"/>
              </w:rPr>
              <w:t>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1F4C526C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3931BEBE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129,13</w:t>
            </w:r>
            <w:r w:rsidR="00360C1E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1FFFC73D" w:rsidR="007F1C21" w:rsidRPr="003A3ADE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7D9470BA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128,16</w:t>
            </w:r>
            <w:r w:rsidR="00360C1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7F1C21" w:rsidRPr="004F075C" w14:paraId="08DA98C0" w14:textId="77777777" w:rsidTr="00930368">
        <w:trPr>
          <w:trHeight w:val="374"/>
        </w:trPr>
        <w:tc>
          <w:tcPr>
            <w:tcW w:w="2970" w:type="dxa"/>
          </w:tcPr>
          <w:p w14:paraId="4BB379D5" w14:textId="0973965E" w:rsidR="007F1C21" w:rsidRPr="004F075C" w:rsidRDefault="007F1C21" w:rsidP="007F1C21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1ADE4003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8,49</w:t>
            </w:r>
            <w:r w:rsidR="00C12FF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1B3E01C7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32D2FB94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3DBECD15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780B41E6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373,334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7CE7D62C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4121DBFB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59,64</w:t>
            </w:r>
            <w:r w:rsidR="00580EF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0D02717F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006E73EA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129,13</w:t>
            </w:r>
            <w:r w:rsidR="00360C1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137A299" w:rsidR="007F1C21" w:rsidRPr="004F075C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16EA164B" w:rsidR="007F1C21" w:rsidRPr="004F075C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574,512</w:t>
            </w:r>
          </w:p>
        </w:tc>
      </w:tr>
      <w:tr w:rsidR="007F1C21" w:rsidRPr="003C1FB1" w14:paraId="61B10A47" w14:textId="77777777" w:rsidTr="00930368">
        <w:trPr>
          <w:trHeight w:val="374"/>
        </w:trPr>
        <w:tc>
          <w:tcPr>
            <w:tcW w:w="2970" w:type="dxa"/>
          </w:tcPr>
          <w:p w14:paraId="4522ABC2" w14:textId="735B9932" w:rsidR="007F1C21" w:rsidRPr="00AC5042" w:rsidRDefault="00E44032" w:rsidP="007F1C2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="007F1C21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="007F1C21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51A0CB16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5,38</w:t>
            </w:r>
            <w:r w:rsidR="00C12FF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649E926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70179102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725CBEF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1699D3FD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88,441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5C0E046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7E208A94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36,30</w:t>
            </w:r>
            <w:r w:rsidR="00580EF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16669023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43222F59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(113,81</w:t>
            </w:r>
            <w:r w:rsidR="00360C1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453A7A1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7AE93" w14:textId="344D74CD" w:rsidR="007F1C21" w:rsidRPr="007B5A16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18,645</w:t>
            </w:r>
          </w:p>
        </w:tc>
      </w:tr>
      <w:tr w:rsidR="007F1C21" w:rsidRPr="00824832" w14:paraId="21A73E10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FE42D91" w14:textId="2C8CBB7F" w:rsidR="007F1C21" w:rsidRPr="00AC5042" w:rsidRDefault="007F1C21" w:rsidP="007F1C2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50378" w14:textId="0C8DBEE2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6D590E7D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50AF7A" w14:textId="1A0FDB34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4396CC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69265" w14:textId="749C88CF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23F47796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518F" w14:textId="10518F55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24634B6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2C3497" w14:textId="4C66F2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7F1E671E" w:rsidR="007F1C21" w:rsidRPr="007B5A16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0C3DAF" w14:textId="681B795B" w:rsidR="007F1C21" w:rsidRPr="003A3ADE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(45,808)</w:t>
            </w:r>
          </w:p>
        </w:tc>
      </w:tr>
      <w:tr w:rsidR="007F1C21" w:rsidRPr="004A603D" w14:paraId="19D2203C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804BD56" w14:textId="7618C5BA" w:rsidR="007F1C21" w:rsidRPr="00AC5042" w:rsidRDefault="007F1C21" w:rsidP="007F1C2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 w:rsidR="00C01CB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3D6C65BB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2CB52C2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44091D48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5F0453A0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4687B3A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8AFACDF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4B0FD01C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33CC98D4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36DC12DE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2951815A" w:rsidR="007F1C21" w:rsidRPr="003C1FB1" w:rsidRDefault="007F1C21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6A89C482" w:rsidR="007F1C21" w:rsidRPr="003A3ADE" w:rsidDel="001E262A" w:rsidRDefault="00BE5EE7" w:rsidP="007F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(27,163)</w:t>
            </w:r>
          </w:p>
        </w:tc>
      </w:tr>
    </w:tbl>
    <w:p w14:paraId="007EBB0B" w14:textId="08F05645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3" w:name="_Hlk69747274"/>
      <w:bookmarkEnd w:id="11"/>
      <w:bookmarkEnd w:id="12"/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D846ED">
        <w:rPr>
          <w:rFonts w:ascii="Angsana New" w:hAnsi="Angsana New" w:hint="cs"/>
          <w:sz w:val="28"/>
          <w:szCs w:val="28"/>
          <w:cs/>
        </w:rPr>
        <w:t>ปี</w:t>
      </w:r>
      <w:r w:rsidR="00A80558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D846ED" w:rsidRPr="00D846ED">
        <w:rPr>
          <w:rFonts w:asciiTheme="majorBidi" w:hAnsiTheme="majorBidi" w:cstheme="majorBidi"/>
          <w:sz w:val="28"/>
          <w:szCs w:val="28"/>
        </w:rPr>
        <w:t xml:space="preserve">31 </w:t>
      </w:r>
      <w:r w:rsidR="00D846ED" w:rsidRPr="00D846ED">
        <w:rPr>
          <w:rFonts w:asciiTheme="majorBidi" w:hAnsiTheme="majorBidi"/>
          <w:sz w:val="28"/>
          <w:szCs w:val="28"/>
          <w:cs/>
        </w:rPr>
        <w:t>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A472F0" w14:paraId="69EDD0DD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DA4EF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15306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472F0" w14:paraId="2D540431" w14:textId="77777777" w:rsidTr="00F959B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72ABC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3D7D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C2CF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85119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0810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2EC1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7320D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7E97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3BA9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B112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D98C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BD194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472F0" w14:paraId="3619F627" w14:textId="77777777" w:rsidTr="00F959B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31952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3F2B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AEB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4AB3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706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D3E6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0536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D848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C1A8D3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67D9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187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541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72F0" w14:paraId="4EE1BED3" w14:textId="77777777" w:rsidTr="00F959B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05184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0202C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186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3891F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B8E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9FE9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C96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7692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5B235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69BD6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508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F71E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A472F0" w14:paraId="6B4545D9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293EC" w14:textId="77777777" w:rsidR="00A472F0" w:rsidRDefault="00A472F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D1947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39308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D07BE2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15C0F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698C0F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2E7EAC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BBE4AE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4C3F2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E1FC70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246916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3E0345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F959B3" w14:paraId="4030DB47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77E9" w14:textId="77777777" w:rsidR="00F959B3" w:rsidRDefault="00F959B3" w:rsidP="00F959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261D02" w14:textId="2C1BF198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21,614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3396C4" w14:textId="4E9F16D7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2BAA27" w14:textId="46D73F12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11,225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2B88E9" w14:textId="4AF52C6A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303E52" w14:textId="69625502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522,808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D383F0" w14:textId="2970FE93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797837" w14:textId="1A6E1252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117,401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058A49" w14:textId="1BBC7E6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96BDC0" w14:textId="6E42577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FA678A" w14:textId="616A702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62C51E" w14:textId="00EF1DF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673,048 </w:t>
            </w:r>
          </w:p>
        </w:tc>
      </w:tr>
      <w:tr w:rsidR="00A565E8" w14:paraId="24D31443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9024B" w14:textId="7EE96A3B" w:rsidR="00F959B3" w:rsidRDefault="00F959B3" w:rsidP="00F959B3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4AB9C65F" w14:textId="23C60638" w:rsidR="00F959B3" w:rsidRDefault="00F959B3" w:rsidP="00F959B3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966722">
              <w:rPr>
                <w:rFonts w:asciiTheme="majorBidi" w:hAnsiTheme="majorBidi"/>
                <w:sz w:val="28"/>
                <w:szCs w:val="28"/>
                <w:cs/>
              </w:rPr>
              <w:t>จากการเอา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3FBFD28" w14:textId="1C741EA4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(12,072)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BCEC9" w14:textId="75F3670B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CA8B408" w14:textId="450099F6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(5,614)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0F8DE4" w14:textId="253C6217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2C34EC0" w14:textId="447BFDDA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(204,584)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B0FD61" w14:textId="4F66B635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5F56613" w14:textId="7E2D6A9A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(84,295)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59E00F" w14:textId="012420B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CF594B7" w14:textId="6D4DDF8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56EE38" w14:textId="28B72D8F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5FDCDF5" w14:textId="4F96CC3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(306,565)</w:t>
            </w:r>
          </w:p>
        </w:tc>
      </w:tr>
      <w:tr w:rsidR="00F959B3" w14:paraId="7279C26C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D0350" w14:textId="77777777" w:rsidR="00F959B3" w:rsidRDefault="00F959B3" w:rsidP="00F959B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34FE02" w14:textId="0E8E6C36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9,542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018CC9" w14:textId="3162BD77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82D0D1" w14:textId="32E81495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5,611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919494" w14:textId="68A07FEA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FDC383" w14:textId="7E572125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318,224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4258F3" w14:textId="56ABAF4A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5B2C62" w14:textId="6176BF7A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33,106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C277BA" w14:textId="490EAC2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780964" w14:textId="3841486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0D0D9B" w14:textId="269AC021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CFC9B3" w14:textId="6159F477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366,483 </w:t>
            </w:r>
          </w:p>
        </w:tc>
      </w:tr>
      <w:tr w:rsidR="00A565E8" w14:paraId="353B7FB6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0A949" w14:textId="77777777" w:rsidR="00F959B3" w:rsidRDefault="00F959B3" w:rsidP="00F959B3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D1D8417" w14:textId="0C7B2060" w:rsidR="00F959B3" w:rsidRDefault="00F959B3" w:rsidP="00F959B3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061419F" w14:textId="29A307CA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(2,473)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1F2D61" w14:textId="2174B8B5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D1CBA0D" w14:textId="1CDFAB24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(1,505)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1A8ED1" w14:textId="01B3D92D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FE5B8C6" w14:textId="58D459AB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(22,22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EE5D66" w14:textId="1DB81531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581C0E2" w14:textId="546F616D" w:rsidR="00F959B3" w:rsidRPr="00864D61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(6,434)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D18C1A" w14:textId="3298EA2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AF8676F" w14:textId="4B06FF2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A4EAAF" w14:textId="6FA4FAB1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FCC21DA" w14:textId="50CDA65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(32,63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87501" w14:paraId="7E80A49A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F48F3" w14:textId="77777777" w:rsidR="00587501" w:rsidRDefault="00587501" w:rsidP="00587501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BE7854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177E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61029B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D93D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73C657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CAE86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105059" w14:textId="77777777" w:rsidR="00587501" w:rsidRPr="00864D6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6855" w14:textId="77777777" w:rsidR="0058750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9A646A" w14:textId="77777777" w:rsidR="0058750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00B0" w14:textId="77777777" w:rsidR="0058750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63309" w14:textId="77777777" w:rsidR="00587501" w:rsidRDefault="00587501" w:rsidP="0058750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9B3" w14:paraId="4AD506ED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79AF6" w14:textId="77777777" w:rsidR="00F959B3" w:rsidRDefault="00F959B3" w:rsidP="00F959B3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840A24F" w14:textId="6762A46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7,069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9FB3D2" w14:textId="6F83BBE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C27AB3" w14:textId="7CD4131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4,106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E9DEB8" w14:textId="3429EA1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1233CE" w14:textId="005354C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296,00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5A1C29" w14:textId="45906BB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F71ED1" w14:textId="16361414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26,672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663488" w14:textId="0EC1BA5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FA21DF" w14:textId="2E0343D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F22107" w14:textId="112AED8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EA1283" w14:textId="5011077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333,84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959B3" w14:paraId="342D9913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79C0B" w14:textId="77777777" w:rsidR="00F959B3" w:rsidRDefault="00F959B3" w:rsidP="00F959B3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AA4C0E" w14:textId="1F0B483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4,204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348ACE" w14:textId="068CB90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DD2E2" w14:textId="10EDDE4D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2,129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4FFDF8" w14:textId="15F6E0B4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CEF314" w14:textId="7D9A9AB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69,760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5013E4" w14:textId="2C478EC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17F28F" w14:textId="3A12E99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31,938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C144F8" w14:textId="3DD1D59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7FC2F3" w14:textId="3F3E992D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66AA7D" w14:textId="5F81603F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A73875" w14:textId="6424970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108,031 </w:t>
            </w:r>
          </w:p>
        </w:tc>
      </w:tr>
      <w:tr w:rsidR="00F959B3" w14:paraId="1D6E6CFC" w14:textId="77777777" w:rsidTr="00F959B3">
        <w:trPr>
          <w:trHeight w:val="30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64D0F" w14:textId="77777777" w:rsidR="00F959B3" w:rsidRDefault="00F959B3" w:rsidP="00F959B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D72C84" w14:textId="6C87B8E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D3854B" w14:textId="35185E3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AD50B5" w14:textId="7237E12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FE0E04" w14:textId="6FE25E9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6C7642" w14:textId="4BD72B4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01B4C4" w14:textId="40E9C85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80A789" w14:textId="0716543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A7EE8F" w14:textId="4C0DB5F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77E234" w14:textId="632D6B3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6,486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2DC147" w14:textId="6E07C17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5C9936" w14:textId="26BE8FD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6,486 </w:t>
            </w:r>
          </w:p>
        </w:tc>
      </w:tr>
      <w:tr w:rsidR="00F959B3" w14:paraId="05C47BE3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7B426" w14:textId="77777777" w:rsidR="00F959B3" w:rsidRDefault="00F959B3" w:rsidP="00F959B3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A6DCEA" w14:textId="7F0F8FF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75BEF2" w14:textId="513D60C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2B1DC2" w14:textId="19F1194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217F22" w14:textId="1622793F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170527" w14:textId="58B8616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2DA626" w14:textId="2916737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4BD8BF" w14:textId="299055D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C6E22A" w14:textId="593B0F8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DF49BD" w14:textId="1236209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8,121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1CA164" w14:textId="4BA21B8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6848FA" w14:textId="762FA287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8,121 </w:t>
            </w:r>
          </w:p>
        </w:tc>
      </w:tr>
      <w:tr w:rsidR="00587501" w14:paraId="28A3ACC2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15781" w14:textId="44555ED2" w:rsidR="00587501" w:rsidRDefault="00F959B3" w:rsidP="00587501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587501">
              <w:rPr>
                <w:rFonts w:asciiTheme="majorBidi" w:hAnsiTheme="majorBidi" w:hint="cs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4316D7DD" w14:textId="77777777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64179E" w14:textId="65341A0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EAFC8A" w14:textId="5A457E9D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E70271" w14:textId="122C23A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556764" w14:textId="1041F52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56C45F6" w14:textId="6ECD2E8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C4D804" w14:textId="3E5395CA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9FEFC9" w14:textId="317EAAEC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BEE629" w14:textId="56D25016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D8F7F8" w14:textId="612CE598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959B3">
              <w:rPr>
                <w:rFonts w:ascii="Angsana New" w:hAnsi="Angsana New"/>
                <w:sz w:val="28"/>
                <w:szCs w:val="28"/>
              </w:rPr>
              <w:t>1,7</w:t>
            </w:r>
            <w:r w:rsidR="00711024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ADE1D9" w14:textId="3B2939B4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3AA94" w14:textId="5D5C17B3" w:rsidR="00587501" w:rsidRDefault="00F959B3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711024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F959B3" w14:paraId="7FE23F46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762C6" w14:textId="7D847DDC" w:rsidR="00F959B3" w:rsidRDefault="00F959B3" w:rsidP="00F959B3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01CB8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0506AB" w14:textId="5B48029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(1)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DDA591" w14:textId="668A4AB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255E2D" w14:textId="560C976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9ACE85" w14:textId="118F752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F1ACEA" w14:textId="4AFEEB4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5,566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837CB9" w14:textId="60F9B2C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54BEBD" w14:textId="2B601AE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264A7A" w14:textId="7DC45BD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0400CA" w14:textId="57EF2C2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6,754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9F1062" w14:textId="452E560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A4478FD" w14:textId="052484D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69D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12,377 </w:t>
            </w:r>
          </w:p>
        </w:tc>
      </w:tr>
      <w:tr w:rsidR="00F959B3" w14:paraId="48409657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25791" w14:textId="77777777" w:rsidR="00F959B3" w:rsidRDefault="00F959B3" w:rsidP="00F959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062852" w14:textId="0F391FD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11,272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45B90A" w14:textId="6DF7A0E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8D89A02" w14:textId="7594CB0D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6,235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9935B7" w14:textId="48CF3C5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8AE720B" w14:textId="217FAB5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371,32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59CB30" w14:textId="7FC7BC61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D4DD4F" w14:textId="15C5DC6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58,668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3AF6B0" w14:textId="5C5F490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16B9B8" w14:textId="4D36A58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23,085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DFA461" w14:textId="7DF595BF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0B20398" w14:textId="03DDB2F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470,58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87501" w14:paraId="2BB03287" w14:textId="77777777" w:rsidTr="00F959B3">
        <w:trPr>
          <w:trHeight w:hRule="exact" w:val="1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D46351" w14:textId="77777777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30C52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C5CDC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3512B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DB22A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28E366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C0B4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5B4F3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95E9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2D800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2EFF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8D2EB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501" w14:paraId="67803945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F1E84" w14:textId="77777777" w:rsidR="00587501" w:rsidRDefault="00587501" w:rsidP="0058750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26DA5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5158E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AE6B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823CC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3CA7" w14:textId="77777777" w:rsidR="00587501" w:rsidRDefault="00587501" w:rsidP="0058750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D89BD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04E8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B0BAD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CC0E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0179D" w14:textId="77777777" w:rsidR="00587501" w:rsidRDefault="00587501" w:rsidP="0058750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6DCC5" w14:textId="77777777" w:rsidR="00587501" w:rsidRDefault="00587501" w:rsidP="0058750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9B3" w14:paraId="68FD194E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205C0" w14:textId="77777777" w:rsidR="00F959B3" w:rsidRDefault="00F959B3" w:rsidP="00F959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436FFD" w14:textId="184CB47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1,883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2C238F" w14:textId="16439C4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5D1F4E" w14:textId="4A62EF61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2,514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86E501" w14:textId="4670FEF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0C1FE5" w14:textId="2C9110D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264,695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306770" w14:textId="3D624D1F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FD05F6" w14:textId="420B069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53,343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DA72C6" w14:textId="2727917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720FE9" w14:textId="4C187CE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D952C3" w14:textId="5A6DA27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48B2B7" w14:textId="4FD220BF" w:rsidR="00F959B3" w:rsidRDefault="00F959B3" w:rsidP="00F959B3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322,435 </w:t>
            </w:r>
          </w:p>
        </w:tc>
      </w:tr>
      <w:tr w:rsidR="00F959B3" w14:paraId="3AC665C1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0A4DE" w14:textId="5910FDF2" w:rsidR="00F959B3" w:rsidRDefault="00F959B3" w:rsidP="00F959B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81C932" w14:textId="4B3F2DE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102FE5" w14:textId="51D0F40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0A4EE4" w14:textId="582F573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814D7B" w14:textId="2B3281B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863A8E" w14:textId="4BA66EE4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812F61" w14:textId="4AF909E1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037540" w14:textId="4EFCC98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B6105C" w14:textId="52CC93F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9E79DA" w14:textId="0D54521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B597A2" w14:textId="76DE893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86E9DD" w14:textId="5242A752" w:rsidR="00F959B3" w:rsidRDefault="00F959B3" w:rsidP="00F959B3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</w:tr>
      <w:tr w:rsidR="00F959B3" w14:paraId="24DCF1D8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65DE" w14:textId="3A768649" w:rsidR="00F959B3" w:rsidRDefault="00F959B3" w:rsidP="00F959B3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362DDCD" w14:textId="13A881B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(611)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E3C762" w14:textId="69B6B6E1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64C023" w14:textId="19658D61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(1,159)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2BC7C6" w14:textId="1F6195C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D9BAE3B" w14:textId="1B00C11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(120,918)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77C2DB" w14:textId="6FD9F57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7B38F5" w14:textId="25D675E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(42,056)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44C9FA" w14:textId="4318790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1052D6D" w14:textId="2C0278B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AC6B84" w14:textId="3E1BF5B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7A58B46" w14:textId="297F3D98" w:rsidR="00F959B3" w:rsidRDefault="00F959B3" w:rsidP="00F959B3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(164,744)</w:t>
            </w:r>
          </w:p>
        </w:tc>
      </w:tr>
      <w:tr w:rsidR="00F959B3" w14:paraId="6A6A5AAD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6B739" w14:textId="77777777" w:rsidR="00F959B3" w:rsidRDefault="00F959B3" w:rsidP="00F959B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1FD1B0" w14:textId="45F1DCA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1,272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BC0776" w14:textId="4D61F54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76E807" w14:textId="76AE6A3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1,355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B003D2" w14:textId="3945B322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8F80BC" w14:textId="121858FD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143,777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4A6B77" w14:textId="55F027FD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096C6E" w14:textId="677E0F8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11,287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917448" w14:textId="00F9241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26AA1A" w14:textId="3E52AC5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5866EA" w14:textId="20B8FB6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70CCB8" w14:textId="12345666" w:rsidR="00F959B3" w:rsidRDefault="00F959B3" w:rsidP="00F959B3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157,691 </w:t>
            </w:r>
          </w:p>
        </w:tc>
      </w:tr>
      <w:tr w:rsidR="00F959B3" w14:paraId="3147E235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582A8" w14:textId="77777777" w:rsidR="00F959B3" w:rsidRDefault="00F959B3" w:rsidP="00F959B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121868" w14:textId="3499C175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4,797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3F4286" w14:textId="46CE25AD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E7C228" w14:textId="1CECF6B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1,418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104A34" w14:textId="0A27623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FB8648" w14:textId="47D4603D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75,933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5B4661" w14:textId="08855ED8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A7E95B" w14:textId="7649B887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18,296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B01409" w14:textId="79AFA91D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FD7E27" w14:textId="53B87EA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DD72B0" w14:textId="35EDC11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859F94" w14:textId="75E0682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100,44</w:t>
            </w:r>
            <w:r w:rsidR="008B4A6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959B3" w14:paraId="3725F639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DE53F" w14:textId="77777777" w:rsidR="00F959B3" w:rsidRDefault="00F959B3" w:rsidP="00F959B3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105B21" w14:textId="449B1FAF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2,00</w:t>
            </w:r>
            <w:r w:rsidR="00AE7C7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84F880" w14:textId="3677D24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3E157A" w14:textId="4E358CC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2,262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CAAE07" w14:textId="4CF8ACB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83320A" w14:textId="49AABFE1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126,974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2367E7" w14:textId="4CF4146F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55BA39" w14:textId="62A0FA0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6,002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D5E41E" w14:textId="372C632B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9D0A59" w14:textId="415344A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A2BBB1" w14:textId="7095481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075A74" w14:textId="1EEC16D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137,24</w:t>
            </w:r>
            <w:r w:rsidR="008B4A6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959B3" w14:paraId="5422335C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B9A1" w14:textId="77777777" w:rsidR="00F959B3" w:rsidRDefault="00F959B3" w:rsidP="00F959B3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D535EB" w14:textId="48C0C4F9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826FCE" w14:textId="1CC34274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08205C" w14:textId="694F9A03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CE19D3" w14:textId="484A3F67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C19A87" w14:textId="38780EE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1,614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5215F2" w14:textId="4AF3DB10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20A3C7" w14:textId="60F51D36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(18</w:t>
            </w:r>
            <w:r w:rsidR="008B4A6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37F258" w14:textId="467924AE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58E6C6" w14:textId="5F0C9B8C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124,643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99F45F" w14:textId="13EA516A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40D46C" w14:textId="0B7CF8F7" w:rsidR="00F959B3" w:rsidRDefault="00F959B3" w:rsidP="00F959B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126,07</w:t>
            </w:r>
            <w:r w:rsidR="008B4A6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71165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959B3" w14:paraId="4DFBA725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9417D" w14:textId="77777777" w:rsidR="00F959B3" w:rsidRDefault="00F959B3" w:rsidP="00F959B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F235EC" w14:textId="5EB74377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8,07</w:t>
            </w:r>
            <w:r w:rsidR="00AB2E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0B6C95" w14:textId="2BA3C7A9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5185C4" w14:textId="4946E5EB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5,042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590C8" w14:textId="57113734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104E08" w14:textId="202D776E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348,298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8E48AC" w14:textId="6BABA967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86B811" w14:textId="47C9E743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35,39</w:t>
            </w:r>
            <w:r w:rsidR="008B4A6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5025E4" w14:textId="582121B8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CA5AC5" w14:textId="41B973AA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124,643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090139" w14:textId="7B5140D4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80B062" w14:textId="2ADF296B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521,458 </w:t>
            </w:r>
          </w:p>
        </w:tc>
      </w:tr>
      <w:tr w:rsidR="00F959B3" w14:paraId="4D6A27B9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826E9" w14:textId="77777777" w:rsidR="00F959B3" w:rsidRDefault="00F959B3" w:rsidP="00F959B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0984C5" w14:textId="2CEDF6AA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3,19</w:t>
            </w:r>
            <w:r w:rsidR="00AB2EE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376864" w14:textId="386311AC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5AC6A3E" w14:textId="4A14AA66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1,193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74A2EC" w14:textId="641D8C21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9AE0DF" w14:textId="74BE9CE6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23,02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B19A24" w14:textId="4DFABA64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731A5D" w14:textId="5DF31A8A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        23,2</w:t>
            </w:r>
            <w:r w:rsidR="00FB497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</w:t>
            </w:r>
            <w:r w:rsidRPr="0071165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C73FF9" w14:textId="1467D0DD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FEDF34C" w14:textId="7E5C4327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101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558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9B7B28" w14:textId="70CAA0A5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5D0917D" w14:textId="076D9023" w:rsidR="00F959B3" w:rsidRDefault="00F959B3" w:rsidP="00F959B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872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</w:tr>
      <w:tr w:rsidR="00587501" w14:paraId="3039BF6C" w14:textId="77777777" w:rsidTr="00F959B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2D0B3" w14:textId="119056DE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8D63D4" w14:textId="3999AEB3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3B9F25" w14:textId="57CFE543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553431" w14:textId="5D9B2C2E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C02F44" w14:textId="24FACFAF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E21A05" w14:textId="44FE206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90D1540" w14:textId="642EC3BF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F4ED27" w14:textId="71186188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3AADC9" w14:textId="4F6294DE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29CFD6" w14:textId="13F5E93C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171A16" w14:textId="5C015B71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A50938F" w14:textId="2F35FDCA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 (</w:t>
            </w:r>
            <w:r w:rsidR="00F959B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 w:rsidR="00F959B3">
              <w:rPr>
                <w:rFonts w:ascii="Angsana New" w:hAnsi="Angsana New"/>
                <w:sz w:val="28"/>
                <w:szCs w:val="28"/>
              </w:rPr>
              <w:t>967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87501" w14:paraId="162DD17C" w14:textId="77777777" w:rsidTr="00F959B3">
        <w:trPr>
          <w:trHeight w:val="40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17058" w14:textId="76185070" w:rsidR="00587501" w:rsidRDefault="00587501" w:rsidP="00587501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ขาดทุนสำหรับ</w:t>
            </w:r>
            <w:r w:rsidR="00C01CB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EFBF34" w14:textId="74DE38F5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87028F" w14:textId="0C3BF44F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7A0B88" w14:textId="7318445A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19233E" w14:textId="05031FBE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69DC43" w14:textId="63E576F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33CEE7" w14:textId="7512C63D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956895" w14:textId="6C4BF570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D9EEED" w14:textId="3913BD74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AFC8ED" w14:textId="4557D70B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BBE2DF" w14:textId="55E19AE9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5FB5663" w14:textId="4A52D32B" w:rsidR="00587501" w:rsidRDefault="00587501" w:rsidP="0058750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(</w:t>
            </w:r>
            <w:r w:rsidR="00F959B3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F959B3">
              <w:rPr>
                <w:rFonts w:ascii="Angsana New" w:hAnsi="Angsana New"/>
                <w:b/>
                <w:bCs/>
                <w:sz w:val="28"/>
                <w:szCs w:val="28"/>
              </w:rPr>
              <w:t>839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</w:tr>
    </w:tbl>
    <w:p w14:paraId="6EE560BC" w14:textId="643AE0B3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4" w:name="_Hlk69747314"/>
      <w:bookmarkEnd w:id="13"/>
      <w:r w:rsidRPr="005C5C3A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และ </w:t>
      </w:r>
      <w:r w:rsidR="006644E2" w:rsidRPr="005C5C3A">
        <w:rPr>
          <w:rFonts w:ascii="Angsana New" w:hAnsi="Angsana New"/>
          <w:sz w:val="28"/>
          <w:szCs w:val="28"/>
        </w:rPr>
        <w:t>256</w:t>
      </w:r>
      <w:r w:rsidR="00B24D11">
        <w:rPr>
          <w:rFonts w:ascii="Angsana New" w:hAnsi="Angsana New"/>
          <w:sz w:val="28"/>
          <w:szCs w:val="28"/>
        </w:rPr>
        <w:t>4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</w:t>
      </w:r>
      <w:r w:rsidR="005C75E9" w:rsidRPr="005C5C3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12E49E77" w:rsidR="006644E2" w:rsidRPr="00824832" w:rsidRDefault="00AD041B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D2806" w:rsidRPr="008D2806" w14:paraId="5ED3E735" w14:textId="77777777" w:rsidTr="00BD4784">
        <w:trPr>
          <w:trHeight w:val="281"/>
        </w:trPr>
        <w:tc>
          <w:tcPr>
            <w:tcW w:w="2250" w:type="dxa"/>
          </w:tcPr>
          <w:p w14:paraId="092C86BA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3BF4" w14:textId="21064A27" w:rsidR="008D2806" w:rsidRPr="00C75AC7" w:rsidRDefault="00F05B6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DC3D4" w14:textId="4BA764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E5ABB" w14:textId="51673FA2" w:rsidR="008D2806" w:rsidRPr="00C75AC7" w:rsidRDefault="00F05B6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B930D" w14:textId="369E64C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50868" w14:textId="126E26DA" w:rsidR="008D2806" w:rsidRPr="00C75AC7" w:rsidRDefault="00F05B6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20377A" w14:textId="6E8C687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D17EB" w14:textId="5821F5F4" w:rsidR="008D2806" w:rsidRPr="00C75AC7" w:rsidRDefault="00F05B6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B489F" w14:textId="0A4C09F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6DC2B9" w14:textId="6306B856" w:rsidR="008D2806" w:rsidRPr="00C75AC7" w:rsidRDefault="00F05B6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586,133</w:t>
            </w:r>
          </w:p>
        </w:tc>
      </w:tr>
      <w:tr w:rsidR="008D2806" w:rsidRPr="008D2806" w14:paraId="226A6423" w14:textId="77777777" w:rsidTr="00BD4784">
        <w:trPr>
          <w:trHeight w:val="281"/>
        </w:trPr>
        <w:tc>
          <w:tcPr>
            <w:tcW w:w="2250" w:type="dxa"/>
          </w:tcPr>
          <w:p w14:paraId="0259B858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1C483" w14:textId="5E46554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CA671" w14:textId="0715765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A0728" w14:textId="0188202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155A8" w14:textId="3427B19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DFFCDB" w14:textId="400E596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4038C" w14:textId="53AD685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8EF39" w14:textId="4F3F077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349F" w14:textId="2499834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75AC94" w14:textId="041EDA95" w:rsidR="008D2806" w:rsidRPr="00C75AC7" w:rsidRDefault="00F05B63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872,519</w:t>
            </w:r>
          </w:p>
        </w:tc>
      </w:tr>
      <w:tr w:rsidR="008D2806" w:rsidRPr="008D2806" w14:paraId="381B9DAF" w14:textId="77777777" w:rsidTr="00BD4784">
        <w:trPr>
          <w:trHeight w:val="281"/>
        </w:trPr>
        <w:tc>
          <w:tcPr>
            <w:tcW w:w="2250" w:type="dxa"/>
          </w:tcPr>
          <w:p w14:paraId="6690594C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E967F" w14:textId="5FB65DE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A05078" w14:textId="3F3BDD7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3BC642" w14:textId="6019FAC6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1DACB" w14:textId="601DAA0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391AA" w14:textId="732EA918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7DA3D" w14:textId="0061A19F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C0178" w14:textId="4B4362B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131FC" w14:textId="048C046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6975EC6" w14:textId="289A58E6" w:rsidR="008D2806" w:rsidRPr="008D2806" w:rsidRDefault="00115ADC" w:rsidP="00675B7A">
            <w:pPr>
              <w:tabs>
                <w:tab w:val="clear" w:pos="680"/>
                <w:tab w:val="clear" w:pos="907"/>
              </w:tabs>
              <w:ind w:left="-198" w:right="27" w:firstLine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1,458,652</w:t>
            </w:r>
          </w:p>
        </w:tc>
      </w:tr>
      <w:tr w:rsidR="008D2806" w:rsidRPr="00824832" w14:paraId="27224E89" w14:textId="77777777" w:rsidTr="00BD4784">
        <w:trPr>
          <w:trHeight w:val="106"/>
        </w:trPr>
        <w:tc>
          <w:tcPr>
            <w:tcW w:w="2250" w:type="dxa"/>
          </w:tcPr>
          <w:p w14:paraId="167D0E8E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56A4181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03D9853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0609A42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B840C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7835A150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7A7BE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41F0919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50EB9B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F80D47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8D2806" w:rsidRPr="00F7616E" w14:paraId="1732F5E2" w14:textId="77777777" w:rsidTr="00BD4784">
        <w:trPr>
          <w:trHeight w:val="281"/>
        </w:trPr>
        <w:tc>
          <w:tcPr>
            <w:tcW w:w="2250" w:type="dxa"/>
          </w:tcPr>
          <w:p w14:paraId="6A2BAD44" w14:textId="77777777" w:rsidR="008D2806" w:rsidRPr="00F7616E" w:rsidRDefault="008D2806" w:rsidP="008D280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2FF31" w14:textId="7353E2D0" w:rsidR="008D2806" w:rsidRPr="00C75AC7" w:rsidRDefault="00115AD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16,570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CD73" w14:textId="06D69EC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A75AA" w14:textId="1334544D" w:rsidR="008D2806" w:rsidRPr="00C75AC7" w:rsidRDefault="00115AD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8,520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0E023" w14:textId="6446246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36F6A" w14:textId="2DC406F0" w:rsidR="008D2806" w:rsidRPr="00C75AC7" w:rsidRDefault="00115AD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640,169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60109" w14:textId="0BFA2BF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293B4" w14:textId="2A49A240" w:rsidR="008D2806" w:rsidRPr="00C75AC7" w:rsidRDefault="00115AD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328,560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94DA3" w14:textId="37610CA2" w:rsidR="008D2806" w:rsidRPr="00C75AC7" w:rsidDel="001E262A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54399D" w14:textId="3429FEA5" w:rsidR="008D2806" w:rsidRPr="00C75AC7" w:rsidRDefault="00115AD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993,819</w:t>
            </w:r>
          </w:p>
        </w:tc>
      </w:tr>
      <w:tr w:rsidR="008D2806" w:rsidRPr="00F7616E" w14:paraId="060DF53B" w14:textId="77777777" w:rsidTr="00BD4784">
        <w:trPr>
          <w:trHeight w:val="281"/>
        </w:trPr>
        <w:tc>
          <w:tcPr>
            <w:tcW w:w="2250" w:type="dxa"/>
          </w:tcPr>
          <w:p w14:paraId="190F9B46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485F1" w14:textId="142A15A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531E8B" w14:textId="73616EF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78E3A" w14:textId="4B1F8B2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8336B" w14:textId="175F001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95C5F" w14:textId="4254D29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993CF" w14:textId="5ECEF1E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D84A3C" w14:textId="723DA7A1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4B80F" w14:textId="542A921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6169B" w14:textId="3726F9AE" w:rsidR="008D2806" w:rsidRPr="00C75AC7" w:rsidRDefault="00115AD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sz w:val="28"/>
                <w:szCs w:val="28"/>
              </w:rPr>
              <w:t>107,469</w:t>
            </w:r>
          </w:p>
        </w:tc>
      </w:tr>
      <w:tr w:rsidR="008D2806" w:rsidRPr="00824832" w14:paraId="5C302239" w14:textId="77777777" w:rsidTr="00BD4784">
        <w:trPr>
          <w:trHeight w:val="281"/>
        </w:trPr>
        <w:tc>
          <w:tcPr>
            <w:tcW w:w="2250" w:type="dxa"/>
          </w:tcPr>
          <w:p w14:paraId="60857F65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30E9" w14:textId="6E6B0DA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25813" w14:textId="64E3CE1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9AD71" w14:textId="7A2166A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F880B" w14:textId="64FD0A9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2C61E" w14:textId="313C875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7489D" w14:textId="1641CDC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996F19" w14:textId="2D8DBA9B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7F789" w14:textId="6CCDA780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F01A5B" w14:textId="7735C9CE" w:rsidR="008D2806" w:rsidRPr="008D2806" w:rsidRDefault="00115ADC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A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1,101,288</w:t>
            </w:r>
          </w:p>
        </w:tc>
      </w:tr>
    </w:tbl>
    <w:p w14:paraId="3C275967" w14:textId="27BAC0DB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E258A6" w14:paraId="60DCDD17" w14:textId="77777777" w:rsidTr="00E258A6">
        <w:trPr>
          <w:trHeight w:val="106"/>
          <w:tblHeader/>
        </w:trPr>
        <w:tc>
          <w:tcPr>
            <w:tcW w:w="2250" w:type="dxa"/>
          </w:tcPr>
          <w:p w14:paraId="54BD524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A0132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E258A6" w14:paraId="24C0FCE2" w14:textId="77777777" w:rsidTr="00E258A6">
        <w:trPr>
          <w:trHeight w:val="106"/>
          <w:tblHeader/>
        </w:trPr>
        <w:tc>
          <w:tcPr>
            <w:tcW w:w="2250" w:type="dxa"/>
          </w:tcPr>
          <w:p w14:paraId="141A94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C72E7" w14:textId="59A7CF5D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258A6" w14:paraId="167AA122" w14:textId="77777777" w:rsidTr="00E258A6">
        <w:trPr>
          <w:trHeight w:val="281"/>
          <w:tblHeader/>
        </w:trPr>
        <w:tc>
          <w:tcPr>
            <w:tcW w:w="2250" w:type="dxa"/>
          </w:tcPr>
          <w:p w14:paraId="1AB2325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1C49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09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237A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E09B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86C1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8167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623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E49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9C58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8E193D9" w14:textId="77777777" w:rsidTr="00E258A6">
        <w:trPr>
          <w:trHeight w:val="281"/>
          <w:tblHeader/>
        </w:trPr>
        <w:tc>
          <w:tcPr>
            <w:tcW w:w="2250" w:type="dxa"/>
          </w:tcPr>
          <w:p w14:paraId="798462D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6D031C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C13C77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7DD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D6B66B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C50121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D291C9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772FA40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B5BDB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C3B456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39534481" w14:textId="77777777" w:rsidTr="00E258A6">
        <w:trPr>
          <w:trHeight w:val="281"/>
          <w:tblHeader/>
        </w:trPr>
        <w:tc>
          <w:tcPr>
            <w:tcW w:w="2250" w:type="dxa"/>
          </w:tcPr>
          <w:p w14:paraId="20F1BE1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6D63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824F5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CD37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5A49EBD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DFB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737467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3F47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15068C0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64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258A6" w14:paraId="7DFA2617" w14:textId="77777777" w:rsidTr="00E258A6">
        <w:trPr>
          <w:trHeight w:val="281"/>
        </w:trPr>
        <w:tc>
          <w:tcPr>
            <w:tcW w:w="2250" w:type="dxa"/>
          </w:tcPr>
          <w:p w14:paraId="4A77E7F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1C0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FE1648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B376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E8935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BAF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3746D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57229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19506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D90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DB65BCC" w14:textId="77777777" w:rsidTr="00E258A6">
        <w:trPr>
          <w:trHeight w:val="281"/>
        </w:trPr>
        <w:tc>
          <w:tcPr>
            <w:tcW w:w="2250" w:type="dxa"/>
            <w:hideMark/>
          </w:tcPr>
          <w:p w14:paraId="0094353F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hideMark/>
          </w:tcPr>
          <w:p w14:paraId="50CB7326" w14:textId="5C6B5863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11,779</w:t>
            </w:r>
          </w:p>
        </w:tc>
        <w:tc>
          <w:tcPr>
            <w:tcW w:w="270" w:type="dxa"/>
          </w:tcPr>
          <w:p w14:paraId="280D5AA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35BF33E" w14:textId="616FACE0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4,746</w:t>
            </w:r>
          </w:p>
        </w:tc>
        <w:tc>
          <w:tcPr>
            <w:tcW w:w="270" w:type="dxa"/>
          </w:tcPr>
          <w:p w14:paraId="198F4FF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9FA8FCB" w14:textId="4B7B7A6A" w:rsidR="00E258A6" w:rsidRDefault="002E132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324">
              <w:rPr>
                <w:rFonts w:asciiTheme="majorBidi" w:hAnsiTheme="majorBidi" w:cstheme="majorBidi"/>
                <w:sz w:val="28"/>
                <w:szCs w:val="28"/>
              </w:rPr>
              <w:t>271,558</w:t>
            </w:r>
          </w:p>
        </w:tc>
        <w:tc>
          <w:tcPr>
            <w:tcW w:w="270" w:type="dxa"/>
          </w:tcPr>
          <w:p w14:paraId="0C6B1DE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4675235" w14:textId="5F684E32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127,002</w:t>
            </w:r>
          </w:p>
        </w:tc>
        <w:tc>
          <w:tcPr>
            <w:tcW w:w="270" w:type="dxa"/>
          </w:tcPr>
          <w:p w14:paraId="0AC9779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DFCFE58" w14:textId="5DF9E00F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415,085</w:t>
            </w:r>
          </w:p>
        </w:tc>
      </w:tr>
      <w:tr w:rsidR="00E258A6" w14:paraId="4819C0A2" w14:textId="77777777" w:rsidTr="00E258A6">
        <w:trPr>
          <w:trHeight w:val="281"/>
        </w:trPr>
        <w:tc>
          <w:tcPr>
            <w:tcW w:w="2250" w:type="dxa"/>
            <w:hideMark/>
          </w:tcPr>
          <w:p w14:paraId="77EC7540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</w:tcPr>
          <w:p w14:paraId="455B17C7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AC0D20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806AAE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957D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FAFF7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81CF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EC6FF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9166E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64B0B" w14:textId="59DACB20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853,199</w:t>
            </w:r>
          </w:p>
        </w:tc>
      </w:tr>
      <w:tr w:rsidR="00E258A6" w14:paraId="5D164A0C" w14:textId="77777777" w:rsidTr="00E258A6">
        <w:trPr>
          <w:trHeight w:val="281"/>
        </w:trPr>
        <w:tc>
          <w:tcPr>
            <w:tcW w:w="2250" w:type="dxa"/>
            <w:hideMark/>
          </w:tcPr>
          <w:p w14:paraId="1EFFE650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A334E46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4EAAA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F56644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10EF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876EB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F7F0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8345D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D95F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9E4DAB" w14:textId="2B5A4152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1,268,284</w:t>
            </w:r>
          </w:p>
        </w:tc>
      </w:tr>
      <w:tr w:rsidR="00E258A6" w14:paraId="5D0966D0" w14:textId="77777777" w:rsidTr="00E258A6">
        <w:trPr>
          <w:trHeight w:val="106"/>
        </w:trPr>
        <w:tc>
          <w:tcPr>
            <w:tcW w:w="2250" w:type="dxa"/>
          </w:tcPr>
          <w:p w14:paraId="3B239FA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B095B8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6C9BB1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6E9DCC0F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AA57E8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3FFB2DE2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1BFF56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271F3D9E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48B92CA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8B38A9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258A6" w14:paraId="4DD5F250" w14:textId="77777777" w:rsidTr="00E258A6">
        <w:trPr>
          <w:trHeight w:val="281"/>
        </w:trPr>
        <w:tc>
          <w:tcPr>
            <w:tcW w:w="2250" w:type="dxa"/>
            <w:hideMark/>
          </w:tcPr>
          <w:p w14:paraId="4CBA14F9" w14:textId="77777777" w:rsidR="00E258A6" w:rsidRDefault="00E258A6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hideMark/>
          </w:tcPr>
          <w:p w14:paraId="19C38560" w14:textId="425B3CB8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19,596</w:t>
            </w:r>
          </w:p>
        </w:tc>
        <w:tc>
          <w:tcPr>
            <w:tcW w:w="270" w:type="dxa"/>
          </w:tcPr>
          <w:p w14:paraId="7CE0837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1FA8DF" w14:textId="6C60BE0E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8,998</w:t>
            </w:r>
          </w:p>
        </w:tc>
        <w:tc>
          <w:tcPr>
            <w:tcW w:w="270" w:type="dxa"/>
          </w:tcPr>
          <w:p w14:paraId="759E419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347EC44" w14:textId="64646D78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618,309</w:t>
            </w:r>
          </w:p>
        </w:tc>
        <w:tc>
          <w:tcPr>
            <w:tcW w:w="270" w:type="dxa"/>
          </w:tcPr>
          <w:p w14:paraId="093FCA7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6F460D71" w14:textId="3D1E56CD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152,173</w:t>
            </w:r>
          </w:p>
        </w:tc>
        <w:tc>
          <w:tcPr>
            <w:tcW w:w="270" w:type="dxa"/>
          </w:tcPr>
          <w:p w14:paraId="6D7E915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B99FEEF" w14:textId="64227069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799,076</w:t>
            </w:r>
          </w:p>
        </w:tc>
      </w:tr>
      <w:tr w:rsidR="00E258A6" w14:paraId="5517EE45" w14:textId="77777777" w:rsidTr="00E258A6">
        <w:trPr>
          <w:trHeight w:val="281"/>
        </w:trPr>
        <w:tc>
          <w:tcPr>
            <w:tcW w:w="2250" w:type="dxa"/>
            <w:hideMark/>
          </w:tcPr>
          <w:p w14:paraId="23BDB896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405F1DF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0CA36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E4B19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E5A5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5C2C3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A3DB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BF2EC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1C40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A54E7" w14:textId="0FFA1A1D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98,175</w:t>
            </w:r>
          </w:p>
        </w:tc>
      </w:tr>
      <w:tr w:rsidR="00E258A6" w14:paraId="20FF4F49" w14:textId="77777777" w:rsidTr="00BE4B56">
        <w:trPr>
          <w:trHeight w:val="281"/>
        </w:trPr>
        <w:tc>
          <w:tcPr>
            <w:tcW w:w="2250" w:type="dxa"/>
            <w:hideMark/>
          </w:tcPr>
          <w:p w14:paraId="121CAA6E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0C2FDD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9251E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C77A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7747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EB226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31C29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AC35D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9ACD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881E4E" w14:textId="3500BF9C" w:rsidR="00E258A6" w:rsidRDefault="007B0E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897,251</w:t>
            </w:r>
          </w:p>
        </w:tc>
      </w:tr>
      <w:bookmarkEnd w:id="14"/>
    </w:tbl>
    <w:p w14:paraId="4AE85DC9" w14:textId="48FDF64D" w:rsidR="00571CE7" w:rsidRDefault="00571CE7" w:rsidP="00571CE7">
      <w:pPr>
        <w:rPr>
          <w:lang w:val="th-TH"/>
        </w:rPr>
      </w:pPr>
    </w:p>
    <w:p w14:paraId="51DEBEBD" w14:textId="69483F89" w:rsidR="00E65152" w:rsidRDefault="00E65152" w:rsidP="00571CE7">
      <w:pPr>
        <w:rPr>
          <w:lang w:val="th-TH"/>
        </w:rPr>
      </w:pPr>
    </w:p>
    <w:p w14:paraId="13BA53AC" w14:textId="6E28AC59" w:rsidR="00E65152" w:rsidRDefault="00E65152" w:rsidP="00571CE7">
      <w:pPr>
        <w:rPr>
          <w:lang w:val="th-TH"/>
        </w:rPr>
      </w:pPr>
    </w:p>
    <w:p w14:paraId="2968BB62" w14:textId="31E96B8E" w:rsidR="00E65152" w:rsidRDefault="00E65152" w:rsidP="00571CE7">
      <w:pPr>
        <w:rPr>
          <w:lang w:val="th-TH"/>
        </w:rPr>
      </w:pPr>
    </w:p>
    <w:p w14:paraId="62CFEEF7" w14:textId="5E0F6567" w:rsidR="00E65152" w:rsidRDefault="00E65152" w:rsidP="00571CE7">
      <w:pPr>
        <w:rPr>
          <w:lang w:val="th-TH"/>
        </w:rPr>
      </w:pPr>
    </w:p>
    <w:p w14:paraId="0FB1FAEF" w14:textId="39F4667C" w:rsidR="00E65152" w:rsidRDefault="00E65152" w:rsidP="00571CE7">
      <w:pPr>
        <w:rPr>
          <w:lang w:val="th-TH"/>
        </w:rPr>
      </w:pPr>
    </w:p>
    <w:p w14:paraId="700C7DB5" w14:textId="33629AE3" w:rsidR="00E65152" w:rsidRDefault="00E65152" w:rsidP="00571CE7"/>
    <w:p w14:paraId="68DCB70D" w14:textId="76675D96" w:rsidR="00C66DBC" w:rsidRDefault="00C66DBC" w:rsidP="00571CE7"/>
    <w:p w14:paraId="767E4AF6" w14:textId="660EA8CA" w:rsidR="00C66DBC" w:rsidRDefault="00C66DBC" w:rsidP="00571CE7"/>
    <w:p w14:paraId="0D26C7CB" w14:textId="4F437507" w:rsidR="00CE4FF7" w:rsidRPr="002F7394" w:rsidRDefault="00CE4FF7" w:rsidP="00B82B03">
      <w:pPr>
        <w:pStyle w:val="FSNoteNumbered"/>
        <w:numPr>
          <w:ilvl w:val="0"/>
          <w:numId w:val="16"/>
        </w:numPr>
        <w:spacing w:after="0"/>
        <w:ind w:left="547" w:hanging="547"/>
        <w:rPr>
          <w:b/>
          <w:bCs/>
          <w:u w:val="none"/>
          <w:cs/>
        </w:rPr>
      </w:pPr>
      <w:r w:rsidRPr="002F7394">
        <w:rPr>
          <w:b/>
          <w:bCs/>
          <w:u w:val="none"/>
          <w:cs/>
        </w:rPr>
        <w:lastRenderedPageBreak/>
        <w:t>ความเสี่ยงของบริษัทประกันวินาศภัย</w:t>
      </w:r>
    </w:p>
    <w:p w14:paraId="5BDA002A" w14:textId="77777777" w:rsidR="00CE4FF7" w:rsidRPr="00ED7821" w:rsidRDefault="00CE4FF7" w:rsidP="005126F1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ED7821">
        <w:rPr>
          <w:rFonts w:ascii="Angsana New" w:hAnsi="Angsana New"/>
          <w:b/>
          <w:bCs/>
          <w:sz w:val="28"/>
          <w:szCs w:val="28"/>
          <w:cs/>
        </w:rPr>
        <w:t>ความเสี่ยง</w:t>
      </w:r>
      <w:r w:rsidRPr="00ED7821">
        <w:rPr>
          <w:rFonts w:ascii="Angsana New" w:hAnsi="Angsana New" w:hint="cs"/>
          <w:b/>
          <w:bCs/>
          <w:sz w:val="28"/>
          <w:szCs w:val="28"/>
          <w:cs/>
        </w:rPr>
        <w:t>ด้านการรับประกันภัย</w:t>
      </w:r>
    </w:p>
    <w:p w14:paraId="55453714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02A7B">
        <w:rPr>
          <w:rFonts w:ascii="Angsana New" w:hAnsi="Angsana New"/>
          <w:sz w:val="28"/>
          <w:szCs w:val="28"/>
          <w:cs/>
        </w:rPr>
        <w:t>ความเสี่ยงที่เกิดจากความผันผวนของความถี่ ความรุนแรง และเวลาที่เกิดความเสียหายที่เบี่ยงเบนจากสมมติฐานที่ใช้ในการ</w:t>
      </w:r>
      <w:r w:rsidRPr="00E563B3">
        <w:rPr>
          <w:rFonts w:ascii="Angsana New" w:hAnsi="Angsana New"/>
          <w:sz w:val="28"/>
          <w:szCs w:val="28"/>
          <w:cs/>
        </w:rPr>
        <w:t>คํานวณอัตราเบี้ยประกันภัย การคํานวณเงินสำรอง และการพิจารณารับประกันภัย</w:t>
      </w:r>
    </w:p>
    <w:p w14:paraId="5B5EE2B7" w14:textId="77777777" w:rsidR="00CE4FF7" w:rsidRPr="009472A0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02A7B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บริษัทกำหนดนโยบายธุรกิจทั้งด้านการประกันภัยและการประกันภัยต่อ มีการกำหนดประเภทของการรับประกันภัย </w:t>
      </w:r>
      <w:r w:rsidRPr="00602A7B">
        <w:rPr>
          <w:rFonts w:ascii="Angsana New" w:hAnsi="Angsana New" w:hint="cs"/>
          <w:spacing w:val="4"/>
          <w:sz w:val="28"/>
          <w:szCs w:val="28"/>
          <w:cs/>
        </w:rPr>
        <w:t>เขตที่จะรับประกันภัย ภัยที่จะรับประกันภัย และวิธีการประกันภัยต่อ ซึ่งมีการกำหนดอำนาจการอนุมัติวงเงินใน</w:t>
      </w:r>
      <w:r w:rsidRPr="009472A0">
        <w:rPr>
          <w:rFonts w:ascii="Angsana New" w:hAnsi="Angsana New" w:hint="cs"/>
          <w:sz w:val="28"/>
          <w:szCs w:val="28"/>
          <w:cs/>
        </w:rPr>
        <w:t>การพิจารณาประกันภัยไว้อย่างชัดเจน รวมทั้งการกำหนดระดับการรับความเสี่ยงภัยไว้เอง เพื่อให้มีความเหมาะสมกับฐานะเงินกองทุนของบริษัทที่จะรับความเสี่ยงได้</w:t>
      </w:r>
    </w:p>
    <w:p w14:paraId="622C6843" w14:textId="77777777" w:rsidR="00CE4FF7" w:rsidRPr="009472A0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472A0">
        <w:rPr>
          <w:rFonts w:ascii="Angsana New" w:hAnsi="Angsana New"/>
          <w:sz w:val="28"/>
          <w:szCs w:val="28"/>
          <w:cs/>
        </w:rPr>
        <w:t>บริษัทกำหนดขั้นตอนในการพิจารณารับประกันภัยอย่างรอบคอบและระมัดระวัง โดยพิจารณาจากทั้งตัวผู้เอาประกันภัย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ลักษณะของความเสี่ยงภัย</w:t>
      </w:r>
      <w:r w:rsidRPr="009472A0">
        <w:rPr>
          <w:rFonts w:ascii="Angsana New" w:hAnsi="Angsana New"/>
          <w:sz w:val="28"/>
          <w:szCs w:val="28"/>
        </w:rPr>
        <w:t xml:space="preserve"> </w:t>
      </w:r>
      <w:r w:rsidRPr="009472A0">
        <w:rPr>
          <w:rFonts w:ascii="Angsana New" w:hAnsi="Angsana New"/>
          <w:sz w:val="28"/>
          <w:szCs w:val="28"/>
          <w:cs/>
        </w:rPr>
        <w:t>มูลค่าทุนประกันภัย รวมไปถึงตัวแทนและนายหน้าผู้แนะนำ</w:t>
      </w:r>
      <w:r w:rsidRPr="009472A0">
        <w:rPr>
          <w:rFonts w:ascii="Angsana New" w:hAnsi="Angsana New" w:hint="cs"/>
          <w:sz w:val="28"/>
          <w:szCs w:val="28"/>
          <w:cs/>
        </w:rPr>
        <w:t>ผู้เอาประกันภัย</w:t>
      </w:r>
      <w:r w:rsidRPr="009472A0">
        <w:rPr>
          <w:rFonts w:ascii="Angsana New" w:hAnsi="Angsana New"/>
          <w:sz w:val="28"/>
          <w:szCs w:val="28"/>
          <w:cs/>
        </w:rPr>
        <w:t xml:space="preserve"> บริษัทพิจารณาถึง</w:t>
      </w:r>
      <w:r w:rsidRPr="00F33434">
        <w:rPr>
          <w:rFonts w:ascii="Angsana New" w:hAnsi="Angsana New"/>
          <w:sz w:val="28"/>
          <w:szCs w:val="28"/>
          <w:cs/>
        </w:rPr>
        <w:t xml:space="preserve">สัดส่วนความสามารถในการรับประกันภัยที่บริษัทสามารถรับความเสี่ยงภัยไว้ได้เอง </w:t>
      </w:r>
      <w:r w:rsidRPr="00F33434">
        <w:rPr>
          <w:rFonts w:ascii="Angsana New" w:hAnsi="Angsana New" w:hint="cs"/>
          <w:sz w:val="28"/>
          <w:szCs w:val="28"/>
          <w:cs/>
        </w:rPr>
        <w:t>ในกรณีที่</w:t>
      </w:r>
      <w:r w:rsidRPr="00F33434">
        <w:rPr>
          <w:rFonts w:ascii="Angsana New" w:hAnsi="Angsana New"/>
          <w:sz w:val="28"/>
          <w:szCs w:val="28"/>
          <w:cs/>
        </w:rPr>
        <w:t>การรับประกันภัยรายนั้น</w:t>
      </w:r>
      <w:r w:rsidRPr="00602A7B">
        <w:rPr>
          <w:rFonts w:ascii="Angsana New" w:hAnsi="Angsana New"/>
          <w:sz w:val="28"/>
          <w:szCs w:val="28"/>
          <w:cs/>
        </w:rPr>
        <w:t>มีความ</w:t>
      </w:r>
      <w:r w:rsidRPr="009472A0">
        <w:rPr>
          <w:rFonts w:ascii="Angsana New" w:hAnsi="Angsana New"/>
          <w:sz w:val="28"/>
          <w:szCs w:val="28"/>
          <w:cs/>
        </w:rPr>
        <w:t>เสี่ยงภัยที่สูงและ</w:t>
      </w:r>
      <w:r w:rsidRPr="009472A0">
        <w:rPr>
          <w:rFonts w:ascii="Angsana New" w:hAnsi="Angsana New" w:hint="cs"/>
          <w:sz w:val="28"/>
          <w:szCs w:val="28"/>
          <w:cs/>
        </w:rPr>
        <w:t>บริษัท</w:t>
      </w:r>
      <w:r w:rsidRPr="009472A0">
        <w:rPr>
          <w:rFonts w:ascii="Angsana New" w:hAnsi="Angsana New"/>
          <w:sz w:val="28"/>
          <w:szCs w:val="28"/>
          <w:cs/>
        </w:rPr>
        <w:t>ไม่สามารถจัดการกระจายความเสี่ยงภัยไปยังบริษัทประกันภัยต่อที่เหมาะสมได้ บริษัท</w:t>
      </w:r>
      <w:r w:rsidRPr="00F33434">
        <w:rPr>
          <w:rFonts w:ascii="Angsana New" w:hAnsi="Angsana New"/>
          <w:sz w:val="28"/>
          <w:szCs w:val="28"/>
          <w:cs/>
        </w:rPr>
        <w:t>จะ</w:t>
      </w:r>
      <w:r w:rsidRPr="00BD1C70">
        <w:rPr>
          <w:rFonts w:ascii="Angsana New" w:hAnsi="Angsana New"/>
          <w:spacing w:val="4"/>
          <w:sz w:val="28"/>
          <w:szCs w:val="28"/>
          <w:cs/>
        </w:rPr>
        <w:t>ปฏิเสธการรับประกันภัยนั้น ๆ</w:t>
      </w:r>
      <w:r w:rsidRPr="00BD1C70">
        <w:rPr>
          <w:rFonts w:ascii="Angsana New" w:hAnsi="Angsana New" w:hint="cs"/>
          <w:spacing w:val="4"/>
          <w:sz w:val="28"/>
          <w:szCs w:val="28"/>
          <w:cs/>
        </w:rPr>
        <w:t xml:space="preserve"> และถ้าบริษัทไม่มีประสบการณ์หรือไม่มีเจ้าหน้าที่ที่ชำนาญการในการรับประกันภัย</w:t>
      </w:r>
      <w:r w:rsidRPr="00602A7B">
        <w:rPr>
          <w:rFonts w:ascii="Angsana New" w:hAnsi="Angsana New" w:hint="cs"/>
          <w:sz w:val="28"/>
          <w:szCs w:val="28"/>
          <w:cs/>
        </w:rPr>
        <w:t>ในงานนั้น หรือทำ</w:t>
      </w:r>
      <w:r w:rsidRPr="009472A0">
        <w:rPr>
          <w:rFonts w:ascii="Angsana New" w:hAnsi="Angsana New" w:hint="cs"/>
          <w:sz w:val="28"/>
          <w:szCs w:val="28"/>
          <w:cs/>
        </w:rPr>
        <w:t>ให้การพิจารณาความคุ้มครองและรับงานเป็นไปได้ยาก บริษัทจะหลีกเลี่ยงที่จะยอมรับงานนั้น</w:t>
      </w:r>
    </w:p>
    <w:p w14:paraId="5CA8ADC0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 xml:space="preserve">บริษัทมุ่งเน้นที่จะสร้างความสัมพันธ์กับผู้เอาประกันภัยโดยการสร้างความพึงพอใจและความสัมพันธ์อันดีในระยะยาว </w:t>
      </w:r>
      <w:r w:rsidRPr="00602A7B">
        <w:rPr>
          <w:rFonts w:ascii="Angsana New" w:hAnsi="Angsana New"/>
          <w:sz w:val="28"/>
          <w:szCs w:val="28"/>
          <w:cs/>
        </w:rPr>
        <w:t>รวมถึงการพัฒนาบุคลากรและปรับปรุงเทคโนโลยีให้มีความสมบูรณ์เพื่อเป็นการเพิ่มศักยภาพให้การบริหารและการ</w:t>
      </w:r>
      <w:r w:rsidRPr="00E563B3">
        <w:rPr>
          <w:rFonts w:ascii="Angsana New" w:hAnsi="Angsana New"/>
          <w:sz w:val="28"/>
          <w:szCs w:val="28"/>
          <w:cs/>
        </w:rPr>
        <w:t>จัดการให้กับบริษัท บริษัทใช้เทคโนโลยีและนโยบายที่ให้บริการผู้เอาประกันภัยอย่างเร็วที่สุดเพื่อสร้างความมั่นใจในการต่ออายุกรมธรรม์ของผู้เอาประกันภัย นอกจากนี้ บริษัทมีการขยายศูนย์การให้บริการให้ครอบคลุมทุกพื้นที่ทั่วประเทศ</w:t>
      </w:r>
    </w:p>
    <w:p w14:paraId="4E1E8FAB" w14:textId="77777777" w:rsidR="00CE4FF7" w:rsidRPr="0044264D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บริษัทขยาย</w:t>
      </w:r>
      <w:r w:rsidRPr="00AF4388">
        <w:rPr>
          <w:rFonts w:ascii="Angsana New" w:hAnsi="Angsana New"/>
          <w:sz w:val="28"/>
          <w:szCs w:val="28"/>
          <w:cs/>
        </w:rPr>
        <w:t>ช่องทางการจัดจำหน่ายกรมธรรม์</w:t>
      </w:r>
      <w:r w:rsidRPr="00AF4388">
        <w:rPr>
          <w:rFonts w:ascii="Angsana New" w:hAnsi="Angsana New" w:hint="cs"/>
          <w:sz w:val="28"/>
          <w:szCs w:val="28"/>
          <w:cs/>
        </w:rPr>
        <w:t>ประกันภัย</w:t>
      </w:r>
      <w:r w:rsidRPr="00AF4388">
        <w:rPr>
          <w:rFonts w:ascii="Angsana New" w:hAnsi="Angsana New"/>
          <w:sz w:val="28"/>
          <w:szCs w:val="28"/>
          <w:cs/>
        </w:rPr>
        <w:t xml:space="preserve">ส่วนใหญ่ผ่านทางตัวแทนและนายหน้า </w:t>
      </w:r>
      <w:r w:rsidRPr="00AF4388">
        <w:rPr>
          <w:rFonts w:ascii="Angsana New" w:hAnsi="Angsana New" w:hint="cs"/>
          <w:sz w:val="28"/>
          <w:szCs w:val="28"/>
          <w:cs/>
        </w:rPr>
        <w:t>บริษัทจึง</w:t>
      </w:r>
      <w:r w:rsidRPr="00AF4388">
        <w:rPr>
          <w:rFonts w:ascii="Angsana New" w:hAnsi="Angsana New"/>
          <w:sz w:val="28"/>
          <w:szCs w:val="28"/>
          <w:cs/>
        </w:rPr>
        <w:t>มีการกำหนดหลัก</w:t>
      </w:r>
      <w:r w:rsidRPr="0044264D">
        <w:rPr>
          <w:rFonts w:ascii="Angsana New" w:hAnsi="Angsana New"/>
          <w:spacing w:val="12"/>
          <w:sz w:val="28"/>
          <w:szCs w:val="28"/>
          <w:cs/>
        </w:rPr>
        <w:t>เกณฑ์</w:t>
      </w:r>
      <w:r w:rsidRPr="0044264D">
        <w:rPr>
          <w:rFonts w:ascii="Angsana New" w:hAnsi="Angsana New" w:hint="cs"/>
          <w:spacing w:val="12"/>
          <w:sz w:val="28"/>
          <w:szCs w:val="28"/>
          <w:cs/>
        </w:rPr>
        <w:t>และคุณสมบัติ</w:t>
      </w:r>
      <w:r w:rsidRPr="0044264D">
        <w:rPr>
          <w:rFonts w:ascii="Angsana New" w:hAnsi="Angsana New"/>
          <w:spacing w:val="12"/>
          <w:sz w:val="28"/>
          <w:szCs w:val="28"/>
          <w:cs/>
        </w:rPr>
        <w:t>ในการ</w:t>
      </w:r>
      <w:r w:rsidRPr="0044264D">
        <w:rPr>
          <w:rFonts w:ascii="Angsana New" w:hAnsi="Angsana New" w:hint="cs"/>
          <w:spacing w:val="12"/>
          <w:sz w:val="28"/>
          <w:szCs w:val="28"/>
          <w:cs/>
        </w:rPr>
        <w:t>คัดเลือก</w:t>
      </w:r>
      <w:r w:rsidRPr="0044264D">
        <w:rPr>
          <w:rFonts w:ascii="Angsana New" w:hAnsi="Angsana New"/>
          <w:spacing w:val="12"/>
          <w:sz w:val="28"/>
          <w:szCs w:val="28"/>
          <w:cs/>
        </w:rPr>
        <w:t>ตัวแทนและนายหน้า</w:t>
      </w:r>
      <w:r w:rsidRPr="0044264D">
        <w:rPr>
          <w:rFonts w:ascii="Angsana New" w:hAnsi="Angsana New" w:hint="cs"/>
          <w:spacing w:val="12"/>
          <w:sz w:val="28"/>
          <w:szCs w:val="28"/>
          <w:cs/>
        </w:rPr>
        <w:t>ที่มีคุณภาพ</w:t>
      </w:r>
      <w:r w:rsidRPr="0044264D">
        <w:rPr>
          <w:rFonts w:ascii="Angsana New" w:hAnsi="Angsana New"/>
          <w:spacing w:val="12"/>
          <w:sz w:val="28"/>
          <w:szCs w:val="28"/>
          <w:cs/>
        </w:rPr>
        <w:t>เพื่อป้องกันความเสี่ยงที่ไม่สามารถเก็บ</w:t>
      </w:r>
      <w:r w:rsidRPr="0044264D">
        <w:rPr>
          <w:rFonts w:ascii="Angsana New" w:hAnsi="Angsana New"/>
          <w:spacing w:val="-6"/>
          <w:sz w:val="28"/>
          <w:szCs w:val="28"/>
          <w:cs/>
        </w:rPr>
        <w:t>เบี้ยประกันภัยได้</w:t>
      </w:r>
    </w:p>
    <w:p w14:paraId="057A62B3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t>บริษัทกำหนดวิธีการกระจายความเสี่ยงในการประกันภัยต่อให้หลากหลายมากขึ้น โดยทำการซื้อความเสียหายส่วนเกิน (</w:t>
      </w:r>
      <w:r w:rsidRPr="00E563B3">
        <w:rPr>
          <w:rFonts w:ascii="Angsana New" w:hAnsi="Angsana New"/>
          <w:sz w:val="28"/>
          <w:szCs w:val="28"/>
        </w:rPr>
        <w:t xml:space="preserve">Excess of Loss) </w:t>
      </w:r>
      <w:r w:rsidRPr="00E563B3">
        <w:rPr>
          <w:rFonts w:ascii="Angsana New" w:hAnsi="Angsana New"/>
          <w:sz w:val="28"/>
          <w:szCs w:val="28"/>
          <w:cs/>
        </w:rPr>
        <w:t>นอกจากนี้ บริษัทได้สร้าง</w:t>
      </w:r>
      <w:r>
        <w:rPr>
          <w:rFonts w:ascii="Angsana New" w:hAnsi="Angsana New" w:hint="cs"/>
          <w:sz w:val="28"/>
          <w:szCs w:val="28"/>
          <w:cs/>
        </w:rPr>
        <w:t xml:space="preserve">ความสัมพันธ์กับนายหน้าประกันภัยต่อหลายราย </w:t>
      </w:r>
      <w:r w:rsidRPr="00E563B3">
        <w:rPr>
          <w:rFonts w:ascii="Angsana New" w:hAnsi="Angsana New"/>
          <w:sz w:val="28"/>
          <w:szCs w:val="28"/>
          <w:cs/>
        </w:rPr>
        <w:t>ทั้งในและต่างประเทศเพื่อ</w:t>
      </w:r>
      <w:r>
        <w:rPr>
          <w:rFonts w:ascii="Angsana New" w:hAnsi="Angsana New" w:hint="cs"/>
          <w:sz w:val="28"/>
          <w:szCs w:val="28"/>
          <w:cs/>
        </w:rPr>
        <w:t>รองรับการขยายงานและ</w:t>
      </w:r>
      <w:r w:rsidRPr="00E563B3">
        <w:rPr>
          <w:rFonts w:ascii="Angsana New" w:hAnsi="Angsana New"/>
          <w:sz w:val="28"/>
          <w:szCs w:val="28"/>
          <w:cs/>
        </w:rPr>
        <w:t>ป้องกันปัญหาที่บริษัทไม่สามารถทำประกันภัยต่อได้</w:t>
      </w:r>
    </w:p>
    <w:p w14:paraId="43291CC2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B410D01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99CA0A1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8CAFBFA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E31AE91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302B72E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A3A5CFE" w14:textId="77777777" w:rsidR="00CE4FF7" w:rsidRPr="007F213B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C0E4AB9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63B3">
        <w:rPr>
          <w:rFonts w:ascii="Angsana New" w:hAnsi="Angsana New"/>
          <w:sz w:val="28"/>
          <w:szCs w:val="28"/>
          <w:cs/>
        </w:rPr>
        <w:lastRenderedPageBreak/>
        <w:t>ตารางแสดงการกระจุกตัวของหนี้สินจากสัญญาประกันภัย โดยแยกตามประเภทประกันภัยเป็นดังนี้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CE4FF7" w:rsidRPr="00DA4647" w14:paraId="074E674A" w14:textId="77777777" w:rsidTr="00111DD7">
        <w:tc>
          <w:tcPr>
            <w:tcW w:w="1604" w:type="dxa"/>
          </w:tcPr>
          <w:p w14:paraId="0B557BD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97DB34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1652F35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E4FF7" w:rsidRPr="00DA4647" w14:paraId="2FFD4ACD" w14:textId="77777777" w:rsidTr="00111DD7">
        <w:tc>
          <w:tcPr>
            <w:tcW w:w="1604" w:type="dxa"/>
          </w:tcPr>
          <w:p w14:paraId="65DD401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73EFE99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E18479" w14:textId="6760F14C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739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7A3F36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BD3092" w14:textId="7203626C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739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E4FF7" w:rsidRPr="00DA4647" w14:paraId="24A90A65" w14:textId="77777777" w:rsidTr="00111DD7">
        <w:tc>
          <w:tcPr>
            <w:tcW w:w="1604" w:type="dxa"/>
          </w:tcPr>
          <w:p w14:paraId="232B546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05169D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E55BA4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9D78AC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F410D1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A360CE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69AA24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54FA6B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BBC04D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07135D3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EBD30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4E0BC1C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14FFE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5D9E3E5E" w14:textId="77777777" w:rsidTr="00111DD7">
        <w:tc>
          <w:tcPr>
            <w:tcW w:w="1604" w:type="dxa"/>
          </w:tcPr>
          <w:p w14:paraId="04008C4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41138A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3B6805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4B6622C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512DB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4D52D3B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D91DDD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FF8555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4EE314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50E5991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32E931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14:paraId="7CCED39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2598451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632A325F" w14:textId="77777777" w:rsidTr="00111DD7">
        <w:tc>
          <w:tcPr>
            <w:tcW w:w="1604" w:type="dxa"/>
          </w:tcPr>
          <w:p w14:paraId="1ACB87E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D293DA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22FD56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001A120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317E7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1CCC89D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D1C48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36E357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6060F8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418EFDE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5AF0F1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47E2911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E5E25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1DB86697" w14:textId="77777777" w:rsidTr="00111DD7">
        <w:tc>
          <w:tcPr>
            <w:tcW w:w="1604" w:type="dxa"/>
            <w:tcBorders>
              <w:bottom w:val="single" w:sz="4" w:space="0" w:color="auto"/>
            </w:tcBorders>
          </w:tcPr>
          <w:p w14:paraId="64DB5AE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E3A209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700F2D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6A70B52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E1DEC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742D253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2F927B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2B75652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1B77D6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75324F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BBE39A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6BB6834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3D7ED5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F7394" w:rsidRPr="00DA4647" w14:paraId="2730BA3F" w14:textId="77777777" w:rsidTr="00111DD7">
        <w:trPr>
          <w:trHeight w:val="377"/>
        </w:trPr>
        <w:tc>
          <w:tcPr>
            <w:tcW w:w="1604" w:type="dxa"/>
          </w:tcPr>
          <w:p w14:paraId="464475BD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4B65A70E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15C6A44C" w14:textId="65F2AC55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06" w:type="dxa"/>
          </w:tcPr>
          <w:p w14:paraId="0099B3C8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92ADAA" w14:textId="5C28C757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(447)</w:t>
            </w:r>
          </w:p>
        </w:tc>
        <w:tc>
          <w:tcPr>
            <w:tcW w:w="106" w:type="dxa"/>
          </w:tcPr>
          <w:p w14:paraId="4D1D1A77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8D260D" w14:textId="0825DC85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(251)</w:t>
            </w:r>
          </w:p>
        </w:tc>
        <w:tc>
          <w:tcPr>
            <w:tcW w:w="106" w:type="dxa"/>
          </w:tcPr>
          <w:p w14:paraId="71F9A892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1C4DFF4" w14:textId="6FDD32AF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" w:type="dxa"/>
          </w:tcPr>
          <w:p w14:paraId="48D0514E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ACC09FB" w14:textId="397CB1CD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(424)</w:t>
            </w:r>
          </w:p>
        </w:tc>
        <w:tc>
          <w:tcPr>
            <w:tcW w:w="106" w:type="dxa"/>
          </w:tcPr>
          <w:p w14:paraId="00A7CA90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12AAD6" w14:textId="329CECB1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532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7394" w:rsidRPr="00DA4647" w14:paraId="2AABB91A" w14:textId="77777777" w:rsidTr="00111DD7">
        <w:tc>
          <w:tcPr>
            <w:tcW w:w="1604" w:type="dxa"/>
          </w:tcPr>
          <w:p w14:paraId="1365D469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44928B99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4502430D" w14:textId="1F7885DD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06" w:type="dxa"/>
          </w:tcPr>
          <w:p w14:paraId="02D314BB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CEF696" w14:textId="088EE32C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  <w:tc>
          <w:tcPr>
            <w:tcW w:w="106" w:type="dxa"/>
          </w:tcPr>
          <w:p w14:paraId="7CD6E295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ABF7C44" w14:textId="2364D40F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06" w:type="dxa"/>
          </w:tcPr>
          <w:p w14:paraId="7F0F2C91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42DBE26" w14:textId="7AEC2FF0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06" w:type="dxa"/>
          </w:tcPr>
          <w:p w14:paraId="69E47ADD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D4A5FED" w14:textId="3362F3B2" w:rsidR="002F7394" w:rsidRPr="00E3423A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(484)</w:t>
            </w:r>
          </w:p>
        </w:tc>
        <w:tc>
          <w:tcPr>
            <w:tcW w:w="106" w:type="dxa"/>
          </w:tcPr>
          <w:p w14:paraId="294EF9AA" w14:textId="77777777" w:rsidR="002F7394" w:rsidRPr="00E3423A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CCBE41" w14:textId="0A7D33C5" w:rsidR="002F7394" w:rsidRPr="00E3423A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</w:tr>
      <w:tr w:rsidR="002F7394" w:rsidRPr="00DA4647" w14:paraId="762AABDB" w14:textId="77777777" w:rsidTr="00111DD7">
        <w:tc>
          <w:tcPr>
            <w:tcW w:w="1604" w:type="dxa"/>
          </w:tcPr>
          <w:p w14:paraId="18E8ED18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3ADC729B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362589B0" w14:textId="15F59671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168,780</w:t>
            </w:r>
          </w:p>
        </w:tc>
        <w:tc>
          <w:tcPr>
            <w:tcW w:w="106" w:type="dxa"/>
          </w:tcPr>
          <w:p w14:paraId="591FF58F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C59DF" w14:textId="4ED8FFD8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(66,516)</w:t>
            </w:r>
          </w:p>
        </w:tc>
        <w:tc>
          <w:tcPr>
            <w:tcW w:w="106" w:type="dxa"/>
          </w:tcPr>
          <w:p w14:paraId="6CB0A191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4F33248C" w14:textId="54327256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102,264</w:t>
            </w:r>
          </w:p>
        </w:tc>
        <w:tc>
          <w:tcPr>
            <w:tcW w:w="106" w:type="dxa"/>
          </w:tcPr>
          <w:p w14:paraId="780DE5D9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837B19D" w14:textId="770B6970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188,991</w:t>
            </w:r>
          </w:p>
        </w:tc>
        <w:tc>
          <w:tcPr>
            <w:tcW w:w="106" w:type="dxa"/>
          </w:tcPr>
          <w:p w14:paraId="1BA5B093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3E73B764" w14:textId="1D281895" w:rsidR="002F7394" w:rsidRPr="00E3423A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(78,457)</w:t>
            </w:r>
          </w:p>
        </w:tc>
        <w:tc>
          <w:tcPr>
            <w:tcW w:w="106" w:type="dxa"/>
          </w:tcPr>
          <w:p w14:paraId="784F55CF" w14:textId="77777777" w:rsidR="002F7394" w:rsidRPr="00E3423A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69BE847" w14:textId="138167CC" w:rsidR="002F7394" w:rsidRPr="00E3423A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110,534</w:t>
            </w:r>
          </w:p>
        </w:tc>
      </w:tr>
      <w:tr w:rsidR="002F7394" w:rsidRPr="00DA4647" w14:paraId="4098FB1B" w14:textId="77777777" w:rsidTr="00111DD7">
        <w:tc>
          <w:tcPr>
            <w:tcW w:w="1604" w:type="dxa"/>
          </w:tcPr>
          <w:p w14:paraId="5E0FD603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209208D5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1D69A1C2" w14:textId="1DF6E885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198,729</w:t>
            </w:r>
          </w:p>
        </w:tc>
        <w:tc>
          <w:tcPr>
            <w:tcW w:w="106" w:type="dxa"/>
          </w:tcPr>
          <w:p w14:paraId="786F42CD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29C92" w14:textId="6BA99689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09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(188,169)</w:t>
            </w:r>
          </w:p>
        </w:tc>
        <w:tc>
          <w:tcPr>
            <w:tcW w:w="106" w:type="dxa"/>
          </w:tcPr>
          <w:p w14:paraId="651D6EAB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2B89F6" w14:textId="4E839198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10,560</w:t>
            </w:r>
          </w:p>
        </w:tc>
        <w:tc>
          <w:tcPr>
            <w:tcW w:w="106" w:type="dxa"/>
          </w:tcPr>
          <w:p w14:paraId="62587529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6939B14" w14:textId="1B44FF11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42,607</w:t>
            </w:r>
          </w:p>
        </w:tc>
        <w:tc>
          <w:tcPr>
            <w:tcW w:w="106" w:type="dxa"/>
          </w:tcPr>
          <w:p w14:paraId="17B151C4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89A9DA7" w14:textId="522D5C2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(33,619)</w:t>
            </w:r>
          </w:p>
        </w:tc>
        <w:tc>
          <w:tcPr>
            <w:tcW w:w="106" w:type="dxa"/>
          </w:tcPr>
          <w:p w14:paraId="2E9ED427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E3DB6C2" w14:textId="5DAD65D2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sz w:val="28"/>
                <w:szCs w:val="28"/>
              </w:rPr>
              <w:t>8,988</w:t>
            </w:r>
          </w:p>
        </w:tc>
      </w:tr>
      <w:tr w:rsidR="002F7394" w:rsidRPr="00DA4647" w14:paraId="3D27C096" w14:textId="77777777" w:rsidTr="00111DD7">
        <w:tc>
          <w:tcPr>
            <w:tcW w:w="1604" w:type="dxa"/>
          </w:tcPr>
          <w:p w14:paraId="47E6115A" w14:textId="77777777" w:rsidR="002F7394" w:rsidRPr="00AF4388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60347BAA" w14:textId="77777777" w:rsidR="002F7394" w:rsidRPr="00AF4388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8791E05" w14:textId="08582CDF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368,102</w:t>
            </w:r>
          </w:p>
        </w:tc>
        <w:tc>
          <w:tcPr>
            <w:tcW w:w="106" w:type="dxa"/>
          </w:tcPr>
          <w:p w14:paraId="398189EC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94EFFC" w14:textId="49C4B06D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(255,321)</w:t>
            </w:r>
          </w:p>
        </w:tc>
        <w:tc>
          <w:tcPr>
            <w:tcW w:w="106" w:type="dxa"/>
          </w:tcPr>
          <w:p w14:paraId="21C77ACE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CBEE5A8" w14:textId="7FAEA74F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112,781</w:t>
            </w:r>
          </w:p>
        </w:tc>
        <w:tc>
          <w:tcPr>
            <w:tcW w:w="106" w:type="dxa"/>
          </w:tcPr>
          <w:p w14:paraId="427D6068" w14:textId="77777777" w:rsidR="002F7394" w:rsidRPr="00FB2706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5EE851B7" w14:textId="7B06EF68" w:rsidR="002F7394" w:rsidRPr="00FB2706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6" w:type="dxa"/>
          </w:tcPr>
          <w:p w14:paraId="1193D4D1" w14:textId="77777777" w:rsidR="002F7394" w:rsidRPr="00FB2706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F5808A6" w14:textId="388954E3" w:rsidR="002F7394" w:rsidRPr="00FB2706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(112,984)</w:t>
            </w:r>
          </w:p>
        </w:tc>
        <w:tc>
          <w:tcPr>
            <w:tcW w:w="106" w:type="dxa"/>
          </w:tcPr>
          <w:p w14:paraId="1F50C763" w14:textId="77777777" w:rsidR="002F7394" w:rsidRPr="00FB2706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8FDD6D6" w14:textId="60E1D36A" w:rsidR="002F7394" w:rsidRPr="00FB2706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2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119,77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39140340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04"/>
        <w:gridCol w:w="106"/>
        <w:gridCol w:w="1244"/>
        <w:gridCol w:w="106"/>
        <w:gridCol w:w="1260"/>
        <w:gridCol w:w="106"/>
        <w:gridCol w:w="1064"/>
        <w:gridCol w:w="106"/>
        <w:gridCol w:w="1244"/>
        <w:gridCol w:w="106"/>
        <w:gridCol w:w="1244"/>
        <w:gridCol w:w="106"/>
        <w:gridCol w:w="1064"/>
      </w:tblGrid>
      <w:tr w:rsidR="00CE4FF7" w:rsidRPr="00DA4647" w14:paraId="13C74AF7" w14:textId="77777777" w:rsidTr="00111DD7">
        <w:tc>
          <w:tcPr>
            <w:tcW w:w="1604" w:type="dxa"/>
          </w:tcPr>
          <w:p w14:paraId="4FCD7009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174FF58B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11"/>
            <w:tcBorders>
              <w:bottom w:val="single" w:sz="4" w:space="0" w:color="auto"/>
            </w:tcBorders>
          </w:tcPr>
          <w:p w14:paraId="718B9B0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E4FF7" w:rsidRPr="00DA4647" w14:paraId="094F4E49" w14:textId="77777777" w:rsidTr="00111DD7">
        <w:tc>
          <w:tcPr>
            <w:tcW w:w="1604" w:type="dxa"/>
          </w:tcPr>
          <w:p w14:paraId="5F939D1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CFED13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AC7ACE" w14:textId="283D1D85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739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1EFEC2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C447528" w14:textId="289DF06B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739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E4FF7" w:rsidRPr="00DA4647" w14:paraId="3926EA23" w14:textId="77777777" w:rsidTr="00111DD7">
        <w:tc>
          <w:tcPr>
            <w:tcW w:w="1604" w:type="dxa"/>
          </w:tcPr>
          <w:p w14:paraId="427AF65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0248A3A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7BAD47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574FBA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E6DEC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AFE53F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9E7D703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2E30755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126FF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225EE72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DD7478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  <w:tc>
          <w:tcPr>
            <w:tcW w:w="106" w:type="dxa"/>
          </w:tcPr>
          <w:p w14:paraId="36E0810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DC3BC9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309BAC8D" w14:textId="77777777" w:rsidTr="00111DD7">
        <w:tc>
          <w:tcPr>
            <w:tcW w:w="1604" w:type="dxa"/>
          </w:tcPr>
          <w:p w14:paraId="24F10F2B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4EDF9EE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3E05CFB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015C118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1A3E8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3DDE18B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C65F41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3E524CF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65F1FB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3A5122C6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5AFD7A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5FA6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14:paraId="55F1E83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C66035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6414D1E2" w14:textId="77777777" w:rsidTr="00111DD7">
        <w:tc>
          <w:tcPr>
            <w:tcW w:w="1604" w:type="dxa"/>
          </w:tcPr>
          <w:p w14:paraId="5F3765A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6B44907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4067E1C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6C4E5FF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C3A507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0D9EB66B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C8D52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</w:tcPr>
          <w:p w14:paraId="5FA702E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2528274D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ก่อนการ</w:t>
            </w:r>
          </w:p>
        </w:tc>
        <w:tc>
          <w:tcPr>
            <w:tcW w:w="106" w:type="dxa"/>
          </w:tcPr>
          <w:p w14:paraId="1078695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766E53E5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</w:t>
            </w:r>
          </w:p>
        </w:tc>
        <w:tc>
          <w:tcPr>
            <w:tcW w:w="106" w:type="dxa"/>
          </w:tcPr>
          <w:p w14:paraId="01956CD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7DE05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DA4647" w14:paraId="4AF70901" w14:textId="77777777" w:rsidTr="00111DD7">
        <w:tc>
          <w:tcPr>
            <w:tcW w:w="1604" w:type="dxa"/>
            <w:tcBorders>
              <w:bottom w:val="single" w:sz="4" w:space="0" w:color="auto"/>
            </w:tcBorders>
          </w:tcPr>
          <w:p w14:paraId="0DC4B3B4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E2EC9BF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3FE778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43D7442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A1AA3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090C0090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C7E3C1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6" w:type="dxa"/>
          </w:tcPr>
          <w:p w14:paraId="01D4763C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EC88588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7DB792EA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68C0A0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" w:type="dxa"/>
          </w:tcPr>
          <w:p w14:paraId="456A760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03FCF0E" w14:textId="77777777" w:rsidR="00CE4FF7" w:rsidRPr="00DA464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F7394" w:rsidRPr="00DA4647" w14:paraId="77F187AB" w14:textId="77777777" w:rsidTr="00111DD7">
        <w:tc>
          <w:tcPr>
            <w:tcW w:w="1604" w:type="dxa"/>
          </w:tcPr>
          <w:p w14:paraId="022138B2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</w:tcPr>
          <w:p w14:paraId="4F88A329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832F7" w14:textId="63A84E20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8,782</w:t>
            </w:r>
          </w:p>
        </w:tc>
        <w:tc>
          <w:tcPr>
            <w:tcW w:w="106" w:type="dxa"/>
          </w:tcPr>
          <w:p w14:paraId="31F7FAC2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BB3D4" w14:textId="54FF03F0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(4,786)</w:t>
            </w:r>
          </w:p>
        </w:tc>
        <w:tc>
          <w:tcPr>
            <w:tcW w:w="106" w:type="dxa"/>
          </w:tcPr>
          <w:p w14:paraId="060E8D35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BDEC7" w14:textId="3AE22DD7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3,996</w:t>
            </w:r>
          </w:p>
        </w:tc>
        <w:tc>
          <w:tcPr>
            <w:tcW w:w="106" w:type="dxa"/>
          </w:tcPr>
          <w:p w14:paraId="34AE5ECC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77E2B" w14:textId="653E5280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11,32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</w:tcPr>
          <w:p w14:paraId="23300B18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65889" w14:textId="66C9953D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(5,38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D1B4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2B1F37D1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D21AB" w14:textId="6BDC2871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sz w:val="28"/>
                <w:szCs w:val="28"/>
              </w:rPr>
              <w:t>5,947</w:t>
            </w:r>
          </w:p>
        </w:tc>
      </w:tr>
      <w:tr w:rsidR="002F7394" w:rsidRPr="00DA4647" w14:paraId="75A62ACA" w14:textId="77777777" w:rsidTr="00111DD7">
        <w:tc>
          <w:tcPr>
            <w:tcW w:w="1604" w:type="dxa"/>
          </w:tcPr>
          <w:p w14:paraId="07EE9034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06" w:type="dxa"/>
          </w:tcPr>
          <w:p w14:paraId="661ECFB7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37B7E" w14:textId="6CCEE647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5,028</w:t>
            </w:r>
          </w:p>
        </w:tc>
        <w:tc>
          <w:tcPr>
            <w:tcW w:w="106" w:type="dxa"/>
          </w:tcPr>
          <w:p w14:paraId="51756CB6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85717" w14:textId="28898BE3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(2,761)</w:t>
            </w:r>
          </w:p>
        </w:tc>
        <w:tc>
          <w:tcPr>
            <w:tcW w:w="106" w:type="dxa"/>
          </w:tcPr>
          <w:p w14:paraId="2691C015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2BE58" w14:textId="2F1DFFD3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2,267</w:t>
            </w:r>
          </w:p>
        </w:tc>
        <w:tc>
          <w:tcPr>
            <w:tcW w:w="106" w:type="dxa"/>
          </w:tcPr>
          <w:p w14:paraId="72CD1234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045BC" w14:textId="7383FC05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5,396</w:t>
            </w:r>
          </w:p>
        </w:tc>
        <w:tc>
          <w:tcPr>
            <w:tcW w:w="106" w:type="dxa"/>
          </w:tcPr>
          <w:p w14:paraId="7CC0060D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08DF" w14:textId="1DE653D9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(2,741)</w:t>
            </w:r>
          </w:p>
        </w:tc>
        <w:tc>
          <w:tcPr>
            <w:tcW w:w="106" w:type="dxa"/>
          </w:tcPr>
          <w:p w14:paraId="55223F6F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858DF" w14:textId="22C34D92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sz w:val="28"/>
                <w:szCs w:val="28"/>
              </w:rPr>
              <w:t>2,655</w:t>
            </w:r>
          </w:p>
        </w:tc>
      </w:tr>
      <w:tr w:rsidR="002F7394" w:rsidRPr="00DA4647" w14:paraId="09406A1A" w14:textId="77777777" w:rsidTr="00111DD7">
        <w:tc>
          <w:tcPr>
            <w:tcW w:w="1604" w:type="dxa"/>
          </w:tcPr>
          <w:p w14:paraId="02C4880A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</w:tcPr>
          <w:p w14:paraId="48A39676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01ADD" w14:textId="5E2849FA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313,196</w:t>
            </w:r>
          </w:p>
        </w:tc>
        <w:tc>
          <w:tcPr>
            <w:tcW w:w="106" w:type="dxa"/>
          </w:tcPr>
          <w:p w14:paraId="38A373A4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82EDF" w14:textId="54EEE243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(128,212)</w:t>
            </w:r>
          </w:p>
        </w:tc>
        <w:tc>
          <w:tcPr>
            <w:tcW w:w="106" w:type="dxa"/>
          </w:tcPr>
          <w:p w14:paraId="764B081C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317FA" w14:textId="7B3FE0A5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184,984</w:t>
            </w:r>
          </w:p>
        </w:tc>
        <w:tc>
          <w:tcPr>
            <w:tcW w:w="106" w:type="dxa"/>
          </w:tcPr>
          <w:p w14:paraId="3B3BAAC3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C59D" w14:textId="0B877CB3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272,217</w:t>
            </w:r>
          </w:p>
        </w:tc>
        <w:tc>
          <w:tcPr>
            <w:tcW w:w="106" w:type="dxa"/>
          </w:tcPr>
          <w:p w14:paraId="1A3422E1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ADB8B" w14:textId="6F68C3BB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(108,233)</w:t>
            </w:r>
          </w:p>
        </w:tc>
        <w:tc>
          <w:tcPr>
            <w:tcW w:w="106" w:type="dxa"/>
          </w:tcPr>
          <w:p w14:paraId="50353A1D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3437A" w14:textId="5A5DE431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sz w:val="28"/>
                <w:szCs w:val="28"/>
              </w:rPr>
              <w:t>163,984</w:t>
            </w:r>
          </w:p>
        </w:tc>
      </w:tr>
      <w:tr w:rsidR="002F7394" w:rsidRPr="00DA4647" w14:paraId="4DD3E0EE" w14:textId="77777777" w:rsidTr="00111DD7">
        <w:tc>
          <w:tcPr>
            <w:tcW w:w="1604" w:type="dxa"/>
          </w:tcPr>
          <w:p w14:paraId="07332591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464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5034CF0B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7A8A6" w14:textId="6D7CA72E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64,356</w:t>
            </w:r>
          </w:p>
        </w:tc>
        <w:tc>
          <w:tcPr>
            <w:tcW w:w="106" w:type="dxa"/>
          </w:tcPr>
          <w:p w14:paraId="7C0D9F00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9B3C5" w14:textId="2152B55E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(45,858)</w:t>
            </w:r>
          </w:p>
        </w:tc>
        <w:tc>
          <w:tcPr>
            <w:tcW w:w="106" w:type="dxa"/>
          </w:tcPr>
          <w:p w14:paraId="70924E47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1DF19" w14:textId="7C087E3D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18,498</w:t>
            </w:r>
          </w:p>
        </w:tc>
        <w:tc>
          <w:tcPr>
            <w:tcW w:w="106" w:type="dxa"/>
          </w:tcPr>
          <w:p w14:paraId="09688BBD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59A58" w14:textId="54EF322B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51,309</w:t>
            </w:r>
          </w:p>
        </w:tc>
        <w:tc>
          <w:tcPr>
            <w:tcW w:w="106" w:type="dxa"/>
          </w:tcPr>
          <w:p w14:paraId="59BEDCC9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8FB6A" w14:textId="6414E060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sz w:val="28"/>
                <w:szCs w:val="28"/>
              </w:rPr>
              <w:t>(35,270)</w:t>
            </w:r>
          </w:p>
        </w:tc>
        <w:tc>
          <w:tcPr>
            <w:tcW w:w="106" w:type="dxa"/>
          </w:tcPr>
          <w:p w14:paraId="6141D6AA" w14:textId="77777777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52AB3" w14:textId="1CDB689A" w:rsidR="002F7394" w:rsidRPr="00DA464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sz w:val="28"/>
                <w:szCs w:val="28"/>
              </w:rPr>
              <w:t>16,039</w:t>
            </w:r>
          </w:p>
        </w:tc>
      </w:tr>
      <w:tr w:rsidR="002F7394" w:rsidRPr="00DA4647" w14:paraId="3AB1691F" w14:textId="77777777" w:rsidTr="00111DD7">
        <w:tc>
          <w:tcPr>
            <w:tcW w:w="1604" w:type="dxa"/>
          </w:tcPr>
          <w:p w14:paraId="5468E460" w14:textId="77777777" w:rsidR="002F7394" w:rsidRPr="00AF4388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3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" w:type="dxa"/>
          </w:tcPr>
          <w:p w14:paraId="570E0F84" w14:textId="77777777" w:rsidR="002F7394" w:rsidRPr="00AF4388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761039" w14:textId="70E26185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391,362</w:t>
            </w:r>
          </w:p>
        </w:tc>
        <w:tc>
          <w:tcPr>
            <w:tcW w:w="106" w:type="dxa"/>
          </w:tcPr>
          <w:p w14:paraId="3959294F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9283EE" w14:textId="470F9C33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(181,617)</w:t>
            </w:r>
          </w:p>
        </w:tc>
        <w:tc>
          <w:tcPr>
            <w:tcW w:w="106" w:type="dxa"/>
          </w:tcPr>
          <w:p w14:paraId="0BDC1F33" w14:textId="77777777" w:rsidR="002F7394" w:rsidRPr="00FC6587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A5A3EC" w14:textId="2DCB5F3C" w:rsidR="002F7394" w:rsidRPr="00FC6587" w:rsidRDefault="0082001D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209,745</w:t>
            </w:r>
          </w:p>
        </w:tc>
        <w:tc>
          <w:tcPr>
            <w:tcW w:w="106" w:type="dxa"/>
          </w:tcPr>
          <w:p w14:paraId="6B8E57A5" w14:textId="77777777" w:rsidR="002F7394" w:rsidRPr="00FB2706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C536A6" w14:textId="06B8059D" w:rsidR="002F7394" w:rsidRPr="00FB2706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06" w:type="dxa"/>
          </w:tcPr>
          <w:p w14:paraId="7ECE52BF" w14:textId="77777777" w:rsidR="002F7394" w:rsidRPr="00AF4388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495E6D" w14:textId="3260914D" w:rsidR="002F7394" w:rsidRPr="00AF4388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(151,62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D1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35B84AF3" w14:textId="77777777" w:rsidR="002F7394" w:rsidRPr="00AF4388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200D76" w14:textId="18459C7F" w:rsidR="002F7394" w:rsidRPr="00AF4388" w:rsidRDefault="002F7394" w:rsidP="002F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0E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188,625</w:t>
            </w:r>
          </w:p>
        </w:tc>
      </w:tr>
    </w:tbl>
    <w:p w14:paraId="431A8A7A" w14:textId="77777777" w:rsidR="00CE4FF7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6C3F3758" w14:textId="77777777" w:rsidR="00CE4FF7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03B20AE" w14:textId="77777777" w:rsidR="00CE4FF7" w:rsidRPr="00DF5DD3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07619AD7" w14:textId="77777777" w:rsidR="00CE4FF7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467DE599" w14:textId="41CB267E" w:rsidR="00CE4FF7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lang w:val="th-TH"/>
        </w:rPr>
      </w:pPr>
    </w:p>
    <w:p w14:paraId="66DE00F6" w14:textId="77777777" w:rsidR="00CE4FF7" w:rsidRPr="00FC6587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 w:right="254"/>
        <w:jc w:val="thaiDistribute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 w:rsidRPr="00FC658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การทดสอบความอ่อนไหว</w:t>
      </w:r>
    </w:p>
    <w:p w14:paraId="6DD7CA29" w14:textId="77777777" w:rsidR="00CE4FF7" w:rsidRPr="00FC658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33434">
        <w:rPr>
          <w:rFonts w:ascii="Angsana New" w:hAnsi="Angsana New"/>
          <w:spacing w:val="2"/>
          <w:sz w:val="28"/>
          <w:szCs w:val="28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</w:t>
      </w:r>
      <w:r w:rsidRPr="00F33434">
        <w:rPr>
          <w:rFonts w:ascii="Angsana New" w:hAnsi="Angsana New"/>
          <w:sz w:val="28"/>
          <w:szCs w:val="28"/>
          <w:cs/>
        </w:rPr>
        <w:t>ความผันผวน</w:t>
      </w:r>
      <w:r w:rsidRPr="00FC6587">
        <w:rPr>
          <w:rFonts w:ascii="Angsana New" w:hAnsi="Angsana New"/>
          <w:sz w:val="28"/>
          <w:szCs w:val="28"/>
          <w:cs/>
        </w:rPr>
        <w:t>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คาดไว้</w:t>
      </w:r>
    </w:p>
    <w:p w14:paraId="0A737D36" w14:textId="77777777" w:rsidR="00CE4FF7" w:rsidRPr="00FC658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FC6587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นี้จัดทำขึ้นเพื่อทดสอบความอ่อนไหวของผลการประเมินหนี้สินจากการรับประกันภัยในกรณีที่ตัวแปร</w:t>
      </w:r>
      <w:r w:rsidRPr="00FC6587">
        <w:rPr>
          <w:rFonts w:ascii="Angsana New" w:hAnsi="Angsana New"/>
          <w:sz w:val="28"/>
          <w:szCs w:val="28"/>
          <w:cs/>
        </w:rPr>
        <w:t>หลักต่าง</w:t>
      </w:r>
      <w:r w:rsidRPr="00FC6587">
        <w:rPr>
          <w:rFonts w:ascii="Angsana New" w:hAnsi="Angsana New" w:hint="cs"/>
          <w:sz w:val="28"/>
          <w:szCs w:val="28"/>
          <w:cs/>
        </w:rPr>
        <w:t xml:space="preserve"> </w:t>
      </w:r>
      <w:r w:rsidRPr="00FC6587">
        <w:rPr>
          <w:rFonts w:ascii="Angsana New" w:hAnsi="Angsana New"/>
          <w:sz w:val="28"/>
          <w:szCs w:val="28"/>
          <w:cs/>
        </w:rPr>
        <w:t>ๆ มีการเปลี่ยนแปลงไป ซึ่งตัวแปรที่ใช้สำหรับการทดสอบประกอบไปด้วย อัตราส่วนความเสียหายสัมบูรณ์ในปีอุบัติเหตุสุดท้ายและอัตราส่วนค่าใช้จ่ายในการจัดการค่าสินไหมทดแทนที่ไม่สามารถจัดสรรได้ โดยตัวแปรที่นำมาพิจารณาจะเลือกจากความเหมาะสมและสามารถเกิดได้จริง</w:t>
      </w:r>
    </w:p>
    <w:p w14:paraId="0B972CE7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C6587">
        <w:rPr>
          <w:rFonts w:ascii="Angsana New" w:hAnsi="Angsana New"/>
          <w:sz w:val="28"/>
          <w:szCs w:val="28"/>
          <w:cs/>
        </w:rPr>
        <w:t>ผลกระทบต่อค่าประมาณการที่ดีที่สุดของหนี้สินค่าสินไหมทดแทนเมื่อตัวแปรหลักมีการเปลี่ยนแปลงได้แสดงไว้ในตารางด้านล่าง</w:t>
      </w:r>
    </w:p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78"/>
      </w:tblGrid>
      <w:tr w:rsidR="00CE4FF7" w:rsidRPr="00942FE8" w14:paraId="3F6ABADE" w14:textId="77777777" w:rsidTr="00111DD7">
        <w:tc>
          <w:tcPr>
            <w:tcW w:w="3240" w:type="dxa"/>
          </w:tcPr>
          <w:p w14:paraId="41A25ACE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C827638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03FDEC9B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CE4FF7" w:rsidRPr="00942FE8" w14:paraId="2D9B7ACC" w14:textId="77777777" w:rsidTr="00111DD7">
        <w:tc>
          <w:tcPr>
            <w:tcW w:w="3240" w:type="dxa"/>
          </w:tcPr>
          <w:p w14:paraId="7C8FB834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09A8FC3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348A02D5" w14:textId="66DF7D3D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B1693A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</w:tr>
      <w:tr w:rsidR="00CE4FF7" w:rsidRPr="00942FE8" w14:paraId="353C1092" w14:textId="77777777" w:rsidTr="00111DD7">
        <w:tc>
          <w:tcPr>
            <w:tcW w:w="3240" w:type="dxa"/>
          </w:tcPr>
          <w:p w14:paraId="40C2C0A5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A65604C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2BFBBA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86510A6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83C705E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1AFAB9A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5B570A89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CE4FF7" w:rsidRPr="00942FE8" w14:paraId="27D7F4A2" w14:textId="77777777" w:rsidTr="00111DD7">
        <w:tc>
          <w:tcPr>
            <w:tcW w:w="3240" w:type="dxa"/>
          </w:tcPr>
          <w:p w14:paraId="5C5492F8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3971D72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5160BA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17F88FE5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5B5133E" w14:textId="77777777" w:rsidR="00CE4FF7" w:rsidRPr="0001316A" w:rsidRDefault="00CE4FF7" w:rsidP="00111DD7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7EAFFD33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09178E6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CE4FF7" w:rsidRPr="00942FE8" w14:paraId="4F4D819F" w14:textId="77777777" w:rsidTr="00111DD7">
        <w:tc>
          <w:tcPr>
            <w:tcW w:w="3240" w:type="dxa"/>
          </w:tcPr>
          <w:p w14:paraId="22D0C5F7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E4769C6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B1B0FD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3FDFAE81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336677B" w14:textId="77777777" w:rsidR="00CE4FF7" w:rsidRPr="0001316A" w:rsidRDefault="00CE4FF7" w:rsidP="00111DD7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592C7A47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1A5BD029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CE4FF7" w:rsidRPr="00942FE8" w14:paraId="0AE797DB" w14:textId="77777777" w:rsidTr="00111DD7">
        <w:tc>
          <w:tcPr>
            <w:tcW w:w="3240" w:type="dxa"/>
          </w:tcPr>
          <w:p w14:paraId="6B728A99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243C079F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FD11F0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0A60059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B684034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973FDFB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01E36007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27925" w:rsidRPr="00942FE8" w14:paraId="344A6031" w14:textId="77777777" w:rsidTr="00111DD7">
        <w:tc>
          <w:tcPr>
            <w:tcW w:w="3240" w:type="dxa"/>
          </w:tcPr>
          <w:p w14:paraId="71B95F96" w14:textId="77777777" w:rsidR="00227925" w:rsidRPr="0001316A" w:rsidRDefault="00227925" w:rsidP="0022792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6F94E2B5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CA39F5" w14:textId="2685DCCB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121E3DC1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D33CF1C" w14:textId="26944990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64,326</w:t>
            </w:r>
          </w:p>
        </w:tc>
        <w:tc>
          <w:tcPr>
            <w:tcW w:w="252" w:type="dxa"/>
          </w:tcPr>
          <w:p w14:paraId="379D2F47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242B82EC" w14:textId="5B47CA14" w:rsidR="00227925" w:rsidRPr="0001316A" w:rsidRDefault="00227925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25,102</w:t>
            </w:r>
          </w:p>
        </w:tc>
      </w:tr>
      <w:tr w:rsidR="00227925" w:rsidRPr="00942FE8" w14:paraId="559AF8C7" w14:textId="77777777" w:rsidTr="00111DD7">
        <w:tc>
          <w:tcPr>
            <w:tcW w:w="3240" w:type="dxa"/>
            <w:hideMark/>
          </w:tcPr>
          <w:p w14:paraId="24590414" w14:textId="77777777" w:rsidR="00227925" w:rsidRPr="0001316A" w:rsidRDefault="00227925" w:rsidP="00227925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05FE49A9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5C9C6F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06E9FF1B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9EC6BCD" w14:textId="77777777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5DF06BC4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B63254D" w14:textId="77777777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27925" w:rsidRPr="00942FE8" w14:paraId="14297E7D" w14:textId="77777777" w:rsidTr="00111DD7">
        <w:tc>
          <w:tcPr>
            <w:tcW w:w="3240" w:type="dxa"/>
          </w:tcPr>
          <w:p w14:paraId="3546C33C" w14:textId="77777777" w:rsidR="00227925" w:rsidRPr="0001316A" w:rsidRDefault="00227925" w:rsidP="0022792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76BC9F93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42AEE2" w14:textId="787413FC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10%</w:t>
            </w:r>
          </w:p>
        </w:tc>
        <w:tc>
          <w:tcPr>
            <w:tcW w:w="252" w:type="dxa"/>
          </w:tcPr>
          <w:p w14:paraId="423BDDE8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0DBCE3E7" w14:textId="5FF0D4E7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(62,745)</w:t>
            </w:r>
          </w:p>
        </w:tc>
        <w:tc>
          <w:tcPr>
            <w:tcW w:w="252" w:type="dxa"/>
          </w:tcPr>
          <w:p w14:paraId="227FC77F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B151DEB" w14:textId="57AE22D5" w:rsidR="00227925" w:rsidRPr="0001316A" w:rsidRDefault="00227925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(23,521)</w:t>
            </w:r>
          </w:p>
        </w:tc>
      </w:tr>
      <w:tr w:rsidR="00227925" w:rsidRPr="00942FE8" w14:paraId="243A78EB" w14:textId="77777777" w:rsidTr="00111DD7">
        <w:tc>
          <w:tcPr>
            <w:tcW w:w="3240" w:type="dxa"/>
            <w:hideMark/>
          </w:tcPr>
          <w:p w14:paraId="16E64B24" w14:textId="77777777" w:rsidR="00227925" w:rsidRPr="0001316A" w:rsidRDefault="00227925" w:rsidP="0022792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1BDD73BB" w14:textId="77777777" w:rsidR="00227925" w:rsidRPr="0001316A" w:rsidRDefault="00227925" w:rsidP="00227925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19AD83A2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2FAC40" w14:textId="77777777" w:rsidR="00227925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806AD9C" w14:textId="77EFD6E8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333F3E5F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14:paraId="1C48905D" w14:textId="53A14B64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4,742</w:t>
            </w:r>
          </w:p>
        </w:tc>
        <w:tc>
          <w:tcPr>
            <w:tcW w:w="252" w:type="dxa"/>
          </w:tcPr>
          <w:p w14:paraId="26D70F10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vAlign w:val="bottom"/>
          </w:tcPr>
          <w:p w14:paraId="23699309" w14:textId="5FF2C3AB" w:rsidR="00227925" w:rsidRPr="0001316A" w:rsidRDefault="00227925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4,742</w:t>
            </w:r>
          </w:p>
        </w:tc>
      </w:tr>
      <w:tr w:rsidR="00227925" w:rsidRPr="00942FE8" w14:paraId="0F4CCDD1" w14:textId="77777777" w:rsidTr="00111DD7">
        <w:tc>
          <w:tcPr>
            <w:tcW w:w="3240" w:type="dxa"/>
            <w:hideMark/>
          </w:tcPr>
          <w:p w14:paraId="723D8F22" w14:textId="77777777" w:rsidR="00227925" w:rsidRPr="0001316A" w:rsidRDefault="00227925" w:rsidP="00227925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3EA8FB4B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BD5478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415E72D5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F683D4E" w14:textId="77777777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D04B0B4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77FBBB49" w14:textId="77777777" w:rsidR="00227925" w:rsidRPr="0001316A" w:rsidRDefault="00227925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27925" w:rsidRPr="005477DE" w14:paraId="59C3C5D5" w14:textId="77777777" w:rsidTr="00111DD7">
        <w:tc>
          <w:tcPr>
            <w:tcW w:w="3240" w:type="dxa"/>
          </w:tcPr>
          <w:p w14:paraId="10808CCA" w14:textId="77777777" w:rsidR="00227925" w:rsidRPr="0001316A" w:rsidRDefault="00227925" w:rsidP="0022792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2EA5EE43" w14:textId="77777777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B241C1" w14:textId="4714834F" w:rsidR="00227925" w:rsidRPr="0001316A" w:rsidRDefault="00227925" w:rsidP="00227925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0791528C" w14:textId="77777777" w:rsidR="00227925" w:rsidRPr="0001316A" w:rsidRDefault="00227925" w:rsidP="00227925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6D1878A2" w14:textId="7E7721E4" w:rsidR="00227925" w:rsidRPr="0001316A" w:rsidRDefault="00227925" w:rsidP="00227925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(4,742)</w:t>
            </w:r>
          </w:p>
        </w:tc>
        <w:tc>
          <w:tcPr>
            <w:tcW w:w="252" w:type="dxa"/>
          </w:tcPr>
          <w:p w14:paraId="5ED8CC65" w14:textId="77777777" w:rsidR="00227925" w:rsidRPr="0001316A" w:rsidRDefault="00227925" w:rsidP="00227925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E262E1C" w14:textId="0AE581BF" w:rsidR="00227925" w:rsidRPr="0001316A" w:rsidRDefault="00227925" w:rsidP="00227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(4,742)</w:t>
            </w:r>
          </w:p>
        </w:tc>
      </w:tr>
    </w:tbl>
    <w:p w14:paraId="4689582A" w14:textId="77777777" w:rsidR="00CE4FF7" w:rsidRPr="00DC21F2" w:rsidRDefault="00CE4FF7" w:rsidP="00CE4FF7"/>
    <w:tbl>
      <w:tblPr>
        <w:tblW w:w="9360" w:type="dxa"/>
        <w:tblInd w:w="5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252"/>
        <w:gridCol w:w="1350"/>
        <w:gridCol w:w="252"/>
        <w:gridCol w:w="1836"/>
        <w:gridCol w:w="252"/>
        <w:gridCol w:w="2178"/>
      </w:tblGrid>
      <w:tr w:rsidR="00CE4FF7" w:rsidRPr="00942FE8" w14:paraId="477A1A03" w14:textId="77777777" w:rsidTr="00111DD7">
        <w:tc>
          <w:tcPr>
            <w:tcW w:w="3240" w:type="dxa"/>
          </w:tcPr>
          <w:p w14:paraId="1E0830A8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B3F5800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081FCFF8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CE4FF7" w:rsidRPr="00942FE8" w14:paraId="66109462" w14:textId="77777777" w:rsidTr="00111DD7">
        <w:tc>
          <w:tcPr>
            <w:tcW w:w="3240" w:type="dxa"/>
          </w:tcPr>
          <w:p w14:paraId="3244B26B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07D77BC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868" w:type="dxa"/>
            <w:gridSpan w:val="5"/>
            <w:tcBorders>
              <w:bottom w:val="single" w:sz="4" w:space="0" w:color="auto"/>
            </w:tcBorders>
          </w:tcPr>
          <w:p w14:paraId="38671800" w14:textId="66CEE1D2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 w:rsidR="00B1693A">
              <w:rPr>
                <w:rFonts w:asciiTheme="majorBidi" w:eastAsia="MS Mincho" w:hAnsiTheme="majorBidi" w:cstheme="majorBidi"/>
                <w:sz w:val="24"/>
                <w:szCs w:val="24"/>
              </w:rPr>
              <w:t>4</w:t>
            </w:r>
          </w:p>
        </w:tc>
      </w:tr>
      <w:tr w:rsidR="00CE4FF7" w:rsidRPr="00942FE8" w14:paraId="15E5B9F9" w14:textId="77777777" w:rsidTr="00111DD7">
        <w:tc>
          <w:tcPr>
            <w:tcW w:w="3240" w:type="dxa"/>
          </w:tcPr>
          <w:p w14:paraId="25197262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C45D9F7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C7B3B1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E457AC5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5A83BFF1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B675B5E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</w:tcPr>
          <w:p w14:paraId="1728DE52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CE4FF7" w:rsidRPr="00942FE8" w14:paraId="49CFCEEF" w14:textId="77777777" w:rsidTr="00111DD7">
        <w:tc>
          <w:tcPr>
            <w:tcW w:w="3240" w:type="dxa"/>
          </w:tcPr>
          <w:p w14:paraId="291C3231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9BE4623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95795E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14:paraId="285DDE05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41B3B9C" w14:textId="77777777" w:rsidR="00CE4FF7" w:rsidRPr="0001316A" w:rsidRDefault="00CE4FF7" w:rsidP="00111DD7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14:paraId="13CAA8B1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0B639AF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CE4FF7" w:rsidRPr="00942FE8" w14:paraId="6383C163" w14:textId="77777777" w:rsidTr="00111DD7">
        <w:tc>
          <w:tcPr>
            <w:tcW w:w="3240" w:type="dxa"/>
          </w:tcPr>
          <w:p w14:paraId="444270EE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3F32697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1C374F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14:paraId="6F82C456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06B31400" w14:textId="77777777" w:rsidR="00CE4FF7" w:rsidRPr="0001316A" w:rsidRDefault="00CE4FF7" w:rsidP="00111DD7">
            <w:pPr>
              <w:tabs>
                <w:tab w:val="decimal" w:pos="1017"/>
              </w:tabs>
              <w:ind w:left="-168" w:right="-133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14:paraId="1F13081D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382AF848" w14:textId="77777777" w:rsidR="00CE4FF7" w:rsidRPr="0001316A" w:rsidRDefault="00CE4FF7" w:rsidP="00111DD7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CE4FF7" w:rsidRPr="00942FE8" w14:paraId="414AC93D" w14:textId="77777777" w:rsidTr="00111DD7">
        <w:tc>
          <w:tcPr>
            <w:tcW w:w="3240" w:type="dxa"/>
          </w:tcPr>
          <w:p w14:paraId="509EEDFF" w14:textId="77777777" w:rsidR="00CE4FF7" w:rsidRPr="0001316A" w:rsidRDefault="00CE4FF7" w:rsidP="00111DD7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7C1D3337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742AE2F" w14:textId="77777777" w:rsidR="00CE4FF7" w:rsidRPr="0001316A" w:rsidRDefault="00CE4FF7" w:rsidP="00111DD7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420F573" w14:textId="77777777" w:rsidR="00CE4FF7" w:rsidRPr="0001316A" w:rsidRDefault="00CE4FF7" w:rsidP="00111DD7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1F751558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9C09F44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1DAAECCA" w14:textId="77777777" w:rsidR="00CE4FF7" w:rsidRPr="0001316A" w:rsidRDefault="00CE4FF7" w:rsidP="00111DD7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1693A" w:rsidRPr="00942FE8" w14:paraId="36368EB3" w14:textId="77777777" w:rsidTr="00111DD7">
        <w:tc>
          <w:tcPr>
            <w:tcW w:w="3240" w:type="dxa"/>
          </w:tcPr>
          <w:p w14:paraId="6D170A6A" w14:textId="77777777" w:rsidR="00B1693A" w:rsidRPr="0001316A" w:rsidRDefault="00B1693A" w:rsidP="00B1693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ในปีอุบัติเหตุสุดท้าย</w:t>
            </w:r>
          </w:p>
        </w:tc>
        <w:tc>
          <w:tcPr>
            <w:tcW w:w="252" w:type="dxa"/>
          </w:tcPr>
          <w:p w14:paraId="27F77BDF" w14:textId="7777777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57DB1F" w14:textId="3D28F46C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14:paraId="317E2E8C" w14:textId="77777777" w:rsidR="00B1693A" w:rsidRPr="0001316A" w:rsidRDefault="00B1693A" w:rsidP="00B1693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0CC751E" w14:textId="12E41091" w:rsidR="00B1693A" w:rsidRPr="0001316A" w:rsidRDefault="00B1693A" w:rsidP="00B1693A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44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884</w:t>
            </w:r>
          </w:p>
        </w:tc>
        <w:tc>
          <w:tcPr>
            <w:tcW w:w="252" w:type="dxa"/>
          </w:tcPr>
          <w:p w14:paraId="4EB5EBF2" w14:textId="77777777" w:rsidR="00B1693A" w:rsidRPr="0001316A" w:rsidRDefault="00B1693A" w:rsidP="00B1693A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42979E8" w14:textId="38EB82C7" w:rsidR="00B1693A" w:rsidRPr="0001316A" w:rsidRDefault="00B1693A" w:rsidP="00B1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23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427</w:t>
            </w:r>
          </w:p>
        </w:tc>
      </w:tr>
      <w:tr w:rsidR="00B1693A" w:rsidRPr="00942FE8" w14:paraId="5BDD7CD9" w14:textId="77777777" w:rsidTr="00111DD7">
        <w:tc>
          <w:tcPr>
            <w:tcW w:w="3240" w:type="dxa"/>
            <w:hideMark/>
          </w:tcPr>
          <w:p w14:paraId="660D4590" w14:textId="77777777" w:rsidR="00B1693A" w:rsidRPr="0001316A" w:rsidRDefault="00B1693A" w:rsidP="00B1693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</w:t>
            </w:r>
          </w:p>
        </w:tc>
        <w:tc>
          <w:tcPr>
            <w:tcW w:w="252" w:type="dxa"/>
          </w:tcPr>
          <w:p w14:paraId="26328BAB" w14:textId="7777777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24D73D" w14:textId="7777777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C62413D" w14:textId="77777777" w:rsidR="00B1693A" w:rsidRPr="0001316A" w:rsidRDefault="00B1693A" w:rsidP="00B1693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06D8139" w14:textId="77777777" w:rsidR="00B1693A" w:rsidRPr="0001316A" w:rsidRDefault="00B1693A" w:rsidP="00B1693A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4034D2A" w14:textId="77777777" w:rsidR="00B1693A" w:rsidRPr="0001316A" w:rsidRDefault="00B1693A" w:rsidP="00B1693A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5DB3F57C" w14:textId="77777777" w:rsidR="00B1693A" w:rsidRPr="0001316A" w:rsidRDefault="00B1693A" w:rsidP="00B1693A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1693A" w:rsidRPr="00942FE8" w14:paraId="6467F535" w14:textId="77777777" w:rsidTr="00111DD7">
        <w:tc>
          <w:tcPr>
            <w:tcW w:w="3240" w:type="dxa"/>
          </w:tcPr>
          <w:p w14:paraId="5B0B72C3" w14:textId="77777777" w:rsidR="00B1693A" w:rsidRPr="0001316A" w:rsidRDefault="00B1693A" w:rsidP="00B1693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ในปีอุบัติเหตุสุดท้าย</w:t>
            </w:r>
          </w:p>
        </w:tc>
        <w:tc>
          <w:tcPr>
            <w:tcW w:w="252" w:type="dxa"/>
          </w:tcPr>
          <w:p w14:paraId="613E8C30" w14:textId="7777777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94F61D" w14:textId="5DC98ED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  <w:r w:rsidRPr="005F40E7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10%</w:t>
            </w:r>
          </w:p>
        </w:tc>
        <w:tc>
          <w:tcPr>
            <w:tcW w:w="252" w:type="dxa"/>
          </w:tcPr>
          <w:p w14:paraId="68B286DB" w14:textId="77777777" w:rsidR="00B1693A" w:rsidRPr="0001316A" w:rsidRDefault="00B1693A" w:rsidP="00B1693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3EC74F9" w14:textId="104088AA" w:rsidR="00B1693A" w:rsidRPr="0001316A" w:rsidRDefault="00B1693A" w:rsidP="00B1693A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(43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802)</w:t>
            </w:r>
          </w:p>
        </w:tc>
        <w:tc>
          <w:tcPr>
            <w:tcW w:w="252" w:type="dxa"/>
          </w:tcPr>
          <w:p w14:paraId="41504023" w14:textId="77777777" w:rsidR="00B1693A" w:rsidRPr="0001316A" w:rsidRDefault="00B1693A" w:rsidP="00B1693A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3EB943B9" w14:textId="025E88D8" w:rsidR="00B1693A" w:rsidRPr="0001316A" w:rsidRDefault="00B1693A" w:rsidP="00B1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(22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346)</w:t>
            </w:r>
          </w:p>
        </w:tc>
      </w:tr>
      <w:tr w:rsidR="00B1693A" w:rsidRPr="00942FE8" w14:paraId="743DAD14" w14:textId="77777777" w:rsidTr="003B7DAE">
        <w:tc>
          <w:tcPr>
            <w:tcW w:w="3240" w:type="dxa"/>
            <w:hideMark/>
          </w:tcPr>
          <w:p w14:paraId="0336ECC4" w14:textId="77777777" w:rsidR="00B1693A" w:rsidRPr="0001316A" w:rsidRDefault="00B1693A" w:rsidP="00B1693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  <w:p w14:paraId="6D25CE01" w14:textId="77777777" w:rsidR="00B1693A" w:rsidRPr="0001316A" w:rsidRDefault="00B1693A" w:rsidP="00B1693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ทดแทนที่ไม่สามารถจัดสรรได้</w:t>
            </w:r>
          </w:p>
        </w:tc>
        <w:tc>
          <w:tcPr>
            <w:tcW w:w="252" w:type="dxa"/>
          </w:tcPr>
          <w:p w14:paraId="5E5CDC0C" w14:textId="7777777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B481BD" w14:textId="77777777" w:rsidR="00B1693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88FDB78" w14:textId="72E20274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14:paraId="71E376DD" w14:textId="77777777" w:rsidR="00B1693A" w:rsidRPr="0001316A" w:rsidRDefault="00B1693A" w:rsidP="00B1693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14:paraId="33FF1C21" w14:textId="02F6A0A8" w:rsidR="00B1693A" w:rsidRPr="0001316A" w:rsidRDefault="00B1693A" w:rsidP="00B1693A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7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035</w:t>
            </w:r>
          </w:p>
        </w:tc>
        <w:tc>
          <w:tcPr>
            <w:tcW w:w="252" w:type="dxa"/>
          </w:tcPr>
          <w:p w14:paraId="5CE6FBA6" w14:textId="77777777" w:rsidR="00B1693A" w:rsidRPr="0001316A" w:rsidRDefault="00B1693A" w:rsidP="00B1693A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  <w:vAlign w:val="bottom"/>
          </w:tcPr>
          <w:p w14:paraId="4F57BEC0" w14:textId="5DA17B83" w:rsidR="00B1693A" w:rsidRPr="0001316A" w:rsidRDefault="00B1693A" w:rsidP="00B1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7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035</w:t>
            </w:r>
          </w:p>
        </w:tc>
      </w:tr>
      <w:tr w:rsidR="00B1693A" w:rsidRPr="00942FE8" w14:paraId="18264148" w14:textId="77777777" w:rsidTr="00111DD7">
        <w:tc>
          <w:tcPr>
            <w:tcW w:w="3240" w:type="dxa"/>
            <w:hideMark/>
          </w:tcPr>
          <w:p w14:paraId="7D25D697" w14:textId="77777777" w:rsidR="00B1693A" w:rsidRPr="0001316A" w:rsidRDefault="00B1693A" w:rsidP="00B1693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14:paraId="2FA668A6" w14:textId="7777777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0983A5" w14:textId="7777777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6E0C1486" w14:textId="77777777" w:rsidR="00B1693A" w:rsidRPr="0001316A" w:rsidRDefault="00B1693A" w:rsidP="00B1693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607C52BC" w14:textId="77777777" w:rsidR="00B1693A" w:rsidRPr="0001316A" w:rsidRDefault="00B1693A" w:rsidP="00B1693A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1C7EF275" w14:textId="77777777" w:rsidR="00B1693A" w:rsidRPr="0001316A" w:rsidRDefault="00B1693A" w:rsidP="00B1693A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4D282528" w14:textId="77777777" w:rsidR="00B1693A" w:rsidRPr="0001316A" w:rsidRDefault="00B1693A" w:rsidP="00B1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1693A" w:rsidRPr="005477DE" w14:paraId="27DD1F02" w14:textId="77777777" w:rsidTr="00111DD7">
        <w:tc>
          <w:tcPr>
            <w:tcW w:w="3240" w:type="dxa"/>
          </w:tcPr>
          <w:p w14:paraId="0EA32127" w14:textId="77777777" w:rsidR="00B1693A" w:rsidRPr="0001316A" w:rsidRDefault="00B1693A" w:rsidP="00B1693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131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14:paraId="233B9F46" w14:textId="77777777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5A0C8F" w14:textId="4CF1DF86" w:rsidR="00B1693A" w:rsidRPr="0001316A" w:rsidRDefault="00B1693A" w:rsidP="00B1693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14:paraId="36A09268" w14:textId="77777777" w:rsidR="00B1693A" w:rsidRPr="0001316A" w:rsidRDefault="00B1693A" w:rsidP="00B1693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91D6C0F" w14:textId="361E8B2E" w:rsidR="00B1693A" w:rsidRPr="0001316A" w:rsidRDefault="00B1693A" w:rsidP="00B1693A">
            <w:pPr>
              <w:tabs>
                <w:tab w:val="clear" w:pos="1644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(7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035)</w:t>
            </w:r>
          </w:p>
        </w:tc>
        <w:tc>
          <w:tcPr>
            <w:tcW w:w="252" w:type="dxa"/>
          </w:tcPr>
          <w:p w14:paraId="08C751D8" w14:textId="77777777" w:rsidR="00B1693A" w:rsidRPr="0001316A" w:rsidRDefault="00B1693A" w:rsidP="00B1693A">
            <w:pPr>
              <w:tabs>
                <w:tab w:val="clear" w:pos="1644"/>
                <w:tab w:val="decimal" w:pos="1017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78" w:type="dxa"/>
          </w:tcPr>
          <w:p w14:paraId="619B8F80" w14:textId="1C253E0A" w:rsidR="00B1693A" w:rsidRPr="0001316A" w:rsidRDefault="00B1693A" w:rsidP="00B1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2"/>
              </w:tabs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(7</w:t>
            </w:r>
            <w:r w:rsidRPr="00474AF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474AF7">
              <w:rPr>
                <w:rFonts w:asciiTheme="majorBidi" w:eastAsia="MS Mincho" w:hAnsiTheme="majorBidi"/>
                <w:sz w:val="24"/>
                <w:szCs w:val="24"/>
                <w:cs/>
              </w:rPr>
              <w:t>035)</w:t>
            </w:r>
          </w:p>
        </w:tc>
      </w:tr>
    </w:tbl>
    <w:p w14:paraId="68FB4CB7" w14:textId="77777777" w:rsidR="00CE4FF7" w:rsidRPr="00CF5B4A" w:rsidRDefault="00CE4FF7" w:rsidP="005126F1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 w:hanging="540"/>
        <w:rPr>
          <w:rFonts w:ascii="Angsana New" w:hAnsi="Angsana New"/>
          <w:b/>
          <w:bCs/>
          <w:sz w:val="28"/>
          <w:szCs w:val="28"/>
        </w:rPr>
      </w:pPr>
      <w:bookmarkStart w:id="15" w:name="_Hlk119686799"/>
      <w:r w:rsidRPr="00CF5B4A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ความเสี่ยงของเครื่องมือทางการเงิน</w:t>
      </w:r>
    </w:p>
    <w:p w14:paraId="0BBB0324" w14:textId="77777777" w:rsidR="00CE4FF7" w:rsidRPr="00DA3365" w:rsidRDefault="00CE4FF7" w:rsidP="00CE4FF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A3365">
        <w:rPr>
          <w:rFonts w:ascii="Angsana New" w:hAnsi="Angsana New"/>
          <w:spacing w:val="2"/>
          <w:sz w:val="28"/>
          <w:szCs w:val="28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Pr="00DA3365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Pr="00DA3365">
        <w:rPr>
          <w:rFonts w:ascii="Angsana New" w:hAnsi="Angsana New"/>
          <w:spacing w:val="6"/>
          <w:sz w:val="28"/>
          <w:szCs w:val="28"/>
          <w:cs/>
        </w:rPr>
        <w:t>เบี้ยประกันภัยค้างรับ รายได้จากการลงทุนค้างรับ สินทรัพย์จากการประกันภัยต่อ ลูกหนี้จากสัญญาประกันภัยต่อ</w:t>
      </w:r>
      <w:r w:rsidRPr="00DA3365">
        <w:rPr>
          <w:rFonts w:ascii="Angsana New" w:hAnsi="Angsana New"/>
          <w:sz w:val="28"/>
          <w:szCs w:val="28"/>
          <w:cs/>
        </w:rPr>
        <w:t xml:space="preserve"> </w:t>
      </w:r>
      <w:r w:rsidRPr="00DA3365">
        <w:rPr>
          <w:rFonts w:ascii="Angsana New" w:hAnsi="Angsana New"/>
          <w:spacing w:val="-2"/>
          <w:sz w:val="28"/>
          <w:szCs w:val="28"/>
          <w:cs/>
        </w:rPr>
        <w:t>เงินลงทุนในหลักทรัพย์</w:t>
      </w:r>
      <w:r w:rsidRPr="00DA3365">
        <w:rPr>
          <w:rFonts w:ascii="Angsana New" w:hAnsi="Angsana New" w:hint="cs"/>
          <w:spacing w:val="-2"/>
          <w:sz w:val="28"/>
          <w:szCs w:val="28"/>
          <w:cs/>
        </w:rPr>
        <w:t>และตราสารอนุพันธ์ เงินให้กู้ยืม</w:t>
      </w:r>
      <w:r w:rsidRPr="00DA3365">
        <w:rPr>
          <w:rFonts w:ascii="Angsana New" w:hAnsi="Angsana New"/>
          <w:spacing w:val="-2"/>
          <w:sz w:val="28"/>
          <w:szCs w:val="28"/>
          <w:cs/>
        </w:rPr>
        <w:t xml:space="preserve"> หนี้สินจากสัญญาประกันภัย เจ้าหนี้บริษัทประกันภัยต่อ ค่าจ้าง</w:t>
      </w:r>
      <w:r w:rsidRPr="00DA3365">
        <w:rPr>
          <w:rFonts w:ascii="Angsana New" w:hAnsi="Angsana New"/>
          <w:sz w:val="28"/>
          <w:szCs w:val="28"/>
          <w:cs/>
        </w:rPr>
        <w:t xml:space="preserve">และค่าบำเหน็จค้างจ่าย นโยบายการบัญชีที่สำคัญ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DA3365">
        <w:rPr>
          <w:rFonts w:ascii="Angsana New" w:hAnsi="Angsana New"/>
          <w:sz w:val="28"/>
          <w:szCs w:val="28"/>
        </w:rPr>
        <w:t>3</w:t>
      </w:r>
    </w:p>
    <w:p w14:paraId="20743CD2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264DF55E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3A6430">
        <w:rPr>
          <w:rFonts w:ascii="Angsana New" w:hAnsi="Angsana New"/>
          <w:sz w:val="28"/>
          <w:szCs w:val="28"/>
          <w:cs/>
        </w:rPr>
        <w:t xml:space="preserve"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</w:t>
      </w:r>
    </w:p>
    <w:p w14:paraId="17CAF004" w14:textId="24FE1ADC" w:rsidR="00CE4FF7" w:rsidRPr="00B61819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วันที่ครบกำหนดของสินทรัพย์และหนี้สินทางการเงินนับจากวันที่ในงบแสดงฐานะการเงิน 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61819">
        <w:rPr>
          <w:rFonts w:ascii="Angsana New" w:hAnsi="Angsana New"/>
          <w:sz w:val="28"/>
          <w:szCs w:val="28"/>
        </w:rPr>
        <w:t>256</w:t>
      </w:r>
      <w:r w:rsidR="009F554C">
        <w:rPr>
          <w:rFonts w:ascii="Angsana New" w:hAnsi="Angsana New"/>
          <w:sz w:val="28"/>
          <w:szCs w:val="28"/>
        </w:rPr>
        <w:t>5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 w:rsidRPr="00B61819">
        <w:rPr>
          <w:rFonts w:ascii="Angsana New" w:hAnsi="Angsana New"/>
          <w:sz w:val="28"/>
          <w:szCs w:val="28"/>
        </w:rPr>
        <w:t>256</w:t>
      </w:r>
      <w:r w:rsidR="009F554C">
        <w:rPr>
          <w:rFonts w:ascii="Angsana New" w:hAnsi="Angsana New"/>
          <w:sz w:val="28"/>
          <w:szCs w:val="28"/>
        </w:rPr>
        <w:t>4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CE4FF7" w:rsidRPr="00B47BC8" w14:paraId="2B1085E8" w14:textId="77777777" w:rsidTr="00111DD7">
        <w:trPr>
          <w:tblHeader/>
        </w:trPr>
        <w:tc>
          <w:tcPr>
            <w:tcW w:w="2700" w:type="dxa"/>
          </w:tcPr>
          <w:p w14:paraId="5F668D4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7C462BF0" w14:textId="77777777" w:rsidR="00CE4FF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E4FF7" w:rsidRPr="00B47BC8" w14:paraId="601BC8D5" w14:textId="77777777" w:rsidTr="00111DD7">
        <w:trPr>
          <w:tblHeader/>
        </w:trPr>
        <w:tc>
          <w:tcPr>
            <w:tcW w:w="2700" w:type="dxa"/>
          </w:tcPr>
          <w:p w14:paraId="33EDE88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48FE5550" w14:textId="733835E3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41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4FF7" w:rsidRPr="00B47BC8" w14:paraId="2E8DA258" w14:textId="77777777" w:rsidTr="00111DD7">
        <w:trPr>
          <w:tblHeader/>
        </w:trPr>
        <w:tc>
          <w:tcPr>
            <w:tcW w:w="2700" w:type="dxa"/>
          </w:tcPr>
          <w:p w14:paraId="24F48D5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4DFF78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2F2818F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305184A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425BEAB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B4850B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004D34FB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CF6330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C0FCBE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50E9F5C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1D044DB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5146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CE4FF7" w:rsidRPr="00B47BC8" w14:paraId="3C971203" w14:textId="77777777" w:rsidTr="00111DD7">
        <w:tc>
          <w:tcPr>
            <w:tcW w:w="2700" w:type="dxa"/>
          </w:tcPr>
          <w:p w14:paraId="0A99D06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49DCCF5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70C1BB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90422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745AF2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75C2ED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67F0F7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380CB4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F0433F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F4A999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BF42B2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28281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47BC8" w14:paraId="4991F825" w14:textId="77777777" w:rsidTr="00111DD7">
        <w:tc>
          <w:tcPr>
            <w:tcW w:w="2700" w:type="dxa"/>
          </w:tcPr>
          <w:p w14:paraId="0A9AC92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2351ED" w14:textId="54986194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150,858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0AE7DC" w14:textId="673040A6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6DB903" w14:textId="74E45F0D" w:rsidR="00CE4FF7" w:rsidRPr="00B47BC8" w:rsidRDefault="00244856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5F9CFA" w14:textId="4A820004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160A72" w14:textId="781F7253" w:rsidR="00CE4FF7" w:rsidRPr="00B47BC8" w:rsidRDefault="00244856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9B9958" w14:textId="729E7455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56AE52" w14:textId="6971DD0D" w:rsidR="00CE4FF7" w:rsidRPr="00B47BC8" w:rsidRDefault="00244856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6A4219" w14:textId="2A1219CC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76AFC4" w14:textId="51FA2F40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41E79E" w14:textId="754F574C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5F6427" w14:textId="14090ED3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150,988</w:t>
            </w:r>
          </w:p>
        </w:tc>
      </w:tr>
      <w:tr w:rsidR="00CE4FF7" w:rsidRPr="00B47BC8" w14:paraId="5EC47589" w14:textId="77777777" w:rsidTr="00111DD7">
        <w:tc>
          <w:tcPr>
            <w:tcW w:w="2700" w:type="dxa"/>
          </w:tcPr>
          <w:p w14:paraId="7FE9845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8638AC" w14:textId="3A8A73AB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38F422" w14:textId="15B4C2F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FA6112" w14:textId="4AE4AB33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6AA329" w14:textId="47A7EA2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0261DE" w14:textId="4188986C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7152CD" w14:textId="0CDD87A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822B16" w14:textId="304C395B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BBAFB4" w14:textId="415AA51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505585" w14:textId="0D76143D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EDB3F2" w14:textId="710D323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1D2295" w14:textId="040DC805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84,338</w:t>
            </w:r>
          </w:p>
        </w:tc>
      </w:tr>
      <w:tr w:rsidR="00CE4FF7" w:rsidRPr="00B47BC8" w14:paraId="42629B04" w14:textId="77777777" w:rsidTr="00111DD7">
        <w:tc>
          <w:tcPr>
            <w:tcW w:w="2700" w:type="dxa"/>
          </w:tcPr>
          <w:p w14:paraId="31DDE69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3A57E" w14:textId="2A34DB33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509190" w14:textId="270FBC4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ED2364" w14:textId="5DB2AA1C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73AA9D" w14:textId="2AC8B64E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652978" w14:textId="48CA0400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F4B1AA" w14:textId="710C766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50B521" w14:textId="090850FD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417BD2" w14:textId="153FBAE4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37F00C" w14:textId="1F17BD59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0BE26" w14:textId="506F604D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8B7DB7" w14:textId="3C30B1E0" w:rsidR="00CE4FF7" w:rsidRPr="00B47BC8" w:rsidRDefault="0024485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CE4FF7" w:rsidRPr="00B47BC8" w14:paraId="3E9EF235" w14:textId="77777777" w:rsidTr="00111DD7">
        <w:tc>
          <w:tcPr>
            <w:tcW w:w="2700" w:type="dxa"/>
          </w:tcPr>
          <w:p w14:paraId="5BE1B18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7C63A5E2" w14:textId="78B7D3A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5DFD141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66B71B8" w14:textId="4A4E788B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2F6882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6D1C749" w14:textId="2E3F37D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8D71F2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D3CB28" w14:textId="30790846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B256DC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F190F5" w14:textId="10D0AC92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F52F82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068812" w14:textId="21A34D14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47BC8" w14:paraId="40CA88C9" w14:textId="77777777" w:rsidTr="00111DD7">
        <w:tc>
          <w:tcPr>
            <w:tcW w:w="2700" w:type="dxa"/>
          </w:tcPr>
          <w:p w14:paraId="72BEA2A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30B35" w14:textId="664BB09D" w:rsidR="00CE4FF7" w:rsidRPr="00BD4B34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1B39D" w14:textId="6537BCCF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47330" w14:textId="0E5A36C8" w:rsidR="00CE4FF7" w:rsidRPr="00BD4B34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827A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27AB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3DA85" w14:textId="2B2B8FED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2F13D" w14:textId="78B12976" w:rsidR="00CE4FF7" w:rsidRPr="00BD4B34" w:rsidRDefault="006827AB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D9198" w14:textId="3F6D7556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7454A" w14:textId="5F7F6057" w:rsidR="00CE4FF7" w:rsidRPr="00BD4B34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A1640" w14:textId="02731711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48471" w14:textId="349FCC49" w:rsidR="00CE4FF7" w:rsidRPr="00BD4B34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9D22B" w14:textId="7C185D26" w:rsidR="00CE4FF7" w:rsidRPr="00BD4B3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0A3DA" w14:textId="16824055" w:rsidR="00CE4FF7" w:rsidRPr="00BD4B34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234,250</w:t>
            </w:r>
          </w:p>
        </w:tc>
      </w:tr>
      <w:tr w:rsidR="00CE4FF7" w:rsidRPr="00B47BC8" w14:paraId="2DA0EFDA" w14:textId="77777777" w:rsidTr="00111DD7">
        <w:tc>
          <w:tcPr>
            <w:tcW w:w="2700" w:type="dxa"/>
          </w:tcPr>
          <w:p w14:paraId="34EE4F6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68E7BA" w14:textId="1DEAC569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8EA516" w14:textId="728159D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6000A7" w14:textId="725C9D6B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05E154" w14:textId="6113B3BF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A24B7A" w14:textId="6610184A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3659BE" w14:textId="70739F9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1DA05F" w14:textId="1280C9FE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9E27E3" w14:textId="00BA44C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6D2554" w14:textId="71D1D975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3DD6B6" w14:textId="724A120D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630418" w14:textId="45DFDCCF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</w:tr>
      <w:tr w:rsidR="00CE4FF7" w:rsidRPr="00B47BC8" w14:paraId="4FF94B3D" w14:textId="77777777" w:rsidTr="00111DD7">
        <w:tc>
          <w:tcPr>
            <w:tcW w:w="2700" w:type="dxa"/>
          </w:tcPr>
          <w:p w14:paraId="121E3DAA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305077" w14:textId="6E49EE98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8BB76E" w14:textId="3BB47B9F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08B467" w14:textId="6ADBC3F5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129,140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FDAB28" w14:textId="2746B93B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9C1244" w14:textId="0A5175BB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75BAC1" w14:textId="4699189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8A6849" w14:textId="42AA6D6D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CFA11F" w14:textId="768C190B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64EB9D" w14:textId="1F34D8D9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AFDF91" w14:textId="7B47204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20AF7F" w14:textId="2447DC03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155,371</w:t>
            </w:r>
          </w:p>
        </w:tc>
      </w:tr>
      <w:tr w:rsidR="00CE4FF7" w:rsidRPr="00B47BC8" w14:paraId="3B77EA25" w14:textId="77777777" w:rsidTr="00111DD7">
        <w:tc>
          <w:tcPr>
            <w:tcW w:w="2700" w:type="dxa"/>
          </w:tcPr>
          <w:p w14:paraId="29C8548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5F9211" w14:textId="6807DD90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335,385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73538B" w14:textId="6257D2F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58CC44" w14:textId="3A71B10B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A14591" w14:textId="5B6C221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F67EA0" w14:textId="45BC33B3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64ADBF" w14:textId="4854CE2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6A4843" w14:textId="0609EC55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62FDF1" w14:textId="671B40A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B4EAF4" w14:textId="6FC57AEE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A67BC3" w14:textId="412BECC3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E6E1F9" w14:textId="31585A92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335,385</w:t>
            </w:r>
          </w:p>
        </w:tc>
      </w:tr>
      <w:tr w:rsidR="00CE4FF7" w:rsidRPr="00B47BC8" w14:paraId="793C681D" w14:textId="77777777" w:rsidTr="00111DD7">
        <w:tc>
          <w:tcPr>
            <w:tcW w:w="2700" w:type="dxa"/>
          </w:tcPr>
          <w:p w14:paraId="025E5B5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E3FB63" w14:textId="10CBBEDF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3007CA" w14:textId="67D39092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7C6D9" w14:textId="336CC03C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842CFA" w14:textId="472E96D9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BE4ADD" w14:textId="6E178C3F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4AC42C" w14:textId="45FBDCF1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549531" w14:textId="186C2D8C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EC3E09" w14:textId="37BAE8E3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14B2D1" w14:textId="091C13A1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1CC3B5" w14:textId="0D65A5D3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8CD10C" w14:textId="7A86A376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CE4FF7" w:rsidRPr="00B47BC8" w14:paraId="7ADDA205" w14:textId="77777777" w:rsidTr="00111DD7">
        <w:tc>
          <w:tcPr>
            <w:tcW w:w="2700" w:type="dxa"/>
          </w:tcPr>
          <w:p w14:paraId="1D730790" w14:textId="77777777" w:rsidR="00CE4FF7" w:rsidRPr="00770245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F5EFDC" w14:textId="1A39F189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FFAEE0" w14:textId="383579A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E4AD0D" w14:textId="3529F7A3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CFB837" w14:textId="2A4D19A0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DB16C8" w14:textId="260DF41E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05D9C9" w14:textId="21C933BC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80D9D8" w14:textId="005AFCD1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322DFB" w14:textId="7EDD465C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1AA8FC" w14:textId="3DA19034" w:rsidR="00CE4FF7" w:rsidRPr="00B47BC8" w:rsidRDefault="00D87FF9" w:rsidP="00111DD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D1AB3A" w14:textId="70EDE7B2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A2CEA0" w14:textId="5FE2BFE2" w:rsidR="00CE4FF7" w:rsidRPr="00B47BC8" w:rsidRDefault="00D87FF9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CE4FF7" w:rsidRPr="00EA6C86" w14:paraId="0EA936A7" w14:textId="77777777" w:rsidTr="00111DD7">
        <w:trPr>
          <w:trHeight w:val="144"/>
        </w:trPr>
        <w:tc>
          <w:tcPr>
            <w:tcW w:w="2700" w:type="dxa"/>
          </w:tcPr>
          <w:p w14:paraId="239D881D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"/>
                <w:szCs w:val="2"/>
                <w:cs/>
              </w:rPr>
            </w:pPr>
          </w:p>
        </w:tc>
        <w:tc>
          <w:tcPr>
            <w:tcW w:w="1064" w:type="dxa"/>
          </w:tcPr>
          <w:p w14:paraId="6D7B8265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7" w:type="dxa"/>
          </w:tcPr>
          <w:p w14:paraId="36464FEF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3" w:type="dxa"/>
          </w:tcPr>
          <w:p w14:paraId="42754563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27F3BE55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4" w:type="dxa"/>
          </w:tcPr>
          <w:p w14:paraId="4CD994C6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522D5E39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4" w:type="dxa"/>
          </w:tcPr>
          <w:p w14:paraId="318498EF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46EBD5B3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54" w:type="dxa"/>
          </w:tcPr>
          <w:p w14:paraId="60721BCD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6" w:type="dxa"/>
          </w:tcPr>
          <w:p w14:paraId="14A17745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80" w:type="dxa"/>
          </w:tcPr>
          <w:p w14:paraId="116945D8" w14:textId="77777777" w:rsidR="00CE4FF7" w:rsidRPr="00EA6C8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CE4FF7" w:rsidRPr="00B47BC8" w14:paraId="4E294367" w14:textId="77777777" w:rsidTr="00111DD7">
        <w:tc>
          <w:tcPr>
            <w:tcW w:w="2700" w:type="dxa"/>
          </w:tcPr>
          <w:p w14:paraId="0CA26D94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4E52702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BA45FA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BF6765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925C37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8C77A9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7B63FE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5BE6D5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5757614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63F9E1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1A043A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51189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856" w:rsidRPr="00B47BC8" w14:paraId="5C07D1D3" w14:textId="77777777" w:rsidTr="00111DD7">
        <w:tc>
          <w:tcPr>
            <w:tcW w:w="2700" w:type="dxa"/>
          </w:tcPr>
          <w:p w14:paraId="200BB70A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7C79AE54" w14:textId="5EDE436B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321D974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4A02A9B" w14:textId="59F9CA99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F8F52A1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861A78E" w14:textId="0E175AEA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565CDD9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96E0CF" w14:textId="4E879EBD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03B6361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1605596" w14:textId="4709657F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37C00AB3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673923" w14:textId="5D7E0818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4856" w:rsidRPr="00B47BC8" w14:paraId="2BE7CDF0" w14:textId="77777777" w:rsidTr="00111DD7">
        <w:tc>
          <w:tcPr>
            <w:tcW w:w="2700" w:type="dxa"/>
          </w:tcPr>
          <w:p w14:paraId="33096AE3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0B565B23" w14:textId="7BB941EC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AF30AEF" w14:textId="77777777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8F735A9" w14:textId="2974AA62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ED26F22" w14:textId="77777777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FE43EA" w14:textId="4A9AA339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A805CAD" w14:textId="77777777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700534" w14:textId="59F94360" w:rsidR="00244856" w:rsidRPr="00492E0E" w:rsidRDefault="00244856" w:rsidP="00D87FF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848A1C" w14:textId="0246B577" w:rsidR="00244856" w:rsidRPr="00492E0E" w:rsidRDefault="00244856" w:rsidP="00D8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CB33581" w14:textId="638AAC1A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2186DD5" w14:textId="77777777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3A414C" w14:textId="535E4BB1" w:rsidR="00244856" w:rsidRPr="00492E0E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D51" w:rsidRPr="00B47BC8" w14:paraId="1F9787FF" w14:textId="77777777" w:rsidTr="00AE5193">
        <w:tc>
          <w:tcPr>
            <w:tcW w:w="2700" w:type="dxa"/>
          </w:tcPr>
          <w:p w14:paraId="76D4350B" w14:textId="77777777" w:rsidR="002A6D51" w:rsidRPr="00B47BC8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3E46D" w14:textId="2154505D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0623" w14:textId="3F907B48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2CB4" w14:textId="7B4CEF35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4524F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A14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D3E1" w14:textId="0DC70B57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1417" w14:textId="74B153C6" w:rsidR="002A6D51" w:rsidRPr="00492E0E" w:rsidRDefault="00B64A14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6766B" w14:textId="3C9176FF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CC53" w14:textId="2B2AA914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063BF" w14:textId="498BC7DE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56D3" w14:textId="3F3EDDAD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BE95" w14:textId="3148B118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437B" w14:textId="30088EE2" w:rsidR="002A6D51" w:rsidRPr="00492E0E" w:rsidRDefault="002A6D51" w:rsidP="002A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</w:tr>
      <w:tr w:rsidR="00244856" w:rsidRPr="00B47BC8" w14:paraId="06E300BC" w14:textId="77777777" w:rsidTr="00111DD7">
        <w:tc>
          <w:tcPr>
            <w:tcW w:w="2700" w:type="dxa"/>
          </w:tcPr>
          <w:p w14:paraId="134911F7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42D96A" w14:textId="0D22F027" w:rsidR="00244856" w:rsidRPr="00B47BC8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9BA98D" w14:textId="3595B2A1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44B63" w14:textId="63824E52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217,533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B8CBB2E" w14:textId="2779ECD5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F59F9E" w14:textId="19039665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F923F2" w14:textId="00496D1A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4F9EC" w14:textId="39AD597D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548D1B" w14:textId="0F9FFFE0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B60B65" w14:textId="4A4EDE1C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DFD937" w14:textId="42D877B8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9CDD4E" w14:textId="1B0E2102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217,533</w:t>
            </w:r>
          </w:p>
        </w:tc>
      </w:tr>
      <w:tr w:rsidR="00244856" w:rsidRPr="00B47BC8" w14:paraId="2357C068" w14:textId="77777777" w:rsidTr="00111DD7">
        <w:tc>
          <w:tcPr>
            <w:tcW w:w="2700" w:type="dxa"/>
          </w:tcPr>
          <w:p w14:paraId="1248B754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ADDE2C" w14:textId="0814FBA2" w:rsidR="00244856" w:rsidRPr="00B47BC8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30EA7E" w14:textId="63E7708A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A0B991" w14:textId="66EA3F14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FBC8B0" w14:textId="144ABD40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4F000C" w14:textId="4382CF49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C1ACB8" w14:textId="7A6FDA69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0BD8F3" w14:textId="0C570860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8EAE68" w14:textId="0DE6630D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C5943C" w14:textId="01E91116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D4B46F" w14:textId="3100E379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1B033B" w14:textId="2DC6D3E6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15,836</w:t>
            </w:r>
          </w:p>
        </w:tc>
      </w:tr>
      <w:tr w:rsidR="00244856" w:rsidRPr="00B47BC8" w14:paraId="605FB23E" w14:textId="77777777" w:rsidTr="00111DD7">
        <w:tc>
          <w:tcPr>
            <w:tcW w:w="2700" w:type="dxa"/>
          </w:tcPr>
          <w:p w14:paraId="787D24AD" w14:textId="77777777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F50B50" w14:textId="3FBBF5D9" w:rsidR="00244856" w:rsidRPr="00B47BC8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BFEFAE" w14:textId="52261826" w:rsidR="00244856" w:rsidRPr="00B47BC8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5AA42D" w14:textId="44DC33C4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593481" w14:textId="385F6462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4010C1" w14:textId="24A229EC" w:rsidR="00244856" w:rsidRPr="00C43C63" w:rsidRDefault="00150CAE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CF986C" w14:textId="142AFA3A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175F0B" w14:textId="20E94559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A613D9" w14:textId="4CB064E7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542010" w14:textId="30163BC7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5EAA13" w14:textId="6EB765D4" w:rsidR="00244856" w:rsidRPr="00C43C63" w:rsidRDefault="00244856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AF97CE" w14:textId="40F9316D" w:rsidR="00244856" w:rsidRPr="00C43C63" w:rsidRDefault="002A6D51" w:rsidP="00244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</w:tr>
    </w:tbl>
    <w:p w14:paraId="5245F0D4" w14:textId="77777777" w:rsidR="00CE4FF7" w:rsidRDefault="00CE4FF7" w:rsidP="00CE4FF7"/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700"/>
        <w:gridCol w:w="1064"/>
        <w:gridCol w:w="107"/>
        <w:gridCol w:w="1153"/>
        <w:gridCol w:w="106"/>
        <w:gridCol w:w="1064"/>
        <w:gridCol w:w="106"/>
        <w:gridCol w:w="1064"/>
        <w:gridCol w:w="106"/>
        <w:gridCol w:w="1154"/>
        <w:gridCol w:w="106"/>
        <w:gridCol w:w="1080"/>
      </w:tblGrid>
      <w:tr w:rsidR="00CE4FF7" w:rsidRPr="00B47BC8" w14:paraId="5A8A08B0" w14:textId="77777777" w:rsidTr="00111DD7">
        <w:trPr>
          <w:tblHeader/>
        </w:trPr>
        <w:tc>
          <w:tcPr>
            <w:tcW w:w="2700" w:type="dxa"/>
          </w:tcPr>
          <w:p w14:paraId="6034DBF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66E78299" w14:textId="77777777" w:rsidR="00CE4FF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E4FF7" w:rsidRPr="00B47BC8" w14:paraId="67EA0687" w14:textId="77777777" w:rsidTr="00111DD7">
        <w:trPr>
          <w:tblHeader/>
        </w:trPr>
        <w:tc>
          <w:tcPr>
            <w:tcW w:w="2700" w:type="dxa"/>
          </w:tcPr>
          <w:p w14:paraId="7C7C315C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tcBorders>
              <w:bottom w:val="single" w:sz="4" w:space="0" w:color="auto"/>
            </w:tcBorders>
          </w:tcPr>
          <w:p w14:paraId="437E8611" w14:textId="42D95B8A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19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E4FF7" w:rsidRPr="00B47BC8" w14:paraId="5C8EFBB5" w14:textId="77777777" w:rsidTr="00111DD7">
        <w:trPr>
          <w:tblHeader/>
        </w:trPr>
        <w:tc>
          <w:tcPr>
            <w:tcW w:w="2700" w:type="dxa"/>
          </w:tcPr>
          <w:p w14:paraId="1809466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6DEC3B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07" w:type="dxa"/>
          </w:tcPr>
          <w:p w14:paraId="1B065B2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DE4D38B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2E94618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D6F20D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>1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B4B779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937275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B47BC8">
              <w:rPr>
                <w:rFonts w:asciiTheme="majorBidi" w:hAnsiTheme="majorBidi"/>
                <w:sz w:val="28"/>
                <w:szCs w:val="28"/>
              </w:rPr>
              <w:t>5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6" w:type="dxa"/>
          </w:tcPr>
          <w:p w14:paraId="73ECB521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AED973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06" w:type="dxa"/>
          </w:tcPr>
          <w:p w14:paraId="67D000DC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DE1D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CE4FF7" w:rsidRPr="00B47BC8" w14:paraId="61F3CFD8" w14:textId="77777777" w:rsidTr="00111DD7">
        <w:tc>
          <w:tcPr>
            <w:tcW w:w="2700" w:type="dxa"/>
          </w:tcPr>
          <w:p w14:paraId="745B247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4" w:type="dxa"/>
          </w:tcPr>
          <w:p w14:paraId="6793080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0EA6E44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3916B4A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CCDBF6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C341A1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5D90DF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F9860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996ED4B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E1A25AC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C23FFA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130D5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90E" w:rsidRPr="00B47BC8" w14:paraId="247A9C25" w14:textId="77777777" w:rsidTr="00F90765">
        <w:tc>
          <w:tcPr>
            <w:tcW w:w="2700" w:type="dxa"/>
          </w:tcPr>
          <w:p w14:paraId="61797A5E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584D61" w14:textId="008E0770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187,431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9D44ED" w14:textId="63BFFE18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6A04E6" w14:textId="77F22D8B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4ACC5D" w14:textId="20CA131A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8ED957" w14:textId="0437BE3C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349202" w14:textId="6989C01D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D2216F" w14:textId="52650C38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595679" w14:textId="09929325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572DCF" w14:textId="0BFA6D0F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852D7A" w14:textId="21368376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2E5B8B" w14:textId="08B4A551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187,561 </w:t>
            </w:r>
          </w:p>
        </w:tc>
      </w:tr>
      <w:tr w:rsidR="00EA190E" w:rsidRPr="00B47BC8" w14:paraId="2031FD94" w14:textId="77777777" w:rsidTr="00F90765">
        <w:tc>
          <w:tcPr>
            <w:tcW w:w="2700" w:type="dxa"/>
          </w:tcPr>
          <w:p w14:paraId="0EC4F736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เบี้ยประกันภัยค้างรับ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C8CD6" w14:textId="6F49D57D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C3CCC0" w14:textId="7E9002FC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92C7E0" w14:textId="322F567C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80,862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0ACC51" w14:textId="5D159728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D27A6" w14:textId="6D15EDCF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F6FE9F" w14:textId="7D51193A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92E224" w14:textId="16DBAC1C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FA6AC1" w14:textId="0466614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DE2257" w14:textId="51C8B4C1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D82E3D" w14:textId="1BCB42D5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728A58" w14:textId="3AAEF52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80,862 </w:t>
            </w:r>
          </w:p>
        </w:tc>
      </w:tr>
      <w:tr w:rsidR="00EA190E" w:rsidRPr="00B47BC8" w14:paraId="0D0C8CEF" w14:textId="77777777" w:rsidTr="00F90765">
        <w:tc>
          <w:tcPr>
            <w:tcW w:w="2700" w:type="dxa"/>
          </w:tcPr>
          <w:p w14:paraId="38D9E5AA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4C8EDD" w14:textId="402A0968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11818A" w14:textId="27B7C0D6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A34905" w14:textId="39E12CE4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403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35465E" w14:textId="0E840BC3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D9602A" w14:textId="474189F4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4AE0D5" w14:textId="38563506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0205A" w14:textId="66AD3F5B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05CF6D" w14:textId="1F647002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F33AF3" w14:textId="3E2D94F4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295883" w14:textId="75B826AF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358A6E" w14:textId="05EBD5F9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403 </w:t>
            </w:r>
          </w:p>
        </w:tc>
      </w:tr>
      <w:tr w:rsidR="00EA190E" w:rsidRPr="00B47BC8" w14:paraId="1B466D4C" w14:textId="77777777" w:rsidTr="00111DD7">
        <w:tc>
          <w:tcPr>
            <w:tcW w:w="2700" w:type="dxa"/>
          </w:tcPr>
          <w:p w14:paraId="358760AD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064" w:type="dxa"/>
          </w:tcPr>
          <w:p w14:paraId="25949B00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10B13C9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3102D61E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4DD1D68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1BDF6D2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FB2C08A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7913756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904C9D8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C010A6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E4B9E73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0A7C11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90E" w:rsidRPr="00B47BC8" w14:paraId="61A969D3" w14:textId="77777777" w:rsidTr="00F90765">
        <w:tc>
          <w:tcPr>
            <w:tcW w:w="2700" w:type="dxa"/>
          </w:tcPr>
          <w:p w14:paraId="77DBBD45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8F6E7" w14:textId="167B1386" w:rsidR="00EA190E" w:rsidRPr="00D56C7E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4D90E" w14:textId="0AA8C304" w:rsidR="00EA190E" w:rsidRPr="00D56C7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7BF75" w14:textId="5B52384E" w:rsidR="00EA190E" w:rsidRPr="00D56C7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       85,099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8CF62" w14:textId="7C46ED1C" w:rsidR="00EA190E" w:rsidRPr="00D56C7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C150" w14:textId="4332BF3E" w:rsidR="00EA190E" w:rsidRPr="00D56C7E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         7,783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CE452" w14:textId="0CDF8C16" w:rsidR="00EA190E" w:rsidRPr="00D56C7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FD17E" w14:textId="6AFC8D01" w:rsidR="00EA190E" w:rsidRPr="00D56C7E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48EFD" w14:textId="75BA4530" w:rsidR="00EA190E" w:rsidRPr="00D56C7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E4CEF" w14:textId="5F17E927" w:rsidR="00EA190E" w:rsidRPr="00D56C7E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A6289" w14:textId="335863D2" w:rsidR="00EA190E" w:rsidRPr="00D56C7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30952" w14:textId="7BF412BF" w:rsidR="00EA190E" w:rsidRPr="00D56C7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4B34">
              <w:rPr>
                <w:rFonts w:asciiTheme="majorBidi" w:hAnsiTheme="majorBidi" w:cstheme="majorBidi"/>
                <w:sz w:val="28"/>
                <w:szCs w:val="28"/>
              </w:rPr>
              <w:t xml:space="preserve">92,882 </w:t>
            </w:r>
          </w:p>
        </w:tc>
      </w:tr>
      <w:tr w:rsidR="00EA190E" w:rsidRPr="00B47BC8" w14:paraId="78700B71" w14:textId="77777777" w:rsidTr="00F90765">
        <w:tc>
          <w:tcPr>
            <w:tcW w:w="2700" w:type="dxa"/>
          </w:tcPr>
          <w:p w14:paraId="3B4DB817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9C2E89" w14:textId="15250182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211FE" w14:textId="47B78ABA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68F70A" w14:textId="4CCDC09F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69,614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DA3C8F" w14:textId="0C63837C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521297" w14:textId="080714DE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A0001F" w14:textId="12B82AD2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319A3A" w14:textId="0735D542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F66B61" w14:textId="37430963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822693" w14:textId="278CBF3E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0EDA66" w14:textId="5D9183B1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DD64C7" w14:textId="71F03940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69,614 </w:t>
            </w:r>
          </w:p>
        </w:tc>
      </w:tr>
      <w:tr w:rsidR="00EA190E" w:rsidRPr="00B47BC8" w14:paraId="0D9E0FD7" w14:textId="77777777" w:rsidTr="00F90765">
        <w:tc>
          <w:tcPr>
            <w:tcW w:w="2700" w:type="dxa"/>
          </w:tcPr>
          <w:p w14:paraId="7D73F6A4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C9F6E0" w14:textId="1EF1039F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10CE9C" w14:textId="1F24A38F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D30B58" w14:textId="28723202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120,473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66EC30" w14:textId="3FF53930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7FB046" w14:textId="3549CDD6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5,017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9A482B" w14:textId="6B6A572B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F7231" w14:textId="118E7C83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5C69BD" w14:textId="224B661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514A62" w14:textId="06CA06E6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9F5976" w14:textId="0F776685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37BEC2" w14:textId="35BED07A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125,490 </w:t>
            </w:r>
          </w:p>
        </w:tc>
      </w:tr>
      <w:tr w:rsidR="00EA190E" w:rsidRPr="00B47BC8" w14:paraId="703573FC" w14:textId="77777777" w:rsidTr="00F90765">
        <w:tc>
          <w:tcPr>
            <w:tcW w:w="2700" w:type="dxa"/>
          </w:tcPr>
          <w:p w14:paraId="03D26C39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8E7444" w14:textId="53B08485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248,478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0F18F7" w14:textId="35D8B676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3D816B" w14:textId="0CDA6098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9A9680" w14:textId="30B858F9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8C81EA" w14:textId="6E03A925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60F0E8" w14:textId="1D7CDC6A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A06DAB6" w14:textId="307180D1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013736" w14:textId="0D67A9F8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AFC3D9" w14:textId="0AAC3064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F91C46" w14:textId="0AC93191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BE6500" w14:textId="221BA3B5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248,478 </w:t>
            </w:r>
          </w:p>
        </w:tc>
      </w:tr>
      <w:tr w:rsidR="00EA190E" w:rsidRPr="00B47BC8" w14:paraId="1E0B250F" w14:textId="77777777" w:rsidTr="00F90765">
        <w:tc>
          <w:tcPr>
            <w:tcW w:w="2700" w:type="dxa"/>
          </w:tcPr>
          <w:p w14:paraId="4DAF7339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E4221B" w14:textId="2DFA8A55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FD3BD3" w14:textId="7F999F8A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ECFB93" w14:textId="2FC3723B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138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7BFBDC" w14:textId="780212CD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7A0F5E" w14:textId="27C3E744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AC914B" w14:textId="218BECEE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4EC5BB" w14:textId="6485DCE1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048ED1" w14:textId="7E77946D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E7D9BD" w14:textId="50AC92CE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99247F" w14:textId="0788BD35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19C0ED" w14:textId="65EDEDAF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138 </w:t>
            </w:r>
          </w:p>
        </w:tc>
      </w:tr>
      <w:tr w:rsidR="00EA190E" w:rsidRPr="00B47BC8" w14:paraId="6F9D463B" w14:textId="77777777" w:rsidTr="00F90765">
        <w:tc>
          <w:tcPr>
            <w:tcW w:w="2700" w:type="dxa"/>
          </w:tcPr>
          <w:p w14:paraId="2C996593" w14:textId="77777777" w:rsidR="00EA190E" w:rsidRPr="00770245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DA89ED" w14:textId="4D916F00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EA148D" w14:textId="5F5C2725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233BB1" w14:textId="2CD00CFE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,000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B5C04D" w14:textId="448F44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9F435C" w14:textId="57ABE90C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E7DDCB" w14:textId="79185DB4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345F28" w14:textId="596969FC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335407" w14:textId="3C13CD8D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2B80DD" w14:textId="3DB3E550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FB5C8C" w14:textId="39710DBF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1A64E3" w14:textId="64368FB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,000 </w:t>
            </w:r>
          </w:p>
        </w:tc>
      </w:tr>
      <w:tr w:rsidR="00CE4FF7" w:rsidRPr="00B47BC8" w14:paraId="4513B32F" w14:textId="77777777" w:rsidTr="00111DD7">
        <w:trPr>
          <w:trHeight w:val="144"/>
        </w:trPr>
        <w:tc>
          <w:tcPr>
            <w:tcW w:w="2700" w:type="dxa"/>
          </w:tcPr>
          <w:p w14:paraId="7F9C499B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6"/>
                <w:szCs w:val="6"/>
                <w:cs/>
              </w:rPr>
            </w:pPr>
          </w:p>
        </w:tc>
        <w:tc>
          <w:tcPr>
            <w:tcW w:w="1064" w:type="dxa"/>
          </w:tcPr>
          <w:p w14:paraId="29C0A909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" w:type="dxa"/>
          </w:tcPr>
          <w:p w14:paraId="5F217D22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3" w:type="dxa"/>
          </w:tcPr>
          <w:p w14:paraId="22CA6A67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4A60BE38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7C6E4B26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2E45E4B8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4" w:type="dxa"/>
          </w:tcPr>
          <w:p w14:paraId="4A6440AF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03124B40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54" w:type="dxa"/>
          </w:tcPr>
          <w:p w14:paraId="6FDD8946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6" w:type="dxa"/>
          </w:tcPr>
          <w:p w14:paraId="20E83706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80" w:type="dxa"/>
          </w:tcPr>
          <w:p w14:paraId="07939DA7" w14:textId="77777777" w:rsidR="00CE4FF7" w:rsidRPr="00B61819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CE4FF7" w:rsidRPr="00B47BC8" w14:paraId="7E869644" w14:textId="77777777" w:rsidTr="00111DD7">
        <w:tc>
          <w:tcPr>
            <w:tcW w:w="2700" w:type="dxa"/>
          </w:tcPr>
          <w:p w14:paraId="1FCDEFA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4" w:type="dxa"/>
          </w:tcPr>
          <w:p w14:paraId="3A6FFB3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75053821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447514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F071F5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4A05B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5C98D9B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04A243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75D0316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64C556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755EA1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C3D41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47BC8" w14:paraId="75C585D9" w14:textId="77777777" w:rsidTr="00111DD7">
        <w:tc>
          <w:tcPr>
            <w:tcW w:w="2700" w:type="dxa"/>
          </w:tcPr>
          <w:p w14:paraId="0C3F9CA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64" w:type="dxa"/>
          </w:tcPr>
          <w:p w14:paraId="7F686B94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3F41B94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6D2DEB3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2B63C04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42927C4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E75A87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88D319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6B1728B1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280FA7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16BF1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ACBC6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47BC8" w14:paraId="54F3F233" w14:textId="77777777" w:rsidTr="00111DD7">
        <w:tc>
          <w:tcPr>
            <w:tcW w:w="2700" w:type="dxa"/>
          </w:tcPr>
          <w:p w14:paraId="35ACD762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- สำรองค่าสินไหมทดแทน</w:t>
            </w:r>
          </w:p>
        </w:tc>
        <w:tc>
          <w:tcPr>
            <w:tcW w:w="1064" w:type="dxa"/>
          </w:tcPr>
          <w:p w14:paraId="42CFA6B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33A90D8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8D37F5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4C81FE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7C4305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62404D0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ED96BEA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060DCD5F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A8C756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981AE1D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016E5E" w14:textId="77777777" w:rsidR="00CE4FF7" w:rsidRPr="00B47BC8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190E" w:rsidRPr="00B47BC8" w14:paraId="7C70A6CD" w14:textId="77777777" w:rsidTr="003A446E">
        <w:tc>
          <w:tcPr>
            <w:tcW w:w="2700" w:type="dxa"/>
          </w:tcPr>
          <w:p w14:paraId="2D9F7781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B855B2" w14:textId="00F32E42" w:rsidR="00EA190E" w:rsidRPr="00861376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C7299" w14:textId="0C424105" w:rsidR="00EA190E" w:rsidRPr="00861376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4FE65" w14:textId="74F5629A" w:rsidR="00EA190E" w:rsidRPr="00861376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    156,905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045FA" w14:textId="04D49965" w:rsidR="00EA190E" w:rsidRPr="00861376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96722" w14:textId="7F9282BC" w:rsidR="00EA190E" w:rsidRPr="00861376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      15,826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638A0" w14:textId="32AE5E1C" w:rsidR="00EA190E" w:rsidRPr="00861376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3195" w14:textId="1D24137E" w:rsidR="00EA190E" w:rsidRPr="00861376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60AB5" w14:textId="0C0C8F49" w:rsidR="00EA190E" w:rsidRPr="00861376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5729C" w14:textId="60FA6B5A" w:rsidR="00EA190E" w:rsidRPr="00861376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8EA1" w14:textId="01F53C5B" w:rsidR="00EA190E" w:rsidRPr="00861376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EAD06" w14:textId="39205E7E" w:rsidR="00EA190E" w:rsidRPr="00861376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2E0E">
              <w:rPr>
                <w:rFonts w:asciiTheme="majorBidi" w:hAnsiTheme="majorBidi" w:cstheme="majorBidi"/>
                <w:sz w:val="28"/>
                <w:szCs w:val="28"/>
              </w:rPr>
              <w:t xml:space="preserve">172,731 </w:t>
            </w:r>
          </w:p>
        </w:tc>
      </w:tr>
      <w:tr w:rsidR="00EA190E" w:rsidRPr="00B47BC8" w14:paraId="7B41615B" w14:textId="77777777" w:rsidTr="003A446E">
        <w:tc>
          <w:tcPr>
            <w:tcW w:w="2700" w:type="dxa"/>
          </w:tcPr>
          <w:p w14:paraId="08BC0EB2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 w:rsidRPr="00B47BC8">
              <w:rPr>
                <w:rFonts w:asciiTheme="majorBidi" w:hAnsi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8C7ED5" w14:textId="0E4E296D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EA85BF" w14:textId="6797E5C1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19DE75" w14:textId="058796EF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210,073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7801E7" w14:textId="3DB5F377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EDB4C3" w14:textId="176C4DFB" w:rsidR="00EA190E" w:rsidRPr="00C43C63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3C7F60" w14:textId="30F866F5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EF33E1" w14:textId="46CAE2D0" w:rsidR="00EA190E" w:rsidRPr="00C43C63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A62CCF" w14:textId="706C332E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11D498" w14:textId="175E7308" w:rsidR="00EA190E" w:rsidRPr="00C43C63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15AB6E" w14:textId="1D6FC5E3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5E5720" w14:textId="0B06C35E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210,073 </w:t>
            </w:r>
          </w:p>
        </w:tc>
      </w:tr>
      <w:tr w:rsidR="00EA190E" w:rsidRPr="00B47BC8" w14:paraId="5019EFD9" w14:textId="77777777" w:rsidTr="003A446E">
        <w:tc>
          <w:tcPr>
            <w:tcW w:w="2700" w:type="dxa"/>
          </w:tcPr>
          <w:p w14:paraId="1640CE22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309B62" w14:textId="107A919F" w:rsidR="00EA190E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C5DED0" w14:textId="49312D6B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018DBB" w14:textId="1882F5B9" w:rsidR="00EA190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7134E" w14:textId="7319667D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9C5F0B" w14:textId="60EF28EC" w:rsidR="00EA190E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F6FC51" w14:textId="5201C44B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3A88AB" w14:textId="74A48D67" w:rsidR="00EA190E" w:rsidRPr="00761A25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99C86A" w14:textId="67D18E3E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3825" w14:textId="6BC19B12" w:rsidR="00EA190E" w:rsidRPr="00EF3871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38884F" w14:textId="7D66E15E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D20BC1" w14:textId="43F0603C" w:rsidR="00EA190E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</w:tr>
      <w:tr w:rsidR="00EA190E" w:rsidRPr="00B47BC8" w14:paraId="52A4B572" w14:textId="77777777" w:rsidTr="003A446E">
        <w:tc>
          <w:tcPr>
            <w:tcW w:w="2700" w:type="dxa"/>
          </w:tcPr>
          <w:p w14:paraId="0E133C50" w14:textId="77777777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</w:rPr>
            </w:pPr>
            <w:r w:rsidRPr="00B47BC8">
              <w:rPr>
                <w:rFonts w:asciiTheme="majorBidi" w:hAnsiTheme="majorBidi" w:hint="cs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FD92CC" w14:textId="1C0A5760" w:rsidR="00EA190E" w:rsidRPr="00B47BC8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F54566" w14:textId="53C6C3EF" w:rsidR="00EA190E" w:rsidRPr="00B47BC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7410C0" w14:textId="3621D36C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14,992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B38685" w14:textId="4AB8B4A5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3C5E08" w14:textId="5EC90E1F" w:rsidR="00EA190E" w:rsidRPr="00C43C63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F017D9" w14:textId="622FA057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CFA97C" w14:textId="6BECDBE3" w:rsidR="00EA190E" w:rsidRPr="00C43C63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A5E918" w14:textId="78BC7385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EBF88A" w14:textId="128509DC" w:rsidR="00EA190E" w:rsidRPr="00C43C63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AA9029" w14:textId="14D802AF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69606A" w14:textId="15128849" w:rsidR="00EA190E" w:rsidRPr="00C43C63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14,992 </w:t>
            </w:r>
          </w:p>
        </w:tc>
      </w:tr>
      <w:tr w:rsidR="00EA190E" w:rsidRPr="00B47BC8" w14:paraId="72CEE305" w14:textId="77777777" w:rsidTr="003A446E">
        <w:tc>
          <w:tcPr>
            <w:tcW w:w="2700" w:type="dxa"/>
          </w:tcPr>
          <w:p w14:paraId="13D1C8AF" w14:textId="77777777" w:rsidR="00EA190E" w:rsidRPr="007631E8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B975AE">
              <w:rPr>
                <w:rFonts w:asciiTheme="majorBidi" w:hAnsi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0C951F" w14:textId="2765E202" w:rsidR="00EA190E" w:rsidRPr="00BC251B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1C543" w14:textId="0A9C309D" w:rsidR="00EA190E" w:rsidRPr="00BC251B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B9970D" w14:textId="4A39A94F" w:rsidR="00EA190E" w:rsidRPr="00BC251B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E47CED" w14:textId="212107AE" w:rsidR="00EA190E" w:rsidRPr="00BC251B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997A93" w14:textId="58C8D274" w:rsidR="00EA190E" w:rsidRPr="00BC251B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24,886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001127" w14:textId="2B3E81C9" w:rsidR="00EA190E" w:rsidRPr="00BC251B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9EBE0A" w14:textId="30B3E412" w:rsidR="00EA190E" w:rsidRPr="00BC251B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ED5A4D" w14:textId="00416627" w:rsidR="00EA190E" w:rsidRPr="00BC251B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AE1F8E" w14:textId="45DDAF9E" w:rsidR="00EA190E" w:rsidRPr="00BC251B" w:rsidRDefault="00EA190E" w:rsidP="00EA190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FD4D6C" w14:textId="64A7137E" w:rsidR="00EA190E" w:rsidRPr="00BC251B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029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9002FA" w14:textId="3B28F59C" w:rsidR="00EA190E" w:rsidRPr="00BC251B" w:rsidRDefault="00EA190E" w:rsidP="00EA1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33,333</w:t>
            </w:r>
            <w:r w:rsidRPr="006102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05E82B7C" w14:textId="77777777" w:rsidR="00CE4FF7" w:rsidRPr="000339E8" w:rsidRDefault="00CE4FF7" w:rsidP="00345D4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36D8E07B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บริษัทไม่มีรายการค้าที่มีสาระสำคัญซึ่ง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</w:t>
      </w:r>
    </w:p>
    <w:p w14:paraId="39289D82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662F615C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C1068">
        <w:rPr>
          <w:rFonts w:ascii="Angsana New" w:hAnsi="Angsana New"/>
          <w:spacing w:val="4"/>
          <w:sz w:val="28"/>
          <w:szCs w:val="28"/>
          <w:cs/>
        </w:rPr>
        <w:t>ความเสี่ยงด้านการให้สินเชื่อหมายถึงความเสี่ยงที่คู่สัญญาไม่ปฏิบัติตามข้อกำหนดในสัญญาซึ่งก่อให้เกิดความ</w:t>
      </w:r>
      <w:r w:rsidRPr="008E7B6E">
        <w:rPr>
          <w:rFonts w:ascii="Angsana New" w:hAnsi="Angsana New"/>
          <w:spacing w:val="-4"/>
          <w:sz w:val="28"/>
          <w:szCs w:val="28"/>
          <w:cs/>
        </w:rPr>
        <w:t>เสียหายทางการเงินแก่บริษัท ผู้บริหารเชื่อว่าบริษัทมีความเสี่ยง</w:t>
      </w:r>
      <w:r w:rsidRPr="008E7B6E">
        <w:rPr>
          <w:rFonts w:ascii="Angsana New" w:hAnsi="Angsana New" w:hint="cs"/>
          <w:spacing w:val="-4"/>
          <w:sz w:val="28"/>
          <w:szCs w:val="28"/>
          <w:cs/>
        </w:rPr>
        <w:t>ต่ำ</w:t>
      </w:r>
      <w:r w:rsidRPr="008E7B6E">
        <w:rPr>
          <w:rFonts w:ascii="Angsana New" w:hAnsi="Angsana New"/>
          <w:spacing w:val="-4"/>
          <w:sz w:val="28"/>
          <w:szCs w:val="28"/>
          <w:cs/>
        </w:rPr>
        <w:t xml:space="preserve">ทางด้านการให้สินเชื่อเนื่องจากบริษัทมีลูกค้าจำนวนมาก </w:t>
      </w:r>
      <w:r>
        <w:rPr>
          <w:rFonts w:ascii="Angsana New" w:hAnsi="Angsana New"/>
          <w:spacing w:val="-4"/>
          <w:sz w:val="28"/>
          <w:szCs w:val="28"/>
          <w:cs/>
        </w:rPr>
        <w:br/>
      </w:r>
      <w:r w:rsidRPr="008E7B6E">
        <w:rPr>
          <w:rFonts w:ascii="Angsana New" w:hAnsi="Angsana New"/>
          <w:spacing w:val="-4"/>
          <w:sz w:val="28"/>
          <w:szCs w:val="28"/>
          <w:cs/>
        </w:rPr>
        <w:t>อย่างไรก็</w:t>
      </w:r>
      <w:r w:rsidRPr="00B61819">
        <w:rPr>
          <w:rFonts w:ascii="Angsana New" w:hAnsi="Angsana New"/>
          <w:sz w:val="28"/>
          <w:szCs w:val="28"/>
          <w:cs/>
        </w:rPr>
        <w:t>ตาม บริษัทมีการกำหนดนโยบายการอนุมัติและติดตามการเก็บเงินจากลูกค้าอย่างเหมาะสม</w:t>
      </w:r>
    </w:p>
    <w:p w14:paraId="42B6FE28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6"/>
          <w:sz w:val="28"/>
          <w:szCs w:val="28"/>
          <w:cs/>
        </w:rPr>
        <w:t>มูลค่าสูงสุดของความเสี่ยงคือมูลค่าตามบัญชีของสินทรัพย์ดังกล่าวหักด้วยค่าเผื่อหนี้สงสัยจะสูญตามที่แสดงไว้ใน</w:t>
      </w:r>
      <w:r w:rsidRPr="00B61819">
        <w:rPr>
          <w:rFonts w:ascii="Angsana New" w:hAnsi="Angsana New"/>
          <w:sz w:val="28"/>
          <w:szCs w:val="28"/>
          <w:cs/>
        </w:rPr>
        <w:t>งบแสดง</w:t>
      </w:r>
      <w:r w:rsidRPr="000339E8">
        <w:rPr>
          <w:rFonts w:ascii="Angsana New" w:hAnsi="Angsana New"/>
          <w:sz w:val="28"/>
          <w:szCs w:val="28"/>
          <w:cs/>
        </w:rPr>
        <w:t>ฐานะการเงิน</w:t>
      </w:r>
    </w:p>
    <w:p w14:paraId="0141286A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BB822DB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ความเสี่ยงด้านราคาตราสารทุน</w:t>
      </w:r>
    </w:p>
    <w:p w14:paraId="221DF5D1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11F1">
        <w:rPr>
          <w:rFonts w:ascii="Angsana New" w:hAnsi="Angsana New"/>
          <w:spacing w:val="-2"/>
          <w:sz w:val="28"/>
          <w:szCs w:val="28"/>
          <w:cs/>
        </w:rPr>
        <w:t>ความเสี่ยงจากการเปลี่ยนแปลงราคาตลาดของตราสารทุนคือความเสี่ยงที่เกิดจากการเปลี่ยนแปลงราคาตลาดของตราสารทุน</w:t>
      </w:r>
      <w:r w:rsidRPr="00B61819">
        <w:rPr>
          <w:rFonts w:ascii="Angsana New" w:hAnsi="Angsana New"/>
          <w:sz w:val="28"/>
          <w:szCs w:val="28"/>
          <w:cs/>
        </w:rPr>
        <w:t xml:space="preserve"> ซึ่งอาจทำให้เกิดความผันผวนต่อรายได้หรือมูลค่าของสินทรัพย์ทางการเงิน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726C1216" w14:textId="4A0378CC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บริษัทมีนโยบายในการบริหารความเสี่ยงด้านราคาตราสารทุนโดยกำหนดสัดส่วนการลงทุนตามข้อกำหนดของคณะกรรมการกำกับและส่งเสริมการประกอบธุรกิจประกันภัย </w:t>
      </w:r>
      <w:r>
        <w:rPr>
          <w:rFonts w:ascii="Angsana New" w:hAnsi="Angsana New" w:hint="cs"/>
          <w:sz w:val="28"/>
          <w:szCs w:val="28"/>
          <w:cs/>
        </w:rPr>
        <w:t>บ</w:t>
      </w:r>
      <w:r w:rsidRPr="00B61819">
        <w:rPr>
          <w:rFonts w:ascii="Angsana New" w:hAnsi="Angsana New"/>
          <w:sz w:val="28"/>
          <w:szCs w:val="28"/>
          <w:cs/>
        </w:rPr>
        <w:t xml:space="preserve">ริษัทลงทุนในตราสารทุนจดทะเบียนในตลาดหลักทรัพย์ </w:t>
      </w:r>
      <w:r w:rsidRPr="00611752">
        <w:rPr>
          <w:rFonts w:ascii="Angsana New" w:hAnsi="Angsana New"/>
          <w:spacing w:val="10"/>
          <w:sz w:val="28"/>
          <w:szCs w:val="28"/>
          <w:cs/>
        </w:rPr>
        <w:t>โดยเลือกหลักทรัพย์ที่มีการซื้อ-ขายอย่างสม่ำเสมอ</w:t>
      </w:r>
      <w:r w:rsidR="005A3DAA">
        <w:rPr>
          <w:rFonts w:ascii="Angsana New" w:hAnsi="Angsana New"/>
          <w:spacing w:val="10"/>
          <w:sz w:val="28"/>
          <w:szCs w:val="28"/>
        </w:rPr>
        <w:t xml:space="preserve"> </w:t>
      </w:r>
      <w:r w:rsidR="005A3DAA">
        <w:rPr>
          <w:rFonts w:ascii="Angsana New" w:hAnsi="Angsana New" w:hint="cs"/>
          <w:spacing w:val="10"/>
          <w:sz w:val="28"/>
          <w:szCs w:val="28"/>
          <w:cs/>
        </w:rPr>
        <w:t>โดยมีบริษัทบริหารหลักทรัพย์ช่วย</w:t>
      </w:r>
      <w:r w:rsidR="007879D3">
        <w:rPr>
          <w:rFonts w:ascii="Angsana New" w:hAnsi="Angsana New" w:hint="cs"/>
          <w:spacing w:val="10"/>
          <w:sz w:val="28"/>
          <w:szCs w:val="28"/>
          <w:cs/>
        </w:rPr>
        <w:t>ในการ</w:t>
      </w:r>
      <w:r w:rsidR="005A3DAA">
        <w:rPr>
          <w:rFonts w:ascii="Angsana New" w:hAnsi="Angsana New" w:hint="cs"/>
          <w:spacing w:val="10"/>
          <w:sz w:val="28"/>
          <w:szCs w:val="28"/>
          <w:cs/>
        </w:rPr>
        <w:t>บริหารจัดการเงินลงทุนและ</w:t>
      </w:r>
      <w:r w:rsidRPr="00611752">
        <w:rPr>
          <w:rFonts w:ascii="Angsana New" w:hAnsi="Angsana New"/>
          <w:spacing w:val="10"/>
          <w:sz w:val="28"/>
          <w:szCs w:val="28"/>
          <w:cs/>
        </w:rPr>
        <w:t>คณะกรรมการการลงทุนของบริษัทมีหน้าที่ในการติดตาม</w:t>
      </w:r>
      <w:r w:rsidRPr="00B61819">
        <w:rPr>
          <w:rFonts w:ascii="Angsana New" w:hAnsi="Angsana New"/>
          <w:sz w:val="28"/>
          <w:szCs w:val="28"/>
          <w:cs/>
        </w:rPr>
        <w:t>การเปลี่ยนแปลงของราคาหลักทรัพย์</w:t>
      </w:r>
      <w:r>
        <w:rPr>
          <w:rFonts w:ascii="Angsana New" w:hAnsi="Angsana New" w:hint="cs"/>
          <w:sz w:val="28"/>
          <w:szCs w:val="28"/>
          <w:cs/>
        </w:rPr>
        <w:t>และผลตอบแทนจากการลงทุน</w:t>
      </w:r>
      <w:r w:rsidRPr="00B61819">
        <w:rPr>
          <w:rFonts w:ascii="Angsana New" w:hAnsi="Angsana New"/>
          <w:sz w:val="28"/>
          <w:szCs w:val="28"/>
          <w:cs/>
        </w:rPr>
        <w:t>อย่างสม่ำเสมอ</w:t>
      </w:r>
    </w:p>
    <w:p w14:paraId="36FEDAEA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0339E8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6A2125D6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และเงินลงทุนในหลักทรัพย์ที่มีอัตราดอกเบี้ย อย่างไรก็ตาม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บริษัทจึงไม่ได้ทำสัญญาเพื่อป้องกันความเสี่ยงดังกล่าว</w:t>
      </w:r>
    </w:p>
    <w:p w14:paraId="14B572FD" w14:textId="26D5ECD2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181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61819">
        <w:rPr>
          <w:rFonts w:ascii="Angsana New" w:hAnsi="Angsana New"/>
          <w:sz w:val="28"/>
          <w:szCs w:val="28"/>
        </w:rPr>
        <w:t xml:space="preserve">31 </w:t>
      </w:r>
      <w:r w:rsidRPr="00B61819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C01CB8">
        <w:rPr>
          <w:rFonts w:ascii="Angsana New" w:hAnsi="Angsana New"/>
          <w:sz w:val="28"/>
          <w:szCs w:val="28"/>
        </w:rPr>
        <w:t>5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C01CB8">
        <w:rPr>
          <w:rFonts w:ascii="Angsana New" w:hAnsi="Angsana New"/>
          <w:sz w:val="28"/>
          <w:szCs w:val="28"/>
        </w:rPr>
        <w:t>4</w:t>
      </w:r>
      <w:r w:rsidRPr="00B61819">
        <w:rPr>
          <w:rFonts w:ascii="Angsana New" w:hAnsi="Angsana New"/>
          <w:sz w:val="28"/>
          <w:szCs w:val="28"/>
        </w:rPr>
        <w:t xml:space="preserve"> </w:t>
      </w:r>
      <w:r w:rsidRPr="00B61819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0090B23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5FCEC2C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2FD1F24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3A062AD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AF63BFA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36790FB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731B8A3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9851BAF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283D393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658A7C9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229ADC0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81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881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10"/>
        <w:gridCol w:w="1076"/>
      </w:tblGrid>
      <w:tr w:rsidR="00CE4FF7" w:rsidRPr="00BB4D9A" w14:paraId="0AAEA9AA" w14:textId="77777777" w:rsidTr="00111DD7">
        <w:trPr>
          <w:tblHeader/>
        </w:trPr>
        <w:tc>
          <w:tcPr>
            <w:tcW w:w="2700" w:type="dxa"/>
          </w:tcPr>
          <w:p w14:paraId="23FB6F8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7FF23A2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E4FF7" w:rsidRPr="00BB4D9A" w14:paraId="6F05DD1E" w14:textId="77777777" w:rsidTr="00111DD7">
        <w:trPr>
          <w:tblHeader/>
        </w:trPr>
        <w:tc>
          <w:tcPr>
            <w:tcW w:w="2700" w:type="dxa"/>
          </w:tcPr>
          <w:p w14:paraId="69AFA603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1280B754" w14:textId="501079DE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41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E4FF7" w:rsidRPr="00BB4D9A" w14:paraId="1300CE61" w14:textId="77777777" w:rsidTr="00111DD7">
        <w:trPr>
          <w:tblHeader/>
        </w:trPr>
        <w:tc>
          <w:tcPr>
            <w:tcW w:w="2700" w:type="dxa"/>
          </w:tcPr>
          <w:p w14:paraId="4F00AC4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  <w:tcBorders>
              <w:bottom w:val="single" w:sz="4" w:space="0" w:color="auto"/>
            </w:tcBorders>
          </w:tcPr>
          <w:p w14:paraId="67DEEF1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E8765D9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B5B38E1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5A2041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38436A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231A35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555534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5685D27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FCA67E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4FF7" w:rsidRPr="00BB4D9A" w14:paraId="1BD62998" w14:textId="77777777" w:rsidTr="00111DD7">
        <w:trPr>
          <w:tblHeader/>
        </w:trPr>
        <w:tc>
          <w:tcPr>
            <w:tcW w:w="2700" w:type="dxa"/>
          </w:tcPr>
          <w:p w14:paraId="20FA2167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36E02ECE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51706C20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60F0F8E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178A1B6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4" w:type="dxa"/>
          </w:tcPr>
          <w:p w14:paraId="284AE61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C69AA6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CBA945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7CD9E1E3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4DBBAD3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3F0D240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38BEAEB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41E85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297C2CF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CE4FF7" w:rsidRPr="00BB4D9A" w14:paraId="79737FEB" w14:textId="77777777" w:rsidTr="00111DD7">
        <w:trPr>
          <w:tblHeader/>
        </w:trPr>
        <w:tc>
          <w:tcPr>
            <w:tcW w:w="2700" w:type="dxa"/>
          </w:tcPr>
          <w:p w14:paraId="02067D9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4E0CEDB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1092402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36B741F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F6B318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3E5888E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6588AC81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474EBF9B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331988FB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75A8DFB2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6A9A99A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806CFA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859F86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3E9BC8C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CE4FF7" w:rsidRPr="00BB4D9A" w14:paraId="4C32E68A" w14:textId="77777777" w:rsidTr="00111DD7">
        <w:trPr>
          <w:tblHeader/>
        </w:trPr>
        <w:tc>
          <w:tcPr>
            <w:tcW w:w="2700" w:type="dxa"/>
          </w:tcPr>
          <w:p w14:paraId="5EFF4897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290AA31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02DDCB6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1D111B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1CA0E45B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3652B3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3B38323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5EBB2F5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6E3D63A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425DBA8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7B68A6F3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8D9C032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" w:type="dxa"/>
          </w:tcPr>
          <w:p w14:paraId="54AF2B2F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F188F00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CE4FF7" w:rsidRPr="00BB4D9A" w14:paraId="0D270AD3" w14:textId="77777777" w:rsidTr="00111DD7">
        <w:tc>
          <w:tcPr>
            <w:tcW w:w="2700" w:type="dxa"/>
          </w:tcPr>
          <w:p w14:paraId="57C3196B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1" w:type="dxa"/>
          </w:tcPr>
          <w:p w14:paraId="72B2FD2D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57A7A959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56189ADD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08FA00D5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79FE981C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71E54DF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21AABBAA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2DEE3BA1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27726548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6AA4542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3D3DEDB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0BD5FF4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BAFAA5A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E4FF7" w:rsidRPr="00BB4D9A" w14:paraId="1BD8A438" w14:textId="77777777" w:rsidTr="00111DD7">
        <w:tc>
          <w:tcPr>
            <w:tcW w:w="2700" w:type="dxa"/>
          </w:tcPr>
          <w:p w14:paraId="2DD7091C" w14:textId="77777777" w:rsidR="00CE4FF7" w:rsidRPr="009249C2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9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854373" w14:textId="0B98F092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79692B" w14:textId="77CA391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C48106" w14:textId="0551CC3C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9673F4" w14:textId="7077928A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EB615C" w14:textId="2E14E04E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02DADF" w14:textId="48C19475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934552" w14:textId="539D4D81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126,915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D7505B" w14:textId="20EDECE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32664F" w14:textId="2F2256A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24,073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8BC7D5" w14:textId="2912642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7E013C" w14:textId="386B5ADD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150,988</w:t>
            </w:r>
          </w:p>
        </w:tc>
        <w:tc>
          <w:tcPr>
            <w:tcW w:w="110" w:type="dxa"/>
          </w:tcPr>
          <w:p w14:paraId="79021FE1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18DE6B5" w14:textId="5584D000" w:rsidR="00CE4FF7" w:rsidRPr="00851F87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0.15 </w:t>
            </w:r>
            <w:r w:rsidR="008476B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 1.0</w:t>
            </w:r>
          </w:p>
        </w:tc>
      </w:tr>
      <w:tr w:rsidR="00CE4FF7" w:rsidRPr="00BB4D9A" w14:paraId="50C03D40" w14:textId="77777777" w:rsidTr="00AF0EE0">
        <w:tc>
          <w:tcPr>
            <w:tcW w:w="2700" w:type="dxa"/>
          </w:tcPr>
          <w:p w14:paraId="6120B27D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6C3D74" w14:textId="71EDE740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7E4F06" w14:textId="37FCEE5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AA88BF" w14:textId="4ECD7710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4CF2FB" w14:textId="42010CC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128118" w14:textId="3B5D818C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EF3D94" w14:textId="41F06A5C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1A11AA" w14:textId="73806E51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245165" w14:textId="089C33AA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5350BA" w14:textId="1E538AF8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84,338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4CE2E4" w14:textId="24FAF8D8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A8E6EC" w14:textId="7756261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84,338</w:t>
            </w:r>
          </w:p>
        </w:tc>
        <w:tc>
          <w:tcPr>
            <w:tcW w:w="110" w:type="dxa"/>
          </w:tcPr>
          <w:p w14:paraId="0AAFB80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12332FDF" w14:textId="5964FED6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0AA137F1" w14:textId="77777777" w:rsidTr="00AF0EE0">
        <w:tc>
          <w:tcPr>
            <w:tcW w:w="2700" w:type="dxa"/>
          </w:tcPr>
          <w:p w14:paraId="79FAA5C6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B6A1DB" w14:textId="0D3F9E72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6C0B07" w14:textId="5FFB3515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EFD56D" w14:textId="5CAE32EF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DB6DD1" w14:textId="539A9B3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10E61D" w14:textId="21E4EB85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588B54" w14:textId="7CC238AB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E5D01C" w14:textId="0BE5D7EA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6D9DA9" w14:textId="1421E758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462DEB" w14:textId="638806F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5C5BD3" w14:textId="69C342B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3B841F" w14:textId="7AB4F9F3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110" w:type="dxa"/>
          </w:tcPr>
          <w:p w14:paraId="2F48644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073B57BA" w14:textId="1291424B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145C7ABF" w14:textId="77777777" w:rsidTr="00AF0EE0">
        <w:tc>
          <w:tcPr>
            <w:tcW w:w="2700" w:type="dxa"/>
          </w:tcPr>
          <w:p w14:paraId="65EBC2F5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881" w:type="dxa"/>
          </w:tcPr>
          <w:p w14:paraId="20A329DE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E89DC9A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9E0C733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F46E5C4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1DE95BF5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1C7991FC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EE22B10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59AFFB2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650254E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BB412C7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6413648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7ECC47C3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7DE9FB59" w14:textId="77777777" w:rsidR="00CE4FF7" w:rsidRPr="00AF0EE0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B4D9A" w14:paraId="37743EC3" w14:textId="77777777" w:rsidTr="00AF0EE0">
        <w:tc>
          <w:tcPr>
            <w:tcW w:w="2700" w:type="dxa"/>
          </w:tcPr>
          <w:p w14:paraId="3ADDBD2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ADDA0E" w14:textId="662C07FC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932BF9" w14:textId="62E9081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0A9D9E" w14:textId="423B3101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4D65AF" w14:textId="51631830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428F49" w14:textId="73D3C0C3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7FE3E1" w14:textId="266D091B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55D89F" w14:textId="1D96EB08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643A34" w14:textId="3CFB092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19D30E" w14:textId="14D5CB93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234,250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C284B8" w14:textId="513E785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6A6F5E" w14:textId="0DCF00F9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234,250</w:t>
            </w:r>
          </w:p>
        </w:tc>
        <w:tc>
          <w:tcPr>
            <w:tcW w:w="110" w:type="dxa"/>
          </w:tcPr>
          <w:p w14:paraId="1F3F51E7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5B35BBD8" w14:textId="69A8F5F5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567C8EA5" w14:textId="77777777" w:rsidTr="00AF0EE0">
        <w:tc>
          <w:tcPr>
            <w:tcW w:w="2700" w:type="dxa"/>
          </w:tcPr>
          <w:p w14:paraId="01988AE5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1534AE" w14:textId="11F0B97C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92C79C" w14:textId="35EB40CC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008D28" w14:textId="5B0878BA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33F712" w14:textId="6E3B2E6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9A4894" w14:textId="6F0C57A0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DF23D7" w14:textId="0284FE83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6ED349" w14:textId="478A9015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AC6BBE" w14:textId="6037129D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AE11CB" w14:textId="670D958B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ED7450" w14:textId="6436C48D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93D330" w14:textId="366649C0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64,857</w:t>
            </w:r>
          </w:p>
        </w:tc>
        <w:tc>
          <w:tcPr>
            <w:tcW w:w="110" w:type="dxa"/>
          </w:tcPr>
          <w:p w14:paraId="2F19C62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0AD2DD32" w14:textId="0D282ABD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63AE8C14" w14:textId="77777777" w:rsidTr="00AF0EE0">
        <w:tc>
          <w:tcPr>
            <w:tcW w:w="2700" w:type="dxa"/>
          </w:tcPr>
          <w:p w14:paraId="037934B9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ครบกำหนดเกินกว่าสามเดือน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E85C72" w14:textId="7DDCC347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2F66F0" w14:textId="10CCA8F3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8D0A1C" w14:textId="193C747B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C9B700" w14:textId="027A27C9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7E6B3F" w14:textId="3F4D458F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E5071D" w14:textId="2AB1429E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4E91FE" w14:textId="1272659B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3886E" w14:textId="10703093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D59E8D" w14:textId="49B098F1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308912" w14:textId="3A7D9634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076F80" w14:textId="1D268AE5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123,124</w:t>
            </w:r>
          </w:p>
        </w:tc>
        <w:tc>
          <w:tcPr>
            <w:tcW w:w="110" w:type="dxa"/>
            <w:vAlign w:val="bottom"/>
          </w:tcPr>
          <w:p w14:paraId="794D53E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6995715" w14:textId="0EDDE5E8" w:rsidR="00CE4FF7" w:rsidRPr="00AF0EE0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0.15 </w:t>
            </w:r>
            <w:r w:rsidR="008476B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0EE0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CE4FF7" w:rsidRPr="00BB4D9A" w14:paraId="6F3972A0" w14:textId="77777777" w:rsidTr="00111DD7">
        <w:tc>
          <w:tcPr>
            <w:tcW w:w="2700" w:type="dxa"/>
          </w:tcPr>
          <w:p w14:paraId="3A40D819" w14:textId="77777777" w:rsidR="00CE4FF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AF0215" w14:textId="2C09C1F5" w:rsidR="00CE4FF7" w:rsidRPr="007A3C13" w:rsidRDefault="000459D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EFD904" w14:textId="5F4CEE63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652BD3" w14:textId="7C77557A" w:rsidR="00CE4FF7" w:rsidRPr="007A3C13" w:rsidRDefault="000459D4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26,231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4EE811" w14:textId="4C25B3C2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29804F" w14:textId="115AE00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2C3004" w14:textId="3AA6F25E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3AD0B5" w14:textId="66511288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65A5FD" w14:textId="07875E99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9DCCE1" w14:textId="4F40C8C4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C991C8" w14:textId="0CEE5B1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EA686B" w14:textId="4FF3C2A8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32,247</w:t>
            </w:r>
          </w:p>
        </w:tc>
        <w:tc>
          <w:tcPr>
            <w:tcW w:w="110" w:type="dxa"/>
            <w:vAlign w:val="bottom"/>
          </w:tcPr>
          <w:p w14:paraId="12B4A4A5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371D0444" w14:textId="635B699E" w:rsidR="00CE4FF7" w:rsidRPr="00851F87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2.90 </w:t>
            </w:r>
            <w:r w:rsidR="008476B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F0E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6696E">
              <w:rPr>
                <w:rFonts w:asciiTheme="majorBidi" w:hAnsiTheme="majorBidi" w:cstheme="majorBidi"/>
                <w:sz w:val="28"/>
                <w:szCs w:val="28"/>
              </w:rPr>
              <w:t>5.50</w:t>
            </w:r>
          </w:p>
        </w:tc>
      </w:tr>
      <w:tr w:rsidR="00CE4FF7" w:rsidRPr="00BB4D9A" w14:paraId="408E9749" w14:textId="77777777" w:rsidTr="00111DD7">
        <w:tc>
          <w:tcPr>
            <w:tcW w:w="2700" w:type="dxa"/>
          </w:tcPr>
          <w:p w14:paraId="09EF60BC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5EC278" w14:textId="65AF3989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1575BF2" w14:textId="26336642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6F3165" w14:textId="1CE6BCD5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6F1C4" w14:textId="270CD4B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35D2A1" w14:textId="5AE6FC7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DE4FF0" w14:textId="721D48E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ADA825" w14:textId="6A7026D6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1853E1" w14:textId="0CEE2B88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56C0AB" w14:textId="7E780A03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141,695</w:t>
            </w:r>
          </w:p>
        </w:tc>
        <w:tc>
          <w:tcPr>
            <w:tcW w:w="107" w:type="dxa"/>
          </w:tcPr>
          <w:p w14:paraId="142A498C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544924" w14:textId="7C6A243A" w:rsidR="00CE4FF7" w:rsidRPr="007A3C13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141,695</w:t>
            </w:r>
          </w:p>
        </w:tc>
        <w:tc>
          <w:tcPr>
            <w:tcW w:w="110" w:type="dxa"/>
          </w:tcPr>
          <w:p w14:paraId="7D86B647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340BB795" w14:textId="0EFCC640" w:rsidR="00CE4FF7" w:rsidRPr="00851F87" w:rsidRDefault="00AF0EE0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3773724D" w14:textId="77777777" w:rsidTr="00111DD7">
        <w:tc>
          <w:tcPr>
            <w:tcW w:w="2700" w:type="dxa"/>
          </w:tcPr>
          <w:p w14:paraId="394EA24A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B4B166" w14:textId="3E58BE26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065897" w14:textId="389DAF6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817E15" w14:textId="6D8390D1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CED4AD" w14:textId="0BC7DFBC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C1E429" w14:textId="6B579A09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5AE7B7" w14:textId="345B071E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7823C3" w14:textId="1ABD2BB4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009FDF" w14:textId="499ACC30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01F20C" w14:textId="3C600E17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193,690</w:t>
            </w:r>
          </w:p>
        </w:tc>
        <w:tc>
          <w:tcPr>
            <w:tcW w:w="107" w:type="dxa"/>
          </w:tcPr>
          <w:p w14:paraId="47AF8D81" w14:textId="77777777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D461DC" w14:textId="0FCC0751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193,690</w:t>
            </w:r>
          </w:p>
        </w:tc>
        <w:tc>
          <w:tcPr>
            <w:tcW w:w="110" w:type="dxa"/>
          </w:tcPr>
          <w:p w14:paraId="52BB0026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B0199BA" w14:textId="2141766F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2E589AC7" w14:textId="77777777" w:rsidTr="00111DD7">
        <w:tc>
          <w:tcPr>
            <w:tcW w:w="2700" w:type="dxa"/>
          </w:tcPr>
          <w:p w14:paraId="62F4C60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5D83AF" w14:textId="67694927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91B08F" w14:textId="72A6F19F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2F2B94" w14:textId="4D284C49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A78722" w14:textId="5E0BE3A1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F8104D" w14:textId="1E0374AC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996117E" w14:textId="6D9FA7F4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29FF77" w14:textId="059FB065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5944" w14:textId="6AEF97CB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7F41CC" w14:textId="37F9F220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BFC83" w14:textId="42513786" w:rsidR="00CE4FF7" w:rsidRPr="007A3C13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E2F96A" w14:textId="1881334F" w:rsidR="00CE4FF7" w:rsidRPr="007A3C13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10" w:type="dxa"/>
          </w:tcPr>
          <w:p w14:paraId="7D8750D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B343EC3" w14:textId="2F9A24BC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7CC102BF" w14:textId="77777777" w:rsidTr="00111DD7">
        <w:tc>
          <w:tcPr>
            <w:tcW w:w="2700" w:type="dxa"/>
          </w:tcPr>
          <w:p w14:paraId="18369944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881" w:type="dxa"/>
          </w:tcPr>
          <w:p w14:paraId="01A2786F" w14:textId="445C2DF4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07" w:type="dxa"/>
          </w:tcPr>
          <w:p w14:paraId="50F2ECAD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126E8517" w14:textId="75DEBB82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34F472F0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20EA21C7" w14:textId="7CCC6C4C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11E98CC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DD8AB38" w14:textId="4963AC66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C2D4668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FF2CD10" w14:textId="0FD9AA96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70B1AB03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AFA87E0" w14:textId="12CBB4DB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10" w:type="dxa"/>
          </w:tcPr>
          <w:p w14:paraId="283B8AE5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F4C4A09" w14:textId="6A3CC175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sz w:val="28"/>
                <w:szCs w:val="28"/>
              </w:rPr>
              <w:t>8.00</w:t>
            </w:r>
          </w:p>
        </w:tc>
      </w:tr>
      <w:tr w:rsidR="00CE4FF7" w:rsidRPr="00BB4D9A" w14:paraId="1D1F865E" w14:textId="77777777" w:rsidTr="00111DD7">
        <w:tc>
          <w:tcPr>
            <w:tcW w:w="2700" w:type="dxa"/>
          </w:tcPr>
          <w:p w14:paraId="13936488" w14:textId="77777777" w:rsidR="00CE4FF7" w:rsidRPr="00A0165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188474B9" w14:textId="7CF5D63D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D1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51,140</w:t>
            </w:r>
          </w:p>
        </w:tc>
        <w:tc>
          <w:tcPr>
            <w:tcW w:w="107" w:type="dxa"/>
          </w:tcPr>
          <w:p w14:paraId="2C7EA357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14D1B0C" w14:textId="41136EAD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D1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6,231</w:t>
            </w:r>
          </w:p>
        </w:tc>
        <w:tc>
          <w:tcPr>
            <w:tcW w:w="107" w:type="dxa"/>
          </w:tcPr>
          <w:p w14:paraId="5613580D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F25C982" w14:textId="78750A13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8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7B05173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2317EB9" w14:textId="4F95A997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126,915</w:t>
            </w:r>
          </w:p>
        </w:tc>
        <w:tc>
          <w:tcPr>
            <w:tcW w:w="106" w:type="dxa"/>
          </w:tcPr>
          <w:p w14:paraId="2FD73FCC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FB73E9D" w14:textId="1F51FE1E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743,435</w:t>
            </w:r>
          </w:p>
        </w:tc>
        <w:tc>
          <w:tcPr>
            <w:tcW w:w="107" w:type="dxa"/>
          </w:tcPr>
          <w:p w14:paraId="63E9EE24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061C481" w14:textId="4D3CD373" w:rsidR="00CE4FF7" w:rsidRPr="00020836" w:rsidRDefault="00020836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1,047,721</w:t>
            </w:r>
          </w:p>
        </w:tc>
        <w:tc>
          <w:tcPr>
            <w:tcW w:w="110" w:type="dxa"/>
          </w:tcPr>
          <w:p w14:paraId="61BC5224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10A821A6" w14:textId="77777777" w:rsidR="00CE4FF7" w:rsidRPr="00020836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FF7" w:rsidRPr="00BB4D9A" w14:paraId="18A2C383" w14:textId="77777777" w:rsidTr="00111DD7">
        <w:tc>
          <w:tcPr>
            <w:tcW w:w="2700" w:type="dxa"/>
          </w:tcPr>
          <w:p w14:paraId="5D728C4E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81" w:type="dxa"/>
          </w:tcPr>
          <w:p w14:paraId="0E7D631B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7B4FC35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3E0509B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62518A2A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6D2E564E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25B1E181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3424CC6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02C1A02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59289AE7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05CB815E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B2E9769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7573940C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E0388C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E4FF7" w:rsidRPr="00BB4D9A" w14:paraId="3CAC8A27" w14:textId="77777777" w:rsidTr="00111DD7">
        <w:tc>
          <w:tcPr>
            <w:tcW w:w="2700" w:type="dxa"/>
          </w:tcPr>
          <w:p w14:paraId="37333941" w14:textId="77777777" w:rsidR="00CE4FF7" w:rsidRPr="00BB4D9A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881" w:type="dxa"/>
          </w:tcPr>
          <w:p w14:paraId="43284316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7AA27FFA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4714839E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790A308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16F43C48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2B9413E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0808AC03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4FBBA35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C75250D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651B60A0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656D288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2BD7A7A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B46F834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E4FF7" w:rsidRPr="00BB4D9A" w14:paraId="3CA6BC60" w14:textId="77777777" w:rsidTr="00B64A14">
        <w:tc>
          <w:tcPr>
            <w:tcW w:w="2700" w:type="dxa"/>
            <w:shd w:val="clear" w:color="auto" w:fill="auto"/>
          </w:tcPr>
          <w:p w14:paraId="423CDAE7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881" w:type="dxa"/>
            <w:shd w:val="clear" w:color="auto" w:fill="auto"/>
          </w:tcPr>
          <w:p w14:paraId="33A69680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dxa"/>
            <w:shd w:val="clear" w:color="auto" w:fill="auto"/>
          </w:tcPr>
          <w:p w14:paraId="18E88A63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2C11C24C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</w:tcPr>
          <w:p w14:paraId="40579847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shd w:val="clear" w:color="auto" w:fill="auto"/>
          </w:tcPr>
          <w:p w14:paraId="7B79BE3F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8846AA8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AFC5492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1D453EF5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048CEF49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</w:tcPr>
          <w:p w14:paraId="2DC4726D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64668E32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4D6A02C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76F8AA35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FF7" w:rsidRPr="00BB4D9A" w14:paraId="4D4E30B0" w14:textId="77777777" w:rsidTr="00B64A14">
        <w:tc>
          <w:tcPr>
            <w:tcW w:w="2700" w:type="dxa"/>
            <w:shd w:val="clear" w:color="auto" w:fill="auto"/>
          </w:tcPr>
          <w:p w14:paraId="639571EF" w14:textId="77777777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0CD77" w14:textId="4799DDB1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740CD" w14:textId="3F1919E8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A19B" w14:textId="74DA9B5A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DACCC" w14:textId="03733FFB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AE0C2" w14:textId="0186B38D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D335E" w14:textId="566D2575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5C2A" w14:textId="27A2D269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487E1" w14:textId="6D4026F5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DADAA" w14:textId="257500B6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C0DF3" w14:textId="4B7A1F18" w:rsidR="00CE4FF7" w:rsidRPr="00B64A14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01025" w14:textId="0DCDF0CC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307,609</w:t>
            </w:r>
          </w:p>
        </w:tc>
        <w:tc>
          <w:tcPr>
            <w:tcW w:w="110" w:type="dxa"/>
            <w:shd w:val="clear" w:color="auto" w:fill="auto"/>
          </w:tcPr>
          <w:p w14:paraId="21E858B9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shd w:val="clear" w:color="auto" w:fill="auto"/>
          </w:tcPr>
          <w:p w14:paraId="69A07FA8" w14:textId="309B6ACC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54955A24" w14:textId="77777777" w:rsidTr="00111DD7">
        <w:tc>
          <w:tcPr>
            <w:tcW w:w="2700" w:type="dxa"/>
          </w:tcPr>
          <w:p w14:paraId="4BAEB5EA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885B405" w14:textId="7A0D77F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57C769" w14:textId="7F73A1F6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89C556" w14:textId="71BFF7F9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6444F1" w14:textId="15315562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B59D13" w14:textId="6C9902F7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57E5B4" w14:textId="71DA1C3F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13F159" w14:textId="4513B32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1EBDB1" w14:textId="39F08D6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6031C0" w14:textId="6828D7C8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217,533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6175BC" w14:textId="2F0A3DAD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EE5EC1" w14:textId="2C13988D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217,533</w:t>
            </w:r>
          </w:p>
        </w:tc>
        <w:tc>
          <w:tcPr>
            <w:tcW w:w="110" w:type="dxa"/>
          </w:tcPr>
          <w:p w14:paraId="7FB5C117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ABD8B49" w14:textId="06D0244E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10A0EC33" w14:textId="77777777" w:rsidTr="00111DD7">
        <w:tc>
          <w:tcPr>
            <w:tcW w:w="2700" w:type="dxa"/>
          </w:tcPr>
          <w:p w14:paraId="2896B9D3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63ADCB" w14:textId="6862CD83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0F0BEE" w14:textId="30CDF5FE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49725E" w14:textId="31731C4B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B54FDF" w14:textId="569A4EEE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C6020A" w14:textId="28112CD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492648" w14:textId="60011428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A4E5A52" w14:textId="35F1BB13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EBBE2C" w14:textId="7C0419DD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EB9BA3" w14:textId="72DEDA0C" w:rsidR="00CE4FF7" w:rsidRPr="00B64A14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A14">
              <w:rPr>
                <w:rFonts w:asciiTheme="majorBidi" w:hAnsiTheme="majorBidi" w:cstheme="majorBidi"/>
                <w:sz w:val="28"/>
                <w:szCs w:val="28"/>
              </w:rPr>
              <w:t>15,836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BEAD96" w14:textId="6A8672A4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160039" w14:textId="2831B7E2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15,836</w:t>
            </w:r>
          </w:p>
        </w:tc>
        <w:tc>
          <w:tcPr>
            <w:tcW w:w="110" w:type="dxa"/>
          </w:tcPr>
          <w:p w14:paraId="3E137568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B8BE370" w14:textId="166822D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47734B38" w14:textId="77777777" w:rsidTr="00111DD7">
        <w:tc>
          <w:tcPr>
            <w:tcW w:w="2700" w:type="dxa"/>
          </w:tcPr>
          <w:p w14:paraId="08920FF6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67B0304" w14:textId="242AC91B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7,205</w:t>
            </w:r>
          </w:p>
        </w:tc>
        <w:tc>
          <w:tcPr>
            <w:tcW w:w="107" w:type="dxa"/>
          </w:tcPr>
          <w:p w14:paraId="182FA891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7627CAB" w14:textId="33AFA4E5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35,430</w:t>
            </w:r>
          </w:p>
        </w:tc>
        <w:tc>
          <w:tcPr>
            <w:tcW w:w="107" w:type="dxa"/>
          </w:tcPr>
          <w:p w14:paraId="18559C97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65190F" w14:textId="7455B117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C7F23DF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4901087" w14:textId="1677BFA3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5D70841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56446BC" w14:textId="0AFF827F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2FA58B7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92A23B9" w14:textId="03E7FB78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42,635</w:t>
            </w:r>
          </w:p>
        </w:tc>
        <w:tc>
          <w:tcPr>
            <w:tcW w:w="110" w:type="dxa"/>
          </w:tcPr>
          <w:p w14:paraId="50A92F5F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58B2E13" w14:textId="75A6E09D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FF7" w:rsidRPr="00BB4D9A" w14:paraId="0C1CCCBD" w14:textId="77777777" w:rsidTr="00111DD7">
        <w:trPr>
          <w:trHeight w:val="413"/>
        </w:trPr>
        <w:tc>
          <w:tcPr>
            <w:tcW w:w="2700" w:type="dxa"/>
          </w:tcPr>
          <w:p w14:paraId="2D1985A7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47291722" w14:textId="73BDA67C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7,205</w:t>
            </w:r>
          </w:p>
        </w:tc>
        <w:tc>
          <w:tcPr>
            <w:tcW w:w="107" w:type="dxa"/>
          </w:tcPr>
          <w:p w14:paraId="0E69476D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7E5CC6D" w14:textId="65C5461C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35,430</w:t>
            </w:r>
          </w:p>
        </w:tc>
        <w:tc>
          <w:tcPr>
            <w:tcW w:w="107" w:type="dxa"/>
          </w:tcPr>
          <w:p w14:paraId="45E07BC4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FF8E5F2" w14:textId="5C1F7E81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A9A434B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B144793" w14:textId="3F450F01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40A9623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52E9E58" w14:textId="6A9CC40D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540,978</w:t>
            </w:r>
          </w:p>
        </w:tc>
        <w:tc>
          <w:tcPr>
            <w:tcW w:w="107" w:type="dxa"/>
          </w:tcPr>
          <w:p w14:paraId="487D89CF" w14:textId="77777777" w:rsidR="00CE4FF7" w:rsidRPr="00527F6D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31C9D00" w14:textId="282AFE52" w:rsidR="00CE4FF7" w:rsidRPr="00527F6D" w:rsidRDefault="00527F6D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F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583,613</w:t>
            </w:r>
          </w:p>
        </w:tc>
        <w:tc>
          <w:tcPr>
            <w:tcW w:w="110" w:type="dxa"/>
          </w:tcPr>
          <w:p w14:paraId="4BBFB176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1407D902" w14:textId="77777777" w:rsidR="00CE4FF7" w:rsidRPr="00851F87" w:rsidRDefault="00CE4FF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47E72C2D" w14:textId="77777777" w:rsidR="00CE4FF7" w:rsidRDefault="00CE4FF7" w:rsidP="00CE4FF7"/>
    <w:p w14:paraId="0A969910" w14:textId="77777777" w:rsidR="00CE4FF7" w:rsidRDefault="00CE4FF7" w:rsidP="00CE4FF7"/>
    <w:p w14:paraId="4E7A9EB4" w14:textId="77777777" w:rsidR="00CE4FF7" w:rsidRDefault="00CE4FF7" w:rsidP="00CE4FF7"/>
    <w:p w14:paraId="51273974" w14:textId="77777777" w:rsidR="00CE4FF7" w:rsidRDefault="00CE4FF7" w:rsidP="00CE4FF7"/>
    <w:p w14:paraId="68D3FDB7" w14:textId="77777777" w:rsidR="00CE4FF7" w:rsidRDefault="00CE4FF7" w:rsidP="00CE4FF7"/>
    <w:p w14:paraId="27B948DF" w14:textId="77777777" w:rsidR="00CE4FF7" w:rsidRDefault="00CE4FF7" w:rsidP="00CE4FF7"/>
    <w:p w14:paraId="0A2D625D" w14:textId="77777777" w:rsidR="00CE4FF7" w:rsidRDefault="00CE4FF7" w:rsidP="00CE4FF7"/>
    <w:p w14:paraId="0A234AFA" w14:textId="052A349B" w:rsidR="00CE4FF7" w:rsidRDefault="00CE4FF7" w:rsidP="00CE4FF7"/>
    <w:tbl>
      <w:tblPr>
        <w:tblW w:w="981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700"/>
        <w:gridCol w:w="881"/>
        <w:gridCol w:w="107"/>
        <w:gridCol w:w="884"/>
        <w:gridCol w:w="107"/>
        <w:gridCol w:w="794"/>
        <w:gridCol w:w="106"/>
        <w:gridCol w:w="1064"/>
        <w:gridCol w:w="106"/>
        <w:gridCol w:w="884"/>
        <w:gridCol w:w="107"/>
        <w:gridCol w:w="884"/>
        <w:gridCol w:w="110"/>
        <w:gridCol w:w="1076"/>
      </w:tblGrid>
      <w:tr w:rsidR="001C4127" w:rsidRPr="00BB4D9A" w14:paraId="3CF58024" w14:textId="77777777" w:rsidTr="00111DD7">
        <w:trPr>
          <w:tblHeader/>
        </w:trPr>
        <w:tc>
          <w:tcPr>
            <w:tcW w:w="2700" w:type="dxa"/>
          </w:tcPr>
          <w:p w14:paraId="4D5A6FCC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217FC000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C4127" w:rsidRPr="00BB4D9A" w14:paraId="5C1EBF40" w14:textId="77777777" w:rsidTr="00111DD7">
        <w:trPr>
          <w:tblHeader/>
        </w:trPr>
        <w:tc>
          <w:tcPr>
            <w:tcW w:w="2700" w:type="dxa"/>
          </w:tcPr>
          <w:p w14:paraId="3141AB23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3"/>
            <w:tcBorders>
              <w:bottom w:val="single" w:sz="4" w:space="0" w:color="auto"/>
            </w:tcBorders>
          </w:tcPr>
          <w:p w14:paraId="3F4F312F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C4127" w:rsidRPr="00BB4D9A" w14:paraId="307B1EDC" w14:textId="77777777" w:rsidTr="00111DD7">
        <w:trPr>
          <w:tblHeader/>
        </w:trPr>
        <w:tc>
          <w:tcPr>
            <w:tcW w:w="2700" w:type="dxa"/>
          </w:tcPr>
          <w:p w14:paraId="229BD8A9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5"/>
            <w:tcBorders>
              <w:bottom w:val="single" w:sz="4" w:space="0" w:color="auto"/>
            </w:tcBorders>
          </w:tcPr>
          <w:p w14:paraId="4FD3A023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4B34944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D0E746A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E9507FB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6602398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014237EB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6467E09A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0205090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2BF505E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4127" w:rsidRPr="00BB4D9A" w14:paraId="67D7EA22" w14:textId="77777777" w:rsidTr="00111DD7">
        <w:trPr>
          <w:tblHeader/>
        </w:trPr>
        <w:tc>
          <w:tcPr>
            <w:tcW w:w="2700" w:type="dxa"/>
          </w:tcPr>
          <w:p w14:paraId="7E5BB7C2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FA58584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BFFCC21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0F46EA27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E919DAE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94" w:type="dxa"/>
          </w:tcPr>
          <w:p w14:paraId="235AE8F1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71A71906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3277F337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06" w:type="dxa"/>
          </w:tcPr>
          <w:p w14:paraId="3EBA5E85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0EC8F07B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DBE6232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1BC9E4E5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B5ED8AB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70AAE9CA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1C4127" w:rsidRPr="00BB4D9A" w14:paraId="56535EA8" w14:textId="77777777" w:rsidTr="00111DD7">
        <w:trPr>
          <w:tblHeader/>
        </w:trPr>
        <w:tc>
          <w:tcPr>
            <w:tcW w:w="2700" w:type="dxa"/>
          </w:tcPr>
          <w:p w14:paraId="613E0F03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24D2DF2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8C88934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84" w:type="dxa"/>
          </w:tcPr>
          <w:p w14:paraId="50447126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6CB58FC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4" w:type="dxa"/>
          </w:tcPr>
          <w:p w14:paraId="0C5A92E1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06" w:type="dxa"/>
          </w:tcPr>
          <w:p w14:paraId="09C16854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BCC26E5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06" w:type="dxa"/>
          </w:tcPr>
          <w:p w14:paraId="41FD0AD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23969AC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107" w:type="dxa"/>
          </w:tcPr>
          <w:p w14:paraId="63BD6E22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7536E903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696100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55F29538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1C4127" w:rsidRPr="00BB4D9A" w14:paraId="569BC966" w14:textId="77777777" w:rsidTr="00111DD7">
        <w:trPr>
          <w:tblHeader/>
        </w:trPr>
        <w:tc>
          <w:tcPr>
            <w:tcW w:w="2700" w:type="dxa"/>
          </w:tcPr>
          <w:p w14:paraId="576340A6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15B4168B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38D19E19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CAB097C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7" w:type="dxa"/>
          </w:tcPr>
          <w:p w14:paraId="2897C32C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12742C1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6" w:type="dxa"/>
          </w:tcPr>
          <w:p w14:paraId="3A38C2C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E960066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06" w:type="dxa"/>
          </w:tcPr>
          <w:p w14:paraId="4B9A1F4C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2AF8311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7" w:type="dxa"/>
          </w:tcPr>
          <w:p w14:paraId="524428EC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BE2C86B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0" w:type="dxa"/>
          </w:tcPr>
          <w:p w14:paraId="662F6CD0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6E4D64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1C4127" w:rsidRPr="00BB4D9A" w14:paraId="27AE4FC6" w14:textId="77777777" w:rsidTr="00111DD7">
        <w:tc>
          <w:tcPr>
            <w:tcW w:w="2700" w:type="dxa"/>
          </w:tcPr>
          <w:p w14:paraId="318A2041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81" w:type="dxa"/>
          </w:tcPr>
          <w:p w14:paraId="1B041B0F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078EBFD5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0A61F665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6B36340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1976678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E6F6DD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43D63809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0C308438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3C4D0EB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733B63E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4875007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4BA0BE9C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0BD4288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C4127" w:rsidRPr="00BB4D9A" w14:paraId="31362861" w14:textId="77777777" w:rsidTr="00111DD7">
        <w:tc>
          <w:tcPr>
            <w:tcW w:w="2700" w:type="dxa"/>
          </w:tcPr>
          <w:p w14:paraId="653715DA" w14:textId="77777777" w:rsidR="001C4127" w:rsidRPr="009249C2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249C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4E2B8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E7CF81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1040F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98E09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EC650E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EDBB6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3A444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148,453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5AB2BB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87A6D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39,108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18908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6C44C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187,561 </w:t>
            </w:r>
          </w:p>
        </w:tc>
        <w:tc>
          <w:tcPr>
            <w:tcW w:w="110" w:type="dxa"/>
          </w:tcPr>
          <w:p w14:paraId="19979509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73D2EB8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C4127" w:rsidRPr="00BB4D9A" w14:paraId="35CB0083" w14:textId="77777777" w:rsidTr="00111DD7">
        <w:tc>
          <w:tcPr>
            <w:tcW w:w="2700" w:type="dxa"/>
          </w:tcPr>
          <w:p w14:paraId="05B7DB6C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เบี้ยประกันภัยค้างรับ 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696AF7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39706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9AF89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4071E8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5EA71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3C5CEB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9C5751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2AE041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EA0E1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80,862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2B07D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D845CE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80,862 </w:t>
            </w:r>
          </w:p>
        </w:tc>
        <w:tc>
          <w:tcPr>
            <w:tcW w:w="110" w:type="dxa"/>
          </w:tcPr>
          <w:p w14:paraId="24FAB7F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171620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1F169108" w14:textId="77777777" w:rsidTr="00111DD7">
        <w:tc>
          <w:tcPr>
            <w:tcW w:w="2700" w:type="dxa"/>
          </w:tcPr>
          <w:p w14:paraId="47DF6420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1104D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F4084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ED25B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CBB1B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6EB9F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E005F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512C58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1F097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BB818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403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65340B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8A6A9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403 </w:t>
            </w:r>
          </w:p>
        </w:tc>
        <w:tc>
          <w:tcPr>
            <w:tcW w:w="110" w:type="dxa"/>
          </w:tcPr>
          <w:p w14:paraId="17278EC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39D280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43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0A8C4CCB" w14:textId="77777777" w:rsidTr="00111DD7">
        <w:tc>
          <w:tcPr>
            <w:tcW w:w="2700" w:type="dxa"/>
          </w:tcPr>
          <w:p w14:paraId="3FC6A19E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881" w:type="dxa"/>
          </w:tcPr>
          <w:p w14:paraId="42330FB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3BEE360C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C9C330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4F5EE7D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6F006F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147AA2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557D9D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64CB2A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076E3DE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</w:tcPr>
          <w:p w14:paraId="2B4AB31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6BC48AA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E0950E9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671E5DD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C4127" w:rsidRPr="00BB4D9A" w14:paraId="0BC24E90" w14:textId="77777777" w:rsidTr="00111DD7">
        <w:tc>
          <w:tcPr>
            <w:tcW w:w="2700" w:type="dxa"/>
          </w:tcPr>
          <w:p w14:paraId="436AC4D0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สำรองค่าสินไหมทดแทน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0D3AD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9693A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AA85BE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D9A65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CF0E3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6040F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A95BC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32105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AADFC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8A5">
              <w:rPr>
                <w:rFonts w:asciiTheme="majorBidi" w:hAnsiTheme="majorBidi" w:cstheme="majorBidi"/>
                <w:sz w:val="28"/>
                <w:szCs w:val="28"/>
              </w:rPr>
              <w:t>92,882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56E7C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05752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38A5">
              <w:rPr>
                <w:rFonts w:asciiTheme="majorBidi" w:hAnsiTheme="majorBidi" w:cstheme="majorBidi"/>
                <w:sz w:val="28"/>
                <w:szCs w:val="28"/>
              </w:rPr>
              <w:t>92,882</w:t>
            </w:r>
          </w:p>
        </w:tc>
        <w:tc>
          <w:tcPr>
            <w:tcW w:w="110" w:type="dxa"/>
          </w:tcPr>
          <w:p w14:paraId="1E6C798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427E8BB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0A86F4CB" w14:textId="77777777" w:rsidTr="00111DD7">
        <w:tc>
          <w:tcPr>
            <w:tcW w:w="2700" w:type="dxa"/>
          </w:tcPr>
          <w:p w14:paraId="384C9971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A7678E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3C94D1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25F4D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2F7B1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91A25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0D584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00FEA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E370CFC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FA0D18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69,614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51AC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70FB98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69,614 </w:t>
            </w:r>
          </w:p>
        </w:tc>
        <w:tc>
          <w:tcPr>
            <w:tcW w:w="110" w:type="dxa"/>
          </w:tcPr>
          <w:p w14:paraId="3670ABA5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1B759FF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3356DD00" w14:textId="77777777" w:rsidTr="00111DD7">
        <w:tc>
          <w:tcPr>
            <w:tcW w:w="2700" w:type="dxa"/>
          </w:tcPr>
          <w:p w14:paraId="7669C158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เงินฝากสถาบันการเงินที่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B4D9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ครบกำหนดเกินกว่าสามเดือน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2B569C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103,435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A6926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4C9E8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6A00E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B15451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FC7C7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3FE7A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A6C64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10D4F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C65B9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B4D6F1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103,435 </w:t>
            </w:r>
          </w:p>
        </w:tc>
        <w:tc>
          <w:tcPr>
            <w:tcW w:w="110" w:type="dxa"/>
            <w:vAlign w:val="bottom"/>
          </w:tcPr>
          <w:p w14:paraId="64A6DE00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709F88F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0.15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0.8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C4127" w:rsidRPr="00BB4D9A" w14:paraId="755114D2" w14:textId="77777777" w:rsidTr="00111DD7">
        <w:tc>
          <w:tcPr>
            <w:tcW w:w="2700" w:type="dxa"/>
          </w:tcPr>
          <w:p w14:paraId="26691E58" w14:textId="77777777" w:rsidR="001C412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BDEB8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01D13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C515A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22,055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DBC71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716BA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3C15F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23DABB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8B19B7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665CE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0687C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9279F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22,055 </w:t>
            </w:r>
          </w:p>
        </w:tc>
        <w:tc>
          <w:tcPr>
            <w:tcW w:w="110" w:type="dxa"/>
            <w:vAlign w:val="bottom"/>
          </w:tcPr>
          <w:p w14:paraId="1B5DA876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7314857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3.10 - 6.00</w:t>
            </w:r>
          </w:p>
        </w:tc>
      </w:tr>
      <w:tr w:rsidR="001C4127" w:rsidRPr="00BB4D9A" w14:paraId="38370B66" w14:textId="77777777" w:rsidTr="00111DD7">
        <w:tc>
          <w:tcPr>
            <w:tcW w:w="2700" w:type="dxa"/>
          </w:tcPr>
          <w:p w14:paraId="4298C063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1978CB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3BF3F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0C0EA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9AB2B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C63FF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FBBF7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2AF48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F2E9C8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FF6D3B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88,392 </w:t>
            </w:r>
          </w:p>
        </w:tc>
        <w:tc>
          <w:tcPr>
            <w:tcW w:w="107" w:type="dxa"/>
          </w:tcPr>
          <w:p w14:paraId="5C0E468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B47792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88,392 </w:t>
            </w:r>
          </w:p>
        </w:tc>
        <w:tc>
          <w:tcPr>
            <w:tcW w:w="110" w:type="dxa"/>
          </w:tcPr>
          <w:p w14:paraId="685BDD4D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745B4D5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7C1046C3" w14:textId="77777777" w:rsidTr="00111DD7">
        <w:tc>
          <w:tcPr>
            <w:tcW w:w="2700" w:type="dxa"/>
          </w:tcPr>
          <w:p w14:paraId="32BD0E7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E1A15C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F818F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E3A88E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C6392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8BB13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19495E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20673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23F761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D614A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160,086 </w:t>
            </w:r>
          </w:p>
        </w:tc>
        <w:tc>
          <w:tcPr>
            <w:tcW w:w="107" w:type="dxa"/>
          </w:tcPr>
          <w:p w14:paraId="20E292B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229C91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160,086 </w:t>
            </w:r>
          </w:p>
        </w:tc>
        <w:tc>
          <w:tcPr>
            <w:tcW w:w="110" w:type="dxa"/>
          </w:tcPr>
          <w:p w14:paraId="5DDD41B6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C2ED78F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4083FB9F" w14:textId="77777777" w:rsidTr="00111DD7">
        <w:tc>
          <w:tcPr>
            <w:tcW w:w="2700" w:type="dxa"/>
          </w:tcPr>
          <w:p w14:paraId="1777A16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788C5E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ADCDB7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B9979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FA0300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452143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DE085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F32907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79E48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4214E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138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2871F4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A87288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 xml:space="preserve">138 </w:t>
            </w:r>
          </w:p>
        </w:tc>
        <w:tc>
          <w:tcPr>
            <w:tcW w:w="110" w:type="dxa"/>
          </w:tcPr>
          <w:p w14:paraId="163EC3E5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0EDDEAB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240C9216" w14:textId="77777777" w:rsidTr="00111DD7">
        <w:tc>
          <w:tcPr>
            <w:tcW w:w="2700" w:type="dxa"/>
          </w:tcPr>
          <w:p w14:paraId="2258D0C4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881" w:type="dxa"/>
          </w:tcPr>
          <w:p w14:paraId="444DB18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107" w:type="dxa"/>
          </w:tcPr>
          <w:p w14:paraId="739FE546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582BA3D7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D396139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D5393A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A55817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D543A0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342CDD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24DEE2BC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5ACF9ED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27FCB258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110" w:type="dxa"/>
          </w:tcPr>
          <w:p w14:paraId="2452AB1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127B6CE0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8.00</w:t>
            </w:r>
          </w:p>
        </w:tc>
      </w:tr>
      <w:tr w:rsidR="001C4127" w:rsidRPr="00BB4D9A" w14:paraId="7E2E783C" w14:textId="77777777" w:rsidTr="00111DD7">
        <w:tc>
          <w:tcPr>
            <w:tcW w:w="2700" w:type="dxa"/>
          </w:tcPr>
          <w:p w14:paraId="114D1F20" w14:textId="77777777" w:rsidR="001C4127" w:rsidRPr="00A01654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6AFCCE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136,435</w:t>
            </w:r>
          </w:p>
        </w:tc>
        <w:tc>
          <w:tcPr>
            <w:tcW w:w="107" w:type="dxa"/>
          </w:tcPr>
          <w:p w14:paraId="31541E7F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322B58C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22,055</w:t>
            </w:r>
          </w:p>
        </w:tc>
        <w:tc>
          <w:tcPr>
            <w:tcW w:w="107" w:type="dxa"/>
          </w:tcPr>
          <w:p w14:paraId="659B734E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7A36111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1CF789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3F52AB5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148,453</w:t>
            </w:r>
          </w:p>
        </w:tc>
        <w:tc>
          <w:tcPr>
            <w:tcW w:w="106" w:type="dxa"/>
          </w:tcPr>
          <w:p w14:paraId="618360E6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82937EB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531,485</w:t>
            </w:r>
          </w:p>
        </w:tc>
        <w:tc>
          <w:tcPr>
            <w:tcW w:w="107" w:type="dxa"/>
          </w:tcPr>
          <w:p w14:paraId="3052D61D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4ECE2A9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F238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838,428</w:t>
            </w:r>
          </w:p>
        </w:tc>
        <w:tc>
          <w:tcPr>
            <w:tcW w:w="110" w:type="dxa"/>
          </w:tcPr>
          <w:p w14:paraId="3EC05C3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749E765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1C4127" w:rsidRPr="00BB4D9A" w14:paraId="4ADD419B" w14:textId="77777777" w:rsidTr="00111DD7">
        <w:tc>
          <w:tcPr>
            <w:tcW w:w="2700" w:type="dxa"/>
          </w:tcPr>
          <w:p w14:paraId="57C7A296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81" w:type="dxa"/>
          </w:tcPr>
          <w:p w14:paraId="20B53A06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637FB060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349E358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34796AE5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310692A8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64350B19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61F7B6A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77269561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1E3DA858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3E70066B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6AB3178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739A7C0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894ADD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C4127" w:rsidRPr="00BB4D9A" w14:paraId="2FCF7A0B" w14:textId="77777777" w:rsidTr="00111DD7">
        <w:tc>
          <w:tcPr>
            <w:tcW w:w="2700" w:type="dxa"/>
          </w:tcPr>
          <w:p w14:paraId="252ABBDD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881" w:type="dxa"/>
          </w:tcPr>
          <w:p w14:paraId="7375DDFB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0BD1D81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0C5B2E5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210D867D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1EED3CCF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0E428B0C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29DD078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1F769A6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240E9C3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5F8BBD4D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0EEA0C3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43E35A45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40ADD11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C4127" w:rsidRPr="00BB4D9A" w14:paraId="6701D9F8" w14:textId="77777777" w:rsidTr="00111DD7">
        <w:tc>
          <w:tcPr>
            <w:tcW w:w="2700" w:type="dxa"/>
          </w:tcPr>
          <w:p w14:paraId="4589B98F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- สำรองค่าสินไหมทดแทนและ</w:t>
            </w:r>
          </w:p>
        </w:tc>
        <w:tc>
          <w:tcPr>
            <w:tcW w:w="881" w:type="dxa"/>
          </w:tcPr>
          <w:p w14:paraId="4FA07A51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7" w:type="dxa"/>
          </w:tcPr>
          <w:p w14:paraId="5A814752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2C9A0316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2B7524DB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</w:tcPr>
          <w:p w14:paraId="4813B26F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36B1341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14:paraId="472892E0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14:paraId="7A977583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1F841023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" w:type="dxa"/>
          </w:tcPr>
          <w:p w14:paraId="286BD7C6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</w:tcPr>
          <w:p w14:paraId="4C417E3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" w:type="dxa"/>
          </w:tcPr>
          <w:p w14:paraId="079452DC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03B88F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C4127" w:rsidRPr="00BB4D9A" w14:paraId="7C9D175E" w14:textId="77777777" w:rsidTr="00111DD7">
        <w:tc>
          <w:tcPr>
            <w:tcW w:w="2700" w:type="dxa"/>
          </w:tcPr>
          <w:p w14:paraId="4D13FD6C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ค่าสินไหมทดแทนค้างจ่าย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2EDFB84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D6C447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34C305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2A4786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0695B4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A9F2CF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D4AF90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600246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4424E7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40BC"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4873DC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916C68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940BC"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110" w:type="dxa"/>
          </w:tcPr>
          <w:p w14:paraId="1DF88F13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39595B4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6AB32244" w14:textId="77777777" w:rsidTr="00111DD7">
        <w:tc>
          <w:tcPr>
            <w:tcW w:w="2700" w:type="dxa"/>
          </w:tcPr>
          <w:p w14:paraId="31967074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64DCFE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F7EE7B8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28C69F7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CA06C5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26578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AB8562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28E3CE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B8428F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DE3101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210,073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0AD107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01AEF7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210,073 </w:t>
            </w:r>
          </w:p>
        </w:tc>
        <w:tc>
          <w:tcPr>
            <w:tcW w:w="110" w:type="dxa"/>
          </w:tcPr>
          <w:p w14:paraId="48A22721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0FC3EEF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033A4091" w14:textId="77777777" w:rsidTr="00111DD7">
        <w:tc>
          <w:tcPr>
            <w:tcW w:w="2700" w:type="dxa"/>
          </w:tcPr>
          <w:p w14:paraId="75366ECE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11F1">
              <w:rPr>
                <w:rFonts w:asciiTheme="majorBidi" w:hAnsi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45C873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27C81B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3495F7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D69FCA0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0D3C13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C6765A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B71F2E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34024C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490E9A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2007D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998D62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</w:p>
        </w:tc>
        <w:tc>
          <w:tcPr>
            <w:tcW w:w="110" w:type="dxa"/>
          </w:tcPr>
          <w:p w14:paraId="01D1B781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65798D9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40BD4E25" w14:textId="77777777" w:rsidTr="00111DD7">
        <w:tc>
          <w:tcPr>
            <w:tcW w:w="2700" w:type="dxa"/>
          </w:tcPr>
          <w:p w14:paraId="6CCBA934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D9A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ค่าจ้างและค่าบำเหน็จค้างจ่าย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272860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44DECA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E23C526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4F0D82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C611BD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A34D83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E169DD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A723DE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17DAA9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14,992 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2C4528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65FF79" w14:textId="77777777" w:rsidR="001C4127" w:rsidRPr="00833085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 xml:space="preserve">14,992 </w:t>
            </w:r>
          </w:p>
        </w:tc>
        <w:tc>
          <w:tcPr>
            <w:tcW w:w="110" w:type="dxa"/>
          </w:tcPr>
          <w:p w14:paraId="1406AD09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5F28F148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127" w:rsidRPr="00BB4D9A" w14:paraId="0AF9E760" w14:textId="77777777" w:rsidTr="00111DD7">
        <w:tc>
          <w:tcPr>
            <w:tcW w:w="2700" w:type="dxa"/>
          </w:tcPr>
          <w:p w14:paraId="396BA600" w14:textId="77777777" w:rsidR="001C4127" w:rsidRPr="00BB4D9A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1CC2F8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8,447</w:t>
            </w:r>
          </w:p>
        </w:tc>
        <w:tc>
          <w:tcPr>
            <w:tcW w:w="107" w:type="dxa"/>
          </w:tcPr>
          <w:p w14:paraId="41494775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3472A7F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24,886</w:t>
            </w:r>
          </w:p>
        </w:tc>
        <w:tc>
          <w:tcPr>
            <w:tcW w:w="107" w:type="dxa"/>
          </w:tcPr>
          <w:p w14:paraId="4C361F8E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365671F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431F69C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BCEC385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62FA11B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C444FD7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" w:type="dxa"/>
          </w:tcPr>
          <w:p w14:paraId="13B7CC71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D2ABCBB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55C52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10" w:type="dxa"/>
          </w:tcPr>
          <w:p w14:paraId="3B9715D2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2E2CE27F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3085">
              <w:rPr>
                <w:rFonts w:asciiTheme="majorBidi" w:hAnsiTheme="majorBidi" w:cstheme="majorBidi"/>
                <w:sz w:val="28"/>
                <w:szCs w:val="28"/>
              </w:rPr>
              <w:t>6.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085">
              <w:rPr>
                <w:rFonts w:asciiTheme="majorBidi" w:hAnsiTheme="majorBidi" w:cstheme="majorBidi"/>
                <w:sz w:val="28"/>
                <w:szCs w:val="28"/>
              </w:rPr>
              <w:t>6.5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C4127" w:rsidRPr="00BB4D9A" w14:paraId="2FFEE56A" w14:textId="77777777" w:rsidTr="00111DD7">
        <w:trPr>
          <w:trHeight w:val="413"/>
        </w:trPr>
        <w:tc>
          <w:tcPr>
            <w:tcW w:w="2700" w:type="dxa"/>
          </w:tcPr>
          <w:p w14:paraId="302DFB0F" w14:textId="77777777" w:rsidR="001C4127" w:rsidRPr="00A01654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16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F05363A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0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8,447</w:t>
            </w:r>
          </w:p>
        </w:tc>
        <w:tc>
          <w:tcPr>
            <w:tcW w:w="107" w:type="dxa"/>
          </w:tcPr>
          <w:p w14:paraId="35FE4FB9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78454166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600D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24,886</w:t>
            </w:r>
          </w:p>
        </w:tc>
        <w:tc>
          <w:tcPr>
            <w:tcW w:w="107" w:type="dxa"/>
          </w:tcPr>
          <w:p w14:paraId="13EAD40D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2D5C31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DA98D43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C9D299D" w14:textId="77777777" w:rsidR="001C4127" w:rsidRPr="007A3C13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45269EA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8B615D7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D94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397,798</w:t>
            </w:r>
          </w:p>
        </w:tc>
        <w:tc>
          <w:tcPr>
            <w:tcW w:w="107" w:type="dxa"/>
          </w:tcPr>
          <w:p w14:paraId="5C70BF28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C624A81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D94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110" w:type="dxa"/>
          </w:tcPr>
          <w:p w14:paraId="11D12310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6" w:type="dxa"/>
          </w:tcPr>
          <w:p w14:paraId="1F3ADB61" w14:textId="77777777" w:rsidR="001C4127" w:rsidRPr="00851F87" w:rsidRDefault="001C4127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</w:tbl>
    <w:p w14:paraId="3F30C74B" w14:textId="77777777" w:rsidR="001C4127" w:rsidRDefault="001C4127" w:rsidP="00CE4FF7"/>
    <w:p w14:paraId="07000D59" w14:textId="77777777" w:rsidR="00CE4FF7" w:rsidRDefault="00CE4FF7" w:rsidP="00CE4FF7"/>
    <w:p w14:paraId="00359612" w14:textId="77777777" w:rsidR="00CE4FF7" w:rsidRDefault="00CE4FF7" w:rsidP="00CE4FF7"/>
    <w:p w14:paraId="5D2CD888" w14:textId="77777777" w:rsidR="00CE4FF7" w:rsidRDefault="00CE4FF7" w:rsidP="001C4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1C7BAED4" w14:textId="77777777" w:rsidR="00CE4FF7" w:rsidRPr="00EB7FEE" w:rsidRDefault="00CE4FF7" w:rsidP="00C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firstLine="540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4FEEB130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มูลค่ายุติธรรมหมายถึง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131064CB" w14:textId="77777777" w:rsidR="00CE4FF7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E6376">
        <w:rPr>
          <w:rFonts w:ascii="Angsana New" w:hAnsi="Angsana New"/>
          <w:sz w:val="28"/>
          <w:szCs w:val="28"/>
          <w:cs/>
        </w:rPr>
        <w:t>เบี้ยประกันภัยค้างรับ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 xml:space="preserve">รายได้จากการลงทุนค้างรับ </w:t>
      </w:r>
      <w:r w:rsidRPr="00BE6376">
        <w:rPr>
          <w:rFonts w:ascii="Angsana New" w:hAnsi="Angsana New" w:hint="cs"/>
          <w:sz w:val="28"/>
          <w:szCs w:val="28"/>
          <w:cs/>
        </w:rPr>
        <w:t>สินทรัพย์</w:t>
      </w:r>
      <w:r w:rsidRPr="00BE6376">
        <w:rPr>
          <w:rFonts w:ascii="Angsana New" w:hAnsi="Angsana New"/>
          <w:sz w:val="28"/>
          <w:szCs w:val="28"/>
          <w:cs/>
        </w:rPr>
        <w:t>จากการประกันภัยต่อ</w:t>
      </w:r>
      <w:r w:rsidRPr="00BE6376">
        <w:rPr>
          <w:rFonts w:ascii="Angsana New" w:hAnsi="Angsana New" w:hint="cs"/>
          <w:sz w:val="28"/>
          <w:szCs w:val="28"/>
          <w:cs/>
        </w:rPr>
        <w:t xml:space="preserve"> ลูกหนี้จากสัญญาประกันภัยต่อ</w:t>
      </w:r>
      <w:r w:rsidRPr="00BE6376">
        <w:rPr>
          <w:rFonts w:ascii="Angsana New" w:hAnsi="Angsana New"/>
          <w:sz w:val="28"/>
          <w:szCs w:val="28"/>
        </w:rPr>
        <w:t xml:space="preserve"> </w:t>
      </w:r>
      <w:r w:rsidRPr="00BE6376">
        <w:rPr>
          <w:rFonts w:ascii="Angsana New" w:hAnsi="Angsana New"/>
          <w:sz w:val="28"/>
          <w:szCs w:val="28"/>
          <w:cs/>
        </w:rPr>
        <w:t>และสินทรัพย์อื่นมีราคาตามบัญชีใกล้เคียงกับมูลค่ายุติธรรม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76F777DD" w14:textId="77777777" w:rsidR="00CE4FF7" w:rsidRPr="000339E8" w:rsidRDefault="00CE4FF7" w:rsidP="00CE4FF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สินทรัพย์ทางการเงินตราสารหนี้และตราสารทุน</w:t>
      </w:r>
    </w:p>
    <w:p w14:paraId="0EBE5B5D" w14:textId="77777777" w:rsidR="00CE4FF7" w:rsidRPr="00BB4D9A" w:rsidRDefault="00CE4FF7" w:rsidP="005126F1">
      <w:pPr>
        <w:pStyle w:val="ListParagraph"/>
        <w:widowControl w:val="0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หลักทรัพย์ในความต้องการของตลาด มูลค่ายุติธรรมถือตามราคาที่ซื้อขายกันในตลาด</w:t>
      </w:r>
    </w:p>
    <w:p w14:paraId="37C3BEDA" w14:textId="77777777" w:rsidR="00CE4FF7" w:rsidRPr="00BB4D9A" w:rsidRDefault="00CE4FF7" w:rsidP="005126F1">
      <w:pPr>
        <w:pStyle w:val="ListParagraph"/>
        <w:widowControl w:val="0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เงินลงทุนในหลักทรัพย์อื่น 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6B7D7048" w14:textId="77777777" w:rsidR="00CE4FF7" w:rsidRPr="00BB4D9A" w:rsidRDefault="00CE4FF7" w:rsidP="005126F1">
      <w:pPr>
        <w:pStyle w:val="ListParagraph"/>
        <w:widowControl w:val="0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เงินฝากสถาบันการเงิน มูลค่ายุติธรรมถือตามราคาที่แสดงในงบแสดงฐานะการเงิน</w:t>
      </w:r>
    </w:p>
    <w:p w14:paraId="5605EDEF" w14:textId="4D9705CE" w:rsidR="00CE4FF7" w:rsidRPr="001C4127" w:rsidRDefault="00CE4FF7" w:rsidP="001C412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BB4D9A">
        <w:rPr>
          <w:rFonts w:ascii="Angsana New" w:hAnsi="Angsana New"/>
          <w:sz w:val="28"/>
          <w:szCs w:val="28"/>
          <w:cs/>
        </w:rPr>
        <w:t>ค่าสินไหมทดแทนค้างจ่าย เจ้าหนี้บริษัทประกันภัยต่อ ค่าจ้างและค่าบำเหน็จค้างจ่าย และหนี้สินอื่น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  <w:bookmarkEnd w:id="15"/>
    </w:p>
    <w:p w14:paraId="5C3B8D5F" w14:textId="0C55E384" w:rsidR="003F2A02" w:rsidRPr="00A56944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A56944">
        <w:rPr>
          <w:b/>
          <w:bCs/>
          <w:u w:val="none"/>
          <w:cs/>
        </w:rPr>
        <w:t>หลักทรัพย์ประกันวางไว้กับนายทะเบียน</w:t>
      </w:r>
    </w:p>
    <w:p w14:paraId="147E19E9" w14:textId="15CB1115" w:rsidR="000B776F" w:rsidRPr="000B776F" w:rsidRDefault="000B776F" w:rsidP="005F2D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Angsana New" w:hAnsi="Angsana New"/>
          <w:sz w:val="28"/>
          <w:szCs w:val="28"/>
        </w:rPr>
      </w:pPr>
      <w:bookmarkStart w:id="16" w:name="_Hlk99538124"/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Pr="000B776F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0B776F">
        <w:rPr>
          <w:rFonts w:ascii="Angsana New" w:hAnsi="Angsana New"/>
          <w:sz w:val="28"/>
          <w:szCs w:val="28"/>
        </w:rPr>
        <w:t>256</w:t>
      </w:r>
      <w:r w:rsidR="007137BB">
        <w:rPr>
          <w:rFonts w:ascii="Angsana New" w:hAnsi="Angsana New"/>
          <w:sz w:val="28"/>
          <w:szCs w:val="28"/>
        </w:rPr>
        <w:t>4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/>
          <w:sz w:val="28"/>
          <w:szCs w:val="28"/>
          <w:cs/>
        </w:rPr>
        <w:t>บริษัทได้วางทรัพย์สินประกันไว้กับนายทะเบียนตา</w:t>
      </w:r>
      <w:r w:rsidR="005F2DD4">
        <w:rPr>
          <w:rFonts w:ascii="Angsana New" w:hAnsi="Angsana New" w:hint="cs"/>
          <w:sz w:val="28"/>
          <w:szCs w:val="28"/>
          <w:cs/>
        </w:rPr>
        <w:t>ม</w:t>
      </w:r>
      <w:r w:rsidRPr="000B776F">
        <w:rPr>
          <w:rFonts w:ascii="Angsana New" w:hAnsi="Angsana New"/>
          <w:sz w:val="28"/>
          <w:szCs w:val="28"/>
          <w:cs/>
        </w:rPr>
        <w:t>พระราชบัญญัติประกันวินาศภัย ดังนี้</w:t>
      </w:r>
    </w:p>
    <w:bookmarkEnd w:id="16"/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33DFF20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3A93" w:rsidRPr="00824832" w14:paraId="58A20275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2A5B147E" w:rsidR="00D33A93" w:rsidRPr="00824832" w:rsidRDefault="00AD041B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032DF2A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33A93" w:rsidRPr="00824832" w14:paraId="5CB6DD88" w14:textId="77777777" w:rsidTr="00762283">
        <w:trPr>
          <w:trHeight w:val="396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4EA00762" w:rsidR="00D33A93" w:rsidRPr="00C4339B" w:rsidRDefault="009E223F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D33A93" w:rsidRPr="00C4339B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D33A93" w:rsidRPr="008F30F0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46FBCA38" w:rsidR="005B7353" w:rsidRPr="0060000A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60000A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4111B1AC" w:rsidR="005B7353" w:rsidRPr="00824832" w:rsidRDefault="008F30F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5694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Pr="00A56944">
        <w:rPr>
          <w:rFonts w:ascii="Angsana New" w:hAnsi="Angsana New"/>
          <w:sz w:val="28"/>
          <w:szCs w:val="28"/>
          <w:cs/>
        </w:rPr>
        <w:t>และ</w:t>
      </w:r>
      <w:r w:rsidR="009F554C">
        <w:rPr>
          <w:rFonts w:ascii="Angsana New" w:hAnsi="Angsana New"/>
          <w:sz w:val="28"/>
          <w:szCs w:val="28"/>
        </w:rPr>
        <w:t xml:space="preserve"> </w:t>
      </w:r>
      <w:r w:rsidR="00571CE7">
        <w:rPr>
          <w:rFonts w:ascii="Angsana New" w:hAnsi="Angsana New"/>
          <w:sz w:val="28"/>
          <w:szCs w:val="28"/>
        </w:rPr>
        <w:t>2564</w:t>
      </w:r>
      <w:r w:rsidR="00C4339B">
        <w:rPr>
          <w:rFonts w:ascii="Angsana New" w:hAnsi="Angsana New"/>
          <w:sz w:val="28"/>
          <w:szCs w:val="28"/>
        </w:rPr>
        <w:t xml:space="preserve"> </w:t>
      </w:r>
      <w:r w:rsidRPr="00A5694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1C8B81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F30F0" w:rsidRPr="00824832" w14:paraId="054FCB4C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1545EC42" w:rsidR="008F30F0" w:rsidRPr="00824832" w:rsidRDefault="00AD041B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36855E3E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0000A" w:rsidRPr="007F5870" w14:paraId="4FF2AB49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7" w:name="_Hlk23514124"/>
            <w:r w:rsidRPr="007F587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51F2025E" w:rsidR="0060000A" w:rsidRPr="007F5870" w:rsidRDefault="009E223F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4005B7DF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F5870">
              <w:rPr>
                <w:rFonts w:asciiTheme="majorBidi" w:eastAsia="Cordia New" w:hAnsiTheme="majorBidi" w:cstheme="majorBidi"/>
                <w:sz w:val="28"/>
                <w:szCs w:val="28"/>
              </w:rPr>
              <w:t>86,287</w:t>
            </w:r>
          </w:p>
        </w:tc>
      </w:tr>
      <w:tr w:rsidR="0060000A" w:rsidRPr="007F5870" w14:paraId="2AA4571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6DEF5D34" w:rsidR="0060000A" w:rsidRPr="007F5870" w:rsidRDefault="009E223F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5CE5B44D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86,287</w:t>
            </w:r>
          </w:p>
        </w:tc>
      </w:tr>
      <w:bookmarkEnd w:id="17"/>
    </w:tbl>
    <w:p w14:paraId="2C142BBC" w14:textId="5BFBF7F4" w:rsidR="00CE4FF7" w:rsidRDefault="00CE4FF7" w:rsidP="00CE4FF7">
      <w:pPr>
        <w:pStyle w:val="FSNoteNumbered"/>
        <w:spacing w:after="0"/>
        <w:ind w:left="540"/>
        <w:rPr>
          <w:b/>
          <w:bCs/>
          <w:u w:val="none"/>
        </w:rPr>
      </w:pPr>
    </w:p>
    <w:p w14:paraId="6C643C1B" w14:textId="77777777" w:rsidR="00CE4FF7" w:rsidRPr="00CE4FF7" w:rsidRDefault="00CE4FF7" w:rsidP="00CE4FF7">
      <w:pPr>
        <w:rPr>
          <w:lang w:val="th-TH"/>
        </w:rPr>
      </w:pPr>
    </w:p>
    <w:p w14:paraId="7DAEFAA1" w14:textId="0998201A" w:rsidR="005B7353" w:rsidRPr="007F5870" w:rsidRDefault="005B7353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lastRenderedPageBreak/>
        <w:t>ทรัพย์สิน</w:t>
      </w:r>
      <w:r w:rsidR="00520742" w:rsidRPr="007F5870">
        <w:rPr>
          <w:b/>
          <w:bCs/>
          <w:u w:val="none"/>
          <w:cs/>
        </w:rPr>
        <w:t>อื่น</w:t>
      </w:r>
      <w:r w:rsidRPr="007F5870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23839A11" w:rsidR="00520742" w:rsidRDefault="00A15D85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F587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Pr="007F5870">
        <w:rPr>
          <w:rFonts w:ascii="Angsana New" w:hAnsi="Angsana New"/>
          <w:sz w:val="28"/>
          <w:szCs w:val="28"/>
          <w:cs/>
        </w:rPr>
        <w:t>และ</w:t>
      </w:r>
      <w:r w:rsidRPr="00A15D85">
        <w:rPr>
          <w:rFonts w:ascii="Angsana New" w:hAnsi="Angsana New"/>
          <w:sz w:val="28"/>
          <w:szCs w:val="28"/>
          <w:cs/>
        </w:rPr>
        <w:t xml:space="preserve"> </w:t>
      </w:r>
      <w:r w:rsidR="007E1AFF">
        <w:rPr>
          <w:rFonts w:ascii="Angsana New" w:hAnsi="Angsana New"/>
          <w:sz w:val="28"/>
          <w:szCs w:val="28"/>
        </w:rPr>
        <w:t>2564</w:t>
      </w:r>
      <w:r w:rsidRPr="00A15D85">
        <w:rPr>
          <w:rFonts w:ascii="Angsana New" w:hAnsi="Angsana New"/>
          <w:sz w:val="28"/>
          <w:szCs w:val="28"/>
          <w:cs/>
        </w:rPr>
        <w:t xml:space="preserve"> บริษัทได้วางทรัพย์สินเพื่อเป็นหลักทรัพย์จัดสรรเป็นเงินสำรองประกันภัยกับนายทะเบียนตามพระราชบัญญัติประกันวินาศภัย 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5C070F" w:rsidRPr="00824832" w14:paraId="4689548D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762283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0ABA418A" w:rsidR="00385D99" w:rsidRPr="005C070F" w:rsidRDefault="00AD041B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267109ED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31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E17DD" w:rsidRPr="00824832" w14:paraId="1781CEF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5362AE2F" w:rsidR="003E17DD" w:rsidRPr="00855947" w:rsidRDefault="007319D0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666B0625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1,685</w:t>
            </w:r>
          </w:p>
        </w:tc>
      </w:tr>
      <w:tr w:rsidR="003E17DD" w:rsidRPr="00824832" w14:paraId="148AC9B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3B85D428" w:rsidR="003E17DD" w:rsidRPr="00855947" w:rsidRDefault="009E223F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86,02</w:t>
            </w:r>
            <w:r w:rsidR="00312734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140BD964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111,397</w:t>
            </w:r>
          </w:p>
        </w:tc>
      </w:tr>
      <w:tr w:rsidR="003E17DD" w:rsidRPr="00824832" w14:paraId="6954372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70451515" w:rsidR="003E17DD" w:rsidRPr="00855947" w:rsidRDefault="009E223F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</w:t>
            </w:r>
            <w:r w:rsidR="00312734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748E3ACE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E17DD" w:rsidRPr="00824832" w14:paraId="6E1A09BA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E17DD" w:rsidRPr="00855947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824832" w14:paraId="4490BF6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E17DD" w:rsidRPr="00E872E9" w:rsidRDefault="003E17DD" w:rsidP="005126F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371830AC" w:rsidR="003E17DD" w:rsidRPr="00855947" w:rsidRDefault="009E223F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20,509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473142D5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21,120</w:t>
            </w:r>
          </w:p>
        </w:tc>
      </w:tr>
      <w:tr w:rsidR="003E17DD" w:rsidRPr="00824832" w14:paraId="3BA6AA9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E17DD" w:rsidRPr="00E872E9" w:rsidRDefault="003E17DD" w:rsidP="005126F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67028F70" w:rsidR="003E17DD" w:rsidRPr="00855947" w:rsidRDefault="009E223F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28,377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1F8AC9B3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27,646</w:t>
            </w:r>
          </w:p>
        </w:tc>
      </w:tr>
      <w:tr w:rsidR="003E17DD" w:rsidRPr="00824832" w14:paraId="13FCB5B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E17DD" w:rsidRPr="00E872E9" w:rsidRDefault="003E17DD" w:rsidP="005126F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3C6A14DF" w:rsidR="003E17DD" w:rsidRPr="005F6E44" w:rsidRDefault="009E223F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0C994D8A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8,435</w:t>
            </w:r>
          </w:p>
        </w:tc>
      </w:tr>
      <w:tr w:rsidR="003E17DD" w:rsidRPr="00824832" w14:paraId="068D3517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E17DD" w:rsidRPr="005F6E44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824832" w14:paraId="27989358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E17DD" w:rsidRPr="00E872E9" w:rsidRDefault="003E17DD" w:rsidP="005126F1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76885BE3" w:rsidR="003E17DD" w:rsidRPr="005F6E44" w:rsidRDefault="009E223F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67,184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729B64EA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54,778</w:t>
            </w:r>
          </w:p>
        </w:tc>
      </w:tr>
      <w:tr w:rsidR="003E17DD" w:rsidRPr="00824832" w14:paraId="4B95662D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E17DD" w:rsidRPr="00E872E9" w:rsidRDefault="003E17DD" w:rsidP="005126F1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54B549DB" w:rsidR="003E17DD" w:rsidRPr="005F6E44" w:rsidRDefault="009E223F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6E3FE1DD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101,534</w:t>
            </w:r>
          </w:p>
        </w:tc>
      </w:tr>
      <w:tr w:rsidR="003E17DD" w:rsidRPr="00824832" w14:paraId="6C8CF6E1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1CCF4D8B" w:rsidR="003E17DD" w:rsidRPr="005F6E44" w:rsidRDefault="003E17DD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C92DE2" w14:paraId="716AFA63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3E17DD" w:rsidRPr="00824832" w:rsidRDefault="003E17DD" w:rsidP="005126F1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49DF2D1A" w:rsidR="003E17DD" w:rsidRPr="005F6E44" w:rsidRDefault="009E223F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6826A3C8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335</w:t>
            </w:r>
          </w:p>
        </w:tc>
      </w:tr>
      <w:tr w:rsidR="003E17DD" w:rsidRPr="005067F3" w14:paraId="6CD9542F" w14:textId="77777777" w:rsidTr="00762283">
        <w:trPr>
          <w:trHeight w:val="3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195F13AF" w:rsidR="003E17DD" w:rsidRPr="005F6E44" w:rsidRDefault="009E223F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311,</w:t>
            </w:r>
            <w:r w:rsidR="007319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4415FECB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326,930</w:t>
            </w:r>
          </w:p>
        </w:tc>
      </w:tr>
    </w:tbl>
    <w:p w14:paraId="56F1EC92" w14:textId="621C4584" w:rsidR="002C5A01" w:rsidRDefault="002C5A01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</w:rPr>
      </w:pPr>
      <w:r>
        <w:rPr>
          <w:rFonts w:hint="cs"/>
          <w:b/>
          <w:bCs/>
          <w:u w:val="none"/>
          <w:cs/>
        </w:rPr>
        <w:t>เงินสมทบกองทุนประกันวินาศภัย</w:t>
      </w:r>
    </w:p>
    <w:p w14:paraId="1645798F" w14:textId="75A6CAD8" w:rsidR="002C5A01" w:rsidRPr="002C5A01" w:rsidRDefault="002C5A01" w:rsidP="002C5A01">
      <w:pPr>
        <w:pStyle w:val="FSNoteNumbered"/>
        <w:spacing w:before="120" w:after="120"/>
        <w:ind w:left="547"/>
        <w:rPr>
          <w:u w:val="none"/>
        </w:rPr>
      </w:pPr>
      <w:bookmarkStart w:id="18" w:name="_Hlk94018730"/>
      <w:r w:rsidRPr="002C5A01">
        <w:rPr>
          <w:u w:val="none"/>
          <w:cs/>
        </w:rPr>
        <w:t>ณ วันที่</w:t>
      </w:r>
      <w:r w:rsidRPr="002C5A01">
        <w:rPr>
          <w:u w:val="none"/>
        </w:rPr>
        <w:t xml:space="preserve"> 31 </w:t>
      </w:r>
      <w:r w:rsidRPr="002C5A01">
        <w:rPr>
          <w:u w:val="none"/>
          <w:cs/>
        </w:rPr>
        <w:t xml:space="preserve">ธันวาคม </w:t>
      </w:r>
      <w:r w:rsidRPr="002C5A01">
        <w:rPr>
          <w:u w:val="none"/>
        </w:rPr>
        <w:t>256</w:t>
      </w:r>
      <w:r w:rsidR="00455C55">
        <w:rPr>
          <w:u w:val="none"/>
          <w:lang w:val="en-US"/>
        </w:rPr>
        <w:t>5</w:t>
      </w:r>
      <w:r w:rsidRPr="002C5A01">
        <w:rPr>
          <w:u w:val="none"/>
        </w:rPr>
        <w:t xml:space="preserve"> </w:t>
      </w:r>
      <w:r w:rsidRPr="002C5A01">
        <w:rPr>
          <w:rFonts w:hint="cs"/>
          <w:u w:val="none"/>
          <w:cs/>
        </w:rPr>
        <w:t xml:space="preserve">และ </w:t>
      </w:r>
      <w:r w:rsidRPr="002C5A01">
        <w:rPr>
          <w:u w:val="none"/>
        </w:rPr>
        <w:t>25</w:t>
      </w:r>
      <w:r w:rsidR="00455C55">
        <w:rPr>
          <w:u w:val="none"/>
          <w:lang w:val="en-US"/>
        </w:rPr>
        <w:t>64</w:t>
      </w:r>
      <w:r w:rsidRPr="002C5A01">
        <w:rPr>
          <w:u w:val="none"/>
        </w:rPr>
        <w:t xml:space="preserve"> </w:t>
      </w:r>
      <w:r w:rsidRPr="002C5A01">
        <w:rPr>
          <w:u w:val="none"/>
          <w:cs/>
        </w:rPr>
        <w:t>บริษัทได้จ่ายเงินสะสมเข้ากองทุนประกันวินาศภัยดังนี้</w:t>
      </w:r>
    </w:p>
    <w:bookmarkEnd w:id="18"/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2C5A01" w:rsidRPr="00036EE1" w14:paraId="26C84FF0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552AA9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2425B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C5A01" w:rsidRPr="00036EE1" w14:paraId="15C15A5F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DAF817A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7169E" w14:textId="3EC3C7FB" w:rsidR="002C5A01" w:rsidRPr="0005484C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4C">
              <w:rPr>
                <w:rFonts w:ascii="Angsana New" w:hAnsi="Angsana New"/>
                <w:sz w:val="28"/>
                <w:szCs w:val="28"/>
              </w:rPr>
              <w:t>256</w:t>
            </w:r>
            <w:r w:rsidR="00455C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B5117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2A0D8" w14:textId="787CF71E" w:rsidR="002C5A01" w:rsidRPr="0005484C" w:rsidRDefault="00455C55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5A01" w:rsidRPr="00036EE1" w14:paraId="5D39157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5B4ACDA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805D4" w14:textId="7051316E" w:rsidR="002C5A01" w:rsidRPr="00036EE1" w:rsidRDefault="009D61E6" w:rsidP="00111DD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26,544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47FAB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27B18" w14:textId="72F4B100" w:rsidR="002C5A01" w:rsidRPr="00036EE1" w:rsidRDefault="00455C55" w:rsidP="00111DD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F2915">
              <w:rPr>
                <w:rFonts w:asciiTheme="majorBidi" w:eastAsia="Cordia New" w:hAnsiTheme="majorBidi" w:cstheme="majorBidi"/>
                <w:sz w:val="28"/>
                <w:szCs w:val="28"/>
              </w:rPr>
              <w:t>24,944</w:t>
            </w:r>
          </w:p>
        </w:tc>
      </w:tr>
      <w:tr w:rsidR="002C5A01" w:rsidRPr="00036EE1" w14:paraId="35C6F675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FA7171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เงินสมทบกองทุนประกันวินาศภัยใน</w:t>
            </w:r>
            <w:r w:rsidRPr="00036EE1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ระหว่าง</w:t>
            </w:r>
            <w:r w:rsidRPr="00036EE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EE0C1" w14:textId="54A0A335" w:rsidR="002C5A01" w:rsidRPr="00036EE1" w:rsidRDefault="00E33B18" w:rsidP="00111DD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12AC0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CB08" w14:textId="62BDEE5D" w:rsidR="002C5A01" w:rsidRPr="00036EE1" w:rsidRDefault="00455C55" w:rsidP="00111DD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1,600</w:t>
            </w:r>
          </w:p>
        </w:tc>
      </w:tr>
      <w:tr w:rsidR="002C5A01" w:rsidRPr="00075F43" w14:paraId="592AA8DE" w14:textId="77777777" w:rsidTr="0076228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CE9A66B" w14:textId="77777777" w:rsidR="002C5A01" w:rsidRPr="00215F8F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215F8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22E64" w14:textId="1A27D0AD" w:rsidR="002C5A01" w:rsidRPr="003A03C8" w:rsidRDefault="00E33B18" w:rsidP="00111DD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A6BCC" w14:textId="77777777" w:rsidR="002C5A01" w:rsidRPr="00036EE1" w:rsidRDefault="002C5A01" w:rsidP="00111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6572A" w14:textId="6CC98C5C" w:rsidR="002C5A01" w:rsidRPr="00075F43" w:rsidRDefault="00455C55" w:rsidP="00111DD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26,544</w:t>
            </w:r>
          </w:p>
        </w:tc>
      </w:tr>
    </w:tbl>
    <w:p w14:paraId="71A3CC44" w14:textId="200FFCA9" w:rsidR="002C5A01" w:rsidRDefault="002C5A01" w:rsidP="00B97319">
      <w:pPr>
        <w:pStyle w:val="ListParagraph"/>
        <w:ind w:left="360"/>
      </w:pPr>
    </w:p>
    <w:p w14:paraId="205C99D7" w14:textId="1B869AA9" w:rsidR="00B97319" w:rsidRDefault="00B97319" w:rsidP="00B97319">
      <w:pPr>
        <w:pStyle w:val="ListParagraph"/>
        <w:ind w:left="360"/>
      </w:pPr>
    </w:p>
    <w:p w14:paraId="15E7F8CC" w14:textId="7F4074CF" w:rsidR="00B97319" w:rsidRDefault="00B97319" w:rsidP="00B97319">
      <w:pPr>
        <w:pStyle w:val="ListParagraph"/>
        <w:ind w:left="360"/>
      </w:pPr>
    </w:p>
    <w:p w14:paraId="66CE2D12" w14:textId="0EA3FFC2" w:rsidR="00B97319" w:rsidRDefault="00B97319" w:rsidP="00B97319">
      <w:pPr>
        <w:pStyle w:val="ListParagraph"/>
        <w:ind w:left="360"/>
      </w:pPr>
    </w:p>
    <w:p w14:paraId="44975E63" w14:textId="7E0CDC8B" w:rsidR="00B97319" w:rsidRDefault="00B97319" w:rsidP="00B97319">
      <w:pPr>
        <w:pStyle w:val="ListParagraph"/>
        <w:ind w:left="360"/>
      </w:pPr>
    </w:p>
    <w:p w14:paraId="4E75C5DE" w14:textId="1734BBC7" w:rsidR="00B97319" w:rsidRDefault="00B97319" w:rsidP="00B97319">
      <w:pPr>
        <w:pStyle w:val="ListParagraph"/>
        <w:ind w:left="360"/>
      </w:pPr>
    </w:p>
    <w:p w14:paraId="5D148ADF" w14:textId="78207516" w:rsidR="00B97319" w:rsidRDefault="00B97319" w:rsidP="00B97319">
      <w:pPr>
        <w:pStyle w:val="ListParagraph"/>
        <w:ind w:left="360"/>
      </w:pPr>
    </w:p>
    <w:p w14:paraId="1038B24C" w14:textId="6A1CD743" w:rsidR="00B97319" w:rsidRDefault="00B97319" w:rsidP="00B97319">
      <w:pPr>
        <w:pStyle w:val="ListParagraph"/>
        <w:ind w:left="360"/>
      </w:pPr>
    </w:p>
    <w:p w14:paraId="6F7B1462" w14:textId="5FC9D4C8" w:rsidR="00B97319" w:rsidRDefault="00B97319" w:rsidP="00B97319">
      <w:pPr>
        <w:pStyle w:val="ListParagraph"/>
        <w:ind w:left="360"/>
      </w:pPr>
    </w:p>
    <w:p w14:paraId="5CF4ED1F" w14:textId="3B39B0C1" w:rsidR="00B97319" w:rsidRDefault="00B97319" w:rsidP="00B97319">
      <w:pPr>
        <w:pStyle w:val="ListParagraph"/>
        <w:ind w:left="360"/>
      </w:pPr>
    </w:p>
    <w:p w14:paraId="2F3EA492" w14:textId="77777777" w:rsidR="00B97319" w:rsidRPr="00B97319" w:rsidRDefault="00B97319" w:rsidP="00B97319">
      <w:pPr>
        <w:pStyle w:val="ListParagraph"/>
        <w:ind w:left="360"/>
        <w:rPr>
          <w:cs/>
        </w:rPr>
      </w:pPr>
    </w:p>
    <w:p w14:paraId="2F2FE517" w14:textId="1C327652" w:rsidR="00507A1B" w:rsidRPr="00507A1B" w:rsidRDefault="00AB3FF6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A15D329" w:rsidR="00AB3FF6" w:rsidRPr="0045246C" w:rsidRDefault="00AB3FF6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</w:t>
      </w:r>
    </w:p>
    <w:p w14:paraId="1A8E4AEE" w14:textId="4E33C00C" w:rsidR="005B7353" w:rsidRDefault="00D25D51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25D5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Pr="00D25D51">
        <w:rPr>
          <w:rFonts w:ascii="Angsana New" w:hAnsi="Angsana New"/>
          <w:sz w:val="28"/>
          <w:szCs w:val="28"/>
          <w:cs/>
        </w:rPr>
        <w:t>และ</w:t>
      </w:r>
      <w:r w:rsidR="009F554C">
        <w:rPr>
          <w:rFonts w:ascii="Angsana New" w:hAnsi="Angsana New"/>
          <w:sz w:val="28"/>
          <w:szCs w:val="28"/>
        </w:rPr>
        <w:t xml:space="preserve"> </w:t>
      </w:r>
      <w:r w:rsidR="007E1AFF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2565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306CD0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717871" w:rsidRPr="0045246C" w14:paraId="4CD10790" w14:textId="77777777" w:rsidTr="008D0C03">
        <w:tc>
          <w:tcPr>
            <w:tcW w:w="549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A1CA2" w:rsidRPr="0045246C" w14:paraId="5ABD45AF" w14:textId="77777777" w:rsidTr="008D0C03">
        <w:tc>
          <w:tcPr>
            <w:tcW w:w="5490" w:type="dxa"/>
          </w:tcPr>
          <w:p w14:paraId="0A1C0B83" w14:textId="77777777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3087914B" w:rsidR="009A1CA2" w:rsidRPr="0045246C" w:rsidRDefault="00AD041B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5BDDBC11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92AA9" w:rsidRPr="0045246C" w14:paraId="42275581" w14:textId="77777777" w:rsidTr="008D0C03">
        <w:tc>
          <w:tcPr>
            <w:tcW w:w="5490" w:type="dxa"/>
          </w:tcPr>
          <w:p w14:paraId="2A271DF9" w14:textId="77777777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3BF2338E" w:rsidR="00392AA9" w:rsidRPr="005F6E44" w:rsidRDefault="00F84915" w:rsidP="00392AA9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</w:t>
            </w:r>
            <w:r w:rsidR="007A4D2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5E0D382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0B4360F2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2,979</w:t>
            </w:r>
          </w:p>
        </w:tc>
      </w:tr>
      <w:tr w:rsidR="00392AA9" w:rsidRPr="0045246C" w14:paraId="5D57C570" w14:textId="77777777" w:rsidTr="008D0C03">
        <w:tc>
          <w:tcPr>
            <w:tcW w:w="5490" w:type="dxa"/>
          </w:tcPr>
          <w:p w14:paraId="7A08092E" w14:textId="00A773CE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F07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00140199" w:rsidR="00392AA9" w:rsidRPr="005F6E44" w:rsidRDefault="00F84915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</w:t>
            </w:r>
            <w:r w:rsidR="00555E6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70" w:type="dxa"/>
          </w:tcPr>
          <w:p w14:paraId="5B1EC8CA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794CC6DB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5,886</w:t>
            </w:r>
          </w:p>
        </w:tc>
      </w:tr>
      <w:tr w:rsidR="00392AA9" w:rsidRPr="0045246C" w14:paraId="307FCEDF" w14:textId="77777777" w:rsidTr="008D0C03">
        <w:trPr>
          <w:trHeight w:val="389"/>
        </w:trPr>
        <w:tc>
          <w:tcPr>
            <w:tcW w:w="5490" w:type="dxa"/>
            <w:vAlign w:val="bottom"/>
          </w:tcPr>
          <w:p w14:paraId="0B3E41FE" w14:textId="77777777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4EECD18C" w:rsidR="00392AA9" w:rsidRPr="005F6E44" w:rsidRDefault="00F84915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5,92</w:t>
            </w:r>
            <w:r w:rsidR="00555E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D8481C4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6B284628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8,865</w:t>
            </w:r>
          </w:p>
        </w:tc>
      </w:tr>
    </w:tbl>
    <w:p w14:paraId="7929FE62" w14:textId="1C0734D5" w:rsidR="00EE5A54" w:rsidRPr="0040193A" w:rsidRDefault="00513B6A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6294" w:rsidRPr="00824832" w14:paraId="4077C83A" w14:textId="77777777" w:rsidTr="00EB6706">
        <w:tc>
          <w:tcPr>
            <w:tcW w:w="5490" w:type="dxa"/>
          </w:tcPr>
          <w:p w14:paraId="401FF5F1" w14:textId="77777777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32CC3A2D" w:rsidR="00E26294" w:rsidRPr="00824832" w:rsidRDefault="00AD041B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2565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5FE0AE62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C4127" w:rsidRPr="00824832" w14:paraId="4C76DABE" w14:textId="77777777" w:rsidTr="003711C9">
        <w:tc>
          <w:tcPr>
            <w:tcW w:w="5490" w:type="dxa"/>
          </w:tcPr>
          <w:p w14:paraId="4E493070" w14:textId="4BCC9A2D" w:rsidR="001C4127" w:rsidRPr="00824832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7B87510B" w:rsidR="001C4127" w:rsidRPr="008108B4" w:rsidRDefault="00E76C83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29A6E46D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95EB77" w14:textId="75EEF244" w:rsidR="001C4127" w:rsidRPr="004E4EFB" w:rsidRDefault="00C649C5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4127"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1C4127" w:rsidRPr="00824832" w14:paraId="73085B14" w14:textId="77777777" w:rsidTr="003711C9">
        <w:tc>
          <w:tcPr>
            <w:tcW w:w="5490" w:type="dxa"/>
          </w:tcPr>
          <w:p w14:paraId="06B292CE" w14:textId="5454FFDD" w:rsidR="001C4127" w:rsidRPr="00A64216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68613DC1" w:rsidR="001C4127" w:rsidRPr="008108B4" w:rsidRDefault="00E76C83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5E6E">
              <w:rPr>
                <w:rFonts w:asciiTheme="majorBidi" w:hAnsiTheme="majorBidi" w:cstheme="majorBidi"/>
                <w:sz w:val="28"/>
                <w:szCs w:val="28"/>
              </w:rPr>
              <w:t>7,23</w:t>
            </w:r>
            <w:r w:rsidR="0089274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78946F5A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3914577F" w:rsidR="001C4127" w:rsidRPr="004E4EFB" w:rsidRDefault="001C4127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1C4127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1C4127" w:rsidRPr="00824832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24FA1A77" w:rsidR="001C4127" w:rsidRPr="008108B4" w:rsidRDefault="00E76C83" w:rsidP="001C412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55E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8,030</w:t>
            </w:r>
          </w:p>
        </w:tc>
        <w:tc>
          <w:tcPr>
            <w:tcW w:w="270" w:type="dxa"/>
            <w:vAlign w:val="bottom"/>
          </w:tcPr>
          <w:p w14:paraId="65F0F39D" w14:textId="77777777" w:rsidR="001C4127" w:rsidRPr="004E4EFB" w:rsidRDefault="001C4127" w:rsidP="001C4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62C9A79D" w:rsidR="001C4127" w:rsidRPr="004E4EFB" w:rsidRDefault="001C4127" w:rsidP="001C412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23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23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C08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</w:tbl>
    <w:p w14:paraId="72CF8486" w14:textId="46592118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9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7F5870">
        <w:rPr>
          <w:rFonts w:ascii="Angsana New" w:hAnsi="Angsana New" w:hint="cs"/>
          <w:spacing w:val="4"/>
          <w:sz w:val="28"/>
          <w:szCs w:val="28"/>
          <w:cs/>
        </w:rPr>
        <w:t>เงินฝา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ก</w:t>
      </w:r>
      <w:r w:rsidRPr="00706A98">
        <w:rPr>
          <w:rFonts w:ascii="Angsana New" w:hAnsi="Angsana New" w:hint="cs"/>
          <w:spacing w:val="4"/>
          <w:sz w:val="28"/>
          <w:szCs w:val="28"/>
          <w:cs/>
        </w:rPr>
        <w:t>ธนาคารจำนวน</w:t>
      </w:r>
      <w:r w:rsidR="00616A2C" w:rsidRPr="00706A98">
        <w:rPr>
          <w:rFonts w:ascii="Angsana New" w:hAnsi="Angsana New"/>
          <w:spacing w:val="4"/>
          <w:sz w:val="28"/>
          <w:szCs w:val="28"/>
        </w:rPr>
        <w:t xml:space="preserve"> 0.4</w:t>
      </w:r>
      <w:r w:rsidRPr="00706A98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</w:t>
      </w:r>
      <w:r w:rsidRPr="00443A16">
        <w:rPr>
          <w:rFonts w:ascii="Angsana New" w:hAnsi="Angsana New"/>
          <w:spacing w:val="4"/>
          <w:sz w:val="28"/>
          <w:szCs w:val="28"/>
        </w:rPr>
        <w:t xml:space="preserve">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443A16">
        <w:rPr>
          <w:rFonts w:ascii="Angsana New" w:hAnsi="Angsana New"/>
          <w:spacing w:val="4"/>
          <w:sz w:val="28"/>
          <w:szCs w:val="28"/>
        </w:rPr>
        <w:t xml:space="preserve">31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0.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 xml:space="preserve">กล่าวไว้ในหมายเหตุ </w:t>
      </w:r>
      <w:r w:rsidR="00D81051" w:rsidRPr="00D81051">
        <w:rPr>
          <w:rFonts w:ascii="Angsana New" w:hAnsi="Angsana New"/>
          <w:sz w:val="28"/>
          <w:szCs w:val="28"/>
        </w:rPr>
        <w:t>5</w:t>
      </w:r>
      <w:r w:rsidR="00494F9D">
        <w:rPr>
          <w:rFonts w:ascii="Angsana New" w:hAnsi="Angsana New"/>
          <w:sz w:val="28"/>
          <w:szCs w:val="28"/>
        </w:rPr>
        <w:t>,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="00D81051" w:rsidRPr="00D81051">
        <w:rPr>
          <w:rFonts w:ascii="Angsana New" w:hAnsi="Angsana New"/>
          <w:sz w:val="28"/>
          <w:szCs w:val="28"/>
        </w:rPr>
        <w:t>9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Pr="00D810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81051">
        <w:rPr>
          <w:rFonts w:ascii="Angsana New" w:hAnsi="Angsana New"/>
          <w:sz w:val="28"/>
          <w:szCs w:val="28"/>
        </w:rPr>
        <w:t>1</w:t>
      </w:r>
      <w:r w:rsidR="00D81051" w:rsidRPr="00D81051">
        <w:rPr>
          <w:rFonts w:ascii="Angsana New" w:hAnsi="Angsana New"/>
          <w:sz w:val="28"/>
          <w:szCs w:val="28"/>
        </w:rPr>
        <w:t>2</w:t>
      </w:r>
    </w:p>
    <w:bookmarkEnd w:id="19"/>
    <w:p w14:paraId="77E34217" w14:textId="66FF5050" w:rsidR="00734748" w:rsidRPr="00517FD7" w:rsidRDefault="00513B6A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72EA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172EA3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 w:rsidRPr="00172EA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ค่าสินไหมทดแทนรายงานให้กับบริษัท 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ค่าบริการรายปี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17FD7">
        <w:rPr>
          <w:rFonts w:asciiTheme="majorBidi" w:hAnsiTheme="majorBidi" w:cstheme="majorBidi"/>
          <w:sz w:val="28"/>
          <w:szCs w:val="28"/>
        </w:rPr>
        <w:t xml:space="preserve">24,000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517FD7">
        <w:rPr>
          <w:rFonts w:asciiTheme="majorBidi" w:hAnsiTheme="majorBidi" w:cstheme="majorBidi"/>
          <w:sz w:val="28"/>
          <w:szCs w:val="28"/>
        </w:rPr>
        <w:t xml:space="preserve">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517FD7">
        <w:rPr>
          <w:rFonts w:asciiTheme="majorBidi" w:hAnsiTheme="majorBidi" w:cstheme="majorBidi"/>
          <w:sz w:val="28"/>
          <w:szCs w:val="28"/>
        </w:rPr>
        <w:t xml:space="preserve">90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</w:p>
    <w:p w14:paraId="7E2F3525" w14:textId="2A7D1DD7" w:rsidR="00392AA9" w:rsidRPr="00A41072" w:rsidRDefault="00392AA9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ณ วันที่ </w:t>
      </w:r>
      <w:r w:rsidR="00AD041B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AD041B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/>
          <w:spacing w:val="-2"/>
          <w:sz w:val="28"/>
          <w:szCs w:val="28"/>
        </w:rPr>
        <w:t>2565</w:t>
      </w:r>
      <w:r w:rsidR="00961BE4">
        <w:rPr>
          <w:rFonts w:asciiTheme="majorBidi" w:hAnsiTheme="majorBidi"/>
          <w:spacing w:val="-2"/>
          <w:sz w:val="28"/>
          <w:szCs w:val="28"/>
        </w:rPr>
        <w:t xml:space="preserve"> </w:t>
      </w:r>
      <w:r w:rsidR="00961BE4">
        <w:rPr>
          <w:rFonts w:asciiTheme="majorBidi" w:hAnsiTheme="majorBidi" w:hint="cs"/>
          <w:spacing w:val="-2"/>
          <w:sz w:val="28"/>
          <w:szCs w:val="28"/>
          <w:cs/>
        </w:rPr>
        <w:t xml:space="preserve">และ </w:t>
      </w:r>
      <w:r w:rsidR="00961BE4">
        <w:rPr>
          <w:rFonts w:asciiTheme="majorBidi" w:hAnsiTheme="majorBidi"/>
          <w:spacing w:val="-2"/>
          <w:sz w:val="28"/>
          <w:szCs w:val="28"/>
        </w:rPr>
        <w:t>2564</w:t>
      </w:r>
      <w:r w:rsidR="00AD041B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>บริษัทมีภาระผูกพันจากการเข้าทำสัญญาบริการให้คำปรึกษาและ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ติดตั้งซอฟต์แวร์ที่เกี่ยวข้องกับมาตรฐานการรายงานทางการเงินฉบับที่ </w:t>
      </w:r>
      <w:r w:rsidRPr="002E71F5">
        <w:rPr>
          <w:rFonts w:asciiTheme="majorBidi" w:hAnsiTheme="majorBidi"/>
          <w:spacing w:val="2"/>
          <w:sz w:val="28"/>
          <w:szCs w:val="28"/>
        </w:rPr>
        <w:t>17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 กับบริษัทแห่งหนึ่ง</w:t>
      </w:r>
      <w:r w:rsidRPr="00A41072">
        <w:rPr>
          <w:rFonts w:asciiTheme="majorBidi" w:hAnsiTheme="majorBidi"/>
          <w:spacing w:val="2"/>
          <w:sz w:val="28"/>
          <w:szCs w:val="28"/>
          <w:cs/>
        </w:rPr>
        <w:t>เป็นจำนวนเงิน</w:t>
      </w:r>
      <w:r w:rsidR="002B1BD4" w:rsidRPr="00A41072">
        <w:rPr>
          <w:rFonts w:asciiTheme="majorBidi" w:hAnsiTheme="majorBidi"/>
          <w:spacing w:val="2"/>
          <w:sz w:val="28"/>
          <w:szCs w:val="28"/>
        </w:rPr>
        <w:t xml:space="preserve"> </w:t>
      </w:r>
      <w:r w:rsidR="00C96280" w:rsidRPr="00A41072">
        <w:rPr>
          <w:rFonts w:asciiTheme="majorBidi" w:hAnsiTheme="majorBidi"/>
          <w:spacing w:val="2"/>
          <w:sz w:val="28"/>
          <w:szCs w:val="28"/>
        </w:rPr>
        <w:t xml:space="preserve">6.8 </w:t>
      </w:r>
      <w:r w:rsidR="002B1BD4" w:rsidRPr="00A41072">
        <w:rPr>
          <w:rFonts w:asciiTheme="majorBidi" w:hAnsiTheme="majorBidi" w:hint="cs"/>
          <w:spacing w:val="2"/>
          <w:sz w:val="28"/>
          <w:szCs w:val="28"/>
          <w:cs/>
        </w:rPr>
        <w:t xml:space="preserve">ล้านบาท </w:t>
      </w:r>
      <w:r w:rsidR="008E2350" w:rsidRPr="00A41072">
        <w:rPr>
          <w:rFonts w:asciiTheme="majorBidi" w:hAnsiTheme="majorBidi" w:hint="cs"/>
          <w:spacing w:val="2"/>
          <w:sz w:val="28"/>
          <w:szCs w:val="28"/>
          <w:cs/>
        </w:rPr>
        <w:t xml:space="preserve">และ </w:t>
      </w:r>
      <w:r w:rsidR="008E2350" w:rsidRPr="00A41072">
        <w:rPr>
          <w:rFonts w:asciiTheme="majorBidi" w:hAnsiTheme="majorBidi"/>
          <w:spacing w:val="2"/>
          <w:sz w:val="28"/>
          <w:szCs w:val="28"/>
        </w:rPr>
        <w:t xml:space="preserve">9.7 </w:t>
      </w:r>
      <w:r w:rsidR="008E2350" w:rsidRPr="00A41072">
        <w:rPr>
          <w:rFonts w:asciiTheme="majorBidi" w:hAnsiTheme="majorBidi" w:hint="cs"/>
          <w:spacing w:val="2"/>
          <w:sz w:val="28"/>
          <w:szCs w:val="28"/>
          <w:cs/>
        </w:rPr>
        <w:t>ล้านบาท</w:t>
      </w:r>
      <w:r w:rsidR="007E7CE4">
        <w:rPr>
          <w:rFonts w:asciiTheme="majorBidi" w:hAnsiTheme="majorBidi"/>
          <w:spacing w:val="2"/>
          <w:sz w:val="28"/>
          <w:szCs w:val="28"/>
        </w:rPr>
        <w:t xml:space="preserve"> </w:t>
      </w:r>
      <w:r w:rsidR="008E2350" w:rsidRPr="00A41072">
        <w:rPr>
          <w:rFonts w:asciiTheme="majorBidi" w:hAnsiTheme="majorBidi" w:hint="cs"/>
          <w:spacing w:val="2"/>
          <w:sz w:val="28"/>
          <w:szCs w:val="28"/>
          <w:cs/>
        </w:rPr>
        <w:t>ตามลำดับ</w:t>
      </w:r>
    </w:p>
    <w:p w14:paraId="7F355F40" w14:textId="7002F807" w:rsidR="003C66A2" w:rsidRPr="00A41072" w:rsidRDefault="002E71F5" w:rsidP="005126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  <w:cs/>
        </w:rPr>
      </w:pPr>
      <w:r w:rsidRPr="00A41072">
        <w:rPr>
          <w:rFonts w:asciiTheme="majorBidi" w:hAnsiTheme="majorBidi"/>
          <w:spacing w:val="2"/>
          <w:sz w:val="28"/>
          <w:szCs w:val="28"/>
          <w:cs/>
        </w:rPr>
        <w:t xml:space="preserve">ณ วันที่ </w:t>
      </w:r>
      <w:r w:rsidR="00AD041B" w:rsidRPr="00A41072">
        <w:rPr>
          <w:rFonts w:asciiTheme="majorBidi" w:hAnsiTheme="majorBidi"/>
          <w:spacing w:val="2"/>
          <w:sz w:val="28"/>
          <w:szCs w:val="28"/>
        </w:rPr>
        <w:t xml:space="preserve">31 </w:t>
      </w:r>
      <w:r w:rsidR="00AD041B" w:rsidRPr="00A41072">
        <w:rPr>
          <w:rFonts w:asciiTheme="majorBidi" w:hAnsiTheme="majorBidi"/>
          <w:spacing w:val="2"/>
          <w:sz w:val="28"/>
          <w:szCs w:val="28"/>
          <w:cs/>
        </w:rPr>
        <w:t xml:space="preserve">ธันวาคม </w:t>
      </w:r>
      <w:r w:rsidR="00AD041B" w:rsidRPr="00A41072">
        <w:rPr>
          <w:rFonts w:asciiTheme="majorBidi" w:hAnsiTheme="majorBidi"/>
          <w:spacing w:val="2"/>
          <w:sz w:val="28"/>
          <w:szCs w:val="28"/>
        </w:rPr>
        <w:t xml:space="preserve">2565 </w:t>
      </w:r>
      <w:r w:rsidRPr="00A41072">
        <w:rPr>
          <w:rFonts w:asciiTheme="majorBidi" w:hAnsiTheme="majorBidi"/>
          <w:spacing w:val="2"/>
          <w:sz w:val="28"/>
          <w:szCs w:val="28"/>
          <w:cs/>
        </w:rPr>
        <w:t>บริษัทมีภาระผูกพันจากการจ้างพัฒนาและออกแบบเว็บไซต์กับบริษัทแห่งหนึ่งเป็น</w:t>
      </w:r>
      <w:r w:rsidRPr="00A41072">
        <w:rPr>
          <w:rFonts w:asciiTheme="majorBidi" w:hAnsiTheme="majorBidi"/>
          <w:spacing w:val="-2"/>
          <w:sz w:val="28"/>
          <w:szCs w:val="28"/>
          <w:cs/>
        </w:rPr>
        <w:t xml:space="preserve">จำนวนเงิน </w:t>
      </w:r>
      <w:r w:rsidR="00C96280" w:rsidRPr="00A41072">
        <w:rPr>
          <w:rFonts w:asciiTheme="majorBidi" w:hAnsiTheme="majorBidi"/>
          <w:spacing w:val="-2"/>
          <w:sz w:val="28"/>
          <w:szCs w:val="28"/>
        </w:rPr>
        <w:t>0.</w:t>
      </w:r>
      <w:r w:rsidR="00A41072" w:rsidRPr="00A41072">
        <w:rPr>
          <w:rFonts w:asciiTheme="majorBidi" w:hAnsiTheme="majorBidi"/>
          <w:spacing w:val="-2"/>
          <w:sz w:val="28"/>
          <w:szCs w:val="28"/>
        </w:rPr>
        <w:t>5</w:t>
      </w:r>
      <w:r w:rsidR="00C96280" w:rsidRPr="00A4107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A41072">
        <w:rPr>
          <w:rFonts w:asciiTheme="majorBidi" w:hAnsiTheme="majorBidi"/>
          <w:spacing w:val="-2"/>
          <w:sz w:val="28"/>
          <w:szCs w:val="28"/>
          <w:cs/>
        </w:rPr>
        <w:t>ล้านบา</w:t>
      </w:r>
      <w:r w:rsidR="00A41072" w:rsidRPr="00A41072">
        <w:rPr>
          <w:rFonts w:asciiTheme="majorBidi" w:hAnsiTheme="majorBidi" w:hint="cs"/>
          <w:spacing w:val="-2"/>
          <w:sz w:val="28"/>
          <w:szCs w:val="28"/>
          <w:cs/>
        </w:rPr>
        <w:t>ท</w:t>
      </w:r>
    </w:p>
    <w:p w14:paraId="46BFE7D9" w14:textId="43F9FC00" w:rsidR="007E1AFF" w:rsidRDefault="007E1AFF" w:rsidP="007E1AFF">
      <w:pPr>
        <w:rPr>
          <w:lang w:val="th-TH"/>
        </w:rPr>
      </w:pPr>
    </w:p>
    <w:p w14:paraId="6845567B" w14:textId="47138C4B" w:rsidR="00B97319" w:rsidRDefault="00B97319" w:rsidP="007E1AFF">
      <w:pPr>
        <w:rPr>
          <w:lang w:val="th-TH"/>
        </w:rPr>
      </w:pPr>
    </w:p>
    <w:p w14:paraId="53F9EA64" w14:textId="35A1F3AB" w:rsidR="00B97319" w:rsidRDefault="00B97319" w:rsidP="007E1AFF">
      <w:pPr>
        <w:rPr>
          <w:lang w:val="th-TH"/>
        </w:rPr>
      </w:pPr>
    </w:p>
    <w:p w14:paraId="210DABD5" w14:textId="77777777" w:rsidR="00B97319" w:rsidRDefault="00B97319" w:rsidP="007E1AFF">
      <w:pPr>
        <w:rPr>
          <w:cs/>
          <w:lang w:val="th-TH"/>
        </w:rPr>
      </w:pPr>
    </w:p>
    <w:p w14:paraId="28E3835D" w14:textId="31F88D8E" w:rsidR="005B7353" w:rsidRPr="00517FD7" w:rsidRDefault="00513B6A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517FD7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73F61226" w14:textId="114D0B20" w:rsidR="00BD17EA" w:rsidRPr="006C36B5" w:rsidRDefault="00C037A5" w:rsidP="005126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E258A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Pr="006C36B5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Pr="006C36B5">
        <w:rPr>
          <w:rFonts w:ascii="Angsana New" w:hAnsi="Angsana New"/>
          <w:spacing w:val="2"/>
          <w:sz w:val="28"/>
          <w:szCs w:val="28"/>
        </w:rPr>
        <w:t>256</w:t>
      </w:r>
      <w:r w:rsidR="00E258A6" w:rsidRPr="006C36B5">
        <w:rPr>
          <w:rFonts w:ascii="Angsana New" w:hAnsi="Angsana New"/>
          <w:spacing w:val="2"/>
          <w:sz w:val="28"/>
          <w:szCs w:val="28"/>
        </w:rPr>
        <w:t>4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</w:t>
      </w:r>
      <w:r w:rsidR="00D8033A" w:rsidRPr="005C5DE0">
        <w:rPr>
          <w:rFonts w:asciiTheme="majorBidi" w:hAnsiTheme="majorBidi" w:cstheme="majorBidi"/>
          <w:spacing w:val="-2"/>
          <w:sz w:val="28"/>
          <w:szCs w:val="28"/>
          <w:cs/>
        </w:rPr>
        <w:t>เป็นจำนวนเงินรวม</w:t>
      </w:r>
      <w:r w:rsidR="001B3C1B" w:rsidRPr="005C5D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C5908">
        <w:rPr>
          <w:rFonts w:asciiTheme="majorBidi" w:hAnsiTheme="majorBidi" w:cstheme="majorBidi"/>
          <w:spacing w:val="-2"/>
          <w:sz w:val="28"/>
          <w:szCs w:val="28"/>
        </w:rPr>
        <w:t>58.3</w:t>
      </w:r>
      <w:r w:rsidR="005C5DE0" w:rsidRPr="005C5DE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5C5DE0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D54B3A" w:rsidRPr="006C36B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5163D" w:rsidRPr="006C36B5">
        <w:rPr>
          <w:rFonts w:asciiTheme="majorBidi" w:hAnsiTheme="majorBidi" w:cstheme="majorBidi"/>
          <w:spacing w:val="-2"/>
          <w:sz w:val="28"/>
          <w:szCs w:val="28"/>
        </w:rPr>
        <w:t>19</w:t>
      </w:r>
      <w:r w:rsidR="00333003" w:rsidRPr="006C36B5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B5163D" w:rsidRPr="006C36B5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333003" w:rsidRPr="006C36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ตามลำดับ </w:t>
      </w:r>
      <w:r w:rsidR="00D8033A" w:rsidRPr="006C36B5">
        <w:rPr>
          <w:rFonts w:asciiTheme="majorBidi" w:hAnsiTheme="majorBidi" w:cstheme="majorBidi"/>
          <w:spacing w:val="2"/>
          <w:sz w:val="28"/>
          <w:szCs w:val="28"/>
          <w:cs/>
        </w:rPr>
        <w:t xml:space="preserve"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</w:t>
      </w:r>
      <w:r w:rsidR="00D8033A" w:rsidRPr="005C5DE0">
        <w:rPr>
          <w:rFonts w:asciiTheme="majorBidi" w:hAnsiTheme="majorBidi" w:cstheme="majorBidi"/>
          <w:spacing w:val="2"/>
          <w:sz w:val="28"/>
          <w:szCs w:val="28"/>
          <w:cs/>
        </w:rPr>
        <w:t>จำนวน</w:t>
      </w:r>
      <w:r w:rsidR="00392AA9" w:rsidRPr="005C5DE0">
        <w:rPr>
          <w:rFonts w:asciiTheme="majorBidi" w:hAnsiTheme="majorBidi" w:cstheme="majorBidi" w:hint="cs"/>
          <w:spacing w:val="2"/>
          <w:sz w:val="28"/>
          <w:szCs w:val="28"/>
          <w:cs/>
        </w:rPr>
        <w:t>เงิน</w:t>
      </w:r>
      <w:r w:rsidR="005C5DE0" w:rsidRPr="005C5DE0">
        <w:rPr>
          <w:rFonts w:asciiTheme="majorBidi" w:hAnsiTheme="majorBidi" w:cstheme="majorBidi"/>
          <w:spacing w:val="2"/>
          <w:sz w:val="28"/>
          <w:szCs w:val="28"/>
        </w:rPr>
        <w:t xml:space="preserve"> 1</w:t>
      </w:r>
      <w:r w:rsidR="00AC5908">
        <w:rPr>
          <w:rFonts w:asciiTheme="majorBidi" w:hAnsiTheme="majorBidi" w:cstheme="majorBidi"/>
          <w:spacing w:val="2"/>
          <w:sz w:val="28"/>
          <w:szCs w:val="28"/>
        </w:rPr>
        <w:t>0</w:t>
      </w:r>
      <w:r w:rsidR="005C5DE0" w:rsidRPr="005C5DE0">
        <w:rPr>
          <w:rFonts w:asciiTheme="majorBidi" w:hAnsiTheme="majorBidi" w:cstheme="majorBidi"/>
          <w:spacing w:val="2"/>
          <w:sz w:val="28"/>
          <w:szCs w:val="28"/>
        </w:rPr>
        <w:t xml:space="preserve">.0 </w:t>
      </w:r>
      <w:r w:rsidR="005C5DE0" w:rsidRPr="005C5DE0">
        <w:rPr>
          <w:rFonts w:asciiTheme="majorBidi" w:hAnsiTheme="majorBidi" w:cstheme="majorBidi" w:hint="cs"/>
          <w:spacing w:val="2"/>
          <w:sz w:val="28"/>
          <w:szCs w:val="28"/>
          <w:cs/>
        </w:rPr>
        <w:t>ล้านบาท และ</w:t>
      </w:r>
      <w:r w:rsidR="006C36B5" w:rsidRPr="005C5DE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755A36" w:rsidRPr="005C5DE0">
        <w:rPr>
          <w:rFonts w:asciiTheme="majorBidi" w:hAnsiTheme="majorBidi" w:cstheme="majorBidi"/>
          <w:spacing w:val="2"/>
          <w:sz w:val="28"/>
          <w:szCs w:val="28"/>
        </w:rPr>
        <w:t>8.3</w:t>
      </w:r>
      <w:r w:rsidR="008A1A69" w:rsidRPr="005C5DE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D8033A" w:rsidRPr="005C5DE0">
        <w:rPr>
          <w:rFonts w:asciiTheme="majorBidi" w:hAnsiTheme="majorBidi" w:cstheme="majorBidi"/>
          <w:spacing w:val="2"/>
          <w:sz w:val="28"/>
          <w:szCs w:val="28"/>
          <w:cs/>
        </w:rPr>
        <w:t>ล้าน</w:t>
      </w:r>
      <w:r w:rsidR="00D8033A" w:rsidRPr="005C5DE0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9B17B4">
        <w:rPr>
          <w:rFonts w:asciiTheme="majorBidi" w:hAnsiTheme="majorBidi" w:cstheme="majorBidi" w:hint="cs"/>
          <w:spacing w:val="-2"/>
          <w:sz w:val="28"/>
          <w:szCs w:val="28"/>
          <w:cs/>
        </w:rPr>
        <w:t>ตามลำดับ</w:t>
      </w:r>
    </w:p>
    <w:p w14:paraId="3B3357B5" w14:textId="33363063" w:rsidR="008256E8" w:rsidRPr="00E258A6" w:rsidRDefault="00074A9F" w:rsidP="00761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AD041B">
        <w:rPr>
          <w:rFonts w:ascii="Angsana New" w:hAnsi="Angsana New"/>
          <w:sz w:val="28"/>
          <w:szCs w:val="28"/>
        </w:rPr>
        <w:t xml:space="preserve">31 </w:t>
      </w:r>
      <w:r w:rsidR="00AD041B">
        <w:rPr>
          <w:rFonts w:ascii="Angsana New" w:hAnsi="Angsana New"/>
          <w:sz w:val="28"/>
          <w:szCs w:val="28"/>
          <w:cs/>
        </w:rPr>
        <w:t xml:space="preserve">ธันวาคม </w:t>
      </w:r>
      <w:r w:rsidR="00AD041B">
        <w:rPr>
          <w:rFonts w:ascii="Angsana New" w:hAnsi="Angsana New"/>
          <w:sz w:val="28"/>
          <w:szCs w:val="28"/>
        </w:rPr>
        <w:t xml:space="preserve">2565 </w:t>
      </w:r>
      <w:r w:rsidRPr="006C36B5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Pr="006C36B5">
        <w:rPr>
          <w:rFonts w:ascii="Angsana New" w:hAnsi="Angsana New"/>
          <w:spacing w:val="2"/>
          <w:sz w:val="28"/>
          <w:szCs w:val="28"/>
        </w:rPr>
        <w:t>256</w:t>
      </w:r>
      <w:r w:rsidR="00E258A6" w:rsidRPr="006C36B5">
        <w:rPr>
          <w:rFonts w:ascii="Angsana New" w:hAnsi="Angsana New"/>
          <w:spacing w:val="2"/>
          <w:sz w:val="28"/>
          <w:szCs w:val="28"/>
        </w:rPr>
        <w:t>4</w:t>
      </w:r>
      <w:r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6C36B5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473DBA">
        <w:rPr>
          <w:rFonts w:asciiTheme="majorBidi" w:hAnsiTheme="majorBidi" w:cstheme="majorBidi"/>
          <w:sz w:val="28"/>
          <w:szCs w:val="28"/>
          <w:cs/>
        </w:rPr>
        <w:t>จำนวนเงิน</w:t>
      </w:r>
      <w:bookmarkStart w:id="20" w:name="_Hlk118453483"/>
      <w:r w:rsidR="008A1A69" w:rsidRPr="00473DBA">
        <w:rPr>
          <w:rFonts w:asciiTheme="majorBidi" w:hAnsiTheme="majorBidi" w:cstheme="majorBidi"/>
          <w:sz w:val="28"/>
          <w:szCs w:val="28"/>
        </w:rPr>
        <w:t xml:space="preserve"> </w:t>
      </w:r>
      <w:bookmarkEnd w:id="20"/>
      <w:r w:rsidR="00473DBA" w:rsidRPr="00473DBA">
        <w:rPr>
          <w:rFonts w:asciiTheme="majorBidi" w:hAnsiTheme="majorBidi" w:cstheme="majorBidi"/>
          <w:sz w:val="28"/>
          <w:szCs w:val="28"/>
        </w:rPr>
        <w:t>2.</w:t>
      </w:r>
      <w:r w:rsidR="00AC5908">
        <w:rPr>
          <w:rFonts w:asciiTheme="majorBidi" w:hAnsiTheme="majorBidi" w:cstheme="majorBidi"/>
          <w:sz w:val="28"/>
          <w:szCs w:val="28"/>
        </w:rPr>
        <w:t>2</w:t>
      </w:r>
      <w:r w:rsidR="00473DBA" w:rsidRPr="00473DBA">
        <w:rPr>
          <w:rFonts w:asciiTheme="majorBidi" w:hAnsiTheme="majorBidi" w:cstheme="majorBidi"/>
          <w:sz w:val="28"/>
          <w:szCs w:val="28"/>
        </w:rPr>
        <w:t xml:space="preserve"> </w:t>
      </w:r>
      <w:r w:rsidR="00D8033A" w:rsidRPr="00473DB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8033A" w:rsidRPr="006C36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4AB8" w:rsidRPr="006C36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5F2D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64AB8" w:rsidRPr="006C36B5">
        <w:rPr>
          <w:rFonts w:asciiTheme="majorBidi" w:hAnsiTheme="majorBidi" w:cstheme="majorBidi"/>
          <w:sz w:val="28"/>
          <w:szCs w:val="28"/>
        </w:rPr>
        <w:t xml:space="preserve">1.9 </w:t>
      </w:r>
      <w:r w:rsidR="00C64AB8" w:rsidRPr="006C36B5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C64AB8" w:rsidRPr="008A1A69">
        <w:rPr>
          <w:rFonts w:asciiTheme="majorBidi" w:hAnsiTheme="majorBidi" w:cstheme="majorBidi" w:hint="cs"/>
          <w:sz w:val="28"/>
          <w:szCs w:val="28"/>
          <w:cs/>
        </w:rPr>
        <w:t xml:space="preserve">บาท ตามลำดับ </w:t>
      </w:r>
      <w:r w:rsidR="00D8033A" w:rsidRPr="008A1A69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ซึ่งผู้บริหารคาดว่าเพียงพอต่อผลเสียหายที่เกิดขึ้น</w:t>
      </w:r>
      <w:r w:rsidR="00D8033A" w:rsidRPr="00E258A6">
        <w:rPr>
          <w:rFonts w:asciiTheme="majorBidi" w:hAnsiTheme="majorBidi" w:cstheme="majorBidi"/>
          <w:sz w:val="28"/>
          <w:szCs w:val="28"/>
          <w:cs/>
        </w:rPr>
        <w:t xml:space="preserve">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250DC52E" w14:textId="023E018E" w:rsidR="00D67031" w:rsidRPr="006C36B5" w:rsidRDefault="005A14AA" w:rsidP="005126F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AD041B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AD041B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AD041B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1C04C6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1C04C6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="00A464BD" w:rsidRPr="006C36B5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214B21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214B2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64AB8" w:rsidRPr="00214B21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464BD" w:rsidRPr="00214B2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</w:t>
      </w:r>
      <w:r w:rsidR="00A464BD" w:rsidRPr="006C36B5">
        <w:rPr>
          <w:rFonts w:asciiTheme="majorBidi" w:hAnsiTheme="majorBidi" w:cstheme="majorBidi" w:hint="cs"/>
          <w:spacing w:val="-2"/>
          <w:sz w:val="28"/>
          <w:szCs w:val="28"/>
          <w:cs/>
        </w:rPr>
        <w:t>การฝ่าฝืนไม่ปฏิบัติตาม</w:t>
      </w:r>
      <w:r w:rsidR="00301662" w:rsidRPr="006C36B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สัญญาจ้างแรงงานและกฎหมายว่าด้วยการคุ้มครองแรงงาน 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  <w:cs/>
        </w:rPr>
        <w:t>ศาลแรงงานได้มีคำพิพากษาให้บริษัทชดใช้ค่าเสียหาย</w:t>
      </w:r>
      <w:r w:rsidR="004200CB" w:rsidRPr="0014081F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="004200CB" w:rsidRPr="0014081F">
        <w:rPr>
          <w:rFonts w:asciiTheme="majorBidi" w:hAnsiTheme="majorBidi" w:cstheme="majorBidi"/>
          <w:spacing w:val="-2"/>
          <w:sz w:val="28"/>
          <w:szCs w:val="28"/>
        </w:rPr>
        <w:t xml:space="preserve">0.03 </w:t>
      </w:r>
      <w:r w:rsidR="004200CB" w:rsidRPr="0014081F">
        <w:rPr>
          <w:rFonts w:asciiTheme="majorBidi" w:hAnsiTheme="majorBidi" w:cstheme="majorBidi"/>
          <w:spacing w:val="-2"/>
          <w:sz w:val="28"/>
          <w:szCs w:val="28"/>
          <w:cs/>
        </w:rPr>
        <w:t>ล้านบาท พร้อ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มดอกเบี้ยร้อยละ </w:t>
      </w:r>
      <w:r w:rsidR="00F62AF9" w:rsidRPr="006C36B5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="004200CB" w:rsidRPr="006C36B5">
        <w:rPr>
          <w:rFonts w:asciiTheme="majorBidi" w:hAnsiTheme="majorBidi" w:cstheme="majorBidi"/>
          <w:spacing w:val="-2"/>
          <w:sz w:val="28"/>
          <w:szCs w:val="28"/>
          <w:cs/>
        </w:rPr>
        <w:t>ต่อปี นับแต่วันที่ฟ้องจนกว่าชำระเสร็จ</w:t>
      </w:r>
      <w:r w:rsidR="0044386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ปัจจุบันบริษัทได้ชำระค่าเสียหายแล้ว อย่างไรก็ตามโจทก์ได้ยื่นอุทธรณ์ต่อศาลแรงงาน</w:t>
      </w:r>
      <w:r w:rsidR="00063368">
        <w:rPr>
          <w:rFonts w:asciiTheme="majorBidi" w:hAnsiTheme="majorBidi" w:cstheme="majorBidi" w:hint="cs"/>
          <w:spacing w:val="-2"/>
          <w:sz w:val="28"/>
          <w:szCs w:val="28"/>
          <w:cs/>
        </w:rPr>
        <w:t>และศาลอุ</w:t>
      </w:r>
      <w:r w:rsidR="007879D3">
        <w:rPr>
          <w:rFonts w:asciiTheme="majorBidi" w:hAnsiTheme="majorBidi" w:cstheme="majorBidi" w:hint="cs"/>
          <w:spacing w:val="-2"/>
          <w:sz w:val="28"/>
          <w:szCs w:val="28"/>
          <w:cs/>
        </w:rPr>
        <w:t>ท</w:t>
      </w:r>
      <w:r w:rsidR="00063368">
        <w:rPr>
          <w:rFonts w:asciiTheme="majorBidi" w:hAnsiTheme="majorBidi" w:cstheme="majorBidi" w:hint="cs"/>
          <w:spacing w:val="-2"/>
          <w:sz w:val="28"/>
          <w:szCs w:val="28"/>
          <w:cs/>
        </w:rPr>
        <w:t>ธรณ์มีคำสั่งย้อนสำนวนให้ศาลแรงงานกลางพิจารณากำหนดจำนวนค่าเสียหายจากการเลิกจ้างไม่เป็นธรรม</w:t>
      </w:r>
      <w:r w:rsidR="0044386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และคดีดังกล่าวอยู่ในระหว่างการ</w:t>
      </w:r>
      <w:r w:rsidR="00063368">
        <w:rPr>
          <w:rFonts w:asciiTheme="majorBidi" w:hAnsiTheme="majorBidi" w:cstheme="majorBidi" w:hint="cs"/>
          <w:spacing w:val="-2"/>
          <w:sz w:val="28"/>
          <w:szCs w:val="28"/>
          <w:cs/>
        </w:rPr>
        <w:t>ฎีกา</w:t>
      </w:r>
      <w:r w:rsidR="00755A3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55A36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ซึ่งผลที่สุดไม่สามารถทราบได้ในขณะนี้</w:t>
      </w:r>
    </w:p>
    <w:p w14:paraId="62C2973A" w14:textId="77777777" w:rsidR="00B97319" w:rsidRPr="00594F26" w:rsidRDefault="00B97319" w:rsidP="00B82B03">
      <w:pPr>
        <w:pStyle w:val="FSNoteNumbered"/>
        <w:numPr>
          <w:ilvl w:val="0"/>
          <w:numId w:val="16"/>
        </w:numPr>
        <w:spacing w:after="0"/>
        <w:ind w:left="540" w:hanging="540"/>
        <w:rPr>
          <w:b/>
          <w:bCs/>
          <w:u w:val="none"/>
          <w:cs/>
        </w:rPr>
      </w:pPr>
      <w:r w:rsidRPr="00594F26">
        <w:rPr>
          <w:b/>
          <w:bCs/>
          <w:u w:val="none"/>
          <w:cs/>
        </w:rPr>
        <w:t>การบริหารจัดการทุน</w:t>
      </w:r>
    </w:p>
    <w:p w14:paraId="3D1006DB" w14:textId="7CEA4E00" w:rsidR="00B97319" w:rsidRPr="00B97319" w:rsidRDefault="00B97319" w:rsidP="00B9731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B97319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วัตถุประสงค์ในการบริหารจัดการทุนของบริษัทคือการจัดให้มีโครงสร้างทางการเงินที่เหมาะสม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 คปภ.</w:t>
      </w:r>
    </w:p>
    <w:p w14:paraId="25927A56" w14:textId="2485D383" w:rsidR="00B505D0" w:rsidRPr="00E258A6" w:rsidRDefault="00B505D0" w:rsidP="00B82B03">
      <w:pPr>
        <w:pStyle w:val="FSNoteNumbered"/>
        <w:numPr>
          <w:ilvl w:val="0"/>
          <w:numId w:val="16"/>
        </w:numPr>
        <w:spacing w:after="120"/>
        <w:ind w:left="547" w:hanging="547"/>
        <w:rPr>
          <w:b/>
          <w:bCs/>
          <w:u w:val="none"/>
          <w:cs/>
        </w:rPr>
      </w:pPr>
      <w:r w:rsidRPr="00E258A6">
        <w:rPr>
          <w:b/>
          <w:bCs/>
          <w:u w:val="none"/>
          <w:cs/>
        </w:rPr>
        <w:t>การอนุมัติ</w:t>
      </w:r>
      <w:r w:rsidR="003C66A2">
        <w:rPr>
          <w:rFonts w:hint="cs"/>
          <w:b/>
          <w:bCs/>
          <w:u w:val="none"/>
          <w:cs/>
        </w:rPr>
        <w:t>งบ</w:t>
      </w:r>
      <w:r w:rsidR="0007429E" w:rsidRPr="00E258A6">
        <w:rPr>
          <w:rFonts w:hint="cs"/>
          <w:b/>
          <w:bCs/>
          <w:u w:val="none"/>
          <w:cs/>
        </w:rPr>
        <w:t>การเงิน</w:t>
      </w:r>
    </w:p>
    <w:p w14:paraId="7F6BEBDD" w14:textId="6E16883F" w:rsidR="009B7742" w:rsidRPr="000C7591" w:rsidRDefault="00392AA9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3C66A2" w:rsidRPr="003C66A2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กรรมการของบริษัทได้อนุมัติให้ออกงบการเงินนี้แล้วเมื่อ</w:t>
      </w:r>
      <w:r w:rsidR="003C66A2" w:rsidRPr="009A3DF5">
        <w:rPr>
          <w:rFonts w:ascii="Angsana New" w:hAnsi="Angsana New"/>
          <w:sz w:val="28"/>
          <w:szCs w:val="28"/>
          <w:cs/>
        </w:rPr>
        <w:t xml:space="preserve">วันที่ </w:t>
      </w:r>
      <w:r w:rsidR="00775EC4" w:rsidRPr="009A3DF5">
        <w:rPr>
          <w:rFonts w:ascii="Angsana New" w:hAnsi="Angsana New"/>
          <w:sz w:val="28"/>
          <w:szCs w:val="28"/>
        </w:rPr>
        <w:t>2</w:t>
      </w:r>
      <w:r w:rsidR="009A3DF5" w:rsidRPr="009A3DF5">
        <w:rPr>
          <w:rFonts w:ascii="Angsana New" w:hAnsi="Angsana New"/>
          <w:sz w:val="28"/>
          <w:szCs w:val="28"/>
        </w:rPr>
        <w:t>7</w:t>
      </w:r>
      <w:r w:rsidR="003C66A2" w:rsidRPr="009A3DF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75EC4" w:rsidRPr="009A3DF5">
        <w:rPr>
          <w:rFonts w:ascii="Angsana New" w:hAnsi="Angsana New"/>
          <w:sz w:val="28"/>
          <w:szCs w:val="28"/>
        </w:rPr>
        <w:t>2566</w:t>
      </w:r>
    </w:p>
    <w:sectPr w:rsidR="009B7742" w:rsidRPr="000C7591" w:rsidSect="009F740C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19" w:bottom="864" w:left="1440" w:header="475" w:footer="86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D2023" w14:textId="77777777" w:rsidR="00F56279" w:rsidRDefault="00F56279">
      <w:r>
        <w:separator/>
      </w:r>
    </w:p>
  </w:endnote>
  <w:endnote w:type="continuationSeparator" w:id="0">
    <w:p w14:paraId="11E80D5D" w14:textId="77777777" w:rsidR="00F56279" w:rsidRDefault="00F56279">
      <w:r>
        <w:continuationSeparator/>
      </w:r>
    </w:p>
  </w:endnote>
  <w:endnote w:type="continuationNotice" w:id="1">
    <w:p w14:paraId="7F2B20B1" w14:textId="77777777" w:rsidR="00F56279" w:rsidRDefault="00F562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765B6C" w:rsidRPr="008A5482" w:rsidRDefault="00C7437D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8EAD" w14:textId="77777777" w:rsidR="00F56279" w:rsidRDefault="00F56279">
      <w:r>
        <w:separator/>
      </w:r>
    </w:p>
  </w:footnote>
  <w:footnote w:type="continuationSeparator" w:id="0">
    <w:p w14:paraId="4EAC2007" w14:textId="77777777" w:rsidR="00F56279" w:rsidRDefault="00F56279">
      <w:r>
        <w:continuationSeparator/>
      </w:r>
    </w:p>
  </w:footnote>
  <w:footnote w:type="continuationNotice" w:id="1">
    <w:p w14:paraId="368D20BC" w14:textId="77777777" w:rsidR="00F56279" w:rsidRDefault="00F562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4DCAC584" w:rsidR="00765B6C" w:rsidRPr="002F3F82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0A702B">
      <w:rPr>
        <w:rFonts w:ascii="Angsana New" w:hAnsi="Angsana New" w:hint="cs"/>
        <w:b/>
        <w:bCs/>
        <w:sz w:val="28"/>
        <w:szCs w:val="28"/>
        <w:cs/>
      </w:rPr>
      <w:t>งบ</w:t>
    </w:r>
    <w:r>
      <w:rPr>
        <w:rFonts w:ascii="Angsana New" w:hAnsi="Angsana New" w:hint="cs"/>
        <w:b/>
        <w:bCs/>
        <w:sz w:val="28"/>
        <w:szCs w:val="28"/>
        <w:cs/>
      </w:rPr>
      <w:t>การเงิน</w:t>
    </w:r>
  </w:p>
  <w:p w14:paraId="2053484D" w14:textId="76FB04C7" w:rsidR="00765B6C" w:rsidRDefault="001A41C4" w:rsidP="001A41C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สำหรับปีสิ้นสุด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04A84F13"/>
    <w:multiLevelType w:val="hybridMultilevel"/>
    <w:tmpl w:val="984C0F2E"/>
    <w:lvl w:ilvl="0" w:tplc="2FAC61E8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2FAC61E8">
      <w:start w:val="22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B75A87B8">
      <w:start w:val="165"/>
      <w:numFmt w:val="bullet"/>
      <w:lvlText w:val="﷐"/>
      <w:lvlJc w:val="left"/>
      <w:pPr>
        <w:ind w:left="270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0ECF425E"/>
    <w:multiLevelType w:val="hybridMultilevel"/>
    <w:tmpl w:val="EF12249E"/>
    <w:lvl w:ilvl="0" w:tplc="1E7AAEF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305476FE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4042173"/>
    <w:multiLevelType w:val="hybridMultilevel"/>
    <w:tmpl w:val="D61EDFE0"/>
    <w:lvl w:ilvl="0" w:tplc="C72C5C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AC3DD1"/>
    <w:multiLevelType w:val="hybridMultilevel"/>
    <w:tmpl w:val="7E3E9B60"/>
    <w:lvl w:ilvl="0" w:tplc="92544F1A">
      <w:start w:val="2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545542"/>
    <w:multiLevelType w:val="hybridMultilevel"/>
    <w:tmpl w:val="3CD42486"/>
    <w:lvl w:ilvl="0" w:tplc="07B283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894AB4"/>
    <w:multiLevelType w:val="multilevel"/>
    <w:tmpl w:val="4E4E8AB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430CA8"/>
    <w:multiLevelType w:val="multilevel"/>
    <w:tmpl w:val="FAECF6C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A5877"/>
    <w:multiLevelType w:val="hybridMultilevel"/>
    <w:tmpl w:val="392258B8"/>
    <w:lvl w:ilvl="0" w:tplc="58867060">
      <w:start w:val="1"/>
      <w:numFmt w:val="decimal"/>
      <w:lvlText w:val="(%1)"/>
      <w:lvlJc w:val="left"/>
      <w:pPr>
        <w:ind w:left="27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516" w:hanging="360"/>
      </w:pPr>
    </w:lvl>
    <w:lvl w:ilvl="2" w:tplc="0409001B" w:tentative="1">
      <w:start w:val="1"/>
      <w:numFmt w:val="lowerRoman"/>
      <w:lvlText w:val="%3."/>
      <w:lvlJc w:val="right"/>
      <w:pPr>
        <w:ind w:left="4236" w:hanging="180"/>
      </w:pPr>
    </w:lvl>
    <w:lvl w:ilvl="3" w:tplc="0409000F" w:tentative="1">
      <w:start w:val="1"/>
      <w:numFmt w:val="decimal"/>
      <w:lvlText w:val="%4."/>
      <w:lvlJc w:val="left"/>
      <w:pPr>
        <w:ind w:left="4956" w:hanging="360"/>
      </w:pPr>
    </w:lvl>
    <w:lvl w:ilvl="4" w:tplc="04090019" w:tentative="1">
      <w:start w:val="1"/>
      <w:numFmt w:val="lowerLetter"/>
      <w:lvlText w:val="%5."/>
      <w:lvlJc w:val="left"/>
      <w:pPr>
        <w:ind w:left="5676" w:hanging="360"/>
      </w:pPr>
    </w:lvl>
    <w:lvl w:ilvl="5" w:tplc="0409001B" w:tentative="1">
      <w:start w:val="1"/>
      <w:numFmt w:val="lowerRoman"/>
      <w:lvlText w:val="%6."/>
      <w:lvlJc w:val="right"/>
      <w:pPr>
        <w:ind w:left="6396" w:hanging="180"/>
      </w:pPr>
    </w:lvl>
    <w:lvl w:ilvl="6" w:tplc="0409000F" w:tentative="1">
      <w:start w:val="1"/>
      <w:numFmt w:val="decimal"/>
      <w:lvlText w:val="%7."/>
      <w:lvlJc w:val="left"/>
      <w:pPr>
        <w:ind w:left="7116" w:hanging="360"/>
      </w:pPr>
    </w:lvl>
    <w:lvl w:ilvl="7" w:tplc="04090019" w:tentative="1">
      <w:start w:val="1"/>
      <w:numFmt w:val="lowerLetter"/>
      <w:lvlText w:val="%8."/>
      <w:lvlJc w:val="left"/>
      <w:pPr>
        <w:ind w:left="7836" w:hanging="360"/>
      </w:pPr>
    </w:lvl>
    <w:lvl w:ilvl="8" w:tplc="0409001B" w:tentative="1">
      <w:start w:val="1"/>
      <w:numFmt w:val="lowerRoman"/>
      <w:lvlText w:val="%9."/>
      <w:lvlJc w:val="right"/>
      <w:pPr>
        <w:ind w:left="8556" w:hanging="180"/>
      </w:pPr>
    </w:lvl>
  </w:abstractNum>
  <w:abstractNum w:abstractNumId="25" w15:restartNumberingAfterBreak="0">
    <w:nsid w:val="4AA02494"/>
    <w:multiLevelType w:val="hybridMultilevel"/>
    <w:tmpl w:val="9D8CAA1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CB459B4"/>
    <w:multiLevelType w:val="multilevel"/>
    <w:tmpl w:val="F4B67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7615D45"/>
    <w:multiLevelType w:val="multilevel"/>
    <w:tmpl w:val="EFE0E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1440"/>
      </w:pPr>
      <w:rPr>
        <w:rFonts w:hint="default"/>
      </w:rPr>
    </w:lvl>
  </w:abstractNum>
  <w:abstractNum w:abstractNumId="28" w15:restartNumberingAfterBreak="0">
    <w:nsid w:val="5CB962A5"/>
    <w:multiLevelType w:val="hybridMultilevel"/>
    <w:tmpl w:val="96222902"/>
    <w:lvl w:ilvl="0" w:tplc="75F49890">
      <w:start w:val="1"/>
      <w:numFmt w:val="decimal"/>
      <w:lvlText w:val="(%1)"/>
      <w:lvlJc w:val="left"/>
      <w:pPr>
        <w:ind w:left="1260" w:hanging="360"/>
      </w:pPr>
      <w:rPr>
        <w:rFonts w:cs="Times New Roman" w:hint="default"/>
        <w:lang w:bidi="th-TH"/>
      </w:rPr>
    </w:lvl>
    <w:lvl w:ilvl="1" w:tplc="B5A652E0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0A07CB"/>
    <w:multiLevelType w:val="multilevel"/>
    <w:tmpl w:val="C5C247A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DA583C"/>
    <w:multiLevelType w:val="multilevel"/>
    <w:tmpl w:val="9CE6B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4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 w16cid:durableId="1849557458">
    <w:abstractNumId w:val="5"/>
  </w:num>
  <w:num w:numId="2" w16cid:durableId="1747923682">
    <w:abstractNumId w:val="8"/>
  </w:num>
  <w:num w:numId="3" w16cid:durableId="1220363661">
    <w:abstractNumId w:val="6"/>
  </w:num>
  <w:num w:numId="4" w16cid:durableId="653142629">
    <w:abstractNumId w:val="7"/>
  </w:num>
  <w:num w:numId="5" w16cid:durableId="1911889042">
    <w:abstractNumId w:val="3"/>
  </w:num>
  <w:num w:numId="6" w16cid:durableId="155802683">
    <w:abstractNumId w:val="2"/>
  </w:num>
  <w:num w:numId="7" w16cid:durableId="1142776216">
    <w:abstractNumId w:val="0"/>
  </w:num>
  <w:num w:numId="8" w16cid:durableId="955334026">
    <w:abstractNumId w:val="1"/>
  </w:num>
  <w:num w:numId="9" w16cid:durableId="578639589">
    <w:abstractNumId w:val="4"/>
  </w:num>
  <w:num w:numId="10" w16cid:durableId="1367099979">
    <w:abstractNumId w:val="19"/>
  </w:num>
  <w:num w:numId="11" w16cid:durableId="1531139580">
    <w:abstractNumId w:val="16"/>
  </w:num>
  <w:num w:numId="12" w16cid:durableId="1367101744">
    <w:abstractNumId w:val="31"/>
  </w:num>
  <w:num w:numId="13" w16cid:durableId="1909683770">
    <w:abstractNumId w:val="22"/>
  </w:num>
  <w:num w:numId="14" w16cid:durableId="767428522">
    <w:abstractNumId w:val="34"/>
  </w:num>
  <w:num w:numId="15" w16cid:durableId="171383913">
    <w:abstractNumId w:val="11"/>
  </w:num>
  <w:num w:numId="16" w16cid:durableId="2054848302">
    <w:abstractNumId w:val="26"/>
  </w:num>
  <w:num w:numId="17" w16cid:durableId="786463880">
    <w:abstractNumId w:val="23"/>
  </w:num>
  <w:num w:numId="18" w16cid:durableId="1290169146">
    <w:abstractNumId w:val="35"/>
  </w:num>
  <w:num w:numId="19" w16cid:durableId="1176115573">
    <w:abstractNumId w:val="14"/>
  </w:num>
  <w:num w:numId="20" w16cid:durableId="239410655">
    <w:abstractNumId w:val="15"/>
  </w:num>
  <w:num w:numId="21" w16cid:durableId="1239710660">
    <w:abstractNumId w:val="32"/>
  </w:num>
  <w:num w:numId="22" w16cid:durableId="27999704">
    <w:abstractNumId w:val="10"/>
  </w:num>
  <w:num w:numId="23" w16cid:durableId="706754653">
    <w:abstractNumId w:val="29"/>
  </w:num>
  <w:num w:numId="24" w16cid:durableId="2015911537">
    <w:abstractNumId w:val="30"/>
  </w:num>
  <w:num w:numId="25" w16cid:durableId="349187302">
    <w:abstractNumId w:val="18"/>
  </w:num>
  <w:num w:numId="26" w16cid:durableId="910654019">
    <w:abstractNumId w:val="28"/>
  </w:num>
  <w:num w:numId="27" w16cid:durableId="953290679">
    <w:abstractNumId w:val="9"/>
  </w:num>
  <w:num w:numId="28" w16cid:durableId="506527935">
    <w:abstractNumId w:val="24"/>
  </w:num>
  <w:num w:numId="29" w16cid:durableId="1193878990">
    <w:abstractNumId w:val="25"/>
  </w:num>
  <w:num w:numId="30" w16cid:durableId="104425041">
    <w:abstractNumId w:val="13"/>
  </w:num>
  <w:num w:numId="31" w16cid:durableId="82382627">
    <w:abstractNumId w:val="12"/>
  </w:num>
  <w:num w:numId="32" w16cid:durableId="1630236253">
    <w:abstractNumId w:val="27"/>
  </w:num>
  <w:num w:numId="33" w16cid:durableId="531578271">
    <w:abstractNumId w:val="17"/>
  </w:num>
  <w:num w:numId="34" w16cid:durableId="1024600362">
    <w:abstractNumId w:val="21"/>
  </w:num>
  <w:num w:numId="35" w16cid:durableId="1057970855">
    <w:abstractNumId w:val="33"/>
  </w:num>
  <w:num w:numId="36" w16cid:durableId="750201603">
    <w:abstractNumId w:val="2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1C3E"/>
    <w:rsid w:val="00002092"/>
    <w:rsid w:val="000024BE"/>
    <w:rsid w:val="00002B37"/>
    <w:rsid w:val="00002DFE"/>
    <w:rsid w:val="0000327F"/>
    <w:rsid w:val="000034DF"/>
    <w:rsid w:val="00003590"/>
    <w:rsid w:val="000038C7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3D0"/>
    <w:rsid w:val="00007672"/>
    <w:rsid w:val="00010273"/>
    <w:rsid w:val="000105F4"/>
    <w:rsid w:val="000106A3"/>
    <w:rsid w:val="000106B4"/>
    <w:rsid w:val="000106FB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48F"/>
    <w:rsid w:val="000135AA"/>
    <w:rsid w:val="00013764"/>
    <w:rsid w:val="00013AE9"/>
    <w:rsid w:val="00013B03"/>
    <w:rsid w:val="00013B78"/>
    <w:rsid w:val="00014A7E"/>
    <w:rsid w:val="00014C5D"/>
    <w:rsid w:val="00014C61"/>
    <w:rsid w:val="000153B5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594"/>
    <w:rsid w:val="00017C29"/>
    <w:rsid w:val="00020726"/>
    <w:rsid w:val="00020836"/>
    <w:rsid w:val="00020888"/>
    <w:rsid w:val="00020913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3F"/>
    <w:rsid w:val="000222FD"/>
    <w:rsid w:val="000224FA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EB"/>
    <w:rsid w:val="00027E23"/>
    <w:rsid w:val="00027EEE"/>
    <w:rsid w:val="00030611"/>
    <w:rsid w:val="00030662"/>
    <w:rsid w:val="0003071F"/>
    <w:rsid w:val="00030872"/>
    <w:rsid w:val="00030885"/>
    <w:rsid w:val="000309F7"/>
    <w:rsid w:val="00030F26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71"/>
    <w:rsid w:val="00033BD2"/>
    <w:rsid w:val="00033F57"/>
    <w:rsid w:val="00033F82"/>
    <w:rsid w:val="00034074"/>
    <w:rsid w:val="0003421A"/>
    <w:rsid w:val="00034529"/>
    <w:rsid w:val="00034673"/>
    <w:rsid w:val="000346BE"/>
    <w:rsid w:val="00034A92"/>
    <w:rsid w:val="00034C6E"/>
    <w:rsid w:val="00034CD7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9C9"/>
    <w:rsid w:val="00042AF5"/>
    <w:rsid w:val="00042BB4"/>
    <w:rsid w:val="00042D0E"/>
    <w:rsid w:val="00042E34"/>
    <w:rsid w:val="00043402"/>
    <w:rsid w:val="00043415"/>
    <w:rsid w:val="00043474"/>
    <w:rsid w:val="00043496"/>
    <w:rsid w:val="0004356A"/>
    <w:rsid w:val="0004357B"/>
    <w:rsid w:val="000438FF"/>
    <w:rsid w:val="000439B6"/>
    <w:rsid w:val="00043C73"/>
    <w:rsid w:val="00043EE8"/>
    <w:rsid w:val="000441FA"/>
    <w:rsid w:val="000442AA"/>
    <w:rsid w:val="000442BC"/>
    <w:rsid w:val="000442FE"/>
    <w:rsid w:val="000443AA"/>
    <w:rsid w:val="0004447F"/>
    <w:rsid w:val="00045399"/>
    <w:rsid w:val="000453DE"/>
    <w:rsid w:val="00045767"/>
    <w:rsid w:val="000457FB"/>
    <w:rsid w:val="000458E9"/>
    <w:rsid w:val="000459BB"/>
    <w:rsid w:val="000459D4"/>
    <w:rsid w:val="00045ADC"/>
    <w:rsid w:val="00046126"/>
    <w:rsid w:val="0004642D"/>
    <w:rsid w:val="000469F0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93D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E4F"/>
    <w:rsid w:val="00055F59"/>
    <w:rsid w:val="0005640F"/>
    <w:rsid w:val="00056470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68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4D79"/>
    <w:rsid w:val="00065102"/>
    <w:rsid w:val="000654B4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ACF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221"/>
    <w:rsid w:val="0007429E"/>
    <w:rsid w:val="000742DE"/>
    <w:rsid w:val="00074578"/>
    <w:rsid w:val="00074728"/>
    <w:rsid w:val="00074A24"/>
    <w:rsid w:val="00074A6C"/>
    <w:rsid w:val="00074A9F"/>
    <w:rsid w:val="00074B63"/>
    <w:rsid w:val="00074BA8"/>
    <w:rsid w:val="00074E02"/>
    <w:rsid w:val="000752FB"/>
    <w:rsid w:val="00075BFB"/>
    <w:rsid w:val="00075C46"/>
    <w:rsid w:val="00075D7B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973"/>
    <w:rsid w:val="00083F86"/>
    <w:rsid w:val="0008402E"/>
    <w:rsid w:val="000840A9"/>
    <w:rsid w:val="000840AC"/>
    <w:rsid w:val="000840DA"/>
    <w:rsid w:val="00084367"/>
    <w:rsid w:val="000845BE"/>
    <w:rsid w:val="00084812"/>
    <w:rsid w:val="0008491D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187"/>
    <w:rsid w:val="00086650"/>
    <w:rsid w:val="00086825"/>
    <w:rsid w:val="000868CA"/>
    <w:rsid w:val="000869CC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0D4B"/>
    <w:rsid w:val="000910B7"/>
    <w:rsid w:val="000911E1"/>
    <w:rsid w:val="0009151F"/>
    <w:rsid w:val="000915ED"/>
    <w:rsid w:val="0009178C"/>
    <w:rsid w:val="000919D1"/>
    <w:rsid w:val="000919E4"/>
    <w:rsid w:val="00091B0A"/>
    <w:rsid w:val="00092037"/>
    <w:rsid w:val="000920B8"/>
    <w:rsid w:val="000923EE"/>
    <w:rsid w:val="000924F9"/>
    <w:rsid w:val="000924FC"/>
    <w:rsid w:val="00092B20"/>
    <w:rsid w:val="00092C9A"/>
    <w:rsid w:val="00092D52"/>
    <w:rsid w:val="0009318E"/>
    <w:rsid w:val="0009372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88A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E2B"/>
    <w:rsid w:val="000A459D"/>
    <w:rsid w:val="000A4DD2"/>
    <w:rsid w:val="000A4EAA"/>
    <w:rsid w:val="000A4F49"/>
    <w:rsid w:val="000A53CB"/>
    <w:rsid w:val="000A560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02B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2C6"/>
    <w:rsid w:val="000B5B59"/>
    <w:rsid w:val="000B5CCB"/>
    <w:rsid w:val="000B6072"/>
    <w:rsid w:val="000B64A0"/>
    <w:rsid w:val="000B659A"/>
    <w:rsid w:val="000B661B"/>
    <w:rsid w:val="000B674C"/>
    <w:rsid w:val="000B675F"/>
    <w:rsid w:val="000B67BB"/>
    <w:rsid w:val="000B6D49"/>
    <w:rsid w:val="000B6DB2"/>
    <w:rsid w:val="000B6E95"/>
    <w:rsid w:val="000B723D"/>
    <w:rsid w:val="000B75F5"/>
    <w:rsid w:val="000B776F"/>
    <w:rsid w:val="000B778D"/>
    <w:rsid w:val="000B7A9E"/>
    <w:rsid w:val="000C00F5"/>
    <w:rsid w:val="000C012D"/>
    <w:rsid w:val="000C0823"/>
    <w:rsid w:val="000C0E90"/>
    <w:rsid w:val="000C0EDD"/>
    <w:rsid w:val="000C1284"/>
    <w:rsid w:val="000C16AC"/>
    <w:rsid w:val="000C16F2"/>
    <w:rsid w:val="000C177E"/>
    <w:rsid w:val="000C18FD"/>
    <w:rsid w:val="000C1DFF"/>
    <w:rsid w:val="000C2003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40B"/>
    <w:rsid w:val="000C46F1"/>
    <w:rsid w:val="000C4861"/>
    <w:rsid w:val="000C4C9A"/>
    <w:rsid w:val="000C51B3"/>
    <w:rsid w:val="000C524C"/>
    <w:rsid w:val="000C553C"/>
    <w:rsid w:val="000C5B7A"/>
    <w:rsid w:val="000C5DB7"/>
    <w:rsid w:val="000C5F5A"/>
    <w:rsid w:val="000C6127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1CB6"/>
    <w:rsid w:val="000D21C7"/>
    <w:rsid w:val="000D21F3"/>
    <w:rsid w:val="000D25BD"/>
    <w:rsid w:val="000D2696"/>
    <w:rsid w:val="000D2869"/>
    <w:rsid w:val="000D291A"/>
    <w:rsid w:val="000D2FD6"/>
    <w:rsid w:val="000D33BC"/>
    <w:rsid w:val="000D3446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57F"/>
    <w:rsid w:val="000D68F0"/>
    <w:rsid w:val="000D6A44"/>
    <w:rsid w:val="000D6CD8"/>
    <w:rsid w:val="000D703B"/>
    <w:rsid w:val="000D73D6"/>
    <w:rsid w:val="000D7456"/>
    <w:rsid w:val="000D7962"/>
    <w:rsid w:val="000E0232"/>
    <w:rsid w:val="000E0447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0EB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C01"/>
    <w:rsid w:val="000E7EDC"/>
    <w:rsid w:val="000E7FF9"/>
    <w:rsid w:val="000F017E"/>
    <w:rsid w:val="000F0225"/>
    <w:rsid w:val="000F029B"/>
    <w:rsid w:val="000F0A03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293D"/>
    <w:rsid w:val="000F3105"/>
    <w:rsid w:val="000F3195"/>
    <w:rsid w:val="000F3699"/>
    <w:rsid w:val="000F3843"/>
    <w:rsid w:val="000F3A75"/>
    <w:rsid w:val="000F3B50"/>
    <w:rsid w:val="000F3B71"/>
    <w:rsid w:val="000F3C3A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CAD"/>
    <w:rsid w:val="000F6EAB"/>
    <w:rsid w:val="000F6FF2"/>
    <w:rsid w:val="000F7201"/>
    <w:rsid w:val="000F7262"/>
    <w:rsid w:val="000F7333"/>
    <w:rsid w:val="000F73C4"/>
    <w:rsid w:val="001001C7"/>
    <w:rsid w:val="001004B5"/>
    <w:rsid w:val="00100566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41E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DF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1C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9E9"/>
    <w:rsid w:val="00115ADC"/>
    <w:rsid w:val="00115EB1"/>
    <w:rsid w:val="00116210"/>
    <w:rsid w:val="0011652D"/>
    <w:rsid w:val="001165FC"/>
    <w:rsid w:val="001167DF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904"/>
    <w:rsid w:val="00121A89"/>
    <w:rsid w:val="00121A8A"/>
    <w:rsid w:val="00121AAF"/>
    <w:rsid w:val="00121EC1"/>
    <w:rsid w:val="001222A2"/>
    <w:rsid w:val="001222F4"/>
    <w:rsid w:val="00122BD9"/>
    <w:rsid w:val="00122BFB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478"/>
    <w:rsid w:val="001264BB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A72"/>
    <w:rsid w:val="00132D41"/>
    <w:rsid w:val="00132D8D"/>
    <w:rsid w:val="001331D1"/>
    <w:rsid w:val="001332B1"/>
    <w:rsid w:val="00133654"/>
    <w:rsid w:val="0013378B"/>
    <w:rsid w:val="00133B7F"/>
    <w:rsid w:val="00133BBF"/>
    <w:rsid w:val="00134477"/>
    <w:rsid w:val="001348D7"/>
    <w:rsid w:val="00134F10"/>
    <w:rsid w:val="001355B2"/>
    <w:rsid w:val="001359A3"/>
    <w:rsid w:val="00135B4A"/>
    <w:rsid w:val="00135E60"/>
    <w:rsid w:val="00135F67"/>
    <w:rsid w:val="001360D2"/>
    <w:rsid w:val="001367BB"/>
    <w:rsid w:val="001369E7"/>
    <w:rsid w:val="00137253"/>
    <w:rsid w:val="001374AF"/>
    <w:rsid w:val="001374FF"/>
    <w:rsid w:val="00137664"/>
    <w:rsid w:val="001379CA"/>
    <w:rsid w:val="00137AF2"/>
    <w:rsid w:val="00137F31"/>
    <w:rsid w:val="00137F35"/>
    <w:rsid w:val="00137F9A"/>
    <w:rsid w:val="001400E2"/>
    <w:rsid w:val="00140370"/>
    <w:rsid w:val="001407B2"/>
    <w:rsid w:val="0014081F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18D"/>
    <w:rsid w:val="001446D9"/>
    <w:rsid w:val="0014484C"/>
    <w:rsid w:val="00144AD7"/>
    <w:rsid w:val="00144E7C"/>
    <w:rsid w:val="0014519A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CAE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3CC9"/>
    <w:rsid w:val="00154329"/>
    <w:rsid w:val="00154388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5F0F"/>
    <w:rsid w:val="00155F3E"/>
    <w:rsid w:val="0015601A"/>
    <w:rsid w:val="001565C3"/>
    <w:rsid w:val="001568FF"/>
    <w:rsid w:val="00156A42"/>
    <w:rsid w:val="00156E3A"/>
    <w:rsid w:val="001572AE"/>
    <w:rsid w:val="00157522"/>
    <w:rsid w:val="001577A5"/>
    <w:rsid w:val="00160077"/>
    <w:rsid w:val="00160542"/>
    <w:rsid w:val="00160913"/>
    <w:rsid w:val="001609E3"/>
    <w:rsid w:val="00160C1B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4F73"/>
    <w:rsid w:val="001654A2"/>
    <w:rsid w:val="001654DE"/>
    <w:rsid w:val="00165584"/>
    <w:rsid w:val="001655C9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4A"/>
    <w:rsid w:val="001676E5"/>
    <w:rsid w:val="00167A01"/>
    <w:rsid w:val="00167F1B"/>
    <w:rsid w:val="00167F90"/>
    <w:rsid w:val="00170050"/>
    <w:rsid w:val="0017007B"/>
    <w:rsid w:val="00170216"/>
    <w:rsid w:val="001703D2"/>
    <w:rsid w:val="00170495"/>
    <w:rsid w:val="0017052A"/>
    <w:rsid w:val="00170717"/>
    <w:rsid w:val="001707DA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948"/>
    <w:rsid w:val="00172A95"/>
    <w:rsid w:val="00172DD4"/>
    <w:rsid w:val="00172EA3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370"/>
    <w:rsid w:val="001804F6"/>
    <w:rsid w:val="001807B2"/>
    <w:rsid w:val="00180B13"/>
    <w:rsid w:val="00180B7C"/>
    <w:rsid w:val="00180C88"/>
    <w:rsid w:val="00180CE2"/>
    <w:rsid w:val="0018116C"/>
    <w:rsid w:val="00181184"/>
    <w:rsid w:val="0018186E"/>
    <w:rsid w:val="0018199B"/>
    <w:rsid w:val="00181B2D"/>
    <w:rsid w:val="001820A7"/>
    <w:rsid w:val="0018213A"/>
    <w:rsid w:val="00182167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934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3AD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614"/>
    <w:rsid w:val="001948B7"/>
    <w:rsid w:val="00194B22"/>
    <w:rsid w:val="00194D26"/>
    <w:rsid w:val="00194E8C"/>
    <w:rsid w:val="00194F47"/>
    <w:rsid w:val="00195317"/>
    <w:rsid w:val="00196136"/>
    <w:rsid w:val="0019614A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D17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1C4"/>
    <w:rsid w:val="001A425D"/>
    <w:rsid w:val="001A426F"/>
    <w:rsid w:val="001A4433"/>
    <w:rsid w:val="001A4976"/>
    <w:rsid w:val="001A52F6"/>
    <w:rsid w:val="001A52FA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0EA"/>
    <w:rsid w:val="001B3457"/>
    <w:rsid w:val="001B3846"/>
    <w:rsid w:val="001B386F"/>
    <w:rsid w:val="001B3C1B"/>
    <w:rsid w:val="001B3D27"/>
    <w:rsid w:val="001B40CB"/>
    <w:rsid w:val="001B44C4"/>
    <w:rsid w:val="001B4C29"/>
    <w:rsid w:val="001B4D79"/>
    <w:rsid w:val="001B4E03"/>
    <w:rsid w:val="001B55A4"/>
    <w:rsid w:val="001B5749"/>
    <w:rsid w:val="001B58AD"/>
    <w:rsid w:val="001B58C3"/>
    <w:rsid w:val="001B590C"/>
    <w:rsid w:val="001B598E"/>
    <w:rsid w:val="001B5E7D"/>
    <w:rsid w:val="001B63A4"/>
    <w:rsid w:val="001B63D3"/>
    <w:rsid w:val="001B654A"/>
    <w:rsid w:val="001B654C"/>
    <w:rsid w:val="001B6B8F"/>
    <w:rsid w:val="001B6DBB"/>
    <w:rsid w:val="001B6E65"/>
    <w:rsid w:val="001B6EB1"/>
    <w:rsid w:val="001B71D2"/>
    <w:rsid w:val="001B7705"/>
    <w:rsid w:val="001B7C77"/>
    <w:rsid w:val="001C00B7"/>
    <w:rsid w:val="001C00CB"/>
    <w:rsid w:val="001C04C6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B43"/>
    <w:rsid w:val="001C2D7F"/>
    <w:rsid w:val="001C2F9D"/>
    <w:rsid w:val="001C34D9"/>
    <w:rsid w:val="001C3802"/>
    <w:rsid w:val="001C392B"/>
    <w:rsid w:val="001C3AA8"/>
    <w:rsid w:val="001C3AC8"/>
    <w:rsid w:val="001C3EFC"/>
    <w:rsid w:val="001C4127"/>
    <w:rsid w:val="001C444C"/>
    <w:rsid w:val="001C44B3"/>
    <w:rsid w:val="001C4812"/>
    <w:rsid w:val="001C4863"/>
    <w:rsid w:val="001C4B2D"/>
    <w:rsid w:val="001C4C5B"/>
    <w:rsid w:val="001C4D26"/>
    <w:rsid w:val="001C4D65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800"/>
    <w:rsid w:val="001C7B1D"/>
    <w:rsid w:val="001C7BDB"/>
    <w:rsid w:val="001D013F"/>
    <w:rsid w:val="001D020D"/>
    <w:rsid w:val="001D02CD"/>
    <w:rsid w:val="001D0487"/>
    <w:rsid w:val="001D04E3"/>
    <w:rsid w:val="001D0550"/>
    <w:rsid w:val="001D08A0"/>
    <w:rsid w:val="001D0B0A"/>
    <w:rsid w:val="001D0E40"/>
    <w:rsid w:val="001D0E84"/>
    <w:rsid w:val="001D0F63"/>
    <w:rsid w:val="001D1273"/>
    <w:rsid w:val="001D1658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3FF"/>
    <w:rsid w:val="001D7454"/>
    <w:rsid w:val="001D77ED"/>
    <w:rsid w:val="001D786B"/>
    <w:rsid w:val="001D78AB"/>
    <w:rsid w:val="001D7C6F"/>
    <w:rsid w:val="001D7CCA"/>
    <w:rsid w:val="001D7F6B"/>
    <w:rsid w:val="001E01F4"/>
    <w:rsid w:val="001E049B"/>
    <w:rsid w:val="001E0735"/>
    <w:rsid w:val="001E0780"/>
    <w:rsid w:val="001E0835"/>
    <w:rsid w:val="001E09A1"/>
    <w:rsid w:val="001E0D18"/>
    <w:rsid w:val="001E0F0E"/>
    <w:rsid w:val="001E0FCB"/>
    <w:rsid w:val="001E1242"/>
    <w:rsid w:val="001E1361"/>
    <w:rsid w:val="001E1504"/>
    <w:rsid w:val="001E162D"/>
    <w:rsid w:val="001E1E1C"/>
    <w:rsid w:val="001E1EBD"/>
    <w:rsid w:val="001E1F41"/>
    <w:rsid w:val="001E1F86"/>
    <w:rsid w:val="001E2034"/>
    <w:rsid w:val="001E23AA"/>
    <w:rsid w:val="001E2DDD"/>
    <w:rsid w:val="001E2F3A"/>
    <w:rsid w:val="001E2FBA"/>
    <w:rsid w:val="001E36A4"/>
    <w:rsid w:val="001E36F4"/>
    <w:rsid w:val="001E3D18"/>
    <w:rsid w:val="001E3E51"/>
    <w:rsid w:val="001E446D"/>
    <w:rsid w:val="001E4879"/>
    <w:rsid w:val="001E4901"/>
    <w:rsid w:val="001E4943"/>
    <w:rsid w:val="001E4CC1"/>
    <w:rsid w:val="001E4E88"/>
    <w:rsid w:val="001E524D"/>
    <w:rsid w:val="001E532B"/>
    <w:rsid w:val="001E57CC"/>
    <w:rsid w:val="001E59C3"/>
    <w:rsid w:val="001E5ABE"/>
    <w:rsid w:val="001E5D05"/>
    <w:rsid w:val="001E5D37"/>
    <w:rsid w:val="001E5DF6"/>
    <w:rsid w:val="001E5F57"/>
    <w:rsid w:val="001E60D6"/>
    <w:rsid w:val="001E62A4"/>
    <w:rsid w:val="001E62C2"/>
    <w:rsid w:val="001E635C"/>
    <w:rsid w:val="001E6A78"/>
    <w:rsid w:val="001E6D59"/>
    <w:rsid w:val="001E7395"/>
    <w:rsid w:val="001E75B4"/>
    <w:rsid w:val="001E79E7"/>
    <w:rsid w:val="001E7B87"/>
    <w:rsid w:val="001F0108"/>
    <w:rsid w:val="001F07E3"/>
    <w:rsid w:val="001F0DB7"/>
    <w:rsid w:val="001F0E46"/>
    <w:rsid w:val="001F1009"/>
    <w:rsid w:val="001F11E2"/>
    <w:rsid w:val="001F140F"/>
    <w:rsid w:val="001F1455"/>
    <w:rsid w:val="001F16FE"/>
    <w:rsid w:val="001F1989"/>
    <w:rsid w:val="001F1AF3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E6A"/>
    <w:rsid w:val="00202FC7"/>
    <w:rsid w:val="00203774"/>
    <w:rsid w:val="002039A8"/>
    <w:rsid w:val="00203E86"/>
    <w:rsid w:val="002044E0"/>
    <w:rsid w:val="0020450C"/>
    <w:rsid w:val="0020487F"/>
    <w:rsid w:val="002049E6"/>
    <w:rsid w:val="00204BB2"/>
    <w:rsid w:val="00204DA2"/>
    <w:rsid w:val="00204E8F"/>
    <w:rsid w:val="00205198"/>
    <w:rsid w:val="00205698"/>
    <w:rsid w:val="0020668C"/>
    <w:rsid w:val="0020675C"/>
    <w:rsid w:val="00206B4A"/>
    <w:rsid w:val="00206CB0"/>
    <w:rsid w:val="00206E70"/>
    <w:rsid w:val="00206FE8"/>
    <w:rsid w:val="0020707B"/>
    <w:rsid w:val="00207176"/>
    <w:rsid w:val="002075D6"/>
    <w:rsid w:val="002075DD"/>
    <w:rsid w:val="002076AD"/>
    <w:rsid w:val="0020784E"/>
    <w:rsid w:val="00207A24"/>
    <w:rsid w:val="00207B2A"/>
    <w:rsid w:val="00207EAF"/>
    <w:rsid w:val="00210124"/>
    <w:rsid w:val="0021039E"/>
    <w:rsid w:val="002104F1"/>
    <w:rsid w:val="00210761"/>
    <w:rsid w:val="002108A4"/>
    <w:rsid w:val="0021098E"/>
    <w:rsid w:val="00210B7F"/>
    <w:rsid w:val="00210EBF"/>
    <w:rsid w:val="0021106A"/>
    <w:rsid w:val="00211095"/>
    <w:rsid w:val="00211268"/>
    <w:rsid w:val="00211457"/>
    <w:rsid w:val="00211694"/>
    <w:rsid w:val="002116A6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4B21"/>
    <w:rsid w:val="002150AD"/>
    <w:rsid w:val="002150B4"/>
    <w:rsid w:val="002153C2"/>
    <w:rsid w:val="00215564"/>
    <w:rsid w:val="00215A45"/>
    <w:rsid w:val="00215DE0"/>
    <w:rsid w:val="0021625B"/>
    <w:rsid w:val="002163B7"/>
    <w:rsid w:val="002167FC"/>
    <w:rsid w:val="00216D0C"/>
    <w:rsid w:val="00216DE5"/>
    <w:rsid w:val="002174FE"/>
    <w:rsid w:val="00217506"/>
    <w:rsid w:val="0021799B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452"/>
    <w:rsid w:val="00222990"/>
    <w:rsid w:val="00222D97"/>
    <w:rsid w:val="00222F4A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4E62"/>
    <w:rsid w:val="002250C7"/>
    <w:rsid w:val="00225137"/>
    <w:rsid w:val="0022554E"/>
    <w:rsid w:val="002258B7"/>
    <w:rsid w:val="00225F75"/>
    <w:rsid w:val="00226057"/>
    <w:rsid w:val="002260C1"/>
    <w:rsid w:val="00226580"/>
    <w:rsid w:val="002266F3"/>
    <w:rsid w:val="002269FC"/>
    <w:rsid w:val="00226A18"/>
    <w:rsid w:val="00226C60"/>
    <w:rsid w:val="00226CA5"/>
    <w:rsid w:val="00226F23"/>
    <w:rsid w:val="00226FAF"/>
    <w:rsid w:val="00227196"/>
    <w:rsid w:val="0022729B"/>
    <w:rsid w:val="00227591"/>
    <w:rsid w:val="00227910"/>
    <w:rsid w:val="00227925"/>
    <w:rsid w:val="00227944"/>
    <w:rsid w:val="00227B4B"/>
    <w:rsid w:val="00227B72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1B"/>
    <w:rsid w:val="00233EBA"/>
    <w:rsid w:val="00233F44"/>
    <w:rsid w:val="002343A2"/>
    <w:rsid w:val="002343C9"/>
    <w:rsid w:val="002348CB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5E7"/>
    <w:rsid w:val="00240810"/>
    <w:rsid w:val="00240BB1"/>
    <w:rsid w:val="00240D4E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4AD"/>
    <w:rsid w:val="00244856"/>
    <w:rsid w:val="00244DFE"/>
    <w:rsid w:val="00244F97"/>
    <w:rsid w:val="00244FFD"/>
    <w:rsid w:val="002450E4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1CF"/>
    <w:rsid w:val="00250566"/>
    <w:rsid w:val="00250592"/>
    <w:rsid w:val="00250610"/>
    <w:rsid w:val="00250D6A"/>
    <w:rsid w:val="00250E52"/>
    <w:rsid w:val="0025153F"/>
    <w:rsid w:val="0025191D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375"/>
    <w:rsid w:val="002544EB"/>
    <w:rsid w:val="002547EC"/>
    <w:rsid w:val="00254A11"/>
    <w:rsid w:val="0025511B"/>
    <w:rsid w:val="00255584"/>
    <w:rsid w:val="002558B8"/>
    <w:rsid w:val="00256013"/>
    <w:rsid w:val="00256095"/>
    <w:rsid w:val="002560EA"/>
    <w:rsid w:val="00256680"/>
    <w:rsid w:val="00256756"/>
    <w:rsid w:val="00256BD2"/>
    <w:rsid w:val="00256C59"/>
    <w:rsid w:val="0025740F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725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13F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75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4A6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98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47C"/>
    <w:rsid w:val="002745A1"/>
    <w:rsid w:val="00274A27"/>
    <w:rsid w:val="00274AC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C5C"/>
    <w:rsid w:val="00280D2F"/>
    <w:rsid w:val="00280FCC"/>
    <w:rsid w:val="00281184"/>
    <w:rsid w:val="00281206"/>
    <w:rsid w:val="0028135F"/>
    <w:rsid w:val="00281826"/>
    <w:rsid w:val="00281840"/>
    <w:rsid w:val="00281A0F"/>
    <w:rsid w:val="00281A39"/>
    <w:rsid w:val="00281B43"/>
    <w:rsid w:val="0028201F"/>
    <w:rsid w:val="00282705"/>
    <w:rsid w:val="002828D6"/>
    <w:rsid w:val="00282CA9"/>
    <w:rsid w:val="00282CC5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61"/>
    <w:rsid w:val="002858A7"/>
    <w:rsid w:val="00285B25"/>
    <w:rsid w:val="00285ED3"/>
    <w:rsid w:val="00285F9B"/>
    <w:rsid w:val="002861BE"/>
    <w:rsid w:val="00286301"/>
    <w:rsid w:val="00286351"/>
    <w:rsid w:val="00286A8C"/>
    <w:rsid w:val="00286E23"/>
    <w:rsid w:val="002873E9"/>
    <w:rsid w:val="00287512"/>
    <w:rsid w:val="002878D4"/>
    <w:rsid w:val="00287920"/>
    <w:rsid w:val="00287A7B"/>
    <w:rsid w:val="00287DD6"/>
    <w:rsid w:val="00290431"/>
    <w:rsid w:val="00290AB5"/>
    <w:rsid w:val="00290B6D"/>
    <w:rsid w:val="00290B82"/>
    <w:rsid w:val="00290EEB"/>
    <w:rsid w:val="002910AC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69"/>
    <w:rsid w:val="002A29AE"/>
    <w:rsid w:val="002A2FF6"/>
    <w:rsid w:val="002A33C2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5D"/>
    <w:rsid w:val="002A6790"/>
    <w:rsid w:val="002A67AF"/>
    <w:rsid w:val="002A6910"/>
    <w:rsid w:val="002A6C69"/>
    <w:rsid w:val="002A6D51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030"/>
    <w:rsid w:val="002B14A9"/>
    <w:rsid w:val="002B14D3"/>
    <w:rsid w:val="002B187C"/>
    <w:rsid w:val="002B1B28"/>
    <w:rsid w:val="002B1B4D"/>
    <w:rsid w:val="002B1BD4"/>
    <w:rsid w:val="002B1EE0"/>
    <w:rsid w:val="002B2433"/>
    <w:rsid w:val="002B25C9"/>
    <w:rsid w:val="002B2640"/>
    <w:rsid w:val="002B2756"/>
    <w:rsid w:val="002B2A9B"/>
    <w:rsid w:val="002B2CE9"/>
    <w:rsid w:val="002B2DF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2CC"/>
    <w:rsid w:val="002C1344"/>
    <w:rsid w:val="002C13FC"/>
    <w:rsid w:val="002C1530"/>
    <w:rsid w:val="002C15E7"/>
    <w:rsid w:val="002C1D03"/>
    <w:rsid w:val="002C2081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5A01"/>
    <w:rsid w:val="002C61E0"/>
    <w:rsid w:val="002C62CC"/>
    <w:rsid w:val="002C6315"/>
    <w:rsid w:val="002C63FD"/>
    <w:rsid w:val="002C65CA"/>
    <w:rsid w:val="002C67C7"/>
    <w:rsid w:val="002C69C7"/>
    <w:rsid w:val="002C6C94"/>
    <w:rsid w:val="002C6DB5"/>
    <w:rsid w:val="002C70B1"/>
    <w:rsid w:val="002C76B8"/>
    <w:rsid w:val="002C7755"/>
    <w:rsid w:val="002C7A3B"/>
    <w:rsid w:val="002C7D48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CC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8B2"/>
    <w:rsid w:val="002D7EB1"/>
    <w:rsid w:val="002E0212"/>
    <w:rsid w:val="002E04A4"/>
    <w:rsid w:val="002E065B"/>
    <w:rsid w:val="002E096C"/>
    <w:rsid w:val="002E1114"/>
    <w:rsid w:val="002E1324"/>
    <w:rsid w:val="002E1379"/>
    <w:rsid w:val="002E1515"/>
    <w:rsid w:val="002E1540"/>
    <w:rsid w:val="002E17D3"/>
    <w:rsid w:val="002E1B5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3EF8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15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6FF6"/>
    <w:rsid w:val="002E71F5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185"/>
    <w:rsid w:val="002F6704"/>
    <w:rsid w:val="002F67B8"/>
    <w:rsid w:val="002F6C65"/>
    <w:rsid w:val="002F6F55"/>
    <w:rsid w:val="002F7040"/>
    <w:rsid w:val="002F7394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B50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87F"/>
    <w:rsid w:val="00302D31"/>
    <w:rsid w:val="00302E10"/>
    <w:rsid w:val="00303061"/>
    <w:rsid w:val="003031A2"/>
    <w:rsid w:val="003031FC"/>
    <w:rsid w:val="00303312"/>
    <w:rsid w:val="00303B40"/>
    <w:rsid w:val="0030433F"/>
    <w:rsid w:val="00304381"/>
    <w:rsid w:val="003043FA"/>
    <w:rsid w:val="00304859"/>
    <w:rsid w:val="0030496A"/>
    <w:rsid w:val="00304D8E"/>
    <w:rsid w:val="003052C7"/>
    <w:rsid w:val="003053D3"/>
    <w:rsid w:val="003058B7"/>
    <w:rsid w:val="00305AD6"/>
    <w:rsid w:val="00305E9E"/>
    <w:rsid w:val="00305FBB"/>
    <w:rsid w:val="0030644D"/>
    <w:rsid w:val="003064A6"/>
    <w:rsid w:val="0030652E"/>
    <w:rsid w:val="00306568"/>
    <w:rsid w:val="003065E4"/>
    <w:rsid w:val="00306CD0"/>
    <w:rsid w:val="00306CD1"/>
    <w:rsid w:val="00306F50"/>
    <w:rsid w:val="0030718D"/>
    <w:rsid w:val="00307419"/>
    <w:rsid w:val="00307550"/>
    <w:rsid w:val="003075BB"/>
    <w:rsid w:val="00307648"/>
    <w:rsid w:val="00307817"/>
    <w:rsid w:val="003078CB"/>
    <w:rsid w:val="003104E9"/>
    <w:rsid w:val="003108AB"/>
    <w:rsid w:val="003108D8"/>
    <w:rsid w:val="00310BC9"/>
    <w:rsid w:val="00310CCE"/>
    <w:rsid w:val="003115FC"/>
    <w:rsid w:val="00311BB8"/>
    <w:rsid w:val="00311C77"/>
    <w:rsid w:val="00311EBD"/>
    <w:rsid w:val="0031213F"/>
    <w:rsid w:val="00312653"/>
    <w:rsid w:val="00312734"/>
    <w:rsid w:val="00312CEA"/>
    <w:rsid w:val="00312EC9"/>
    <w:rsid w:val="00313077"/>
    <w:rsid w:val="003133C3"/>
    <w:rsid w:val="003140F2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2EB"/>
    <w:rsid w:val="003158B0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302"/>
    <w:rsid w:val="00317402"/>
    <w:rsid w:val="003177A0"/>
    <w:rsid w:val="00317F1C"/>
    <w:rsid w:val="0032008E"/>
    <w:rsid w:val="00320199"/>
    <w:rsid w:val="0032029B"/>
    <w:rsid w:val="00320385"/>
    <w:rsid w:val="00320CE7"/>
    <w:rsid w:val="00320D02"/>
    <w:rsid w:val="003210A1"/>
    <w:rsid w:val="00321360"/>
    <w:rsid w:val="003219E5"/>
    <w:rsid w:val="00321DBD"/>
    <w:rsid w:val="00321E9B"/>
    <w:rsid w:val="00321F38"/>
    <w:rsid w:val="00322128"/>
    <w:rsid w:val="00322197"/>
    <w:rsid w:val="003228CD"/>
    <w:rsid w:val="003229C3"/>
    <w:rsid w:val="00322DBA"/>
    <w:rsid w:val="0032353B"/>
    <w:rsid w:val="00323AD6"/>
    <w:rsid w:val="00323AF2"/>
    <w:rsid w:val="00323C56"/>
    <w:rsid w:val="00324923"/>
    <w:rsid w:val="00324C2D"/>
    <w:rsid w:val="003259F1"/>
    <w:rsid w:val="00325B3E"/>
    <w:rsid w:val="00325E30"/>
    <w:rsid w:val="00326241"/>
    <w:rsid w:val="00326850"/>
    <w:rsid w:val="00326891"/>
    <w:rsid w:val="00326965"/>
    <w:rsid w:val="00326A63"/>
    <w:rsid w:val="00326B58"/>
    <w:rsid w:val="0032731A"/>
    <w:rsid w:val="0032782A"/>
    <w:rsid w:val="00327AAD"/>
    <w:rsid w:val="00327FAE"/>
    <w:rsid w:val="00330028"/>
    <w:rsid w:val="003307C0"/>
    <w:rsid w:val="003307E4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2F77"/>
    <w:rsid w:val="00333003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B3D"/>
    <w:rsid w:val="00336BEF"/>
    <w:rsid w:val="00336F1A"/>
    <w:rsid w:val="003370A7"/>
    <w:rsid w:val="00337368"/>
    <w:rsid w:val="003374BB"/>
    <w:rsid w:val="00337716"/>
    <w:rsid w:val="00337F4C"/>
    <w:rsid w:val="003400AC"/>
    <w:rsid w:val="00340275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57DA"/>
    <w:rsid w:val="00345D43"/>
    <w:rsid w:val="0034661F"/>
    <w:rsid w:val="00346738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5F4D"/>
    <w:rsid w:val="00356349"/>
    <w:rsid w:val="0035653E"/>
    <w:rsid w:val="00356732"/>
    <w:rsid w:val="00356819"/>
    <w:rsid w:val="0035698F"/>
    <w:rsid w:val="00356B03"/>
    <w:rsid w:val="00356B2B"/>
    <w:rsid w:val="00356D5E"/>
    <w:rsid w:val="00356DB0"/>
    <w:rsid w:val="00356DBD"/>
    <w:rsid w:val="00356E6C"/>
    <w:rsid w:val="00356F59"/>
    <w:rsid w:val="003570C0"/>
    <w:rsid w:val="003572A0"/>
    <w:rsid w:val="0035761F"/>
    <w:rsid w:val="00357628"/>
    <w:rsid w:val="00357737"/>
    <w:rsid w:val="00357745"/>
    <w:rsid w:val="00357902"/>
    <w:rsid w:val="00357989"/>
    <w:rsid w:val="00357AD9"/>
    <w:rsid w:val="00357E9F"/>
    <w:rsid w:val="0036004A"/>
    <w:rsid w:val="0036015A"/>
    <w:rsid w:val="003606AD"/>
    <w:rsid w:val="00360A03"/>
    <w:rsid w:val="00360C1E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5B7"/>
    <w:rsid w:val="0036287D"/>
    <w:rsid w:val="003629B8"/>
    <w:rsid w:val="00363080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3E0"/>
    <w:rsid w:val="0036650B"/>
    <w:rsid w:val="0036676E"/>
    <w:rsid w:val="0036676F"/>
    <w:rsid w:val="00366820"/>
    <w:rsid w:val="0036686C"/>
    <w:rsid w:val="00366B9F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37C7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C6C"/>
    <w:rsid w:val="00375CC2"/>
    <w:rsid w:val="00376006"/>
    <w:rsid w:val="00376079"/>
    <w:rsid w:val="00376298"/>
    <w:rsid w:val="003762FA"/>
    <w:rsid w:val="003769DD"/>
    <w:rsid w:val="00376CB6"/>
    <w:rsid w:val="00376F18"/>
    <w:rsid w:val="00377082"/>
    <w:rsid w:val="0037733F"/>
    <w:rsid w:val="003774CB"/>
    <w:rsid w:val="003774FC"/>
    <w:rsid w:val="003778B9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221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2B64"/>
    <w:rsid w:val="0038341A"/>
    <w:rsid w:val="00383745"/>
    <w:rsid w:val="00383C78"/>
    <w:rsid w:val="003844AB"/>
    <w:rsid w:val="00384D64"/>
    <w:rsid w:val="0038536D"/>
    <w:rsid w:val="00385470"/>
    <w:rsid w:val="0038552F"/>
    <w:rsid w:val="003857C3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433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08D7"/>
    <w:rsid w:val="00390D06"/>
    <w:rsid w:val="0039100E"/>
    <w:rsid w:val="003910CC"/>
    <w:rsid w:val="00391484"/>
    <w:rsid w:val="003914DA"/>
    <w:rsid w:val="00391540"/>
    <w:rsid w:val="003915ED"/>
    <w:rsid w:val="00391B94"/>
    <w:rsid w:val="00391F6C"/>
    <w:rsid w:val="00392253"/>
    <w:rsid w:val="00392334"/>
    <w:rsid w:val="0039238D"/>
    <w:rsid w:val="00392472"/>
    <w:rsid w:val="0039268A"/>
    <w:rsid w:val="00392AA9"/>
    <w:rsid w:val="00392AC7"/>
    <w:rsid w:val="00392D03"/>
    <w:rsid w:val="00392E49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0FE"/>
    <w:rsid w:val="00395CAA"/>
    <w:rsid w:val="00395DA4"/>
    <w:rsid w:val="003962FC"/>
    <w:rsid w:val="003965C3"/>
    <w:rsid w:val="003965C9"/>
    <w:rsid w:val="0039662E"/>
    <w:rsid w:val="00396AA2"/>
    <w:rsid w:val="00396E42"/>
    <w:rsid w:val="00397202"/>
    <w:rsid w:val="003973B0"/>
    <w:rsid w:val="003974BD"/>
    <w:rsid w:val="003A010E"/>
    <w:rsid w:val="003A0152"/>
    <w:rsid w:val="003A0158"/>
    <w:rsid w:val="003A03C8"/>
    <w:rsid w:val="003A0541"/>
    <w:rsid w:val="003A05DB"/>
    <w:rsid w:val="003A05DF"/>
    <w:rsid w:val="003A0876"/>
    <w:rsid w:val="003A0880"/>
    <w:rsid w:val="003A0F1B"/>
    <w:rsid w:val="003A0F98"/>
    <w:rsid w:val="003A156A"/>
    <w:rsid w:val="003A1777"/>
    <w:rsid w:val="003A1833"/>
    <w:rsid w:val="003A201A"/>
    <w:rsid w:val="003A2AA2"/>
    <w:rsid w:val="003A313E"/>
    <w:rsid w:val="003A31A7"/>
    <w:rsid w:val="003A3ADE"/>
    <w:rsid w:val="003A3BC7"/>
    <w:rsid w:val="003A446D"/>
    <w:rsid w:val="003A4505"/>
    <w:rsid w:val="003A45DA"/>
    <w:rsid w:val="003A470A"/>
    <w:rsid w:val="003A489B"/>
    <w:rsid w:val="003A5021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A7C8F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7B5"/>
    <w:rsid w:val="003B383C"/>
    <w:rsid w:val="003B3CE5"/>
    <w:rsid w:val="003B3EEC"/>
    <w:rsid w:val="003B4553"/>
    <w:rsid w:val="003B461C"/>
    <w:rsid w:val="003B493B"/>
    <w:rsid w:val="003B4A41"/>
    <w:rsid w:val="003B4A93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3FF3"/>
    <w:rsid w:val="003C4103"/>
    <w:rsid w:val="003C43C8"/>
    <w:rsid w:val="003C444A"/>
    <w:rsid w:val="003C4A9D"/>
    <w:rsid w:val="003C4C14"/>
    <w:rsid w:val="003C5177"/>
    <w:rsid w:val="003C5399"/>
    <w:rsid w:val="003C53CE"/>
    <w:rsid w:val="003C55C0"/>
    <w:rsid w:val="003C5D3A"/>
    <w:rsid w:val="003C61AF"/>
    <w:rsid w:val="003C654B"/>
    <w:rsid w:val="003C66A2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C7882"/>
    <w:rsid w:val="003D0076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174"/>
    <w:rsid w:val="003D3334"/>
    <w:rsid w:val="003D3A98"/>
    <w:rsid w:val="003D3D49"/>
    <w:rsid w:val="003D4AFF"/>
    <w:rsid w:val="003D5094"/>
    <w:rsid w:val="003D50F6"/>
    <w:rsid w:val="003D569E"/>
    <w:rsid w:val="003D593D"/>
    <w:rsid w:val="003D63A6"/>
    <w:rsid w:val="003D6481"/>
    <w:rsid w:val="003D65FA"/>
    <w:rsid w:val="003D6977"/>
    <w:rsid w:val="003D699A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0E2"/>
    <w:rsid w:val="003E11A2"/>
    <w:rsid w:val="003E135F"/>
    <w:rsid w:val="003E155B"/>
    <w:rsid w:val="003E17DD"/>
    <w:rsid w:val="003E1D24"/>
    <w:rsid w:val="003E20E7"/>
    <w:rsid w:val="003E2191"/>
    <w:rsid w:val="003E21F0"/>
    <w:rsid w:val="003E28A7"/>
    <w:rsid w:val="003E2A92"/>
    <w:rsid w:val="003E2C0D"/>
    <w:rsid w:val="003E2CCC"/>
    <w:rsid w:val="003E2D1D"/>
    <w:rsid w:val="003E2D23"/>
    <w:rsid w:val="003E2D68"/>
    <w:rsid w:val="003E2EFC"/>
    <w:rsid w:val="003E317D"/>
    <w:rsid w:val="003E32BB"/>
    <w:rsid w:val="003E362F"/>
    <w:rsid w:val="003E3702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50"/>
    <w:rsid w:val="003E6DE3"/>
    <w:rsid w:val="003E71F5"/>
    <w:rsid w:val="003E7546"/>
    <w:rsid w:val="003E76D2"/>
    <w:rsid w:val="003E7866"/>
    <w:rsid w:val="003E79FC"/>
    <w:rsid w:val="003E7C61"/>
    <w:rsid w:val="003E7C72"/>
    <w:rsid w:val="003E7D42"/>
    <w:rsid w:val="003E7EF4"/>
    <w:rsid w:val="003E7F1F"/>
    <w:rsid w:val="003F0475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66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8E1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700"/>
    <w:rsid w:val="0040193A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569"/>
    <w:rsid w:val="00404663"/>
    <w:rsid w:val="004046E7"/>
    <w:rsid w:val="00404CF3"/>
    <w:rsid w:val="00404D7B"/>
    <w:rsid w:val="00404F07"/>
    <w:rsid w:val="00404FA8"/>
    <w:rsid w:val="0040518D"/>
    <w:rsid w:val="0040524A"/>
    <w:rsid w:val="00405586"/>
    <w:rsid w:val="004055FC"/>
    <w:rsid w:val="00405676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588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73F"/>
    <w:rsid w:val="00415877"/>
    <w:rsid w:val="0041596F"/>
    <w:rsid w:val="00415C98"/>
    <w:rsid w:val="00415EEA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CB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F7"/>
    <w:rsid w:val="00421E70"/>
    <w:rsid w:val="00421F7B"/>
    <w:rsid w:val="004223C3"/>
    <w:rsid w:val="00422935"/>
    <w:rsid w:val="00422C5C"/>
    <w:rsid w:val="00422D3E"/>
    <w:rsid w:val="00422F72"/>
    <w:rsid w:val="00423178"/>
    <w:rsid w:val="00423219"/>
    <w:rsid w:val="00423322"/>
    <w:rsid w:val="00423412"/>
    <w:rsid w:val="004239E6"/>
    <w:rsid w:val="00423E96"/>
    <w:rsid w:val="00424055"/>
    <w:rsid w:val="004243B7"/>
    <w:rsid w:val="00424510"/>
    <w:rsid w:val="0042455F"/>
    <w:rsid w:val="00424586"/>
    <w:rsid w:val="00424CA3"/>
    <w:rsid w:val="00424CE1"/>
    <w:rsid w:val="00424DBF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0A06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A0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64D"/>
    <w:rsid w:val="00442864"/>
    <w:rsid w:val="00442B9F"/>
    <w:rsid w:val="00442DF1"/>
    <w:rsid w:val="00443113"/>
    <w:rsid w:val="00443305"/>
    <w:rsid w:val="00443534"/>
    <w:rsid w:val="004435E3"/>
    <w:rsid w:val="00443868"/>
    <w:rsid w:val="00443879"/>
    <w:rsid w:val="004438E5"/>
    <w:rsid w:val="00443A16"/>
    <w:rsid w:val="00443D57"/>
    <w:rsid w:val="00444086"/>
    <w:rsid w:val="004440F7"/>
    <w:rsid w:val="00444244"/>
    <w:rsid w:val="0044442C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211"/>
    <w:rsid w:val="004472A8"/>
    <w:rsid w:val="00447786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0B2"/>
    <w:rsid w:val="00452145"/>
    <w:rsid w:val="0045246C"/>
    <w:rsid w:val="004524FB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AF1"/>
    <w:rsid w:val="00454BAA"/>
    <w:rsid w:val="00454F2B"/>
    <w:rsid w:val="004550CE"/>
    <w:rsid w:val="004552E8"/>
    <w:rsid w:val="00455856"/>
    <w:rsid w:val="00455B31"/>
    <w:rsid w:val="00455C55"/>
    <w:rsid w:val="00455CD1"/>
    <w:rsid w:val="00455FD2"/>
    <w:rsid w:val="00456204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4F3"/>
    <w:rsid w:val="0046060B"/>
    <w:rsid w:val="004608ED"/>
    <w:rsid w:val="00460A59"/>
    <w:rsid w:val="00460D6E"/>
    <w:rsid w:val="004616A2"/>
    <w:rsid w:val="00461950"/>
    <w:rsid w:val="00461A74"/>
    <w:rsid w:val="00462362"/>
    <w:rsid w:val="00462822"/>
    <w:rsid w:val="0046299B"/>
    <w:rsid w:val="00462EF1"/>
    <w:rsid w:val="0046328E"/>
    <w:rsid w:val="004636D9"/>
    <w:rsid w:val="004636E7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5D5"/>
    <w:rsid w:val="004667E9"/>
    <w:rsid w:val="00466B78"/>
    <w:rsid w:val="00466B98"/>
    <w:rsid w:val="0046713A"/>
    <w:rsid w:val="00467173"/>
    <w:rsid w:val="004671E3"/>
    <w:rsid w:val="0046771B"/>
    <w:rsid w:val="004677AB"/>
    <w:rsid w:val="00467951"/>
    <w:rsid w:val="00467B57"/>
    <w:rsid w:val="00467E42"/>
    <w:rsid w:val="00470114"/>
    <w:rsid w:val="0047014E"/>
    <w:rsid w:val="0047032B"/>
    <w:rsid w:val="004706CA"/>
    <w:rsid w:val="00470746"/>
    <w:rsid w:val="00470895"/>
    <w:rsid w:val="00470B95"/>
    <w:rsid w:val="00470BE8"/>
    <w:rsid w:val="00470DB0"/>
    <w:rsid w:val="004715B1"/>
    <w:rsid w:val="00471856"/>
    <w:rsid w:val="00471BC1"/>
    <w:rsid w:val="00471EAA"/>
    <w:rsid w:val="00472782"/>
    <w:rsid w:val="00472D52"/>
    <w:rsid w:val="00472F46"/>
    <w:rsid w:val="00473089"/>
    <w:rsid w:val="0047311A"/>
    <w:rsid w:val="00473297"/>
    <w:rsid w:val="004732AB"/>
    <w:rsid w:val="004733CF"/>
    <w:rsid w:val="0047356B"/>
    <w:rsid w:val="0047366D"/>
    <w:rsid w:val="00473DBA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5FEA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1C4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D66"/>
    <w:rsid w:val="00486E54"/>
    <w:rsid w:val="00486F0D"/>
    <w:rsid w:val="00486FED"/>
    <w:rsid w:val="00487579"/>
    <w:rsid w:val="0048769F"/>
    <w:rsid w:val="0048799E"/>
    <w:rsid w:val="00487B93"/>
    <w:rsid w:val="00487CA2"/>
    <w:rsid w:val="00487D74"/>
    <w:rsid w:val="0049007C"/>
    <w:rsid w:val="00490175"/>
    <w:rsid w:val="004906FA"/>
    <w:rsid w:val="00490721"/>
    <w:rsid w:val="004909A7"/>
    <w:rsid w:val="00491A03"/>
    <w:rsid w:val="00491D68"/>
    <w:rsid w:val="004921D6"/>
    <w:rsid w:val="004924E6"/>
    <w:rsid w:val="00492674"/>
    <w:rsid w:val="0049291B"/>
    <w:rsid w:val="00492AC8"/>
    <w:rsid w:val="00492C04"/>
    <w:rsid w:val="00492C50"/>
    <w:rsid w:val="00492D53"/>
    <w:rsid w:val="00493BF8"/>
    <w:rsid w:val="0049436A"/>
    <w:rsid w:val="004943A8"/>
    <w:rsid w:val="0049447A"/>
    <w:rsid w:val="00494820"/>
    <w:rsid w:val="00494F9D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0B6"/>
    <w:rsid w:val="00497293"/>
    <w:rsid w:val="004973A8"/>
    <w:rsid w:val="004973F7"/>
    <w:rsid w:val="0049744C"/>
    <w:rsid w:val="0049777B"/>
    <w:rsid w:val="00497A50"/>
    <w:rsid w:val="00497AC0"/>
    <w:rsid w:val="00497F15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AFF"/>
    <w:rsid w:val="004A4C2A"/>
    <w:rsid w:val="004A4D85"/>
    <w:rsid w:val="004A5282"/>
    <w:rsid w:val="004A536F"/>
    <w:rsid w:val="004A537F"/>
    <w:rsid w:val="004A573D"/>
    <w:rsid w:val="004A5982"/>
    <w:rsid w:val="004A5A05"/>
    <w:rsid w:val="004A603D"/>
    <w:rsid w:val="004A60F7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2A4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8FB"/>
    <w:rsid w:val="004B4B09"/>
    <w:rsid w:val="004B4C5C"/>
    <w:rsid w:val="004B4D92"/>
    <w:rsid w:val="004B5754"/>
    <w:rsid w:val="004B576A"/>
    <w:rsid w:val="004B5F56"/>
    <w:rsid w:val="004B6025"/>
    <w:rsid w:val="004B607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AE2"/>
    <w:rsid w:val="004C0B1D"/>
    <w:rsid w:val="004C0B33"/>
    <w:rsid w:val="004C0E28"/>
    <w:rsid w:val="004C103F"/>
    <w:rsid w:val="004C1141"/>
    <w:rsid w:val="004C1595"/>
    <w:rsid w:val="004C1BF1"/>
    <w:rsid w:val="004C1C66"/>
    <w:rsid w:val="004C1DC8"/>
    <w:rsid w:val="004C1EDD"/>
    <w:rsid w:val="004C1EEE"/>
    <w:rsid w:val="004C21CB"/>
    <w:rsid w:val="004C239A"/>
    <w:rsid w:val="004C27A0"/>
    <w:rsid w:val="004C28B3"/>
    <w:rsid w:val="004C2CDA"/>
    <w:rsid w:val="004C2F3B"/>
    <w:rsid w:val="004C3013"/>
    <w:rsid w:val="004C36B8"/>
    <w:rsid w:val="004C36F0"/>
    <w:rsid w:val="004C41D8"/>
    <w:rsid w:val="004C4322"/>
    <w:rsid w:val="004C471C"/>
    <w:rsid w:val="004C4921"/>
    <w:rsid w:val="004C57CE"/>
    <w:rsid w:val="004C57F5"/>
    <w:rsid w:val="004C5868"/>
    <w:rsid w:val="004C5A16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1E9E"/>
    <w:rsid w:val="004D2160"/>
    <w:rsid w:val="004D280E"/>
    <w:rsid w:val="004D2E43"/>
    <w:rsid w:val="004D303E"/>
    <w:rsid w:val="004D36BB"/>
    <w:rsid w:val="004D39A0"/>
    <w:rsid w:val="004D39DC"/>
    <w:rsid w:val="004D3B41"/>
    <w:rsid w:val="004D3C55"/>
    <w:rsid w:val="004D3CEC"/>
    <w:rsid w:val="004D3F92"/>
    <w:rsid w:val="004D4310"/>
    <w:rsid w:val="004D4331"/>
    <w:rsid w:val="004D449E"/>
    <w:rsid w:val="004D44C3"/>
    <w:rsid w:val="004D4623"/>
    <w:rsid w:val="004D463F"/>
    <w:rsid w:val="004D4908"/>
    <w:rsid w:val="004D4AAF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1BA"/>
    <w:rsid w:val="004D6312"/>
    <w:rsid w:val="004D65C1"/>
    <w:rsid w:val="004D6A80"/>
    <w:rsid w:val="004D6B54"/>
    <w:rsid w:val="004D6E4F"/>
    <w:rsid w:val="004D6F66"/>
    <w:rsid w:val="004D7776"/>
    <w:rsid w:val="004D7BA2"/>
    <w:rsid w:val="004D7C38"/>
    <w:rsid w:val="004D7EEF"/>
    <w:rsid w:val="004E035B"/>
    <w:rsid w:val="004E0748"/>
    <w:rsid w:val="004E081A"/>
    <w:rsid w:val="004E0A38"/>
    <w:rsid w:val="004E0D33"/>
    <w:rsid w:val="004E1267"/>
    <w:rsid w:val="004E12BE"/>
    <w:rsid w:val="004E1523"/>
    <w:rsid w:val="004E189F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B"/>
    <w:rsid w:val="004E4EFD"/>
    <w:rsid w:val="004E51F2"/>
    <w:rsid w:val="004E5934"/>
    <w:rsid w:val="004E5B1A"/>
    <w:rsid w:val="004E5B7F"/>
    <w:rsid w:val="004E5C58"/>
    <w:rsid w:val="004E5F8E"/>
    <w:rsid w:val="004E6032"/>
    <w:rsid w:val="004E6094"/>
    <w:rsid w:val="004E630B"/>
    <w:rsid w:val="004E64C6"/>
    <w:rsid w:val="004E6967"/>
    <w:rsid w:val="004E6D27"/>
    <w:rsid w:val="004E7065"/>
    <w:rsid w:val="004E75A5"/>
    <w:rsid w:val="004E76E0"/>
    <w:rsid w:val="004E79B0"/>
    <w:rsid w:val="004E7D08"/>
    <w:rsid w:val="004E7D5C"/>
    <w:rsid w:val="004E7E7D"/>
    <w:rsid w:val="004F075C"/>
    <w:rsid w:val="004F09CC"/>
    <w:rsid w:val="004F0ADA"/>
    <w:rsid w:val="004F15F0"/>
    <w:rsid w:val="004F1D6D"/>
    <w:rsid w:val="004F1DB2"/>
    <w:rsid w:val="004F1EDD"/>
    <w:rsid w:val="004F224C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7D8"/>
    <w:rsid w:val="004F5800"/>
    <w:rsid w:val="004F589D"/>
    <w:rsid w:val="004F632E"/>
    <w:rsid w:val="004F6528"/>
    <w:rsid w:val="004F675A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C7F"/>
    <w:rsid w:val="00500F58"/>
    <w:rsid w:val="0050124B"/>
    <w:rsid w:val="005012FD"/>
    <w:rsid w:val="00501A40"/>
    <w:rsid w:val="00501B1F"/>
    <w:rsid w:val="00501D63"/>
    <w:rsid w:val="005023AB"/>
    <w:rsid w:val="005024E5"/>
    <w:rsid w:val="00502B37"/>
    <w:rsid w:val="00502FF4"/>
    <w:rsid w:val="00503096"/>
    <w:rsid w:val="005032D5"/>
    <w:rsid w:val="0050342F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B8B"/>
    <w:rsid w:val="00505D78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92C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6F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17DFC"/>
    <w:rsid w:val="00517FD7"/>
    <w:rsid w:val="00520733"/>
    <w:rsid w:val="00520742"/>
    <w:rsid w:val="00520F40"/>
    <w:rsid w:val="00520F49"/>
    <w:rsid w:val="00521324"/>
    <w:rsid w:val="00521665"/>
    <w:rsid w:val="0052175F"/>
    <w:rsid w:val="00521786"/>
    <w:rsid w:val="005219C2"/>
    <w:rsid w:val="00521B2E"/>
    <w:rsid w:val="00521CBC"/>
    <w:rsid w:val="005225A2"/>
    <w:rsid w:val="005229CD"/>
    <w:rsid w:val="00523045"/>
    <w:rsid w:val="00523107"/>
    <w:rsid w:val="005232EC"/>
    <w:rsid w:val="005236D2"/>
    <w:rsid w:val="00523739"/>
    <w:rsid w:val="00523C1B"/>
    <w:rsid w:val="00523C4D"/>
    <w:rsid w:val="00524981"/>
    <w:rsid w:val="005251C1"/>
    <w:rsid w:val="005257FF"/>
    <w:rsid w:val="00525B23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6D"/>
    <w:rsid w:val="00527FD7"/>
    <w:rsid w:val="00530065"/>
    <w:rsid w:val="005302C5"/>
    <w:rsid w:val="005304D6"/>
    <w:rsid w:val="005304F7"/>
    <w:rsid w:val="00530B17"/>
    <w:rsid w:val="00530C2D"/>
    <w:rsid w:val="00530F48"/>
    <w:rsid w:val="00530F95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6FC3"/>
    <w:rsid w:val="00536FD8"/>
    <w:rsid w:val="00537329"/>
    <w:rsid w:val="00537607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2BA7"/>
    <w:rsid w:val="0054305A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261"/>
    <w:rsid w:val="00546625"/>
    <w:rsid w:val="005467AC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B04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5E6E"/>
    <w:rsid w:val="00556116"/>
    <w:rsid w:val="005563B6"/>
    <w:rsid w:val="00556709"/>
    <w:rsid w:val="00556A3A"/>
    <w:rsid w:val="00556B89"/>
    <w:rsid w:val="00556C2B"/>
    <w:rsid w:val="005574C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A5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923"/>
    <w:rsid w:val="00564CB4"/>
    <w:rsid w:val="00564F52"/>
    <w:rsid w:val="00565177"/>
    <w:rsid w:val="005658CB"/>
    <w:rsid w:val="00565A42"/>
    <w:rsid w:val="005662E0"/>
    <w:rsid w:val="005664D4"/>
    <w:rsid w:val="0056656D"/>
    <w:rsid w:val="005665E9"/>
    <w:rsid w:val="005667D3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CE7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189"/>
    <w:rsid w:val="005735C5"/>
    <w:rsid w:val="00573C33"/>
    <w:rsid w:val="00573D6C"/>
    <w:rsid w:val="00573FE7"/>
    <w:rsid w:val="00574D0E"/>
    <w:rsid w:val="00574FA7"/>
    <w:rsid w:val="005755FA"/>
    <w:rsid w:val="00575993"/>
    <w:rsid w:val="00575BD6"/>
    <w:rsid w:val="00575CE5"/>
    <w:rsid w:val="00575EF3"/>
    <w:rsid w:val="00576061"/>
    <w:rsid w:val="00576102"/>
    <w:rsid w:val="005762A1"/>
    <w:rsid w:val="0057650C"/>
    <w:rsid w:val="005765CF"/>
    <w:rsid w:val="0057682E"/>
    <w:rsid w:val="00576992"/>
    <w:rsid w:val="00576DDE"/>
    <w:rsid w:val="0057711C"/>
    <w:rsid w:val="0057723F"/>
    <w:rsid w:val="00577254"/>
    <w:rsid w:val="005779C6"/>
    <w:rsid w:val="00577C99"/>
    <w:rsid w:val="00577EF1"/>
    <w:rsid w:val="00580A4B"/>
    <w:rsid w:val="00580AC3"/>
    <w:rsid w:val="00580D4E"/>
    <w:rsid w:val="00580E33"/>
    <w:rsid w:val="00580EF0"/>
    <w:rsid w:val="00581319"/>
    <w:rsid w:val="00581E18"/>
    <w:rsid w:val="005822B2"/>
    <w:rsid w:val="005828BA"/>
    <w:rsid w:val="00582997"/>
    <w:rsid w:val="00582D2A"/>
    <w:rsid w:val="00582F32"/>
    <w:rsid w:val="00582F81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ED6"/>
    <w:rsid w:val="00584F58"/>
    <w:rsid w:val="00584FFE"/>
    <w:rsid w:val="005854D8"/>
    <w:rsid w:val="00585AD0"/>
    <w:rsid w:val="00585E2D"/>
    <w:rsid w:val="00585E2E"/>
    <w:rsid w:val="00585EFE"/>
    <w:rsid w:val="005861DE"/>
    <w:rsid w:val="00586322"/>
    <w:rsid w:val="005863C5"/>
    <w:rsid w:val="00586484"/>
    <w:rsid w:val="005867F8"/>
    <w:rsid w:val="005869E9"/>
    <w:rsid w:val="00586A90"/>
    <w:rsid w:val="0058744C"/>
    <w:rsid w:val="00587501"/>
    <w:rsid w:val="00587562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63E"/>
    <w:rsid w:val="00591854"/>
    <w:rsid w:val="00591C5A"/>
    <w:rsid w:val="00592366"/>
    <w:rsid w:val="0059240C"/>
    <w:rsid w:val="0059256D"/>
    <w:rsid w:val="005925AB"/>
    <w:rsid w:val="00592BFC"/>
    <w:rsid w:val="00592DB4"/>
    <w:rsid w:val="00592E74"/>
    <w:rsid w:val="00592F33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B92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AA"/>
    <w:rsid w:val="005A3DF2"/>
    <w:rsid w:val="005A3EB4"/>
    <w:rsid w:val="005A3F67"/>
    <w:rsid w:val="005A3FE0"/>
    <w:rsid w:val="005A44F6"/>
    <w:rsid w:val="005A4B2F"/>
    <w:rsid w:val="005A4C3C"/>
    <w:rsid w:val="005A4D15"/>
    <w:rsid w:val="005A50CB"/>
    <w:rsid w:val="005A51CC"/>
    <w:rsid w:val="005A5711"/>
    <w:rsid w:val="005A5AE6"/>
    <w:rsid w:val="005A5E62"/>
    <w:rsid w:val="005A5F5C"/>
    <w:rsid w:val="005A64BF"/>
    <w:rsid w:val="005A651B"/>
    <w:rsid w:val="005A68BC"/>
    <w:rsid w:val="005A6A2F"/>
    <w:rsid w:val="005A6F37"/>
    <w:rsid w:val="005A702A"/>
    <w:rsid w:val="005A7148"/>
    <w:rsid w:val="005A7289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AF8"/>
    <w:rsid w:val="005C0E05"/>
    <w:rsid w:val="005C0EC9"/>
    <w:rsid w:val="005C0FF2"/>
    <w:rsid w:val="005C19E5"/>
    <w:rsid w:val="005C2010"/>
    <w:rsid w:val="005C2107"/>
    <w:rsid w:val="005C2735"/>
    <w:rsid w:val="005C296D"/>
    <w:rsid w:val="005C2EE7"/>
    <w:rsid w:val="005C2F39"/>
    <w:rsid w:val="005C2F8D"/>
    <w:rsid w:val="005C31FD"/>
    <w:rsid w:val="005C3365"/>
    <w:rsid w:val="005C36A6"/>
    <w:rsid w:val="005C38E1"/>
    <w:rsid w:val="005C4285"/>
    <w:rsid w:val="005C432A"/>
    <w:rsid w:val="005C4768"/>
    <w:rsid w:val="005C485A"/>
    <w:rsid w:val="005C490C"/>
    <w:rsid w:val="005C4D58"/>
    <w:rsid w:val="005C537E"/>
    <w:rsid w:val="005C5632"/>
    <w:rsid w:val="005C57F0"/>
    <w:rsid w:val="005C59E3"/>
    <w:rsid w:val="005C5C3A"/>
    <w:rsid w:val="005C5D9D"/>
    <w:rsid w:val="005C5DE0"/>
    <w:rsid w:val="005C60BB"/>
    <w:rsid w:val="005C6132"/>
    <w:rsid w:val="005C61A5"/>
    <w:rsid w:val="005C66E6"/>
    <w:rsid w:val="005C67A4"/>
    <w:rsid w:val="005C6C7D"/>
    <w:rsid w:val="005C6C93"/>
    <w:rsid w:val="005C6E63"/>
    <w:rsid w:val="005C707D"/>
    <w:rsid w:val="005C75E9"/>
    <w:rsid w:val="005C795E"/>
    <w:rsid w:val="005C7C2F"/>
    <w:rsid w:val="005C7E0F"/>
    <w:rsid w:val="005D015D"/>
    <w:rsid w:val="005D04C0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3DB"/>
    <w:rsid w:val="005D252E"/>
    <w:rsid w:val="005D2697"/>
    <w:rsid w:val="005D2927"/>
    <w:rsid w:val="005D2BFE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76A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1AA"/>
    <w:rsid w:val="005E04FE"/>
    <w:rsid w:val="005E0671"/>
    <w:rsid w:val="005E06B0"/>
    <w:rsid w:val="005E0822"/>
    <w:rsid w:val="005E0DDD"/>
    <w:rsid w:val="005E1013"/>
    <w:rsid w:val="005E1444"/>
    <w:rsid w:val="005E1485"/>
    <w:rsid w:val="005E15BC"/>
    <w:rsid w:val="005E19CC"/>
    <w:rsid w:val="005E20B9"/>
    <w:rsid w:val="005E20C4"/>
    <w:rsid w:val="005E23AD"/>
    <w:rsid w:val="005E24BE"/>
    <w:rsid w:val="005E27F1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95"/>
    <w:rsid w:val="005E3CB5"/>
    <w:rsid w:val="005E40F7"/>
    <w:rsid w:val="005E4517"/>
    <w:rsid w:val="005E46A8"/>
    <w:rsid w:val="005E4716"/>
    <w:rsid w:val="005E4728"/>
    <w:rsid w:val="005E4A99"/>
    <w:rsid w:val="005E4BBB"/>
    <w:rsid w:val="005E4CCF"/>
    <w:rsid w:val="005E4E62"/>
    <w:rsid w:val="005E4EB2"/>
    <w:rsid w:val="005E5490"/>
    <w:rsid w:val="005E562C"/>
    <w:rsid w:val="005E569B"/>
    <w:rsid w:val="005E56E3"/>
    <w:rsid w:val="005E57F6"/>
    <w:rsid w:val="005E587B"/>
    <w:rsid w:val="005E598F"/>
    <w:rsid w:val="005E5FCD"/>
    <w:rsid w:val="005E605C"/>
    <w:rsid w:val="005E6921"/>
    <w:rsid w:val="005E69C2"/>
    <w:rsid w:val="005E6A23"/>
    <w:rsid w:val="005E6CF3"/>
    <w:rsid w:val="005E6DAB"/>
    <w:rsid w:val="005E6DF6"/>
    <w:rsid w:val="005E7048"/>
    <w:rsid w:val="005E718F"/>
    <w:rsid w:val="005E755B"/>
    <w:rsid w:val="005E7814"/>
    <w:rsid w:val="005E7B9A"/>
    <w:rsid w:val="005E7D31"/>
    <w:rsid w:val="005F03D0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31B"/>
    <w:rsid w:val="005F24F5"/>
    <w:rsid w:val="005F27B8"/>
    <w:rsid w:val="005F2A6B"/>
    <w:rsid w:val="005F2C5B"/>
    <w:rsid w:val="005F2DD4"/>
    <w:rsid w:val="005F2ED6"/>
    <w:rsid w:val="005F2F34"/>
    <w:rsid w:val="005F3016"/>
    <w:rsid w:val="005F3FF0"/>
    <w:rsid w:val="005F4049"/>
    <w:rsid w:val="005F40E7"/>
    <w:rsid w:val="005F4638"/>
    <w:rsid w:val="005F4976"/>
    <w:rsid w:val="005F4A8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6E44"/>
    <w:rsid w:val="005F711A"/>
    <w:rsid w:val="005F7289"/>
    <w:rsid w:val="005F7297"/>
    <w:rsid w:val="005F7904"/>
    <w:rsid w:val="005F796B"/>
    <w:rsid w:val="0060000A"/>
    <w:rsid w:val="0060065E"/>
    <w:rsid w:val="00600927"/>
    <w:rsid w:val="00600CCF"/>
    <w:rsid w:val="00600EC6"/>
    <w:rsid w:val="00600FC1"/>
    <w:rsid w:val="00601659"/>
    <w:rsid w:val="00601910"/>
    <w:rsid w:val="00601E02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98F"/>
    <w:rsid w:val="00610C31"/>
    <w:rsid w:val="00610CD4"/>
    <w:rsid w:val="00610D4C"/>
    <w:rsid w:val="00610D65"/>
    <w:rsid w:val="00611257"/>
    <w:rsid w:val="006115B4"/>
    <w:rsid w:val="00611752"/>
    <w:rsid w:val="00611855"/>
    <w:rsid w:val="0061190D"/>
    <w:rsid w:val="00611928"/>
    <w:rsid w:val="00611933"/>
    <w:rsid w:val="00611BD3"/>
    <w:rsid w:val="00611D5D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1E2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2EC"/>
    <w:rsid w:val="006163AD"/>
    <w:rsid w:val="006163FD"/>
    <w:rsid w:val="00616616"/>
    <w:rsid w:val="006168B0"/>
    <w:rsid w:val="00616945"/>
    <w:rsid w:val="00616A2C"/>
    <w:rsid w:val="00617071"/>
    <w:rsid w:val="0061710D"/>
    <w:rsid w:val="0061773D"/>
    <w:rsid w:val="00617D0A"/>
    <w:rsid w:val="0062027A"/>
    <w:rsid w:val="00620447"/>
    <w:rsid w:val="0062076B"/>
    <w:rsid w:val="00620840"/>
    <w:rsid w:val="0062087E"/>
    <w:rsid w:val="00620898"/>
    <w:rsid w:val="00620CDC"/>
    <w:rsid w:val="00620D3A"/>
    <w:rsid w:val="00620DD5"/>
    <w:rsid w:val="00620F39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8B9"/>
    <w:rsid w:val="00623D7A"/>
    <w:rsid w:val="00623F86"/>
    <w:rsid w:val="006240C6"/>
    <w:rsid w:val="006241F1"/>
    <w:rsid w:val="00624505"/>
    <w:rsid w:val="00624714"/>
    <w:rsid w:val="006247A4"/>
    <w:rsid w:val="00624822"/>
    <w:rsid w:val="00624C3E"/>
    <w:rsid w:val="006256FC"/>
    <w:rsid w:val="006259AF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03"/>
    <w:rsid w:val="00627FCA"/>
    <w:rsid w:val="006300DD"/>
    <w:rsid w:val="006307C9"/>
    <w:rsid w:val="00630839"/>
    <w:rsid w:val="00631004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2B42"/>
    <w:rsid w:val="006336B8"/>
    <w:rsid w:val="00633756"/>
    <w:rsid w:val="006337FA"/>
    <w:rsid w:val="00633928"/>
    <w:rsid w:val="00633ECB"/>
    <w:rsid w:val="00634295"/>
    <w:rsid w:val="006342B5"/>
    <w:rsid w:val="00634443"/>
    <w:rsid w:val="006344D2"/>
    <w:rsid w:val="006347FD"/>
    <w:rsid w:val="0063481C"/>
    <w:rsid w:val="00634EF7"/>
    <w:rsid w:val="006353BA"/>
    <w:rsid w:val="00635543"/>
    <w:rsid w:val="00635654"/>
    <w:rsid w:val="006356F8"/>
    <w:rsid w:val="006357AE"/>
    <w:rsid w:val="0063583F"/>
    <w:rsid w:val="0063587C"/>
    <w:rsid w:val="00635A45"/>
    <w:rsid w:val="00635A7E"/>
    <w:rsid w:val="00635B01"/>
    <w:rsid w:val="00635C9A"/>
    <w:rsid w:val="00635E2E"/>
    <w:rsid w:val="00635F37"/>
    <w:rsid w:val="00636267"/>
    <w:rsid w:val="0063673B"/>
    <w:rsid w:val="0063680A"/>
    <w:rsid w:val="00636858"/>
    <w:rsid w:val="006368BA"/>
    <w:rsid w:val="006369F9"/>
    <w:rsid w:val="00636B07"/>
    <w:rsid w:val="00636D05"/>
    <w:rsid w:val="00636EDB"/>
    <w:rsid w:val="00636EDD"/>
    <w:rsid w:val="006374EC"/>
    <w:rsid w:val="006377B9"/>
    <w:rsid w:val="00637827"/>
    <w:rsid w:val="0063799E"/>
    <w:rsid w:val="00637A6E"/>
    <w:rsid w:val="006400A3"/>
    <w:rsid w:val="006401CF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D9D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ADF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05C"/>
    <w:rsid w:val="0065128D"/>
    <w:rsid w:val="006512BD"/>
    <w:rsid w:val="00651375"/>
    <w:rsid w:val="0065166B"/>
    <w:rsid w:val="00651670"/>
    <w:rsid w:val="00651812"/>
    <w:rsid w:val="00651ECF"/>
    <w:rsid w:val="00651EF0"/>
    <w:rsid w:val="00651F84"/>
    <w:rsid w:val="0065219D"/>
    <w:rsid w:val="006522E6"/>
    <w:rsid w:val="0065330A"/>
    <w:rsid w:val="00653949"/>
    <w:rsid w:val="00653B38"/>
    <w:rsid w:val="00654A35"/>
    <w:rsid w:val="00654EDF"/>
    <w:rsid w:val="006552AD"/>
    <w:rsid w:val="0065563C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0E5A"/>
    <w:rsid w:val="0066110B"/>
    <w:rsid w:val="0066140F"/>
    <w:rsid w:val="006614BD"/>
    <w:rsid w:val="006616AE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526"/>
    <w:rsid w:val="006648C4"/>
    <w:rsid w:val="00664A85"/>
    <w:rsid w:val="006650A4"/>
    <w:rsid w:val="006652DA"/>
    <w:rsid w:val="006654F3"/>
    <w:rsid w:val="00665560"/>
    <w:rsid w:val="00665767"/>
    <w:rsid w:val="00665AF8"/>
    <w:rsid w:val="00665F78"/>
    <w:rsid w:val="006663C1"/>
    <w:rsid w:val="006667C2"/>
    <w:rsid w:val="00666A41"/>
    <w:rsid w:val="00666F00"/>
    <w:rsid w:val="00666F98"/>
    <w:rsid w:val="006672A5"/>
    <w:rsid w:val="00667573"/>
    <w:rsid w:val="006678D3"/>
    <w:rsid w:val="00667A06"/>
    <w:rsid w:val="00667B2B"/>
    <w:rsid w:val="00667B66"/>
    <w:rsid w:val="00667BEF"/>
    <w:rsid w:val="00667FAE"/>
    <w:rsid w:val="006701DC"/>
    <w:rsid w:val="0067025C"/>
    <w:rsid w:val="006702BD"/>
    <w:rsid w:val="00670346"/>
    <w:rsid w:val="00670385"/>
    <w:rsid w:val="006704AD"/>
    <w:rsid w:val="00670543"/>
    <w:rsid w:val="006705AF"/>
    <w:rsid w:val="00670B86"/>
    <w:rsid w:val="00670BD0"/>
    <w:rsid w:val="00670CF6"/>
    <w:rsid w:val="00670F8E"/>
    <w:rsid w:val="006710DD"/>
    <w:rsid w:val="006718DB"/>
    <w:rsid w:val="006719DC"/>
    <w:rsid w:val="006719ED"/>
    <w:rsid w:val="00671B8A"/>
    <w:rsid w:val="00671BF3"/>
    <w:rsid w:val="00671D41"/>
    <w:rsid w:val="00671F7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849"/>
    <w:rsid w:val="00674B04"/>
    <w:rsid w:val="00674C81"/>
    <w:rsid w:val="00674DDD"/>
    <w:rsid w:val="006754E7"/>
    <w:rsid w:val="00675B68"/>
    <w:rsid w:val="00675B7A"/>
    <w:rsid w:val="00675EB7"/>
    <w:rsid w:val="00676154"/>
    <w:rsid w:val="00676922"/>
    <w:rsid w:val="006772EF"/>
    <w:rsid w:val="006773B4"/>
    <w:rsid w:val="00677420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4B4"/>
    <w:rsid w:val="0068057B"/>
    <w:rsid w:val="00680864"/>
    <w:rsid w:val="00680955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587"/>
    <w:rsid w:val="00682725"/>
    <w:rsid w:val="006827AB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2A"/>
    <w:rsid w:val="0068443E"/>
    <w:rsid w:val="00684491"/>
    <w:rsid w:val="00684BB0"/>
    <w:rsid w:val="00684CA0"/>
    <w:rsid w:val="00684E23"/>
    <w:rsid w:val="006851B0"/>
    <w:rsid w:val="006855F5"/>
    <w:rsid w:val="006857AE"/>
    <w:rsid w:val="00685A6C"/>
    <w:rsid w:val="0068611C"/>
    <w:rsid w:val="006861DD"/>
    <w:rsid w:val="0068629C"/>
    <w:rsid w:val="006866BE"/>
    <w:rsid w:val="006875A6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6F3F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86A"/>
    <w:rsid w:val="006A3BC2"/>
    <w:rsid w:val="006A401E"/>
    <w:rsid w:val="006A412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863"/>
    <w:rsid w:val="006A6B4B"/>
    <w:rsid w:val="006A6F26"/>
    <w:rsid w:val="006A6F7F"/>
    <w:rsid w:val="006A728D"/>
    <w:rsid w:val="006A75F0"/>
    <w:rsid w:val="006A7C6C"/>
    <w:rsid w:val="006B0233"/>
    <w:rsid w:val="006B0501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7A3"/>
    <w:rsid w:val="006B2979"/>
    <w:rsid w:val="006B2D1A"/>
    <w:rsid w:val="006B2F96"/>
    <w:rsid w:val="006B34F1"/>
    <w:rsid w:val="006B3756"/>
    <w:rsid w:val="006B41DF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6D45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6B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413"/>
    <w:rsid w:val="006C662C"/>
    <w:rsid w:val="006C66D8"/>
    <w:rsid w:val="006C7186"/>
    <w:rsid w:val="006C71FE"/>
    <w:rsid w:val="006C72BD"/>
    <w:rsid w:val="006C7510"/>
    <w:rsid w:val="006C7569"/>
    <w:rsid w:val="006C7A58"/>
    <w:rsid w:val="006C7D12"/>
    <w:rsid w:val="006C7DE2"/>
    <w:rsid w:val="006C7F96"/>
    <w:rsid w:val="006D0138"/>
    <w:rsid w:val="006D025D"/>
    <w:rsid w:val="006D055C"/>
    <w:rsid w:val="006D085A"/>
    <w:rsid w:val="006D0867"/>
    <w:rsid w:val="006D09E7"/>
    <w:rsid w:val="006D0BE2"/>
    <w:rsid w:val="006D0F1E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CBF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053"/>
    <w:rsid w:val="006E21CC"/>
    <w:rsid w:val="006E2509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4A5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118"/>
    <w:rsid w:val="006F454B"/>
    <w:rsid w:val="006F4FC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563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46C"/>
    <w:rsid w:val="00701D13"/>
    <w:rsid w:val="00701E4A"/>
    <w:rsid w:val="00701FA8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469"/>
    <w:rsid w:val="007045D6"/>
    <w:rsid w:val="0070472A"/>
    <w:rsid w:val="0070482B"/>
    <w:rsid w:val="007048C5"/>
    <w:rsid w:val="00704E6A"/>
    <w:rsid w:val="00704F71"/>
    <w:rsid w:val="007051E9"/>
    <w:rsid w:val="007056B3"/>
    <w:rsid w:val="00705D76"/>
    <w:rsid w:val="007060C0"/>
    <w:rsid w:val="007060F7"/>
    <w:rsid w:val="00706182"/>
    <w:rsid w:val="00706536"/>
    <w:rsid w:val="00706620"/>
    <w:rsid w:val="00706645"/>
    <w:rsid w:val="00706A98"/>
    <w:rsid w:val="00706E50"/>
    <w:rsid w:val="00707588"/>
    <w:rsid w:val="007077F5"/>
    <w:rsid w:val="0070782F"/>
    <w:rsid w:val="007078E3"/>
    <w:rsid w:val="00707A23"/>
    <w:rsid w:val="00707DD4"/>
    <w:rsid w:val="00707E66"/>
    <w:rsid w:val="007105B0"/>
    <w:rsid w:val="00710DC1"/>
    <w:rsid w:val="00710DE1"/>
    <w:rsid w:val="00710EE2"/>
    <w:rsid w:val="00710F64"/>
    <w:rsid w:val="00710FCE"/>
    <w:rsid w:val="00711024"/>
    <w:rsid w:val="00711773"/>
    <w:rsid w:val="007117EF"/>
    <w:rsid w:val="00711D72"/>
    <w:rsid w:val="0071287C"/>
    <w:rsid w:val="007129CA"/>
    <w:rsid w:val="007129D3"/>
    <w:rsid w:val="007130ED"/>
    <w:rsid w:val="007137BB"/>
    <w:rsid w:val="00713AB1"/>
    <w:rsid w:val="00713B32"/>
    <w:rsid w:val="00714199"/>
    <w:rsid w:val="007144E5"/>
    <w:rsid w:val="0071470C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0913"/>
    <w:rsid w:val="00720E86"/>
    <w:rsid w:val="00721015"/>
    <w:rsid w:val="0072190B"/>
    <w:rsid w:val="00721924"/>
    <w:rsid w:val="007219F7"/>
    <w:rsid w:val="00721A7B"/>
    <w:rsid w:val="00721B2C"/>
    <w:rsid w:val="00721BDB"/>
    <w:rsid w:val="00721BE3"/>
    <w:rsid w:val="00722642"/>
    <w:rsid w:val="007226D8"/>
    <w:rsid w:val="00722A59"/>
    <w:rsid w:val="00722E84"/>
    <w:rsid w:val="007231AB"/>
    <w:rsid w:val="007232B6"/>
    <w:rsid w:val="0072334C"/>
    <w:rsid w:val="00723708"/>
    <w:rsid w:val="0072380E"/>
    <w:rsid w:val="00723A2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C6B"/>
    <w:rsid w:val="00726FC4"/>
    <w:rsid w:val="00727165"/>
    <w:rsid w:val="007272CC"/>
    <w:rsid w:val="0072738C"/>
    <w:rsid w:val="00727595"/>
    <w:rsid w:val="007275A6"/>
    <w:rsid w:val="00727687"/>
    <w:rsid w:val="0072778E"/>
    <w:rsid w:val="00727B4E"/>
    <w:rsid w:val="00727B69"/>
    <w:rsid w:val="00727B8D"/>
    <w:rsid w:val="00727BD2"/>
    <w:rsid w:val="00727FB2"/>
    <w:rsid w:val="0073002C"/>
    <w:rsid w:val="007300F6"/>
    <w:rsid w:val="007308B7"/>
    <w:rsid w:val="00730E09"/>
    <w:rsid w:val="00730E77"/>
    <w:rsid w:val="00730F43"/>
    <w:rsid w:val="007310C5"/>
    <w:rsid w:val="007314D6"/>
    <w:rsid w:val="00731547"/>
    <w:rsid w:val="0073181E"/>
    <w:rsid w:val="007319D0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748"/>
    <w:rsid w:val="00734750"/>
    <w:rsid w:val="00734817"/>
    <w:rsid w:val="00734C89"/>
    <w:rsid w:val="0073501C"/>
    <w:rsid w:val="007351B9"/>
    <w:rsid w:val="007354C6"/>
    <w:rsid w:val="00735725"/>
    <w:rsid w:val="00735799"/>
    <w:rsid w:val="0073588C"/>
    <w:rsid w:val="00735A22"/>
    <w:rsid w:val="00735A58"/>
    <w:rsid w:val="00735B29"/>
    <w:rsid w:val="00735B7D"/>
    <w:rsid w:val="00735FA5"/>
    <w:rsid w:val="00736388"/>
    <w:rsid w:val="00736C94"/>
    <w:rsid w:val="0073705F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0EEF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9B1"/>
    <w:rsid w:val="00745C45"/>
    <w:rsid w:val="00745FF4"/>
    <w:rsid w:val="00746087"/>
    <w:rsid w:val="007465C8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3D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1F3D"/>
    <w:rsid w:val="007526FA"/>
    <w:rsid w:val="00752B1A"/>
    <w:rsid w:val="0075359C"/>
    <w:rsid w:val="007537D0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8D5"/>
    <w:rsid w:val="00755A36"/>
    <w:rsid w:val="00755BF8"/>
    <w:rsid w:val="00756459"/>
    <w:rsid w:val="007564FB"/>
    <w:rsid w:val="0075673F"/>
    <w:rsid w:val="007568C5"/>
    <w:rsid w:val="00756B7B"/>
    <w:rsid w:val="0075706C"/>
    <w:rsid w:val="007570EE"/>
    <w:rsid w:val="0075777B"/>
    <w:rsid w:val="00757A29"/>
    <w:rsid w:val="00757A2F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00"/>
    <w:rsid w:val="00761369"/>
    <w:rsid w:val="00761490"/>
    <w:rsid w:val="007615EA"/>
    <w:rsid w:val="00761AD6"/>
    <w:rsid w:val="00761E74"/>
    <w:rsid w:val="0076201C"/>
    <w:rsid w:val="007620FB"/>
    <w:rsid w:val="00762221"/>
    <w:rsid w:val="00762283"/>
    <w:rsid w:val="00762715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9DC"/>
    <w:rsid w:val="00763A60"/>
    <w:rsid w:val="00763BE2"/>
    <w:rsid w:val="00763E14"/>
    <w:rsid w:val="00763F2E"/>
    <w:rsid w:val="00764037"/>
    <w:rsid w:val="0076443E"/>
    <w:rsid w:val="0076472F"/>
    <w:rsid w:val="00764772"/>
    <w:rsid w:val="007653EF"/>
    <w:rsid w:val="00765715"/>
    <w:rsid w:val="00765B6C"/>
    <w:rsid w:val="00765DF9"/>
    <w:rsid w:val="00766055"/>
    <w:rsid w:val="0076608F"/>
    <w:rsid w:val="007666A8"/>
    <w:rsid w:val="00766B55"/>
    <w:rsid w:val="00767355"/>
    <w:rsid w:val="007679C3"/>
    <w:rsid w:val="00770245"/>
    <w:rsid w:val="00770D4F"/>
    <w:rsid w:val="00770FE7"/>
    <w:rsid w:val="00771381"/>
    <w:rsid w:val="007716FE"/>
    <w:rsid w:val="0077176F"/>
    <w:rsid w:val="007719F6"/>
    <w:rsid w:val="00771A9A"/>
    <w:rsid w:val="00771ABD"/>
    <w:rsid w:val="00771EB9"/>
    <w:rsid w:val="007725AA"/>
    <w:rsid w:val="00772608"/>
    <w:rsid w:val="00772B09"/>
    <w:rsid w:val="00772C8F"/>
    <w:rsid w:val="00772D56"/>
    <w:rsid w:val="0077301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43"/>
    <w:rsid w:val="0077407D"/>
    <w:rsid w:val="0077453E"/>
    <w:rsid w:val="00774CAB"/>
    <w:rsid w:val="00775208"/>
    <w:rsid w:val="0077570E"/>
    <w:rsid w:val="00775907"/>
    <w:rsid w:val="007759A4"/>
    <w:rsid w:val="00775A38"/>
    <w:rsid w:val="00775EC4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510"/>
    <w:rsid w:val="0078061F"/>
    <w:rsid w:val="00780AB4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174"/>
    <w:rsid w:val="007822C0"/>
    <w:rsid w:val="007823BB"/>
    <w:rsid w:val="00782443"/>
    <w:rsid w:val="007825F9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715"/>
    <w:rsid w:val="00785822"/>
    <w:rsid w:val="0078591B"/>
    <w:rsid w:val="007859E9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9D3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CF"/>
    <w:rsid w:val="00792ED4"/>
    <w:rsid w:val="00792F85"/>
    <w:rsid w:val="00793420"/>
    <w:rsid w:val="0079343C"/>
    <w:rsid w:val="007937E3"/>
    <w:rsid w:val="00793942"/>
    <w:rsid w:val="0079396E"/>
    <w:rsid w:val="007939C8"/>
    <w:rsid w:val="00793B13"/>
    <w:rsid w:val="00793BBE"/>
    <w:rsid w:val="00793D0D"/>
    <w:rsid w:val="00793E08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53"/>
    <w:rsid w:val="00797CBA"/>
    <w:rsid w:val="00797E6C"/>
    <w:rsid w:val="007A0098"/>
    <w:rsid w:val="007A00D7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399"/>
    <w:rsid w:val="007A4669"/>
    <w:rsid w:val="007A4B87"/>
    <w:rsid w:val="007A4C9D"/>
    <w:rsid w:val="007A4D27"/>
    <w:rsid w:val="007A5103"/>
    <w:rsid w:val="007A53BB"/>
    <w:rsid w:val="007A5709"/>
    <w:rsid w:val="007A5E93"/>
    <w:rsid w:val="007A661D"/>
    <w:rsid w:val="007A662B"/>
    <w:rsid w:val="007A67AC"/>
    <w:rsid w:val="007A6931"/>
    <w:rsid w:val="007A6E4D"/>
    <w:rsid w:val="007A6F9E"/>
    <w:rsid w:val="007A728E"/>
    <w:rsid w:val="007A76A4"/>
    <w:rsid w:val="007A7772"/>
    <w:rsid w:val="007A7DA1"/>
    <w:rsid w:val="007A7E29"/>
    <w:rsid w:val="007B0549"/>
    <w:rsid w:val="007B09FA"/>
    <w:rsid w:val="007B0A39"/>
    <w:rsid w:val="007B0E9B"/>
    <w:rsid w:val="007B139B"/>
    <w:rsid w:val="007B142F"/>
    <w:rsid w:val="007B14DD"/>
    <w:rsid w:val="007B158D"/>
    <w:rsid w:val="007B167D"/>
    <w:rsid w:val="007B1764"/>
    <w:rsid w:val="007B1A5C"/>
    <w:rsid w:val="007B1B59"/>
    <w:rsid w:val="007B1BE5"/>
    <w:rsid w:val="007B1E67"/>
    <w:rsid w:val="007B1F51"/>
    <w:rsid w:val="007B2295"/>
    <w:rsid w:val="007B2309"/>
    <w:rsid w:val="007B2529"/>
    <w:rsid w:val="007B2544"/>
    <w:rsid w:val="007B2B5F"/>
    <w:rsid w:val="007B353B"/>
    <w:rsid w:val="007B3800"/>
    <w:rsid w:val="007B3A7E"/>
    <w:rsid w:val="007B3B92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73E"/>
    <w:rsid w:val="007B6986"/>
    <w:rsid w:val="007B6B2E"/>
    <w:rsid w:val="007B6BC5"/>
    <w:rsid w:val="007B6DF5"/>
    <w:rsid w:val="007B72BE"/>
    <w:rsid w:val="007B77A1"/>
    <w:rsid w:val="007B77BB"/>
    <w:rsid w:val="007B7B78"/>
    <w:rsid w:val="007C03DE"/>
    <w:rsid w:val="007C07C2"/>
    <w:rsid w:val="007C0B2F"/>
    <w:rsid w:val="007C0C68"/>
    <w:rsid w:val="007C0E18"/>
    <w:rsid w:val="007C1068"/>
    <w:rsid w:val="007C1129"/>
    <w:rsid w:val="007C1532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858"/>
    <w:rsid w:val="007C2A8C"/>
    <w:rsid w:val="007C2BC7"/>
    <w:rsid w:val="007C3098"/>
    <w:rsid w:val="007C33A7"/>
    <w:rsid w:val="007C34B5"/>
    <w:rsid w:val="007C3535"/>
    <w:rsid w:val="007C3866"/>
    <w:rsid w:val="007C390C"/>
    <w:rsid w:val="007C3B82"/>
    <w:rsid w:val="007C3D83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618"/>
    <w:rsid w:val="007D0B63"/>
    <w:rsid w:val="007D0B70"/>
    <w:rsid w:val="007D0CF8"/>
    <w:rsid w:val="007D1059"/>
    <w:rsid w:val="007D10DD"/>
    <w:rsid w:val="007D12EA"/>
    <w:rsid w:val="007D18AD"/>
    <w:rsid w:val="007D19FA"/>
    <w:rsid w:val="007D1A17"/>
    <w:rsid w:val="007D1B7D"/>
    <w:rsid w:val="007D1C41"/>
    <w:rsid w:val="007D1E0A"/>
    <w:rsid w:val="007D1E6C"/>
    <w:rsid w:val="007D1EA4"/>
    <w:rsid w:val="007D225F"/>
    <w:rsid w:val="007D23C9"/>
    <w:rsid w:val="007D2663"/>
    <w:rsid w:val="007D2A71"/>
    <w:rsid w:val="007D2D35"/>
    <w:rsid w:val="007D3B8D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7DD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0FB4"/>
    <w:rsid w:val="007E123D"/>
    <w:rsid w:val="007E13A0"/>
    <w:rsid w:val="007E145F"/>
    <w:rsid w:val="007E1476"/>
    <w:rsid w:val="007E14A8"/>
    <w:rsid w:val="007E1606"/>
    <w:rsid w:val="007E1AFF"/>
    <w:rsid w:val="007E1B15"/>
    <w:rsid w:val="007E1B9F"/>
    <w:rsid w:val="007E1F26"/>
    <w:rsid w:val="007E20AE"/>
    <w:rsid w:val="007E222C"/>
    <w:rsid w:val="007E22E2"/>
    <w:rsid w:val="007E2341"/>
    <w:rsid w:val="007E252C"/>
    <w:rsid w:val="007E27CF"/>
    <w:rsid w:val="007E28C3"/>
    <w:rsid w:val="007E2FBA"/>
    <w:rsid w:val="007E315E"/>
    <w:rsid w:val="007E31DA"/>
    <w:rsid w:val="007E3304"/>
    <w:rsid w:val="007E3539"/>
    <w:rsid w:val="007E3704"/>
    <w:rsid w:val="007E376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793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042"/>
    <w:rsid w:val="007E7565"/>
    <w:rsid w:val="007E75EF"/>
    <w:rsid w:val="007E795D"/>
    <w:rsid w:val="007E7975"/>
    <w:rsid w:val="007E7ACE"/>
    <w:rsid w:val="007E7ADE"/>
    <w:rsid w:val="007E7CE4"/>
    <w:rsid w:val="007E7FBD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C21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916"/>
    <w:rsid w:val="007F3C16"/>
    <w:rsid w:val="007F4081"/>
    <w:rsid w:val="007F40E8"/>
    <w:rsid w:val="007F4609"/>
    <w:rsid w:val="007F47B8"/>
    <w:rsid w:val="007F4CD2"/>
    <w:rsid w:val="007F4ED8"/>
    <w:rsid w:val="007F53BD"/>
    <w:rsid w:val="007F5870"/>
    <w:rsid w:val="007F58C1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7F7E42"/>
    <w:rsid w:val="008003F7"/>
    <w:rsid w:val="00800496"/>
    <w:rsid w:val="0080086F"/>
    <w:rsid w:val="00801035"/>
    <w:rsid w:val="008010E3"/>
    <w:rsid w:val="00801130"/>
    <w:rsid w:val="008014FF"/>
    <w:rsid w:val="00801C9F"/>
    <w:rsid w:val="00801EB2"/>
    <w:rsid w:val="00801EFD"/>
    <w:rsid w:val="00801F92"/>
    <w:rsid w:val="00802007"/>
    <w:rsid w:val="00802416"/>
    <w:rsid w:val="0080243C"/>
    <w:rsid w:val="00802934"/>
    <w:rsid w:val="00802CF9"/>
    <w:rsid w:val="00802E9E"/>
    <w:rsid w:val="008032E7"/>
    <w:rsid w:val="0080341E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8E7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C2D"/>
    <w:rsid w:val="00806D00"/>
    <w:rsid w:val="008070BC"/>
    <w:rsid w:val="00807575"/>
    <w:rsid w:val="00807F7C"/>
    <w:rsid w:val="00807FD4"/>
    <w:rsid w:val="008100E5"/>
    <w:rsid w:val="008101BE"/>
    <w:rsid w:val="008108B4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1BBC"/>
    <w:rsid w:val="008122FF"/>
    <w:rsid w:val="00812396"/>
    <w:rsid w:val="00812826"/>
    <w:rsid w:val="00812896"/>
    <w:rsid w:val="0081305B"/>
    <w:rsid w:val="0081308C"/>
    <w:rsid w:val="00813A66"/>
    <w:rsid w:val="00813EB4"/>
    <w:rsid w:val="00813F8D"/>
    <w:rsid w:val="00813FAE"/>
    <w:rsid w:val="008148BD"/>
    <w:rsid w:val="00814DA9"/>
    <w:rsid w:val="00814E16"/>
    <w:rsid w:val="008153BE"/>
    <w:rsid w:val="00815442"/>
    <w:rsid w:val="00815652"/>
    <w:rsid w:val="00815735"/>
    <w:rsid w:val="00815858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01D"/>
    <w:rsid w:val="00820228"/>
    <w:rsid w:val="00820415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1F5C"/>
    <w:rsid w:val="00822330"/>
    <w:rsid w:val="0082236D"/>
    <w:rsid w:val="0082245C"/>
    <w:rsid w:val="00822B02"/>
    <w:rsid w:val="00822D1E"/>
    <w:rsid w:val="00823683"/>
    <w:rsid w:val="00823B15"/>
    <w:rsid w:val="00823B46"/>
    <w:rsid w:val="00823B89"/>
    <w:rsid w:val="00823CAA"/>
    <w:rsid w:val="00824832"/>
    <w:rsid w:val="008249A3"/>
    <w:rsid w:val="00824A31"/>
    <w:rsid w:val="00824A79"/>
    <w:rsid w:val="008252CD"/>
    <w:rsid w:val="008256E8"/>
    <w:rsid w:val="00825F4F"/>
    <w:rsid w:val="00825F58"/>
    <w:rsid w:val="008261E5"/>
    <w:rsid w:val="00826338"/>
    <w:rsid w:val="008267BE"/>
    <w:rsid w:val="008269A8"/>
    <w:rsid w:val="00826E14"/>
    <w:rsid w:val="00826F0B"/>
    <w:rsid w:val="008274CC"/>
    <w:rsid w:val="00827726"/>
    <w:rsid w:val="0082781A"/>
    <w:rsid w:val="00827868"/>
    <w:rsid w:val="008279E8"/>
    <w:rsid w:val="00827B27"/>
    <w:rsid w:val="00827B2A"/>
    <w:rsid w:val="00827C2E"/>
    <w:rsid w:val="00827CEC"/>
    <w:rsid w:val="00827DC0"/>
    <w:rsid w:val="0083046C"/>
    <w:rsid w:val="00830490"/>
    <w:rsid w:val="0083051E"/>
    <w:rsid w:val="00831539"/>
    <w:rsid w:val="00831609"/>
    <w:rsid w:val="0083182E"/>
    <w:rsid w:val="00831F00"/>
    <w:rsid w:val="0083217D"/>
    <w:rsid w:val="0083258C"/>
    <w:rsid w:val="0083285A"/>
    <w:rsid w:val="00832A9D"/>
    <w:rsid w:val="00832D6C"/>
    <w:rsid w:val="00832F96"/>
    <w:rsid w:val="00833095"/>
    <w:rsid w:val="008339A0"/>
    <w:rsid w:val="00833A61"/>
    <w:rsid w:val="00833AB3"/>
    <w:rsid w:val="00833BAA"/>
    <w:rsid w:val="00833DED"/>
    <w:rsid w:val="00833FD3"/>
    <w:rsid w:val="0083434F"/>
    <w:rsid w:val="0083442A"/>
    <w:rsid w:val="0083460B"/>
    <w:rsid w:val="00834758"/>
    <w:rsid w:val="00834778"/>
    <w:rsid w:val="00834ABC"/>
    <w:rsid w:val="00834AFA"/>
    <w:rsid w:val="00834EBD"/>
    <w:rsid w:val="0083546D"/>
    <w:rsid w:val="0083570B"/>
    <w:rsid w:val="0083585F"/>
    <w:rsid w:val="00836FC1"/>
    <w:rsid w:val="0083708D"/>
    <w:rsid w:val="00837247"/>
    <w:rsid w:val="00837AEE"/>
    <w:rsid w:val="00837C3E"/>
    <w:rsid w:val="008400EF"/>
    <w:rsid w:val="00840164"/>
    <w:rsid w:val="00840391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5F9"/>
    <w:rsid w:val="00845843"/>
    <w:rsid w:val="00845A12"/>
    <w:rsid w:val="00845CDF"/>
    <w:rsid w:val="0084631C"/>
    <w:rsid w:val="008466B4"/>
    <w:rsid w:val="008466CF"/>
    <w:rsid w:val="00846A52"/>
    <w:rsid w:val="00846C3F"/>
    <w:rsid w:val="00846D99"/>
    <w:rsid w:val="00846F9C"/>
    <w:rsid w:val="00847038"/>
    <w:rsid w:val="0084722B"/>
    <w:rsid w:val="0084760F"/>
    <w:rsid w:val="008476BC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0FB1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4F07"/>
    <w:rsid w:val="0085507A"/>
    <w:rsid w:val="00855103"/>
    <w:rsid w:val="00855947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0AB5"/>
    <w:rsid w:val="008611EA"/>
    <w:rsid w:val="0086140D"/>
    <w:rsid w:val="00861D18"/>
    <w:rsid w:val="0086289A"/>
    <w:rsid w:val="00862E75"/>
    <w:rsid w:val="0086324B"/>
    <w:rsid w:val="0086339F"/>
    <w:rsid w:val="00863704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3C"/>
    <w:rsid w:val="0086434F"/>
    <w:rsid w:val="0086468B"/>
    <w:rsid w:val="008647D7"/>
    <w:rsid w:val="00864854"/>
    <w:rsid w:val="00864D61"/>
    <w:rsid w:val="008650B9"/>
    <w:rsid w:val="0086516C"/>
    <w:rsid w:val="00865178"/>
    <w:rsid w:val="008651C4"/>
    <w:rsid w:val="008654BA"/>
    <w:rsid w:val="0086577F"/>
    <w:rsid w:val="008657B1"/>
    <w:rsid w:val="00865A7F"/>
    <w:rsid w:val="00865B32"/>
    <w:rsid w:val="00865CBE"/>
    <w:rsid w:val="008661D2"/>
    <w:rsid w:val="008664DF"/>
    <w:rsid w:val="00866642"/>
    <w:rsid w:val="008669C2"/>
    <w:rsid w:val="00866AA3"/>
    <w:rsid w:val="00866C02"/>
    <w:rsid w:val="00866CDA"/>
    <w:rsid w:val="00866DD4"/>
    <w:rsid w:val="00867262"/>
    <w:rsid w:val="008674B9"/>
    <w:rsid w:val="00867652"/>
    <w:rsid w:val="00867669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E4"/>
    <w:rsid w:val="00870DF3"/>
    <w:rsid w:val="00870DFA"/>
    <w:rsid w:val="00871357"/>
    <w:rsid w:val="00871761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2F09"/>
    <w:rsid w:val="00873054"/>
    <w:rsid w:val="0087344E"/>
    <w:rsid w:val="008734EC"/>
    <w:rsid w:val="00873582"/>
    <w:rsid w:val="0087368F"/>
    <w:rsid w:val="008739D6"/>
    <w:rsid w:val="00873A10"/>
    <w:rsid w:val="00873C5B"/>
    <w:rsid w:val="00873D6B"/>
    <w:rsid w:val="00873EAC"/>
    <w:rsid w:val="00873F6D"/>
    <w:rsid w:val="0087404D"/>
    <w:rsid w:val="00874152"/>
    <w:rsid w:val="008741EE"/>
    <w:rsid w:val="0087429D"/>
    <w:rsid w:val="00874BDB"/>
    <w:rsid w:val="00874BE3"/>
    <w:rsid w:val="00874D8A"/>
    <w:rsid w:val="008751D0"/>
    <w:rsid w:val="00875253"/>
    <w:rsid w:val="0087527E"/>
    <w:rsid w:val="0087548B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93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648"/>
    <w:rsid w:val="008777CC"/>
    <w:rsid w:val="008779BD"/>
    <w:rsid w:val="008800AF"/>
    <w:rsid w:val="0088022A"/>
    <w:rsid w:val="008802E4"/>
    <w:rsid w:val="008803C1"/>
    <w:rsid w:val="00880A11"/>
    <w:rsid w:val="00880C2B"/>
    <w:rsid w:val="00880C47"/>
    <w:rsid w:val="008812E1"/>
    <w:rsid w:val="00881544"/>
    <w:rsid w:val="00881588"/>
    <w:rsid w:val="008818AB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75F"/>
    <w:rsid w:val="008857E1"/>
    <w:rsid w:val="00885923"/>
    <w:rsid w:val="00885AEA"/>
    <w:rsid w:val="00885F28"/>
    <w:rsid w:val="00885F42"/>
    <w:rsid w:val="008861B3"/>
    <w:rsid w:val="00886380"/>
    <w:rsid w:val="00886634"/>
    <w:rsid w:val="008868DA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056"/>
    <w:rsid w:val="00891D13"/>
    <w:rsid w:val="00891FA0"/>
    <w:rsid w:val="00892355"/>
    <w:rsid w:val="0089241C"/>
    <w:rsid w:val="0089244E"/>
    <w:rsid w:val="00892654"/>
    <w:rsid w:val="00892743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3F0E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A69"/>
    <w:rsid w:val="008A1B2E"/>
    <w:rsid w:val="008A1C1C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8EE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2E1"/>
    <w:rsid w:val="008B331B"/>
    <w:rsid w:val="008B37E1"/>
    <w:rsid w:val="008B3C79"/>
    <w:rsid w:val="008B452E"/>
    <w:rsid w:val="008B456E"/>
    <w:rsid w:val="008B46DA"/>
    <w:rsid w:val="008B4A69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4C0"/>
    <w:rsid w:val="008B65B3"/>
    <w:rsid w:val="008B669A"/>
    <w:rsid w:val="008B680B"/>
    <w:rsid w:val="008B6A84"/>
    <w:rsid w:val="008B6AFF"/>
    <w:rsid w:val="008B6D86"/>
    <w:rsid w:val="008B7607"/>
    <w:rsid w:val="008B7752"/>
    <w:rsid w:val="008B7823"/>
    <w:rsid w:val="008B791C"/>
    <w:rsid w:val="008B79FB"/>
    <w:rsid w:val="008B7C27"/>
    <w:rsid w:val="008C0134"/>
    <w:rsid w:val="008C049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A45"/>
    <w:rsid w:val="008C1DDF"/>
    <w:rsid w:val="008C2116"/>
    <w:rsid w:val="008C27B4"/>
    <w:rsid w:val="008C2803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C03"/>
    <w:rsid w:val="008D0D58"/>
    <w:rsid w:val="008D1392"/>
    <w:rsid w:val="008D1464"/>
    <w:rsid w:val="008D1512"/>
    <w:rsid w:val="008D16D5"/>
    <w:rsid w:val="008D1A6A"/>
    <w:rsid w:val="008D21D5"/>
    <w:rsid w:val="008D2806"/>
    <w:rsid w:val="008D2AE2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0C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350"/>
    <w:rsid w:val="008E2497"/>
    <w:rsid w:val="008E2503"/>
    <w:rsid w:val="008E250A"/>
    <w:rsid w:val="008E25D0"/>
    <w:rsid w:val="008E27BE"/>
    <w:rsid w:val="008E28A4"/>
    <w:rsid w:val="008E28CB"/>
    <w:rsid w:val="008E2A4F"/>
    <w:rsid w:val="008E2BAA"/>
    <w:rsid w:val="008E2E6E"/>
    <w:rsid w:val="008E36B0"/>
    <w:rsid w:val="008E3A94"/>
    <w:rsid w:val="008E3B36"/>
    <w:rsid w:val="008E4536"/>
    <w:rsid w:val="008E473B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155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0F0"/>
    <w:rsid w:val="008F3180"/>
    <w:rsid w:val="008F32C9"/>
    <w:rsid w:val="008F3742"/>
    <w:rsid w:val="008F399D"/>
    <w:rsid w:val="008F3C29"/>
    <w:rsid w:val="008F3D43"/>
    <w:rsid w:val="008F3FEB"/>
    <w:rsid w:val="008F460C"/>
    <w:rsid w:val="008F46E8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4E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06"/>
    <w:rsid w:val="00903D68"/>
    <w:rsid w:val="00903E39"/>
    <w:rsid w:val="00904095"/>
    <w:rsid w:val="009046F5"/>
    <w:rsid w:val="00904C1D"/>
    <w:rsid w:val="00904D6B"/>
    <w:rsid w:val="00904F89"/>
    <w:rsid w:val="009051EF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577"/>
    <w:rsid w:val="009116BB"/>
    <w:rsid w:val="00911AF3"/>
    <w:rsid w:val="00911C6F"/>
    <w:rsid w:val="00912133"/>
    <w:rsid w:val="009123F1"/>
    <w:rsid w:val="00912474"/>
    <w:rsid w:val="00912B28"/>
    <w:rsid w:val="00912B6F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DC6"/>
    <w:rsid w:val="00914EE3"/>
    <w:rsid w:val="0091554B"/>
    <w:rsid w:val="00915631"/>
    <w:rsid w:val="00915DAA"/>
    <w:rsid w:val="00915DC8"/>
    <w:rsid w:val="00915ED5"/>
    <w:rsid w:val="0091628D"/>
    <w:rsid w:val="00916559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226"/>
    <w:rsid w:val="00920388"/>
    <w:rsid w:val="009204EC"/>
    <w:rsid w:val="00920963"/>
    <w:rsid w:val="0092097F"/>
    <w:rsid w:val="00920B86"/>
    <w:rsid w:val="00920BAB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94F"/>
    <w:rsid w:val="00925C13"/>
    <w:rsid w:val="00925C67"/>
    <w:rsid w:val="00925E9A"/>
    <w:rsid w:val="0092610F"/>
    <w:rsid w:val="0092613B"/>
    <w:rsid w:val="00926149"/>
    <w:rsid w:val="00926176"/>
    <w:rsid w:val="00926288"/>
    <w:rsid w:val="009264E5"/>
    <w:rsid w:val="009265C4"/>
    <w:rsid w:val="0092680A"/>
    <w:rsid w:val="00926A31"/>
    <w:rsid w:val="00926B67"/>
    <w:rsid w:val="00926CDE"/>
    <w:rsid w:val="009270C7"/>
    <w:rsid w:val="009271C3"/>
    <w:rsid w:val="009272A2"/>
    <w:rsid w:val="009276CE"/>
    <w:rsid w:val="00927D67"/>
    <w:rsid w:val="00930368"/>
    <w:rsid w:val="00930C1D"/>
    <w:rsid w:val="00930D05"/>
    <w:rsid w:val="00930E78"/>
    <w:rsid w:val="00930F27"/>
    <w:rsid w:val="00931189"/>
    <w:rsid w:val="00931847"/>
    <w:rsid w:val="00931A03"/>
    <w:rsid w:val="00931A8F"/>
    <w:rsid w:val="00931CDB"/>
    <w:rsid w:val="009321A6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09"/>
    <w:rsid w:val="0093449B"/>
    <w:rsid w:val="009347C2"/>
    <w:rsid w:val="00934876"/>
    <w:rsid w:val="00934DC0"/>
    <w:rsid w:val="00935183"/>
    <w:rsid w:val="009359DC"/>
    <w:rsid w:val="00935B08"/>
    <w:rsid w:val="009368A8"/>
    <w:rsid w:val="009369BC"/>
    <w:rsid w:val="00936C39"/>
    <w:rsid w:val="00936E33"/>
    <w:rsid w:val="00936F0B"/>
    <w:rsid w:val="00936FCD"/>
    <w:rsid w:val="00937076"/>
    <w:rsid w:val="0093744A"/>
    <w:rsid w:val="00937B84"/>
    <w:rsid w:val="00940084"/>
    <w:rsid w:val="0094086D"/>
    <w:rsid w:val="00940964"/>
    <w:rsid w:val="009409A8"/>
    <w:rsid w:val="009411BC"/>
    <w:rsid w:val="009411E0"/>
    <w:rsid w:val="009414CE"/>
    <w:rsid w:val="0094173E"/>
    <w:rsid w:val="0094197D"/>
    <w:rsid w:val="00941B30"/>
    <w:rsid w:val="00941E0A"/>
    <w:rsid w:val="00942065"/>
    <w:rsid w:val="00942AF1"/>
    <w:rsid w:val="00942B8C"/>
    <w:rsid w:val="00942CED"/>
    <w:rsid w:val="00942D9E"/>
    <w:rsid w:val="00942E45"/>
    <w:rsid w:val="00942F6C"/>
    <w:rsid w:val="00942FE8"/>
    <w:rsid w:val="00943007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484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6D5"/>
    <w:rsid w:val="00951978"/>
    <w:rsid w:val="00952057"/>
    <w:rsid w:val="0095207A"/>
    <w:rsid w:val="0095248F"/>
    <w:rsid w:val="00952529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334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E27"/>
    <w:rsid w:val="00955FFE"/>
    <w:rsid w:val="009563C1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7C4"/>
    <w:rsid w:val="00961AA7"/>
    <w:rsid w:val="00961B9B"/>
    <w:rsid w:val="00961BE4"/>
    <w:rsid w:val="0096221C"/>
    <w:rsid w:val="0096225E"/>
    <w:rsid w:val="0096229F"/>
    <w:rsid w:val="009629AA"/>
    <w:rsid w:val="00962FD4"/>
    <w:rsid w:val="0096300A"/>
    <w:rsid w:val="0096309A"/>
    <w:rsid w:val="0096338C"/>
    <w:rsid w:val="00963576"/>
    <w:rsid w:val="0096363A"/>
    <w:rsid w:val="00963D6F"/>
    <w:rsid w:val="00963DA6"/>
    <w:rsid w:val="00964045"/>
    <w:rsid w:val="009641F3"/>
    <w:rsid w:val="00964383"/>
    <w:rsid w:val="009645B6"/>
    <w:rsid w:val="0096479E"/>
    <w:rsid w:val="00964864"/>
    <w:rsid w:val="00964991"/>
    <w:rsid w:val="00964A93"/>
    <w:rsid w:val="00964B69"/>
    <w:rsid w:val="009651C4"/>
    <w:rsid w:val="009651E7"/>
    <w:rsid w:val="00965218"/>
    <w:rsid w:val="00965389"/>
    <w:rsid w:val="00965959"/>
    <w:rsid w:val="00965AFD"/>
    <w:rsid w:val="00965E3C"/>
    <w:rsid w:val="00965F4D"/>
    <w:rsid w:val="00965F73"/>
    <w:rsid w:val="00966097"/>
    <w:rsid w:val="00966180"/>
    <w:rsid w:val="009661E5"/>
    <w:rsid w:val="0096638E"/>
    <w:rsid w:val="0096660E"/>
    <w:rsid w:val="00966690"/>
    <w:rsid w:val="00966722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0E25"/>
    <w:rsid w:val="009710D8"/>
    <w:rsid w:val="0097176A"/>
    <w:rsid w:val="0097192C"/>
    <w:rsid w:val="00971B40"/>
    <w:rsid w:val="00971F02"/>
    <w:rsid w:val="00972317"/>
    <w:rsid w:val="009726B3"/>
    <w:rsid w:val="0097271E"/>
    <w:rsid w:val="009728E1"/>
    <w:rsid w:val="00972AE4"/>
    <w:rsid w:val="009730A0"/>
    <w:rsid w:val="009730D4"/>
    <w:rsid w:val="009736AB"/>
    <w:rsid w:val="00973715"/>
    <w:rsid w:val="00973726"/>
    <w:rsid w:val="00973F9B"/>
    <w:rsid w:val="0097401D"/>
    <w:rsid w:val="009747C5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03"/>
    <w:rsid w:val="00977D70"/>
    <w:rsid w:val="00977E5F"/>
    <w:rsid w:val="00977F7A"/>
    <w:rsid w:val="00977F7D"/>
    <w:rsid w:val="00980355"/>
    <w:rsid w:val="009803FD"/>
    <w:rsid w:val="009804A4"/>
    <w:rsid w:val="009815B0"/>
    <w:rsid w:val="00981704"/>
    <w:rsid w:val="0098187C"/>
    <w:rsid w:val="00981ADB"/>
    <w:rsid w:val="009823DE"/>
    <w:rsid w:val="00982A87"/>
    <w:rsid w:val="00982BEE"/>
    <w:rsid w:val="00982E22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BA7"/>
    <w:rsid w:val="00990C55"/>
    <w:rsid w:val="00990CA9"/>
    <w:rsid w:val="009912AE"/>
    <w:rsid w:val="00991736"/>
    <w:rsid w:val="009919D6"/>
    <w:rsid w:val="00991BE5"/>
    <w:rsid w:val="009922C6"/>
    <w:rsid w:val="00992AE7"/>
    <w:rsid w:val="00992D9F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CA2"/>
    <w:rsid w:val="009A1E7D"/>
    <w:rsid w:val="009A2F3D"/>
    <w:rsid w:val="009A364A"/>
    <w:rsid w:val="009A3707"/>
    <w:rsid w:val="009A394C"/>
    <w:rsid w:val="009A3B3E"/>
    <w:rsid w:val="009A3B79"/>
    <w:rsid w:val="009A3B91"/>
    <w:rsid w:val="009A3DF5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520"/>
    <w:rsid w:val="009A7704"/>
    <w:rsid w:val="009A77C0"/>
    <w:rsid w:val="009A7A54"/>
    <w:rsid w:val="009A7DCA"/>
    <w:rsid w:val="009A7E7D"/>
    <w:rsid w:val="009A7EE8"/>
    <w:rsid w:val="009B0030"/>
    <w:rsid w:val="009B03FE"/>
    <w:rsid w:val="009B04AC"/>
    <w:rsid w:val="009B054E"/>
    <w:rsid w:val="009B0760"/>
    <w:rsid w:val="009B07A7"/>
    <w:rsid w:val="009B0A57"/>
    <w:rsid w:val="009B0CE0"/>
    <w:rsid w:val="009B0FB0"/>
    <w:rsid w:val="009B133E"/>
    <w:rsid w:val="009B148C"/>
    <w:rsid w:val="009B15F9"/>
    <w:rsid w:val="009B17B4"/>
    <w:rsid w:val="009B17C1"/>
    <w:rsid w:val="009B204F"/>
    <w:rsid w:val="009B2072"/>
    <w:rsid w:val="009B212F"/>
    <w:rsid w:val="009B230B"/>
    <w:rsid w:val="009B2414"/>
    <w:rsid w:val="009B26BE"/>
    <w:rsid w:val="009B2735"/>
    <w:rsid w:val="009B2808"/>
    <w:rsid w:val="009B2A01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E06"/>
    <w:rsid w:val="009B4F4B"/>
    <w:rsid w:val="009B5574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1F06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36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03C"/>
    <w:rsid w:val="009C51E5"/>
    <w:rsid w:val="009C5E6A"/>
    <w:rsid w:val="009C61E0"/>
    <w:rsid w:val="009C685B"/>
    <w:rsid w:val="009C73ED"/>
    <w:rsid w:val="009C7892"/>
    <w:rsid w:val="009C7FFA"/>
    <w:rsid w:val="009D0439"/>
    <w:rsid w:val="009D0660"/>
    <w:rsid w:val="009D0682"/>
    <w:rsid w:val="009D0963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977"/>
    <w:rsid w:val="009D2C9E"/>
    <w:rsid w:val="009D3339"/>
    <w:rsid w:val="009D345B"/>
    <w:rsid w:val="009D38FC"/>
    <w:rsid w:val="009D3A18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1E6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19A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23F"/>
    <w:rsid w:val="009E25EB"/>
    <w:rsid w:val="009E26AD"/>
    <w:rsid w:val="009E2701"/>
    <w:rsid w:val="009E27B3"/>
    <w:rsid w:val="009E2B91"/>
    <w:rsid w:val="009E2C1A"/>
    <w:rsid w:val="009E2C5E"/>
    <w:rsid w:val="009E2E90"/>
    <w:rsid w:val="009E3146"/>
    <w:rsid w:val="009E3188"/>
    <w:rsid w:val="009E3BD7"/>
    <w:rsid w:val="009E3D9C"/>
    <w:rsid w:val="009E3E26"/>
    <w:rsid w:val="009E4495"/>
    <w:rsid w:val="009E456C"/>
    <w:rsid w:val="009E4584"/>
    <w:rsid w:val="009E4697"/>
    <w:rsid w:val="009E4718"/>
    <w:rsid w:val="009E4A4C"/>
    <w:rsid w:val="009E4B87"/>
    <w:rsid w:val="009E4C9A"/>
    <w:rsid w:val="009E53DC"/>
    <w:rsid w:val="009E542D"/>
    <w:rsid w:val="009E5582"/>
    <w:rsid w:val="009E5678"/>
    <w:rsid w:val="009E5717"/>
    <w:rsid w:val="009E573D"/>
    <w:rsid w:val="009E5793"/>
    <w:rsid w:val="009E5D33"/>
    <w:rsid w:val="009E5F59"/>
    <w:rsid w:val="009E63C7"/>
    <w:rsid w:val="009E69BD"/>
    <w:rsid w:val="009E6D32"/>
    <w:rsid w:val="009E7300"/>
    <w:rsid w:val="009F04FA"/>
    <w:rsid w:val="009F05CC"/>
    <w:rsid w:val="009F085F"/>
    <w:rsid w:val="009F0CD9"/>
    <w:rsid w:val="009F119D"/>
    <w:rsid w:val="009F1322"/>
    <w:rsid w:val="009F1ED9"/>
    <w:rsid w:val="009F1EE2"/>
    <w:rsid w:val="009F1EEE"/>
    <w:rsid w:val="009F1F90"/>
    <w:rsid w:val="009F2271"/>
    <w:rsid w:val="009F23CA"/>
    <w:rsid w:val="009F2877"/>
    <w:rsid w:val="009F2967"/>
    <w:rsid w:val="009F3184"/>
    <w:rsid w:val="009F36D0"/>
    <w:rsid w:val="009F3C3E"/>
    <w:rsid w:val="009F4333"/>
    <w:rsid w:val="009F4578"/>
    <w:rsid w:val="009F4865"/>
    <w:rsid w:val="009F493E"/>
    <w:rsid w:val="009F4F8D"/>
    <w:rsid w:val="009F5008"/>
    <w:rsid w:val="009F516B"/>
    <w:rsid w:val="009F53C7"/>
    <w:rsid w:val="009F53F5"/>
    <w:rsid w:val="009F554C"/>
    <w:rsid w:val="009F56B7"/>
    <w:rsid w:val="009F57B1"/>
    <w:rsid w:val="009F5D6A"/>
    <w:rsid w:val="009F6358"/>
    <w:rsid w:val="009F6419"/>
    <w:rsid w:val="009F6795"/>
    <w:rsid w:val="009F68E2"/>
    <w:rsid w:val="009F6C81"/>
    <w:rsid w:val="009F740C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242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1C3"/>
    <w:rsid w:val="00A112C1"/>
    <w:rsid w:val="00A113E6"/>
    <w:rsid w:val="00A11417"/>
    <w:rsid w:val="00A1161C"/>
    <w:rsid w:val="00A119DA"/>
    <w:rsid w:val="00A11DB5"/>
    <w:rsid w:val="00A11FB2"/>
    <w:rsid w:val="00A12145"/>
    <w:rsid w:val="00A121BD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5EC"/>
    <w:rsid w:val="00A14AB1"/>
    <w:rsid w:val="00A14DBE"/>
    <w:rsid w:val="00A1524D"/>
    <w:rsid w:val="00A1537F"/>
    <w:rsid w:val="00A15652"/>
    <w:rsid w:val="00A15B10"/>
    <w:rsid w:val="00A15BAE"/>
    <w:rsid w:val="00A15D85"/>
    <w:rsid w:val="00A16383"/>
    <w:rsid w:val="00A16678"/>
    <w:rsid w:val="00A16A28"/>
    <w:rsid w:val="00A16AA2"/>
    <w:rsid w:val="00A16BDA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30"/>
    <w:rsid w:val="00A2108C"/>
    <w:rsid w:val="00A217E4"/>
    <w:rsid w:val="00A21B45"/>
    <w:rsid w:val="00A21CA0"/>
    <w:rsid w:val="00A21FD9"/>
    <w:rsid w:val="00A22168"/>
    <w:rsid w:val="00A22EE2"/>
    <w:rsid w:val="00A22F37"/>
    <w:rsid w:val="00A22FF3"/>
    <w:rsid w:val="00A232EB"/>
    <w:rsid w:val="00A2365A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5DD"/>
    <w:rsid w:val="00A267B0"/>
    <w:rsid w:val="00A26B66"/>
    <w:rsid w:val="00A26BCB"/>
    <w:rsid w:val="00A2703D"/>
    <w:rsid w:val="00A27088"/>
    <w:rsid w:val="00A2716A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8E8"/>
    <w:rsid w:val="00A36A64"/>
    <w:rsid w:val="00A3719E"/>
    <w:rsid w:val="00A37487"/>
    <w:rsid w:val="00A37803"/>
    <w:rsid w:val="00A37A41"/>
    <w:rsid w:val="00A37A69"/>
    <w:rsid w:val="00A37C2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072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A70"/>
    <w:rsid w:val="00A44BA1"/>
    <w:rsid w:val="00A44BEF"/>
    <w:rsid w:val="00A44DDC"/>
    <w:rsid w:val="00A44E33"/>
    <w:rsid w:val="00A44F7F"/>
    <w:rsid w:val="00A45154"/>
    <w:rsid w:val="00A45611"/>
    <w:rsid w:val="00A45626"/>
    <w:rsid w:val="00A456FE"/>
    <w:rsid w:val="00A45AEF"/>
    <w:rsid w:val="00A45B2D"/>
    <w:rsid w:val="00A45D3C"/>
    <w:rsid w:val="00A45F42"/>
    <w:rsid w:val="00A460E3"/>
    <w:rsid w:val="00A4610C"/>
    <w:rsid w:val="00A46138"/>
    <w:rsid w:val="00A461EA"/>
    <w:rsid w:val="00A46413"/>
    <w:rsid w:val="00A464BD"/>
    <w:rsid w:val="00A4655C"/>
    <w:rsid w:val="00A465FF"/>
    <w:rsid w:val="00A46AE8"/>
    <w:rsid w:val="00A472F0"/>
    <w:rsid w:val="00A478C8"/>
    <w:rsid w:val="00A47C35"/>
    <w:rsid w:val="00A47D08"/>
    <w:rsid w:val="00A50102"/>
    <w:rsid w:val="00A50224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469"/>
    <w:rsid w:val="00A544C7"/>
    <w:rsid w:val="00A548C7"/>
    <w:rsid w:val="00A549A7"/>
    <w:rsid w:val="00A551FF"/>
    <w:rsid w:val="00A55553"/>
    <w:rsid w:val="00A5561A"/>
    <w:rsid w:val="00A55802"/>
    <w:rsid w:val="00A56075"/>
    <w:rsid w:val="00A5632D"/>
    <w:rsid w:val="00A5639C"/>
    <w:rsid w:val="00A564BE"/>
    <w:rsid w:val="00A564EB"/>
    <w:rsid w:val="00A565E8"/>
    <w:rsid w:val="00A56620"/>
    <w:rsid w:val="00A567EA"/>
    <w:rsid w:val="00A56944"/>
    <w:rsid w:val="00A56B27"/>
    <w:rsid w:val="00A56B7E"/>
    <w:rsid w:val="00A56E42"/>
    <w:rsid w:val="00A56F23"/>
    <w:rsid w:val="00A56F25"/>
    <w:rsid w:val="00A57144"/>
    <w:rsid w:val="00A5726B"/>
    <w:rsid w:val="00A57384"/>
    <w:rsid w:val="00A57532"/>
    <w:rsid w:val="00A57787"/>
    <w:rsid w:val="00A57B17"/>
    <w:rsid w:val="00A57D9C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7A8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55F"/>
    <w:rsid w:val="00A6696E"/>
    <w:rsid w:val="00A66986"/>
    <w:rsid w:val="00A67367"/>
    <w:rsid w:val="00A6765D"/>
    <w:rsid w:val="00A67B33"/>
    <w:rsid w:val="00A67E1C"/>
    <w:rsid w:val="00A703BB"/>
    <w:rsid w:val="00A70526"/>
    <w:rsid w:val="00A7071F"/>
    <w:rsid w:val="00A70847"/>
    <w:rsid w:val="00A70C4B"/>
    <w:rsid w:val="00A70FBC"/>
    <w:rsid w:val="00A7129D"/>
    <w:rsid w:val="00A712B7"/>
    <w:rsid w:val="00A71DC3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58E"/>
    <w:rsid w:val="00A745E1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0AC"/>
    <w:rsid w:val="00A803CB"/>
    <w:rsid w:val="00A80542"/>
    <w:rsid w:val="00A80558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81"/>
    <w:rsid w:val="00A825D7"/>
    <w:rsid w:val="00A82B2D"/>
    <w:rsid w:val="00A82DB4"/>
    <w:rsid w:val="00A831D3"/>
    <w:rsid w:val="00A832F0"/>
    <w:rsid w:val="00A833AB"/>
    <w:rsid w:val="00A8347A"/>
    <w:rsid w:val="00A83549"/>
    <w:rsid w:val="00A835FE"/>
    <w:rsid w:val="00A83679"/>
    <w:rsid w:val="00A83B73"/>
    <w:rsid w:val="00A83BF6"/>
    <w:rsid w:val="00A83CB2"/>
    <w:rsid w:val="00A84020"/>
    <w:rsid w:val="00A84188"/>
    <w:rsid w:val="00A8451F"/>
    <w:rsid w:val="00A84630"/>
    <w:rsid w:val="00A84A79"/>
    <w:rsid w:val="00A85329"/>
    <w:rsid w:val="00A8556C"/>
    <w:rsid w:val="00A858EE"/>
    <w:rsid w:val="00A85B67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036"/>
    <w:rsid w:val="00A87169"/>
    <w:rsid w:val="00A87270"/>
    <w:rsid w:val="00A87281"/>
    <w:rsid w:val="00A87506"/>
    <w:rsid w:val="00A8754A"/>
    <w:rsid w:val="00A8777B"/>
    <w:rsid w:val="00A87E42"/>
    <w:rsid w:val="00A9000B"/>
    <w:rsid w:val="00A90063"/>
    <w:rsid w:val="00A900C9"/>
    <w:rsid w:val="00A90365"/>
    <w:rsid w:val="00A90396"/>
    <w:rsid w:val="00A90924"/>
    <w:rsid w:val="00A90A0B"/>
    <w:rsid w:val="00A90AA2"/>
    <w:rsid w:val="00A90AC3"/>
    <w:rsid w:val="00A90AD5"/>
    <w:rsid w:val="00A91621"/>
    <w:rsid w:val="00A91656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986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7F7"/>
    <w:rsid w:val="00A96B13"/>
    <w:rsid w:val="00A96B1A"/>
    <w:rsid w:val="00A96E15"/>
    <w:rsid w:val="00A96E1F"/>
    <w:rsid w:val="00A970DE"/>
    <w:rsid w:val="00A97144"/>
    <w:rsid w:val="00A972C9"/>
    <w:rsid w:val="00A9785D"/>
    <w:rsid w:val="00AA0153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70A"/>
    <w:rsid w:val="00AA28B5"/>
    <w:rsid w:val="00AA2A8E"/>
    <w:rsid w:val="00AA2F44"/>
    <w:rsid w:val="00AA30A5"/>
    <w:rsid w:val="00AA3247"/>
    <w:rsid w:val="00AA3310"/>
    <w:rsid w:val="00AA34A4"/>
    <w:rsid w:val="00AA352C"/>
    <w:rsid w:val="00AA3CDE"/>
    <w:rsid w:val="00AA3D1A"/>
    <w:rsid w:val="00AA3FC0"/>
    <w:rsid w:val="00AA425D"/>
    <w:rsid w:val="00AA43E6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D84"/>
    <w:rsid w:val="00AA5F2B"/>
    <w:rsid w:val="00AA5FA6"/>
    <w:rsid w:val="00AA6037"/>
    <w:rsid w:val="00AA66EE"/>
    <w:rsid w:val="00AA6E2B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0D15"/>
    <w:rsid w:val="00AB1018"/>
    <w:rsid w:val="00AB1209"/>
    <w:rsid w:val="00AB1643"/>
    <w:rsid w:val="00AB1CA0"/>
    <w:rsid w:val="00AB1CFB"/>
    <w:rsid w:val="00AB1D70"/>
    <w:rsid w:val="00AB1FEA"/>
    <w:rsid w:val="00AB22C6"/>
    <w:rsid w:val="00AB264C"/>
    <w:rsid w:val="00AB2DF5"/>
    <w:rsid w:val="00AB2EEC"/>
    <w:rsid w:val="00AB316F"/>
    <w:rsid w:val="00AB3308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7C1"/>
    <w:rsid w:val="00AB4938"/>
    <w:rsid w:val="00AB4B0E"/>
    <w:rsid w:val="00AB509E"/>
    <w:rsid w:val="00AB574C"/>
    <w:rsid w:val="00AB5AA2"/>
    <w:rsid w:val="00AB5F69"/>
    <w:rsid w:val="00AB6552"/>
    <w:rsid w:val="00AB6665"/>
    <w:rsid w:val="00AB66A0"/>
    <w:rsid w:val="00AB66EF"/>
    <w:rsid w:val="00AB6CEA"/>
    <w:rsid w:val="00AB6EC0"/>
    <w:rsid w:val="00AB704A"/>
    <w:rsid w:val="00AB716A"/>
    <w:rsid w:val="00AB71AF"/>
    <w:rsid w:val="00AB72B5"/>
    <w:rsid w:val="00AB73DF"/>
    <w:rsid w:val="00AB7619"/>
    <w:rsid w:val="00AB7C7E"/>
    <w:rsid w:val="00AB7E25"/>
    <w:rsid w:val="00AC0250"/>
    <w:rsid w:val="00AC03B0"/>
    <w:rsid w:val="00AC0421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85"/>
    <w:rsid w:val="00AC26E3"/>
    <w:rsid w:val="00AC2E24"/>
    <w:rsid w:val="00AC2EF1"/>
    <w:rsid w:val="00AC318C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3FB"/>
    <w:rsid w:val="00AC5908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F88"/>
    <w:rsid w:val="00AD0017"/>
    <w:rsid w:val="00AD01FF"/>
    <w:rsid w:val="00AD0216"/>
    <w:rsid w:val="00AD040F"/>
    <w:rsid w:val="00AD041B"/>
    <w:rsid w:val="00AD044C"/>
    <w:rsid w:val="00AD0759"/>
    <w:rsid w:val="00AD07BE"/>
    <w:rsid w:val="00AD0FE6"/>
    <w:rsid w:val="00AD1796"/>
    <w:rsid w:val="00AD182C"/>
    <w:rsid w:val="00AD19EC"/>
    <w:rsid w:val="00AD1DEE"/>
    <w:rsid w:val="00AD1F92"/>
    <w:rsid w:val="00AD2256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57A5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E7C76"/>
    <w:rsid w:val="00AF0253"/>
    <w:rsid w:val="00AF02BA"/>
    <w:rsid w:val="00AF02CA"/>
    <w:rsid w:val="00AF0933"/>
    <w:rsid w:val="00AF0E24"/>
    <w:rsid w:val="00AF0EE0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18C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373"/>
    <w:rsid w:val="00B009DC"/>
    <w:rsid w:val="00B00ACF"/>
    <w:rsid w:val="00B00C94"/>
    <w:rsid w:val="00B00E24"/>
    <w:rsid w:val="00B00F94"/>
    <w:rsid w:val="00B0142C"/>
    <w:rsid w:val="00B01FF7"/>
    <w:rsid w:val="00B02194"/>
    <w:rsid w:val="00B0227D"/>
    <w:rsid w:val="00B0242B"/>
    <w:rsid w:val="00B026D0"/>
    <w:rsid w:val="00B026DD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589"/>
    <w:rsid w:val="00B068E3"/>
    <w:rsid w:val="00B06A6C"/>
    <w:rsid w:val="00B06B6C"/>
    <w:rsid w:val="00B06F4D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C7F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A30"/>
    <w:rsid w:val="00B12DF0"/>
    <w:rsid w:val="00B130F0"/>
    <w:rsid w:val="00B1352E"/>
    <w:rsid w:val="00B13867"/>
    <w:rsid w:val="00B13CD3"/>
    <w:rsid w:val="00B142E8"/>
    <w:rsid w:val="00B14395"/>
    <w:rsid w:val="00B148EE"/>
    <w:rsid w:val="00B154BC"/>
    <w:rsid w:val="00B15575"/>
    <w:rsid w:val="00B15708"/>
    <w:rsid w:val="00B15C4B"/>
    <w:rsid w:val="00B15F1A"/>
    <w:rsid w:val="00B15F75"/>
    <w:rsid w:val="00B1600C"/>
    <w:rsid w:val="00B163B7"/>
    <w:rsid w:val="00B1693A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3A"/>
    <w:rsid w:val="00B21772"/>
    <w:rsid w:val="00B21A92"/>
    <w:rsid w:val="00B21AE7"/>
    <w:rsid w:val="00B21DA2"/>
    <w:rsid w:val="00B21FB7"/>
    <w:rsid w:val="00B220A2"/>
    <w:rsid w:val="00B220B2"/>
    <w:rsid w:val="00B22CAC"/>
    <w:rsid w:val="00B22E38"/>
    <w:rsid w:val="00B22EF3"/>
    <w:rsid w:val="00B2335D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4D11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0A"/>
    <w:rsid w:val="00B3109E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17"/>
    <w:rsid w:val="00B36066"/>
    <w:rsid w:val="00B36297"/>
    <w:rsid w:val="00B36325"/>
    <w:rsid w:val="00B3632E"/>
    <w:rsid w:val="00B36A46"/>
    <w:rsid w:val="00B36AD4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37BA9"/>
    <w:rsid w:val="00B406AA"/>
    <w:rsid w:val="00B407EA"/>
    <w:rsid w:val="00B4081A"/>
    <w:rsid w:val="00B40B34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023"/>
    <w:rsid w:val="00B4533A"/>
    <w:rsid w:val="00B4552F"/>
    <w:rsid w:val="00B45575"/>
    <w:rsid w:val="00B45746"/>
    <w:rsid w:val="00B45753"/>
    <w:rsid w:val="00B458A6"/>
    <w:rsid w:val="00B465C5"/>
    <w:rsid w:val="00B4678F"/>
    <w:rsid w:val="00B46C18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D72"/>
    <w:rsid w:val="00B50EBE"/>
    <w:rsid w:val="00B50F1D"/>
    <w:rsid w:val="00B5130D"/>
    <w:rsid w:val="00B515B1"/>
    <w:rsid w:val="00B5163D"/>
    <w:rsid w:val="00B51B0B"/>
    <w:rsid w:val="00B5263C"/>
    <w:rsid w:val="00B53031"/>
    <w:rsid w:val="00B5312F"/>
    <w:rsid w:val="00B5386E"/>
    <w:rsid w:val="00B53A56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097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0B1C"/>
    <w:rsid w:val="00B61003"/>
    <w:rsid w:val="00B61037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4A14"/>
    <w:rsid w:val="00B65267"/>
    <w:rsid w:val="00B65969"/>
    <w:rsid w:val="00B65982"/>
    <w:rsid w:val="00B65B33"/>
    <w:rsid w:val="00B65B9D"/>
    <w:rsid w:val="00B65DA6"/>
    <w:rsid w:val="00B6630D"/>
    <w:rsid w:val="00B664FB"/>
    <w:rsid w:val="00B667A1"/>
    <w:rsid w:val="00B66A26"/>
    <w:rsid w:val="00B66A39"/>
    <w:rsid w:val="00B66AB8"/>
    <w:rsid w:val="00B66C9E"/>
    <w:rsid w:val="00B66CC6"/>
    <w:rsid w:val="00B66DF5"/>
    <w:rsid w:val="00B66FE8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3"/>
    <w:rsid w:val="00B715DA"/>
    <w:rsid w:val="00B71A1C"/>
    <w:rsid w:val="00B71CA7"/>
    <w:rsid w:val="00B72083"/>
    <w:rsid w:val="00B722E3"/>
    <w:rsid w:val="00B7272E"/>
    <w:rsid w:val="00B7294C"/>
    <w:rsid w:val="00B73099"/>
    <w:rsid w:val="00B7427E"/>
    <w:rsid w:val="00B74408"/>
    <w:rsid w:val="00B74667"/>
    <w:rsid w:val="00B759E4"/>
    <w:rsid w:val="00B7603D"/>
    <w:rsid w:val="00B76310"/>
    <w:rsid w:val="00B765F0"/>
    <w:rsid w:val="00B76C29"/>
    <w:rsid w:val="00B76D28"/>
    <w:rsid w:val="00B76F70"/>
    <w:rsid w:val="00B776F4"/>
    <w:rsid w:val="00B77C3B"/>
    <w:rsid w:val="00B77D8C"/>
    <w:rsid w:val="00B77DE5"/>
    <w:rsid w:val="00B77F77"/>
    <w:rsid w:val="00B800A7"/>
    <w:rsid w:val="00B80330"/>
    <w:rsid w:val="00B8056C"/>
    <w:rsid w:val="00B80616"/>
    <w:rsid w:val="00B8087D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2B03"/>
    <w:rsid w:val="00B830B8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B19"/>
    <w:rsid w:val="00B86FDE"/>
    <w:rsid w:val="00B871AA"/>
    <w:rsid w:val="00B8733F"/>
    <w:rsid w:val="00B87364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0D67"/>
    <w:rsid w:val="00B91534"/>
    <w:rsid w:val="00B9186E"/>
    <w:rsid w:val="00B91BE9"/>
    <w:rsid w:val="00B91DE8"/>
    <w:rsid w:val="00B92173"/>
    <w:rsid w:val="00B92278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3E3E"/>
    <w:rsid w:val="00B943BE"/>
    <w:rsid w:val="00B94971"/>
    <w:rsid w:val="00B94A7E"/>
    <w:rsid w:val="00B94B11"/>
    <w:rsid w:val="00B94B99"/>
    <w:rsid w:val="00B94BED"/>
    <w:rsid w:val="00B94FDD"/>
    <w:rsid w:val="00B951B0"/>
    <w:rsid w:val="00B95215"/>
    <w:rsid w:val="00B9525A"/>
    <w:rsid w:val="00B95C34"/>
    <w:rsid w:val="00B95E35"/>
    <w:rsid w:val="00B96508"/>
    <w:rsid w:val="00B96526"/>
    <w:rsid w:val="00B966DC"/>
    <w:rsid w:val="00B9692B"/>
    <w:rsid w:val="00B96969"/>
    <w:rsid w:val="00B96FA6"/>
    <w:rsid w:val="00B97135"/>
    <w:rsid w:val="00B97303"/>
    <w:rsid w:val="00B97319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B9C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841"/>
    <w:rsid w:val="00BA5CDD"/>
    <w:rsid w:val="00BA6487"/>
    <w:rsid w:val="00BA650C"/>
    <w:rsid w:val="00BA6577"/>
    <w:rsid w:val="00BA6847"/>
    <w:rsid w:val="00BA6CD2"/>
    <w:rsid w:val="00BA700E"/>
    <w:rsid w:val="00BA7388"/>
    <w:rsid w:val="00BA740D"/>
    <w:rsid w:val="00BA758B"/>
    <w:rsid w:val="00BA7684"/>
    <w:rsid w:val="00BA76D8"/>
    <w:rsid w:val="00BA7C36"/>
    <w:rsid w:val="00BA7D3C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B86"/>
    <w:rsid w:val="00BB1C25"/>
    <w:rsid w:val="00BB1D58"/>
    <w:rsid w:val="00BB1E10"/>
    <w:rsid w:val="00BB21D1"/>
    <w:rsid w:val="00BB22DA"/>
    <w:rsid w:val="00BB26C9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4FE7"/>
    <w:rsid w:val="00BB5130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069"/>
    <w:rsid w:val="00BC0198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233"/>
    <w:rsid w:val="00BC668A"/>
    <w:rsid w:val="00BC6ADB"/>
    <w:rsid w:val="00BC6D00"/>
    <w:rsid w:val="00BC6F8B"/>
    <w:rsid w:val="00BC73C3"/>
    <w:rsid w:val="00BC7493"/>
    <w:rsid w:val="00BC75F2"/>
    <w:rsid w:val="00BC7858"/>
    <w:rsid w:val="00BC7A95"/>
    <w:rsid w:val="00BC7A9E"/>
    <w:rsid w:val="00BC7D13"/>
    <w:rsid w:val="00BC7EBF"/>
    <w:rsid w:val="00BD008C"/>
    <w:rsid w:val="00BD06CE"/>
    <w:rsid w:val="00BD0852"/>
    <w:rsid w:val="00BD093E"/>
    <w:rsid w:val="00BD1413"/>
    <w:rsid w:val="00BD15EA"/>
    <w:rsid w:val="00BD16A7"/>
    <w:rsid w:val="00BD17EA"/>
    <w:rsid w:val="00BD1887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2C17"/>
    <w:rsid w:val="00BD30CA"/>
    <w:rsid w:val="00BD35B4"/>
    <w:rsid w:val="00BD3632"/>
    <w:rsid w:val="00BD3E45"/>
    <w:rsid w:val="00BD41E1"/>
    <w:rsid w:val="00BD42E7"/>
    <w:rsid w:val="00BD4784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56"/>
    <w:rsid w:val="00BE4B89"/>
    <w:rsid w:val="00BE4C1C"/>
    <w:rsid w:val="00BE548E"/>
    <w:rsid w:val="00BE5B64"/>
    <w:rsid w:val="00BE5C2D"/>
    <w:rsid w:val="00BE5EE7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1A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97"/>
    <w:rsid w:val="00BF59B7"/>
    <w:rsid w:val="00BF616D"/>
    <w:rsid w:val="00BF63C1"/>
    <w:rsid w:val="00BF64AB"/>
    <w:rsid w:val="00BF64FF"/>
    <w:rsid w:val="00BF70B4"/>
    <w:rsid w:val="00BF7436"/>
    <w:rsid w:val="00BF76DE"/>
    <w:rsid w:val="00BF76F6"/>
    <w:rsid w:val="00BF7D30"/>
    <w:rsid w:val="00BF7E89"/>
    <w:rsid w:val="00C00271"/>
    <w:rsid w:val="00C00404"/>
    <w:rsid w:val="00C00696"/>
    <w:rsid w:val="00C00BCE"/>
    <w:rsid w:val="00C010D2"/>
    <w:rsid w:val="00C01143"/>
    <w:rsid w:val="00C01797"/>
    <w:rsid w:val="00C01A05"/>
    <w:rsid w:val="00C01A90"/>
    <w:rsid w:val="00C01B61"/>
    <w:rsid w:val="00C01CB8"/>
    <w:rsid w:val="00C01E09"/>
    <w:rsid w:val="00C02BA7"/>
    <w:rsid w:val="00C03268"/>
    <w:rsid w:val="00C03342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CB4"/>
    <w:rsid w:val="00C05D67"/>
    <w:rsid w:val="00C05EF3"/>
    <w:rsid w:val="00C05F34"/>
    <w:rsid w:val="00C05F89"/>
    <w:rsid w:val="00C060C2"/>
    <w:rsid w:val="00C06237"/>
    <w:rsid w:val="00C06AB2"/>
    <w:rsid w:val="00C06EA3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263D"/>
    <w:rsid w:val="00C12FF0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983"/>
    <w:rsid w:val="00C15A28"/>
    <w:rsid w:val="00C15BF6"/>
    <w:rsid w:val="00C15F8A"/>
    <w:rsid w:val="00C160AB"/>
    <w:rsid w:val="00C16779"/>
    <w:rsid w:val="00C16B44"/>
    <w:rsid w:val="00C16D3E"/>
    <w:rsid w:val="00C16E1F"/>
    <w:rsid w:val="00C16EC0"/>
    <w:rsid w:val="00C16F75"/>
    <w:rsid w:val="00C16FFF"/>
    <w:rsid w:val="00C17202"/>
    <w:rsid w:val="00C173DC"/>
    <w:rsid w:val="00C17523"/>
    <w:rsid w:val="00C17547"/>
    <w:rsid w:val="00C175D2"/>
    <w:rsid w:val="00C1770C"/>
    <w:rsid w:val="00C1780B"/>
    <w:rsid w:val="00C17A45"/>
    <w:rsid w:val="00C17CCF"/>
    <w:rsid w:val="00C17EFC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1FD6"/>
    <w:rsid w:val="00C22026"/>
    <w:rsid w:val="00C22363"/>
    <w:rsid w:val="00C224C6"/>
    <w:rsid w:val="00C22AED"/>
    <w:rsid w:val="00C22F20"/>
    <w:rsid w:val="00C22F61"/>
    <w:rsid w:val="00C22FD0"/>
    <w:rsid w:val="00C23067"/>
    <w:rsid w:val="00C232AF"/>
    <w:rsid w:val="00C2331D"/>
    <w:rsid w:val="00C23638"/>
    <w:rsid w:val="00C24118"/>
    <w:rsid w:val="00C2437A"/>
    <w:rsid w:val="00C24B45"/>
    <w:rsid w:val="00C24FE6"/>
    <w:rsid w:val="00C2515B"/>
    <w:rsid w:val="00C252BB"/>
    <w:rsid w:val="00C25F8D"/>
    <w:rsid w:val="00C26087"/>
    <w:rsid w:val="00C262CD"/>
    <w:rsid w:val="00C26451"/>
    <w:rsid w:val="00C27105"/>
    <w:rsid w:val="00C2711E"/>
    <w:rsid w:val="00C27374"/>
    <w:rsid w:val="00C275F8"/>
    <w:rsid w:val="00C2772B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8A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1E5"/>
    <w:rsid w:val="00C36405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F5"/>
    <w:rsid w:val="00C400BF"/>
    <w:rsid w:val="00C402D2"/>
    <w:rsid w:val="00C4053C"/>
    <w:rsid w:val="00C408B0"/>
    <w:rsid w:val="00C408FD"/>
    <w:rsid w:val="00C40CE0"/>
    <w:rsid w:val="00C40FE2"/>
    <w:rsid w:val="00C41280"/>
    <w:rsid w:val="00C412F9"/>
    <w:rsid w:val="00C416DC"/>
    <w:rsid w:val="00C4199E"/>
    <w:rsid w:val="00C41BB3"/>
    <w:rsid w:val="00C41C21"/>
    <w:rsid w:val="00C41FD4"/>
    <w:rsid w:val="00C4205E"/>
    <w:rsid w:val="00C420AF"/>
    <w:rsid w:val="00C4210A"/>
    <w:rsid w:val="00C421C6"/>
    <w:rsid w:val="00C426F6"/>
    <w:rsid w:val="00C42817"/>
    <w:rsid w:val="00C42AA9"/>
    <w:rsid w:val="00C42BB0"/>
    <w:rsid w:val="00C42C5F"/>
    <w:rsid w:val="00C42CCA"/>
    <w:rsid w:val="00C42EC5"/>
    <w:rsid w:val="00C42EED"/>
    <w:rsid w:val="00C4339B"/>
    <w:rsid w:val="00C43C63"/>
    <w:rsid w:val="00C4454F"/>
    <w:rsid w:val="00C44669"/>
    <w:rsid w:val="00C446E1"/>
    <w:rsid w:val="00C44720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266"/>
    <w:rsid w:val="00C473B6"/>
    <w:rsid w:val="00C47A32"/>
    <w:rsid w:val="00C47CBB"/>
    <w:rsid w:val="00C47D4F"/>
    <w:rsid w:val="00C50213"/>
    <w:rsid w:val="00C503B4"/>
    <w:rsid w:val="00C506DC"/>
    <w:rsid w:val="00C50A51"/>
    <w:rsid w:val="00C50BB7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782"/>
    <w:rsid w:val="00C53A51"/>
    <w:rsid w:val="00C53B17"/>
    <w:rsid w:val="00C53B35"/>
    <w:rsid w:val="00C53CC7"/>
    <w:rsid w:val="00C54113"/>
    <w:rsid w:val="00C543C5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585"/>
    <w:rsid w:val="00C566CC"/>
    <w:rsid w:val="00C56AA8"/>
    <w:rsid w:val="00C56B40"/>
    <w:rsid w:val="00C56C56"/>
    <w:rsid w:val="00C57028"/>
    <w:rsid w:val="00C570B9"/>
    <w:rsid w:val="00C572B2"/>
    <w:rsid w:val="00C57444"/>
    <w:rsid w:val="00C5796E"/>
    <w:rsid w:val="00C57E82"/>
    <w:rsid w:val="00C57E83"/>
    <w:rsid w:val="00C6016C"/>
    <w:rsid w:val="00C60315"/>
    <w:rsid w:val="00C603DA"/>
    <w:rsid w:val="00C60E7E"/>
    <w:rsid w:val="00C60FD2"/>
    <w:rsid w:val="00C611EE"/>
    <w:rsid w:val="00C61325"/>
    <w:rsid w:val="00C6133A"/>
    <w:rsid w:val="00C613D4"/>
    <w:rsid w:val="00C61567"/>
    <w:rsid w:val="00C61A2A"/>
    <w:rsid w:val="00C61A38"/>
    <w:rsid w:val="00C6203D"/>
    <w:rsid w:val="00C62077"/>
    <w:rsid w:val="00C624E8"/>
    <w:rsid w:val="00C62787"/>
    <w:rsid w:val="00C628DF"/>
    <w:rsid w:val="00C62B1F"/>
    <w:rsid w:val="00C62E51"/>
    <w:rsid w:val="00C62E77"/>
    <w:rsid w:val="00C62FCE"/>
    <w:rsid w:val="00C633DB"/>
    <w:rsid w:val="00C63413"/>
    <w:rsid w:val="00C63663"/>
    <w:rsid w:val="00C63B31"/>
    <w:rsid w:val="00C63E8F"/>
    <w:rsid w:val="00C6460F"/>
    <w:rsid w:val="00C6493C"/>
    <w:rsid w:val="00C649C5"/>
    <w:rsid w:val="00C64AB8"/>
    <w:rsid w:val="00C64E32"/>
    <w:rsid w:val="00C65069"/>
    <w:rsid w:val="00C6545A"/>
    <w:rsid w:val="00C6562A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6DBC"/>
    <w:rsid w:val="00C67A77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6E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37D"/>
    <w:rsid w:val="00C74458"/>
    <w:rsid w:val="00C7464F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6FB5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8E1"/>
    <w:rsid w:val="00C80900"/>
    <w:rsid w:val="00C80985"/>
    <w:rsid w:val="00C80C98"/>
    <w:rsid w:val="00C81043"/>
    <w:rsid w:val="00C81047"/>
    <w:rsid w:val="00C810E0"/>
    <w:rsid w:val="00C815E7"/>
    <w:rsid w:val="00C81AA3"/>
    <w:rsid w:val="00C81DCF"/>
    <w:rsid w:val="00C81EF1"/>
    <w:rsid w:val="00C81F17"/>
    <w:rsid w:val="00C81F74"/>
    <w:rsid w:val="00C82DD8"/>
    <w:rsid w:val="00C83004"/>
    <w:rsid w:val="00C83118"/>
    <w:rsid w:val="00C8314C"/>
    <w:rsid w:val="00C831DF"/>
    <w:rsid w:val="00C83295"/>
    <w:rsid w:val="00C83304"/>
    <w:rsid w:val="00C8348D"/>
    <w:rsid w:val="00C8359B"/>
    <w:rsid w:val="00C8390D"/>
    <w:rsid w:val="00C83964"/>
    <w:rsid w:val="00C83CC2"/>
    <w:rsid w:val="00C83D02"/>
    <w:rsid w:val="00C84072"/>
    <w:rsid w:val="00C8425B"/>
    <w:rsid w:val="00C842A6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B9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0F4A"/>
    <w:rsid w:val="00C91343"/>
    <w:rsid w:val="00C915B9"/>
    <w:rsid w:val="00C917C6"/>
    <w:rsid w:val="00C91EC9"/>
    <w:rsid w:val="00C922A0"/>
    <w:rsid w:val="00C9244B"/>
    <w:rsid w:val="00C92625"/>
    <w:rsid w:val="00C9285C"/>
    <w:rsid w:val="00C929DD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7AC"/>
    <w:rsid w:val="00C9582D"/>
    <w:rsid w:val="00C958AA"/>
    <w:rsid w:val="00C95C01"/>
    <w:rsid w:val="00C95E52"/>
    <w:rsid w:val="00C95E6A"/>
    <w:rsid w:val="00C95E92"/>
    <w:rsid w:val="00C96280"/>
    <w:rsid w:val="00C962B7"/>
    <w:rsid w:val="00C964BC"/>
    <w:rsid w:val="00C9659C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968"/>
    <w:rsid w:val="00CA2BD8"/>
    <w:rsid w:val="00CA2C1C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24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5D32"/>
    <w:rsid w:val="00CA5ECF"/>
    <w:rsid w:val="00CA6294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D3"/>
    <w:rsid w:val="00CA7FB2"/>
    <w:rsid w:val="00CB00F4"/>
    <w:rsid w:val="00CB0B01"/>
    <w:rsid w:val="00CB0C99"/>
    <w:rsid w:val="00CB1345"/>
    <w:rsid w:val="00CB13CE"/>
    <w:rsid w:val="00CB1488"/>
    <w:rsid w:val="00CB157D"/>
    <w:rsid w:val="00CB162F"/>
    <w:rsid w:val="00CB1EB6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3E46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7F5"/>
    <w:rsid w:val="00CC1C36"/>
    <w:rsid w:val="00CC1FE6"/>
    <w:rsid w:val="00CC20D8"/>
    <w:rsid w:val="00CC2570"/>
    <w:rsid w:val="00CC2592"/>
    <w:rsid w:val="00CC2A9C"/>
    <w:rsid w:val="00CC2AA4"/>
    <w:rsid w:val="00CC2CA4"/>
    <w:rsid w:val="00CC2F49"/>
    <w:rsid w:val="00CC31D3"/>
    <w:rsid w:val="00CC31DE"/>
    <w:rsid w:val="00CC350D"/>
    <w:rsid w:val="00CC37A7"/>
    <w:rsid w:val="00CC3C94"/>
    <w:rsid w:val="00CC3E9B"/>
    <w:rsid w:val="00CC3FF3"/>
    <w:rsid w:val="00CC4334"/>
    <w:rsid w:val="00CC4921"/>
    <w:rsid w:val="00CC4A96"/>
    <w:rsid w:val="00CC4B19"/>
    <w:rsid w:val="00CC5124"/>
    <w:rsid w:val="00CC523E"/>
    <w:rsid w:val="00CC5439"/>
    <w:rsid w:val="00CC54C7"/>
    <w:rsid w:val="00CC5788"/>
    <w:rsid w:val="00CC57D6"/>
    <w:rsid w:val="00CC5B48"/>
    <w:rsid w:val="00CC5BCB"/>
    <w:rsid w:val="00CC5F74"/>
    <w:rsid w:val="00CC63A3"/>
    <w:rsid w:val="00CC676D"/>
    <w:rsid w:val="00CC678D"/>
    <w:rsid w:val="00CC6846"/>
    <w:rsid w:val="00CC6AD1"/>
    <w:rsid w:val="00CC6FD3"/>
    <w:rsid w:val="00CC7035"/>
    <w:rsid w:val="00CC75E8"/>
    <w:rsid w:val="00CC7626"/>
    <w:rsid w:val="00CC76E7"/>
    <w:rsid w:val="00CC7718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37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27"/>
    <w:rsid w:val="00CD6177"/>
    <w:rsid w:val="00CD6B41"/>
    <w:rsid w:val="00CD6B94"/>
    <w:rsid w:val="00CD6EAC"/>
    <w:rsid w:val="00CD7188"/>
    <w:rsid w:val="00CD7567"/>
    <w:rsid w:val="00CD77B1"/>
    <w:rsid w:val="00CD7992"/>
    <w:rsid w:val="00CD7D5A"/>
    <w:rsid w:val="00CD7DDC"/>
    <w:rsid w:val="00CE031B"/>
    <w:rsid w:val="00CE0797"/>
    <w:rsid w:val="00CE0E9F"/>
    <w:rsid w:val="00CE135A"/>
    <w:rsid w:val="00CE14EC"/>
    <w:rsid w:val="00CE1A0C"/>
    <w:rsid w:val="00CE1E2A"/>
    <w:rsid w:val="00CE1F0B"/>
    <w:rsid w:val="00CE244E"/>
    <w:rsid w:val="00CE2642"/>
    <w:rsid w:val="00CE3165"/>
    <w:rsid w:val="00CE36AC"/>
    <w:rsid w:val="00CE3997"/>
    <w:rsid w:val="00CE3BD2"/>
    <w:rsid w:val="00CE433C"/>
    <w:rsid w:val="00CE439F"/>
    <w:rsid w:val="00CE46BB"/>
    <w:rsid w:val="00CE4B2E"/>
    <w:rsid w:val="00CE4FF7"/>
    <w:rsid w:val="00CE5198"/>
    <w:rsid w:val="00CE5286"/>
    <w:rsid w:val="00CE5A18"/>
    <w:rsid w:val="00CE5CAD"/>
    <w:rsid w:val="00CE5DB6"/>
    <w:rsid w:val="00CE5E08"/>
    <w:rsid w:val="00CE608E"/>
    <w:rsid w:val="00CE60EA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B41"/>
    <w:rsid w:val="00CF1C17"/>
    <w:rsid w:val="00CF21CD"/>
    <w:rsid w:val="00CF2361"/>
    <w:rsid w:val="00CF2C49"/>
    <w:rsid w:val="00CF2E60"/>
    <w:rsid w:val="00CF3475"/>
    <w:rsid w:val="00CF35DD"/>
    <w:rsid w:val="00CF36B1"/>
    <w:rsid w:val="00CF37B4"/>
    <w:rsid w:val="00CF37CC"/>
    <w:rsid w:val="00CF3CB5"/>
    <w:rsid w:val="00CF40E1"/>
    <w:rsid w:val="00CF4173"/>
    <w:rsid w:val="00CF4207"/>
    <w:rsid w:val="00CF4350"/>
    <w:rsid w:val="00CF4521"/>
    <w:rsid w:val="00CF4862"/>
    <w:rsid w:val="00CF4C11"/>
    <w:rsid w:val="00CF5164"/>
    <w:rsid w:val="00CF5493"/>
    <w:rsid w:val="00CF54D0"/>
    <w:rsid w:val="00CF5DC6"/>
    <w:rsid w:val="00CF5EFE"/>
    <w:rsid w:val="00CF62ED"/>
    <w:rsid w:val="00CF6429"/>
    <w:rsid w:val="00CF64FF"/>
    <w:rsid w:val="00CF65B5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6A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2A32"/>
    <w:rsid w:val="00D03492"/>
    <w:rsid w:val="00D035DE"/>
    <w:rsid w:val="00D036F2"/>
    <w:rsid w:val="00D0386C"/>
    <w:rsid w:val="00D039FE"/>
    <w:rsid w:val="00D03B28"/>
    <w:rsid w:val="00D03CBF"/>
    <w:rsid w:val="00D04031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696"/>
    <w:rsid w:val="00D1085B"/>
    <w:rsid w:val="00D10E8B"/>
    <w:rsid w:val="00D11161"/>
    <w:rsid w:val="00D111A3"/>
    <w:rsid w:val="00D113BC"/>
    <w:rsid w:val="00D11836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3EF0"/>
    <w:rsid w:val="00D1417A"/>
    <w:rsid w:val="00D14188"/>
    <w:rsid w:val="00D14790"/>
    <w:rsid w:val="00D1493D"/>
    <w:rsid w:val="00D155EB"/>
    <w:rsid w:val="00D159B4"/>
    <w:rsid w:val="00D15AD8"/>
    <w:rsid w:val="00D15D1A"/>
    <w:rsid w:val="00D15E95"/>
    <w:rsid w:val="00D16021"/>
    <w:rsid w:val="00D162F6"/>
    <w:rsid w:val="00D166C3"/>
    <w:rsid w:val="00D1690B"/>
    <w:rsid w:val="00D169C1"/>
    <w:rsid w:val="00D16A6D"/>
    <w:rsid w:val="00D16A96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D2E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7A5"/>
    <w:rsid w:val="00D24B78"/>
    <w:rsid w:val="00D24EFC"/>
    <w:rsid w:val="00D24FBF"/>
    <w:rsid w:val="00D2526D"/>
    <w:rsid w:val="00D2587C"/>
    <w:rsid w:val="00D25C05"/>
    <w:rsid w:val="00D25C4B"/>
    <w:rsid w:val="00D25CA5"/>
    <w:rsid w:val="00D25D51"/>
    <w:rsid w:val="00D25FFC"/>
    <w:rsid w:val="00D25FFF"/>
    <w:rsid w:val="00D260D0"/>
    <w:rsid w:val="00D260F9"/>
    <w:rsid w:val="00D261F8"/>
    <w:rsid w:val="00D2624F"/>
    <w:rsid w:val="00D26460"/>
    <w:rsid w:val="00D264A1"/>
    <w:rsid w:val="00D264AC"/>
    <w:rsid w:val="00D2657F"/>
    <w:rsid w:val="00D265A1"/>
    <w:rsid w:val="00D26711"/>
    <w:rsid w:val="00D26809"/>
    <w:rsid w:val="00D269EA"/>
    <w:rsid w:val="00D26D4D"/>
    <w:rsid w:val="00D26E42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A9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920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1F7E"/>
    <w:rsid w:val="00D421EF"/>
    <w:rsid w:val="00D423D2"/>
    <w:rsid w:val="00D42B6D"/>
    <w:rsid w:val="00D42C61"/>
    <w:rsid w:val="00D42E41"/>
    <w:rsid w:val="00D43417"/>
    <w:rsid w:val="00D439C2"/>
    <w:rsid w:val="00D43C38"/>
    <w:rsid w:val="00D43D35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09E"/>
    <w:rsid w:val="00D4753B"/>
    <w:rsid w:val="00D476B6"/>
    <w:rsid w:val="00D477CD"/>
    <w:rsid w:val="00D47EE6"/>
    <w:rsid w:val="00D504E3"/>
    <w:rsid w:val="00D50DC0"/>
    <w:rsid w:val="00D50DD0"/>
    <w:rsid w:val="00D50EA7"/>
    <w:rsid w:val="00D50FB2"/>
    <w:rsid w:val="00D51344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B3A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132"/>
    <w:rsid w:val="00D63218"/>
    <w:rsid w:val="00D63256"/>
    <w:rsid w:val="00D632E6"/>
    <w:rsid w:val="00D634B9"/>
    <w:rsid w:val="00D635A7"/>
    <w:rsid w:val="00D6387D"/>
    <w:rsid w:val="00D6399E"/>
    <w:rsid w:val="00D63D8C"/>
    <w:rsid w:val="00D63F33"/>
    <w:rsid w:val="00D63FE7"/>
    <w:rsid w:val="00D641DE"/>
    <w:rsid w:val="00D64357"/>
    <w:rsid w:val="00D64942"/>
    <w:rsid w:val="00D64A73"/>
    <w:rsid w:val="00D64B09"/>
    <w:rsid w:val="00D64C5C"/>
    <w:rsid w:val="00D64CC3"/>
    <w:rsid w:val="00D64E1B"/>
    <w:rsid w:val="00D652D2"/>
    <w:rsid w:val="00D65410"/>
    <w:rsid w:val="00D656EA"/>
    <w:rsid w:val="00D65ED8"/>
    <w:rsid w:val="00D65FDB"/>
    <w:rsid w:val="00D663E5"/>
    <w:rsid w:val="00D665A5"/>
    <w:rsid w:val="00D6687F"/>
    <w:rsid w:val="00D66902"/>
    <w:rsid w:val="00D66A99"/>
    <w:rsid w:val="00D67031"/>
    <w:rsid w:val="00D671F2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8AF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D7B"/>
    <w:rsid w:val="00D75EF8"/>
    <w:rsid w:val="00D76183"/>
    <w:rsid w:val="00D765AF"/>
    <w:rsid w:val="00D76CAF"/>
    <w:rsid w:val="00D76E5D"/>
    <w:rsid w:val="00D7706C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9DE"/>
    <w:rsid w:val="00D83A40"/>
    <w:rsid w:val="00D83A84"/>
    <w:rsid w:val="00D83C5F"/>
    <w:rsid w:val="00D83E87"/>
    <w:rsid w:val="00D83FCC"/>
    <w:rsid w:val="00D84065"/>
    <w:rsid w:val="00D840A3"/>
    <w:rsid w:val="00D846ED"/>
    <w:rsid w:val="00D84720"/>
    <w:rsid w:val="00D84EE3"/>
    <w:rsid w:val="00D85416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87FF9"/>
    <w:rsid w:val="00D90529"/>
    <w:rsid w:val="00D90964"/>
    <w:rsid w:val="00D909BE"/>
    <w:rsid w:val="00D90B69"/>
    <w:rsid w:val="00D90FE4"/>
    <w:rsid w:val="00D9102D"/>
    <w:rsid w:val="00D91247"/>
    <w:rsid w:val="00D91266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3CBB"/>
    <w:rsid w:val="00D9411E"/>
    <w:rsid w:val="00D941A0"/>
    <w:rsid w:val="00D94C06"/>
    <w:rsid w:val="00D94E83"/>
    <w:rsid w:val="00D94EB6"/>
    <w:rsid w:val="00D94EC1"/>
    <w:rsid w:val="00D9549F"/>
    <w:rsid w:val="00D954CD"/>
    <w:rsid w:val="00D95543"/>
    <w:rsid w:val="00D95798"/>
    <w:rsid w:val="00D957B0"/>
    <w:rsid w:val="00D9580B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00A"/>
    <w:rsid w:val="00D974B5"/>
    <w:rsid w:val="00D9768C"/>
    <w:rsid w:val="00D97882"/>
    <w:rsid w:val="00D9789F"/>
    <w:rsid w:val="00D97A92"/>
    <w:rsid w:val="00D97EE4"/>
    <w:rsid w:val="00DA0179"/>
    <w:rsid w:val="00DA0204"/>
    <w:rsid w:val="00DA054C"/>
    <w:rsid w:val="00DA0613"/>
    <w:rsid w:val="00DA069E"/>
    <w:rsid w:val="00DA0AA6"/>
    <w:rsid w:val="00DA0CE8"/>
    <w:rsid w:val="00DA0CFB"/>
    <w:rsid w:val="00DA0FEE"/>
    <w:rsid w:val="00DA1529"/>
    <w:rsid w:val="00DA1570"/>
    <w:rsid w:val="00DA170D"/>
    <w:rsid w:val="00DA17F5"/>
    <w:rsid w:val="00DA2168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79D"/>
    <w:rsid w:val="00DA49E4"/>
    <w:rsid w:val="00DA4ACA"/>
    <w:rsid w:val="00DA4DFF"/>
    <w:rsid w:val="00DA526A"/>
    <w:rsid w:val="00DA581F"/>
    <w:rsid w:val="00DA59F8"/>
    <w:rsid w:val="00DA5BA2"/>
    <w:rsid w:val="00DA6353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3FC"/>
    <w:rsid w:val="00DB0499"/>
    <w:rsid w:val="00DB05A4"/>
    <w:rsid w:val="00DB108C"/>
    <w:rsid w:val="00DB12AF"/>
    <w:rsid w:val="00DB1348"/>
    <w:rsid w:val="00DB1564"/>
    <w:rsid w:val="00DB1C2A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4A7"/>
    <w:rsid w:val="00DB5611"/>
    <w:rsid w:val="00DB566F"/>
    <w:rsid w:val="00DB5692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46A"/>
    <w:rsid w:val="00DB780F"/>
    <w:rsid w:val="00DB787A"/>
    <w:rsid w:val="00DB7D52"/>
    <w:rsid w:val="00DB7F94"/>
    <w:rsid w:val="00DC0668"/>
    <w:rsid w:val="00DC08A8"/>
    <w:rsid w:val="00DC0A6D"/>
    <w:rsid w:val="00DC0C74"/>
    <w:rsid w:val="00DC0DED"/>
    <w:rsid w:val="00DC11C9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B3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7C0"/>
    <w:rsid w:val="00DD2D0A"/>
    <w:rsid w:val="00DD2E7B"/>
    <w:rsid w:val="00DD2EF7"/>
    <w:rsid w:val="00DD329A"/>
    <w:rsid w:val="00DD34EC"/>
    <w:rsid w:val="00DD381E"/>
    <w:rsid w:val="00DD3898"/>
    <w:rsid w:val="00DD38AC"/>
    <w:rsid w:val="00DD422E"/>
    <w:rsid w:val="00DD42CD"/>
    <w:rsid w:val="00DD4715"/>
    <w:rsid w:val="00DD49BE"/>
    <w:rsid w:val="00DD4B89"/>
    <w:rsid w:val="00DD5041"/>
    <w:rsid w:val="00DD51BE"/>
    <w:rsid w:val="00DD5238"/>
    <w:rsid w:val="00DD54B0"/>
    <w:rsid w:val="00DD54B2"/>
    <w:rsid w:val="00DD58AC"/>
    <w:rsid w:val="00DD5CA6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64C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4E4"/>
    <w:rsid w:val="00DE26B3"/>
    <w:rsid w:val="00DE2829"/>
    <w:rsid w:val="00DE284F"/>
    <w:rsid w:val="00DE2B97"/>
    <w:rsid w:val="00DE3081"/>
    <w:rsid w:val="00DE3542"/>
    <w:rsid w:val="00DE36C9"/>
    <w:rsid w:val="00DE3C0B"/>
    <w:rsid w:val="00DE3D27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4D4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99E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2A9"/>
    <w:rsid w:val="00DF13BA"/>
    <w:rsid w:val="00DF1608"/>
    <w:rsid w:val="00DF1A17"/>
    <w:rsid w:val="00DF1A78"/>
    <w:rsid w:val="00DF1B1F"/>
    <w:rsid w:val="00DF1FE9"/>
    <w:rsid w:val="00DF225A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3DF8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478"/>
    <w:rsid w:val="00DF655B"/>
    <w:rsid w:val="00DF6831"/>
    <w:rsid w:val="00DF69EC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140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485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2FBE"/>
    <w:rsid w:val="00E0305F"/>
    <w:rsid w:val="00E03178"/>
    <w:rsid w:val="00E03542"/>
    <w:rsid w:val="00E0369A"/>
    <w:rsid w:val="00E03B84"/>
    <w:rsid w:val="00E03E86"/>
    <w:rsid w:val="00E03EA5"/>
    <w:rsid w:val="00E03F08"/>
    <w:rsid w:val="00E042D7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AD3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5BD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5B8"/>
    <w:rsid w:val="00E23656"/>
    <w:rsid w:val="00E236B1"/>
    <w:rsid w:val="00E23B23"/>
    <w:rsid w:val="00E23D25"/>
    <w:rsid w:val="00E23E24"/>
    <w:rsid w:val="00E23F59"/>
    <w:rsid w:val="00E2454A"/>
    <w:rsid w:val="00E2456A"/>
    <w:rsid w:val="00E245BA"/>
    <w:rsid w:val="00E248CF"/>
    <w:rsid w:val="00E249B0"/>
    <w:rsid w:val="00E24BAB"/>
    <w:rsid w:val="00E24C80"/>
    <w:rsid w:val="00E25160"/>
    <w:rsid w:val="00E253F0"/>
    <w:rsid w:val="00E256BE"/>
    <w:rsid w:val="00E25881"/>
    <w:rsid w:val="00E258A6"/>
    <w:rsid w:val="00E258FC"/>
    <w:rsid w:val="00E25EDD"/>
    <w:rsid w:val="00E26161"/>
    <w:rsid w:val="00E26294"/>
    <w:rsid w:val="00E262BB"/>
    <w:rsid w:val="00E26AE6"/>
    <w:rsid w:val="00E26C17"/>
    <w:rsid w:val="00E26F02"/>
    <w:rsid w:val="00E27133"/>
    <w:rsid w:val="00E2728B"/>
    <w:rsid w:val="00E2728E"/>
    <w:rsid w:val="00E2732A"/>
    <w:rsid w:val="00E27342"/>
    <w:rsid w:val="00E276A4"/>
    <w:rsid w:val="00E2774F"/>
    <w:rsid w:val="00E27DDF"/>
    <w:rsid w:val="00E27E8F"/>
    <w:rsid w:val="00E27F46"/>
    <w:rsid w:val="00E27FF1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652"/>
    <w:rsid w:val="00E337A0"/>
    <w:rsid w:val="00E3387E"/>
    <w:rsid w:val="00E33B18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526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2A"/>
    <w:rsid w:val="00E413F6"/>
    <w:rsid w:val="00E4156B"/>
    <w:rsid w:val="00E41D4D"/>
    <w:rsid w:val="00E41E4E"/>
    <w:rsid w:val="00E41E4F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032"/>
    <w:rsid w:val="00E44294"/>
    <w:rsid w:val="00E447A7"/>
    <w:rsid w:val="00E44B7C"/>
    <w:rsid w:val="00E44D66"/>
    <w:rsid w:val="00E45014"/>
    <w:rsid w:val="00E45359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04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1EC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320"/>
    <w:rsid w:val="00E54511"/>
    <w:rsid w:val="00E54650"/>
    <w:rsid w:val="00E54782"/>
    <w:rsid w:val="00E547B5"/>
    <w:rsid w:val="00E547D9"/>
    <w:rsid w:val="00E54824"/>
    <w:rsid w:val="00E54A83"/>
    <w:rsid w:val="00E551DF"/>
    <w:rsid w:val="00E55225"/>
    <w:rsid w:val="00E55363"/>
    <w:rsid w:val="00E5564F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57CF9"/>
    <w:rsid w:val="00E6043C"/>
    <w:rsid w:val="00E60501"/>
    <w:rsid w:val="00E607D0"/>
    <w:rsid w:val="00E60B7B"/>
    <w:rsid w:val="00E60BE1"/>
    <w:rsid w:val="00E60C6E"/>
    <w:rsid w:val="00E60CB4"/>
    <w:rsid w:val="00E60E02"/>
    <w:rsid w:val="00E61132"/>
    <w:rsid w:val="00E61229"/>
    <w:rsid w:val="00E613E0"/>
    <w:rsid w:val="00E61A6F"/>
    <w:rsid w:val="00E6207A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031"/>
    <w:rsid w:val="00E65152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11"/>
    <w:rsid w:val="00E668AF"/>
    <w:rsid w:val="00E66C07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C27"/>
    <w:rsid w:val="00E70CD8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C28"/>
    <w:rsid w:val="00E74F46"/>
    <w:rsid w:val="00E74FF1"/>
    <w:rsid w:val="00E752C8"/>
    <w:rsid w:val="00E75784"/>
    <w:rsid w:val="00E757E6"/>
    <w:rsid w:val="00E757EA"/>
    <w:rsid w:val="00E7592F"/>
    <w:rsid w:val="00E759E4"/>
    <w:rsid w:val="00E75AAC"/>
    <w:rsid w:val="00E75CD8"/>
    <w:rsid w:val="00E75D37"/>
    <w:rsid w:val="00E75DA4"/>
    <w:rsid w:val="00E75E81"/>
    <w:rsid w:val="00E76180"/>
    <w:rsid w:val="00E76599"/>
    <w:rsid w:val="00E76790"/>
    <w:rsid w:val="00E769A8"/>
    <w:rsid w:val="00E769DE"/>
    <w:rsid w:val="00E76C83"/>
    <w:rsid w:val="00E7705D"/>
    <w:rsid w:val="00E770D2"/>
    <w:rsid w:val="00E77154"/>
    <w:rsid w:val="00E77410"/>
    <w:rsid w:val="00E775B1"/>
    <w:rsid w:val="00E77721"/>
    <w:rsid w:val="00E778B2"/>
    <w:rsid w:val="00E77921"/>
    <w:rsid w:val="00E77A78"/>
    <w:rsid w:val="00E77B13"/>
    <w:rsid w:val="00E77BEC"/>
    <w:rsid w:val="00E77FBB"/>
    <w:rsid w:val="00E807BF"/>
    <w:rsid w:val="00E808D4"/>
    <w:rsid w:val="00E80EB4"/>
    <w:rsid w:val="00E80F51"/>
    <w:rsid w:val="00E8134B"/>
    <w:rsid w:val="00E8161C"/>
    <w:rsid w:val="00E8165A"/>
    <w:rsid w:val="00E81879"/>
    <w:rsid w:val="00E819A2"/>
    <w:rsid w:val="00E81A07"/>
    <w:rsid w:val="00E81C96"/>
    <w:rsid w:val="00E81E10"/>
    <w:rsid w:val="00E8212E"/>
    <w:rsid w:val="00E8244B"/>
    <w:rsid w:val="00E824B8"/>
    <w:rsid w:val="00E826E0"/>
    <w:rsid w:val="00E82917"/>
    <w:rsid w:val="00E82B52"/>
    <w:rsid w:val="00E82C46"/>
    <w:rsid w:val="00E82F6F"/>
    <w:rsid w:val="00E83346"/>
    <w:rsid w:val="00E83502"/>
    <w:rsid w:val="00E836B8"/>
    <w:rsid w:val="00E8396A"/>
    <w:rsid w:val="00E83C8B"/>
    <w:rsid w:val="00E83E58"/>
    <w:rsid w:val="00E8418E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739"/>
    <w:rsid w:val="00E86A87"/>
    <w:rsid w:val="00E86EB4"/>
    <w:rsid w:val="00E86FC8"/>
    <w:rsid w:val="00E877B7"/>
    <w:rsid w:val="00E877E2"/>
    <w:rsid w:val="00E877FA"/>
    <w:rsid w:val="00E8787B"/>
    <w:rsid w:val="00E87B01"/>
    <w:rsid w:val="00E87C6A"/>
    <w:rsid w:val="00E87E44"/>
    <w:rsid w:val="00E9017E"/>
    <w:rsid w:val="00E9053A"/>
    <w:rsid w:val="00E908B4"/>
    <w:rsid w:val="00E910AB"/>
    <w:rsid w:val="00E912EB"/>
    <w:rsid w:val="00E91417"/>
    <w:rsid w:val="00E915DF"/>
    <w:rsid w:val="00E9173D"/>
    <w:rsid w:val="00E91B64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4C4"/>
    <w:rsid w:val="00E9487B"/>
    <w:rsid w:val="00E94945"/>
    <w:rsid w:val="00E94C58"/>
    <w:rsid w:val="00E9520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3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90E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594"/>
    <w:rsid w:val="00EA26D9"/>
    <w:rsid w:val="00EA2760"/>
    <w:rsid w:val="00EA27B1"/>
    <w:rsid w:val="00EA27F0"/>
    <w:rsid w:val="00EA2EDC"/>
    <w:rsid w:val="00EA2F72"/>
    <w:rsid w:val="00EA2FD5"/>
    <w:rsid w:val="00EA3021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3E1"/>
    <w:rsid w:val="00EB34B5"/>
    <w:rsid w:val="00EB39E7"/>
    <w:rsid w:val="00EB3C6F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09"/>
    <w:rsid w:val="00EB739D"/>
    <w:rsid w:val="00EB7B96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049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4EB"/>
    <w:rsid w:val="00EC751E"/>
    <w:rsid w:val="00EC77CA"/>
    <w:rsid w:val="00EC7A2F"/>
    <w:rsid w:val="00EC7A7B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35"/>
    <w:rsid w:val="00ED29D3"/>
    <w:rsid w:val="00ED2E63"/>
    <w:rsid w:val="00ED2F5C"/>
    <w:rsid w:val="00ED301E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3D5"/>
    <w:rsid w:val="00ED57E6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65A"/>
    <w:rsid w:val="00ED789D"/>
    <w:rsid w:val="00EE01C3"/>
    <w:rsid w:val="00EE0244"/>
    <w:rsid w:val="00EE0272"/>
    <w:rsid w:val="00EE10A2"/>
    <w:rsid w:val="00EE1567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AAC"/>
    <w:rsid w:val="00EE4B10"/>
    <w:rsid w:val="00EE4D70"/>
    <w:rsid w:val="00EE4FDD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8DD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8E2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5B63"/>
    <w:rsid w:val="00F0632D"/>
    <w:rsid w:val="00F063D7"/>
    <w:rsid w:val="00F06CC2"/>
    <w:rsid w:val="00F06D0A"/>
    <w:rsid w:val="00F06D23"/>
    <w:rsid w:val="00F071BE"/>
    <w:rsid w:val="00F07353"/>
    <w:rsid w:val="00F07665"/>
    <w:rsid w:val="00F07811"/>
    <w:rsid w:val="00F07B83"/>
    <w:rsid w:val="00F07DC2"/>
    <w:rsid w:val="00F07FB6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8B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622"/>
    <w:rsid w:val="00F20700"/>
    <w:rsid w:val="00F20742"/>
    <w:rsid w:val="00F207B2"/>
    <w:rsid w:val="00F20A4F"/>
    <w:rsid w:val="00F20E3B"/>
    <w:rsid w:val="00F210ED"/>
    <w:rsid w:val="00F2151A"/>
    <w:rsid w:val="00F216AD"/>
    <w:rsid w:val="00F216E2"/>
    <w:rsid w:val="00F218C2"/>
    <w:rsid w:val="00F21ABC"/>
    <w:rsid w:val="00F21D11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DBE"/>
    <w:rsid w:val="00F22E95"/>
    <w:rsid w:val="00F2332E"/>
    <w:rsid w:val="00F233FA"/>
    <w:rsid w:val="00F23727"/>
    <w:rsid w:val="00F23AAD"/>
    <w:rsid w:val="00F23DD3"/>
    <w:rsid w:val="00F242E6"/>
    <w:rsid w:val="00F24572"/>
    <w:rsid w:val="00F24945"/>
    <w:rsid w:val="00F24CE1"/>
    <w:rsid w:val="00F252C5"/>
    <w:rsid w:val="00F25C29"/>
    <w:rsid w:val="00F25F31"/>
    <w:rsid w:val="00F26008"/>
    <w:rsid w:val="00F265DC"/>
    <w:rsid w:val="00F26ADA"/>
    <w:rsid w:val="00F26C1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40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27C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734"/>
    <w:rsid w:val="00F40BF0"/>
    <w:rsid w:val="00F40C4A"/>
    <w:rsid w:val="00F41048"/>
    <w:rsid w:val="00F41074"/>
    <w:rsid w:val="00F413A3"/>
    <w:rsid w:val="00F418ED"/>
    <w:rsid w:val="00F41922"/>
    <w:rsid w:val="00F41F3A"/>
    <w:rsid w:val="00F421CB"/>
    <w:rsid w:val="00F424D6"/>
    <w:rsid w:val="00F42748"/>
    <w:rsid w:val="00F43955"/>
    <w:rsid w:val="00F43BFD"/>
    <w:rsid w:val="00F44084"/>
    <w:rsid w:val="00F44107"/>
    <w:rsid w:val="00F441AD"/>
    <w:rsid w:val="00F44457"/>
    <w:rsid w:val="00F4463F"/>
    <w:rsid w:val="00F4494B"/>
    <w:rsid w:val="00F449E7"/>
    <w:rsid w:val="00F44A51"/>
    <w:rsid w:val="00F45210"/>
    <w:rsid w:val="00F452F0"/>
    <w:rsid w:val="00F4534F"/>
    <w:rsid w:val="00F4559E"/>
    <w:rsid w:val="00F457F8"/>
    <w:rsid w:val="00F45B59"/>
    <w:rsid w:val="00F4606D"/>
    <w:rsid w:val="00F460FA"/>
    <w:rsid w:val="00F4699A"/>
    <w:rsid w:val="00F46AD3"/>
    <w:rsid w:val="00F46B6E"/>
    <w:rsid w:val="00F46B93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8FE"/>
    <w:rsid w:val="00F5193A"/>
    <w:rsid w:val="00F51C33"/>
    <w:rsid w:val="00F51EBA"/>
    <w:rsid w:val="00F51EED"/>
    <w:rsid w:val="00F51F4D"/>
    <w:rsid w:val="00F52095"/>
    <w:rsid w:val="00F52221"/>
    <w:rsid w:val="00F526E5"/>
    <w:rsid w:val="00F52747"/>
    <w:rsid w:val="00F52A7A"/>
    <w:rsid w:val="00F52ED0"/>
    <w:rsid w:val="00F52F3D"/>
    <w:rsid w:val="00F532C6"/>
    <w:rsid w:val="00F532E8"/>
    <w:rsid w:val="00F5346E"/>
    <w:rsid w:val="00F53661"/>
    <w:rsid w:val="00F538A8"/>
    <w:rsid w:val="00F53FEE"/>
    <w:rsid w:val="00F54739"/>
    <w:rsid w:val="00F54C21"/>
    <w:rsid w:val="00F5502E"/>
    <w:rsid w:val="00F55126"/>
    <w:rsid w:val="00F55183"/>
    <w:rsid w:val="00F551FB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279"/>
    <w:rsid w:val="00F5652E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A0D"/>
    <w:rsid w:val="00F62AF9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7B1"/>
    <w:rsid w:val="00F66B4D"/>
    <w:rsid w:val="00F66D31"/>
    <w:rsid w:val="00F66DB6"/>
    <w:rsid w:val="00F66E47"/>
    <w:rsid w:val="00F674B5"/>
    <w:rsid w:val="00F6768E"/>
    <w:rsid w:val="00F67967"/>
    <w:rsid w:val="00F67AE5"/>
    <w:rsid w:val="00F67BC2"/>
    <w:rsid w:val="00F67CE1"/>
    <w:rsid w:val="00F70263"/>
    <w:rsid w:val="00F7031A"/>
    <w:rsid w:val="00F70403"/>
    <w:rsid w:val="00F70B9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949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75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92"/>
    <w:rsid w:val="00F763C1"/>
    <w:rsid w:val="00F76884"/>
    <w:rsid w:val="00F76E32"/>
    <w:rsid w:val="00F76EFD"/>
    <w:rsid w:val="00F7703A"/>
    <w:rsid w:val="00F77040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4D1"/>
    <w:rsid w:val="00F807E9"/>
    <w:rsid w:val="00F8083A"/>
    <w:rsid w:val="00F808B8"/>
    <w:rsid w:val="00F808F7"/>
    <w:rsid w:val="00F80B85"/>
    <w:rsid w:val="00F80C11"/>
    <w:rsid w:val="00F80EC0"/>
    <w:rsid w:val="00F812F2"/>
    <w:rsid w:val="00F81384"/>
    <w:rsid w:val="00F81785"/>
    <w:rsid w:val="00F8183D"/>
    <w:rsid w:val="00F81A62"/>
    <w:rsid w:val="00F81F10"/>
    <w:rsid w:val="00F8238D"/>
    <w:rsid w:val="00F824B1"/>
    <w:rsid w:val="00F82A59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915"/>
    <w:rsid w:val="00F84B32"/>
    <w:rsid w:val="00F84C01"/>
    <w:rsid w:val="00F84C46"/>
    <w:rsid w:val="00F84D1D"/>
    <w:rsid w:val="00F84E72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31D"/>
    <w:rsid w:val="00F93706"/>
    <w:rsid w:val="00F93898"/>
    <w:rsid w:val="00F9414F"/>
    <w:rsid w:val="00F94293"/>
    <w:rsid w:val="00F945EC"/>
    <w:rsid w:val="00F946C7"/>
    <w:rsid w:val="00F94AEF"/>
    <w:rsid w:val="00F95294"/>
    <w:rsid w:val="00F9537A"/>
    <w:rsid w:val="00F95529"/>
    <w:rsid w:val="00F959B3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4F2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0E76"/>
    <w:rsid w:val="00FA10D1"/>
    <w:rsid w:val="00FA14B0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9D8"/>
    <w:rsid w:val="00FA3AC9"/>
    <w:rsid w:val="00FA3B9C"/>
    <w:rsid w:val="00FA3C43"/>
    <w:rsid w:val="00FA3FA6"/>
    <w:rsid w:val="00FA4240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EFA"/>
    <w:rsid w:val="00FA4FF0"/>
    <w:rsid w:val="00FA51DA"/>
    <w:rsid w:val="00FA561C"/>
    <w:rsid w:val="00FA56A5"/>
    <w:rsid w:val="00FA5D68"/>
    <w:rsid w:val="00FA610A"/>
    <w:rsid w:val="00FA623C"/>
    <w:rsid w:val="00FA630D"/>
    <w:rsid w:val="00FA6668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1496"/>
    <w:rsid w:val="00FB1C3D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93D"/>
    <w:rsid w:val="00FB3AFF"/>
    <w:rsid w:val="00FB446B"/>
    <w:rsid w:val="00FB47AD"/>
    <w:rsid w:val="00FB4975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3D4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1D38"/>
    <w:rsid w:val="00FC232F"/>
    <w:rsid w:val="00FC2674"/>
    <w:rsid w:val="00FC29DE"/>
    <w:rsid w:val="00FC2CBC"/>
    <w:rsid w:val="00FC2D33"/>
    <w:rsid w:val="00FC2D4E"/>
    <w:rsid w:val="00FC306C"/>
    <w:rsid w:val="00FC3176"/>
    <w:rsid w:val="00FC3347"/>
    <w:rsid w:val="00FC338E"/>
    <w:rsid w:val="00FC3859"/>
    <w:rsid w:val="00FC3900"/>
    <w:rsid w:val="00FC3A34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626"/>
    <w:rsid w:val="00FC680D"/>
    <w:rsid w:val="00FC6842"/>
    <w:rsid w:val="00FC68FF"/>
    <w:rsid w:val="00FC698C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0E27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3BE4"/>
    <w:rsid w:val="00FD440C"/>
    <w:rsid w:val="00FD4470"/>
    <w:rsid w:val="00FD4561"/>
    <w:rsid w:val="00FD47FF"/>
    <w:rsid w:val="00FD4CC3"/>
    <w:rsid w:val="00FD4F36"/>
    <w:rsid w:val="00FD4FDC"/>
    <w:rsid w:val="00FD50C6"/>
    <w:rsid w:val="00FD52CB"/>
    <w:rsid w:val="00FD547F"/>
    <w:rsid w:val="00FD55F1"/>
    <w:rsid w:val="00FD58E4"/>
    <w:rsid w:val="00FD5919"/>
    <w:rsid w:val="00FD592F"/>
    <w:rsid w:val="00FD5A32"/>
    <w:rsid w:val="00FD5A65"/>
    <w:rsid w:val="00FD601A"/>
    <w:rsid w:val="00FD64F6"/>
    <w:rsid w:val="00FD6F04"/>
    <w:rsid w:val="00FD70D3"/>
    <w:rsid w:val="00FD7143"/>
    <w:rsid w:val="00FD7285"/>
    <w:rsid w:val="00FD73B0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A7E"/>
    <w:rsid w:val="00FE3B01"/>
    <w:rsid w:val="00FE3C40"/>
    <w:rsid w:val="00FE3E17"/>
    <w:rsid w:val="00FE404E"/>
    <w:rsid w:val="00FE44ED"/>
    <w:rsid w:val="00FE4652"/>
    <w:rsid w:val="00FE4B77"/>
    <w:rsid w:val="00FE4EC2"/>
    <w:rsid w:val="00FE52F9"/>
    <w:rsid w:val="00FE545F"/>
    <w:rsid w:val="00FE571B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AFA"/>
    <w:rsid w:val="00FF0FB6"/>
    <w:rsid w:val="00FF0FC1"/>
    <w:rsid w:val="00FF1261"/>
    <w:rsid w:val="00FF1523"/>
    <w:rsid w:val="00FF1580"/>
    <w:rsid w:val="00FF1654"/>
    <w:rsid w:val="00FF1727"/>
    <w:rsid w:val="00FF1835"/>
    <w:rsid w:val="00FF1854"/>
    <w:rsid w:val="00FF1C5B"/>
    <w:rsid w:val="00FF1D1B"/>
    <w:rsid w:val="00FF1D86"/>
    <w:rsid w:val="00FF24AC"/>
    <w:rsid w:val="00FF2965"/>
    <w:rsid w:val="00FF2CC8"/>
    <w:rsid w:val="00FF2ECA"/>
    <w:rsid w:val="00FF30AA"/>
    <w:rsid w:val="00FF31A3"/>
    <w:rsid w:val="00FF31C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9BA"/>
    <w:rsid w:val="00FF5A01"/>
    <w:rsid w:val="00FF5BC6"/>
    <w:rsid w:val="00FF5D61"/>
    <w:rsid w:val="00FF5D67"/>
    <w:rsid w:val="00FF5D6B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2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3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8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5308A7-ED3A-4573-8E86-B0849C60977F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9c3ae1e-04ea-472a-8824-9b97814cc635"/>
    <ds:schemaRef ds:uri="http://schemas.microsoft.com/office/infopath/2007/PartnerControls"/>
    <ds:schemaRef ds:uri="623d751c-1841-4b8a-a767-3e121fd1982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18458</TotalTime>
  <Pages>53</Pages>
  <Words>16638</Words>
  <Characters>70884</Characters>
  <Application>Microsoft Office Word</Application>
  <DocSecurity>0</DocSecurity>
  <Lines>590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87348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Amarapron Bovontummatat</cp:lastModifiedBy>
  <cp:revision>1479</cp:revision>
  <cp:lastPrinted>2023-02-27T10:59:00Z</cp:lastPrinted>
  <dcterms:created xsi:type="dcterms:W3CDTF">2021-04-19T10:15:00Z</dcterms:created>
  <dcterms:modified xsi:type="dcterms:W3CDTF">2023-02-27T12:14:00Z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3876b73f47b2843800c85bf3dffbcd86a641df20a0fd37e74c3041f30fa4382d</vt:lpwstr>
  </property>
</Properties>
</file>