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="00272BA5">
        <w:rPr>
          <w:rFonts w:ascii="Angsana New" w:hAnsi="Angsana New" w:hint="cs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6F3D7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="006F3D7D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02BBA">
        <w:rPr>
          <w:rFonts w:ascii="Angsana New" w:hAnsi="Angsana New" w:hint="cs"/>
          <w:sz w:val="30"/>
          <w:szCs w:val="30"/>
          <w:cs/>
          <w:lang w:val="th-TH"/>
        </w:rPr>
        <w:t>ผสมเส</w:t>
      </w:r>
      <w:r>
        <w:rPr>
          <w:rFonts w:ascii="Angsana New" w:hAnsi="Angsana New" w:hint="cs"/>
          <w:sz w:val="30"/>
          <w:szCs w:val="30"/>
          <w:cs/>
          <w:lang w:val="th-TH"/>
        </w:rPr>
        <w:t>ร็จ</w:t>
      </w:r>
    </w:p>
    <w:p w:rsidR="00E5729A" w:rsidRPr="003E1CF7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E5729A" w:rsidRDefault="00E5729A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C63D2F" w:rsidRPr="00691C44" w:rsidRDefault="00C63D2F" w:rsidP="00691C44">
      <w:pPr>
        <w:pStyle w:val="NoSpacing"/>
        <w:jc w:val="thaiDistribute"/>
        <w:rPr>
          <w:rFonts w:ascii="Angsana New" w:hAnsi="Angsana New"/>
          <w:szCs w:val="30"/>
        </w:rPr>
      </w:pPr>
      <w:r w:rsidRPr="00691C44">
        <w:rPr>
          <w:rFonts w:ascii="Angsana New" w:hAnsi="Angsana New"/>
          <w:szCs w:val="30"/>
          <w:cs/>
        </w:rPr>
        <w:t>งบการเงินนี้ได้จัดทำเป็นเงินบาท</w:t>
      </w:r>
      <w:r w:rsidRPr="00691C44">
        <w:rPr>
          <w:rFonts w:ascii="Angsana New" w:hAnsi="Angsana New" w:hint="cs"/>
          <w:szCs w:val="30"/>
          <w:cs/>
        </w:rPr>
        <w:t>ซึ่งเป็นสกุลเงินหลักที่ใช้ในการดำเนินงาน</w:t>
      </w:r>
      <w:r w:rsidRPr="00691C44">
        <w:rPr>
          <w:rFonts w:ascii="Angsana New" w:hAnsi="Angsana New"/>
          <w:szCs w:val="30"/>
          <w:cs/>
        </w:rPr>
        <w:t>และเป็นภาษาไทยตาม</w:t>
      </w:r>
      <w:r w:rsidRPr="00691C44">
        <w:rPr>
          <w:rFonts w:ascii="Angsana New" w:hAnsi="Angsana New" w:hint="cs"/>
          <w:szCs w:val="30"/>
          <w:cs/>
        </w:rPr>
        <w:t>มาตรฐานการรายงานทางการเงิน</w:t>
      </w:r>
      <w:r w:rsidRPr="00691C44">
        <w:rPr>
          <w:rFonts w:ascii="Angsana New" w:hAnsi="Angsana New"/>
          <w:szCs w:val="30"/>
          <w:cs/>
        </w:rPr>
        <w:t>ของประเทศไทย</w:t>
      </w:r>
      <w:r w:rsidRPr="00691C44">
        <w:rPr>
          <w:rFonts w:ascii="Angsana New" w:hAnsi="Angsana New" w:hint="cs"/>
          <w:szCs w:val="30"/>
          <w:cs/>
        </w:rPr>
        <w:t>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951277">
        <w:rPr>
          <w:rFonts w:ascii="Angsana New" w:hAnsi="Angsana New" w:hint="cs"/>
          <w:szCs w:val="30"/>
          <w:cs/>
        </w:rPr>
        <w:t xml:space="preserve"> </w:t>
      </w:r>
      <w:r w:rsidR="003C3F0B" w:rsidRPr="00691C44">
        <w:rPr>
          <w:rFonts w:ascii="Angsana New" w:hAnsi="Angsana New" w:hint="cs"/>
          <w:szCs w:val="30"/>
          <w:cs/>
        </w:rPr>
        <w:t>และประกาศกรมพัฒนาธุรกิจการค้า</w:t>
      </w:r>
      <w:r w:rsidRPr="00691C44">
        <w:rPr>
          <w:rFonts w:ascii="Angsana New" w:hAnsi="Angsana New" w:hint="cs"/>
          <w:szCs w:val="30"/>
          <w:cs/>
        </w:rPr>
        <w:t>ที่เกี่ยวข้อง</w:t>
      </w:r>
      <w:r w:rsidRPr="00691C44">
        <w:rPr>
          <w:rFonts w:ascii="Angsana New" w:hAnsi="Angsana New"/>
          <w:szCs w:val="30"/>
          <w:cs/>
        </w:rPr>
        <w:t xml:space="preserve"> ทั้งนี้งบการเงินนี้มีวัตถุประสงค์ที่จัดทำขึ้นเพื่อแสดงฐานะการเงิน</w:t>
      </w:r>
      <w:r w:rsidR="00951277">
        <w:rPr>
          <w:rFonts w:ascii="Angsana New" w:hAnsi="Angsana New" w:hint="cs"/>
          <w:szCs w:val="30"/>
          <w:cs/>
        </w:rPr>
        <w:t xml:space="preserve"> </w:t>
      </w:r>
      <w:r w:rsidRPr="00691C44">
        <w:rPr>
          <w:rFonts w:ascii="Angsana New" w:hAnsi="Angsana New"/>
          <w:szCs w:val="30"/>
          <w:cs/>
        </w:rPr>
        <w:t>ผลการดำเนินงาน</w:t>
      </w:r>
      <w:r w:rsidR="00951277">
        <w:rPr>
          <w:rFonts w:ascii="Angsana New" w:hAnsi="Angsana New" w:hint="cs"/>
          <w:szCs w:val="30"/>
          <w:cs/>
        </w:rPr>
        <w:t xml:space="preserve"> </w:t>
      </w:r>
      <w:r w:rsidRPr="00691C44">
        <w:rPr>
          <w:rFonts w:ascii="Angsana New" w:hAnsi="Angsana New" w:hint="cs"/>
          <w:szCs w:val="30"/>
          <w:cs/>
        </w:rPr>
        <w:t>และกระแสเงินสด</w:t>
      </w:r>
      <w:r w:rsidRPr="00691C44">
        <w:rPr>
          <w:rFonts w:ascii="Angsana New" w:hAnsi="Angsana New"/>
          <w:szCs w:val="30"/>
          <w:cs/>
        </w:rPr>
        <w:t>ตาม</w:t>
      </w:r>
      <w:r w:rsidRPr="00691C44">
        <w:rPr>
          <w:rFonts w:ascii="Angsana New" w:hAnsi="Angsana New" w:hint="cs"/>
          <w:szCs w:val="30"/>
          <w:cs/>
        </w:rPr>
        <w:t>มาตรฐานการรายงานทางการเงิน</w:t>
      </w:r>
      <w:r w:rsidRPr="00691C44">
        <w:rPr>
          <w:rFonts w:ascii="Angsana New" w:hAnsi="Angsana New"/>
          <w:szCs w:val="30"/>
          <w:cs/>
        </w:rPr>
        <w:t>ของประเทศไทย</w:t>
      </w:r>
      <w:r w:rsidR="00951277" w:rsidRPr="00691C44">
        <w:rPr>
          <w:rFonts w:ascii="Angsana New" w:hAnsi="Angsana New"/>
          <w:szCs w:val="30"/>
          <w:cs/>
        </w:rPr>
        <w:t>เท่านั้น</w:t>
      </w:r>
      <w:r w:rsidRPr="00691C44">
        <w:rPr>
          <w:rFonts w:ascii="Angsana New" w:hAnsi="Angsana New"/>
          <w:szCs w:val="30"/>
          <w:cs/>
        </w:rPr>
        <w:t xml:space="preserve"> </w:t>
      </w:r>
    </w:p>
    <w:p w:rsidR="00E5729A" w:rsidRPr="008866DD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งบการเงิน</w:t>
      </w:r>
      <w:r w:rsidRPr="002111C3">
        <w:rPr>
          <w:rFonts w:ascii="Angsana New" w:hAnsi="Angsana New" w:hint="cs"/>
          <w:cs/>
        </w:rPr>
        <w:t>รวมของบริษัท ประกอบด้วยงบการเงินของบริษัทและบริษัทย่อย</w:t>
      </w:r>
      <w:r w:rsidR="00BD6D7B">
        <w:rPr>
          <w:rFonts w:ascii="Angsana New" w:hAnsi="Angsana New" w:hint="cs"/>
          <w:cs/>
        </w:rPr>
        <w:t xml:space="preserve"> </w:t>
      </w:r>
      <w:r w:rsidRPr="00B34EF8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>
        <w:rPr>
          <w:rFonts w:ascii="Angsana New" w:hAnsi="Angsana New" w:hint="cs"/>
          <w:cs/>
        </w:rPr>
        <w:t>รายละเอียดบริษัทย่อยของบริษัทมีดังต่อไปนี้</w:t>
      </w:r>
    </w:p>
    <w:p w:rsidR="00E5729A" w:rsidRPr="00D56814" w:rsidRDefault="00E5729A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173" w:type="dxa"/>
        <w:tblLayout w:type="fixed"/>
        <w:tblLook w:val="01E0"/>
      </w:tblPr>
      <w:tblGrid>
        <w:gridCol w:w="2943"/>
        <w:gridCol w:w="284"/>
        <w:gridCol w:w="2410"/>
        <w:gridCol w:w="283"/>
        <w:gridCol w:w="1418"/>
        <w:gridCol w:w="283"/>
        <w:gridCol w:w="1134"/>
        <w:gridCol w:w="284"/>
        <w:gridCol w:w="1134"/>
      </w:tblGrid>
      <w:tr w:rsidR="00E5729A" w:rsidRPr="00E66787" w:rsidTr="002B6488">
        <w:tc>
          <w:tcPr>
            <w:tcW w:w="294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729A" w:rsidRPr="00E66787" w:rsidTr="002B6488">
        <w:tc>
          <w:tcPr>
            <w:tcW w:w="294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2377C" w:rsidRPr="00E66787" w:rsidTr="002B6488">
        <w:tc>
          <w:tcPr>
            <w:tcW w:w="2943" w:type="dxa"/>
            <w:tcBorders>
              <w:bottom w:val="single" w:sz="4" w:space="0" w:color="auto"/>
            </w:tcBorders>
          </w:tcPr>
          <w:p w:rsidR="0072377C" w:rsidRPr="00E66787" w:rsidRDefault="0072377C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72377C" w:rsidRPr="00E66787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2377C" w:rsidRPr="00E66787" w:rsidRDefault="0072377C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72377C" w:rsidRPr="00E66787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377C" w:rsidRPr="00E66787" w:rsidRDefault="0072377C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72377C" w:rsidRPr="00E66787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377C" w:rsidRPr="00D515B3" w:rsidRDefault="00DF0561" w:rsidP="0072377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B54B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72377C" w:rsidRPr="00E66787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377C" w:rsidRPr="00E66787" w:rsidRDefault="0072377C" w:rsidP="00A42575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31724">
              <w:rPr>
                <w:rFonts w:ascii="Angsana New" w:hAnsi="Angsana New"/>
                <w:sz w:val="30"/>
                <w:szCs w:val="30"/>
              </w:rPr>
              <w:t>6</w:t>
            </w:r>
            <w:r w:rsidR="00AB54B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22139A" w:rsidRPr="00E66787" w:rsidTr="002B6488">
        <w:tc>
          <w:tcPr>
            <w:tcW w:w="2943" w:type="dxa"/>
            <w:vAlign w:val="center"/>
          </w:tcPr>
          <w:p w:rsidR="0022139A" w:rsidRPr="00E66787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22139A" w:rsidRPr="00E66787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22139A" w:rsidRPr="00B3663E" w:rsidRDefault="00402C11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  <w:r w:rsidR="0022139A" w:rsidRPr="005F08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22139A" w:rsidRPr="00B3663E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22139A" w:rsidRPr="00B3663E" w:rsidRDefault="0022139A" w:rsidP="0022139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22139A" w:rsidRPr="00B3663E" w:rsidRDefault="0022139A" w:rsidP="0022139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2139A" w:rsidRPr="0073739E" w:rsidRDefault="0022139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739E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22139A" w:rsidRPr="00B3663E" w:rsidRDefault="0022139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2139A" w:rsidRPr="00B3663E" w:rsidRDefault="0022139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71746E" w:rsidRPr="00E66787" w:rsidTr="00C946D0">
        <w:tc>
          <w:tcPr>
            <w:tcW w:w="2943" w:type="dxa"/>
            <w:vAlign w:val="center"/>
          </w:tcPr>
          <w:p w:rsidR="0071746E" w:rsidRPr="002D34AB" w:rsidRDefault="0071746E" w:rsidP="00C946D0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71746E" w:rsidRPr="002D34AB" w:rsidRDefault="0071746E" w:rsidP="00C946D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C946D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C946D0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73739E" w:rsidRDefault="0071746E" w:rsidP="00C946D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B3663E" w:rsidRDefault="0071746E" w:rsidP="00C946D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746E" w:rsidRPr="00E66787" w:rsidTr="002B6488">
        <w:tc>
          <w:tcPr>
            <w:tcW w:w="2943" w:type="dxa"/>
          </w:tcPr>
          <w:p w:rsidR="0071746E" w:rsidRPr="00E66787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71746E" w:rsidRPr="00E66787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22139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46E" w:rsidRPr="0073739E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739E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71746E" w:rsidRPr="00B3663E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46E" w:rsidRPr="00B3663E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71746E" w:rsidRPr="002D34AB" w:rsidTr="002B6488">
        <w:tc>
          <w:tcPr>
            <w:tcW w:w="2943" w:type="dxa"/>
            <w:vAlign w:val="center"/>
          </w:tcPr>
          <w:p w:rsidR="0071746E" w:rsidRPr="002D34AB" w:rsidRDefault="0071746E" w:rsidP="0022139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71746E" w:rsidRPr="002D34AB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73739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746E" w:rsidRPr="00E66787" w:rsidTr="002B6488">
        <w:tc>
          <w:tcPr>
            <w:tcW w:w="2943" w:type="dxa"/>
            <w:vAlign w:val="center"/>
          </w:tcPr>
          <w:p w:rsidR="0071746E" w:rsidRDefault="0071746E" w:rsidP="0022139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71746E" w:rsidRPr="00E66787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22139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73739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739E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71746E" w:rsidRPr="00E66787" w:rsidTr="002B6488">
        <w:tc>
          <w:tcPr>
            <w:tcW w:w="2943" w:type="dxa"/>
            <w:vAlign w:val="center"/>
          </w:tcPr>
          <w:p w:rsidR="0071746E" w:rsidRDefault="0071746E" w:rsidP="0022139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71746E" w:rsidRPr="00E66787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73739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1746E" w:rsidRPr="00B3663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716" w:rsidRPr="00E66787" w:rsidTr="0078456D">
        <w:tc>
          <w:tcPr>
            <w:tcW w:w="2943" w:type="dxa"/>
            <w:vAlign w:val="center"/>
          </w:tcPr>
          <w:p w:rsidR="00C80716" w:rsidRDefault="00C80716" w:rsidP="0022139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ตะวันออกการขนส่งจำกัด)</w:t>
            </w:r>
          </w:p>
        </w:tc>
        <w:tc>
          <w:tcPr>
            <w:tcW w:w="284" w:type="dxa"/>
            <w:vAlign w:val="center"/>
          </w:tcPr>
          <w:p w:rsidR="00C80716" w:rsidRPr="00E66787" w:rsidRDefault="00C80716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C80716" w:rsidRPr="00B3663E" w:rsidRDefault="00C80716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80716" w:rsidRPr="00B3663E" w:rsidRDefault="00C80716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C80716" w:rsidRPr="00B3663E" w:rsidRDefault="00C80716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80716" w:rsidRPr="00B3663E" w:rsidRDefault="00C80716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80716" w:rsidRPr="0073739E" w:rsidRDefault="00C80716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C80716" w:rsidRPr="00B3663E" w:rsidRDefault="00C80716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80716" w:rsidRPr="00F81028" w:rsidRDefault="00C80716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746E" w:rsidRPr="00E66787" w:rsidTr="00C946D0">
        <w:tc>
          <w:tcPr>
            <w:tcW w:w="2943" w:type="dxa"/>
            <w:vAlign w:val="center"/>
          </w:tcPr>
          <w:p w:rsidR="0071746E" w:rsidRPr="002D34AB" w:rsidRDefault="0071746E" w:rsidP="00C946D0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71746E" w:rsidRPr="002D34AB" w:rsidRDefault="0071746E" w:rsidP="00C946D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C946D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1746E" w:rsidRPr="00B3663E" w:rsidRDefault="0071746E" w:rsidP="00C946D0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73739E" w:rsidRDefault="0071746E" w:rsidP="00C946D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1746E" w:rsidRPr="00B3663E" w:rsidRDefault="0071746E" w:rsidP="00C946D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AB54B5" w:rsidRDefault="00AB54B5"/>
    <w:p w:rsidR="00E23BA7" w:rsidRDefault="00E23BA7"/>
    <w:p w:rsidR="00E23BA7" w:rsidRDefault="00E23BA7"/>
    <w:tbl>
      <w:tblPr>
        <w:tblW w:w="10173" w:type="dxa"/>
        <w:tblLayout w:type="fixed"/>
        <w:tblLook w:val="01E0"/>
      </w:tblPr>
      <w:tblGrid>
        <w:gridCol w:w="2943"/>
        <w:gridCol w:w="284"/>
        <w:gridCol w:w="2410"/>
        <w:gridCol w:w="283"/>
        <w:gridCol w:w="1418"/>
        <w:gridCol w:w="283"/>
        <w:gridCol w:w="1134"/>
        <w:gridCol w:w="284"/>
        <w:gridCol w:w="1134"/>
      </w:tblGrid>
      <w:tr w:rsidR="00AB54B5" w:rsidRPr="00E66787" w:rsidTr="00926122">
        <w:tc>
          <w:tcPr>
            <w:tcW w:w="2943" w:type="dxa"/>
          </w:tcPr>
          <w:p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54B5" w:rsidRPr="00E66787" w:rsidTr="00926122">
        <w:tc>
          <w:tcPr>
            <w:tcW w:w="2943" w:type="dxa"/>
          </w:tcPr>
          <w:p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B54B5" w:rsidRPr="00E66787" w:rsidTr="00926122">
        <w:tc>
          <w:tcPr>
            <w:tcW w:w="2943" w:type="dxa"/>
            <w:tcBorders>
              <w:bottom w:val="single" w:sz="4" w:space="0" w:color="auto"/>
            </w:tcBorders>
          </w:tcPr>
          <w:p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B54B5" w:rsidRPr="00E66787" w:rsidRDefault="00AB54B5" w:rsidP="00926122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54B5" w:rsidRPr="00D515B3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B54B5" w:rsidRPr="00E66787" w:rsidTr="00926122">
        <w:tc>
          <w:tcPr>
            <w:tcW w:w="2943" w:type="dxa"/>
            <w:vAlign w:val="center"/>
          </w:tcPr>
          <w:p w:rsidR="00AB54B5" w:rsidRDefault="00AB54B5" w:rsidP="0092612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AB54B5" w:rsidRPr="00E66787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AB54B5" w:rsidRPr="00B3663E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AB54B5" w:rsidRPr="00B3663E" w:rsidRDefault="00AB54B5" w:rsidP="00926122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AB54B5" w:rsidRPr="00B3663E" w:rsidRDefault="00AB54B5" w:rsidP="00926122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B54B5" w:rsidRPr="0073739E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84" w:type="dxa"/>
          </w:tcPr>
          <w:p w:rsidR="00AB54B5" w:rsidRPr="00B3663E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B54B5" w:rsidRPr="0073739E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AB54B5" w:rsidRPr="00E66787" w:rsidTr="00926122">
        <w:tc>
          <w:tcPr>
            <w:tcW w:w="2943" w:type="dxa"/>
            <w:vAlign w:val="center"/>
          </w:tcPr>
          <w:p w:rsidR="00AB54B5" w:rsidRDefault="00AB54B5" w:rsidP="00926122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AB54B5" w:rsidRPr="00E66787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AB54B5" w:rsidRPr="00B3663E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B54B5" w:rsidRPr="00B3663E" w:rsidRDefault="00AB54B5" w:rsidP="00926122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B54B5" w:rsidRPr="002927CF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B54B5" w:rsidRPr="00B3663E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4B5" w:rsidRPr="00E66787" w:rsidTr="00926122">
        <w:tc>
          <w:tcPr>
            <w:tcW w:w="2943" w:type="dxa"/>
            <w:vAlign w:val="center"/>
          </w:tcPr>
          <w:p w:rsidR="00AB54B5" w:rsidRDefault="00AB54B5" w:rsidP="0092612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ทางอ้อมโดย บริษัท ชลประทีป</w:t>
            </w:r>
          </w:p>
        </w:tc>
        <w:tc>
          <w:tcPr>
            <w:tcW w:w="284" w:type="dxa"/>
            <w:vAlign w:val="center"/>
          </w:tcPr>
          <w:p w:rsidR="00AB54B5" w:rsidRPr="00E66787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B54B5" w:rsidRPr="00B3663E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B54B5" w:rsidRPr="00B3663E" w:rsidRDefault="00AB54B5" w:rsidP="00926122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B54B5" w:rsidRPr="00431724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B54B5" w:rsidRPr="00B3663E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4B5" w:rsidRPr="00AC3902" w:rsidTr="00926122">
        <w:tc>
          <w:tcPr>
            <w:tcW w:w="2943" w:type="dxa"/>
            <w:vAlign w:val="center"/>
          </w:tcPr>
          <w:p w:rsidR="00AB54B5" w:rsidRDefault="00AB54B5" w:rsidP="00926122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 บริษัท</w:t>
            </w:r>
          </w:p>
        </w:tc>
        <w:tc>
          <w:tcPr>
            <w:tcW w:w="284" w:type="dxa"/>
            <w:vAlign w:val="center"/>
          </w:tcPr>
          <w:p w:rsidR="00AB54B5" w:rsidRPr="00E66787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B54B5" w:rsidRPr="00B3663E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B54B5" w:rsidRPr="00B3663E" w:rsidRDefault="00AB54B5" w:rsidP="00926122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B54B5" w:rsidRPr="00431724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B54B5" w:rsidRPr="00B3663E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4B5" w:rsidRPr="00AC3902" w:rsidTr="00926122">
        <w:tc>
          <w:tcPr>
            <w:tcW w:w="2943" w:type="dxa"/>
            <w:vAlign w:val="center"/>
          </w:tcPr>
          <w:p w:rsidR="00AB54B5" w:rsidRDefault="00AB54B5" w:rsidP="0092612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:rsidR="00AB54B5" w:rsidRPr="00E66787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B54B5" w:rsidRPr="00B3663E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B54B5" w:rsidRPr="00B3663E" w:rsidRDefault="00AB54B5" w:rsidP="00926122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B54B5" w:rsidRPr="00431724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B54B5" w:rsidRPr="00B3663E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4B5" w:rsidRPr="00C63D2F" w:rsidTr="00926122">
        <w:tc>
          <w:tcPr>
            <w:tcW w:w="2943" w:type="dxa"/>
            <w:vAlign w:val="center"/>
          </w:tcPr>
          <w:p w:rsidR="00AB54B5" w:rsidRPr="00C63D2F" w:rsidRDefault="00AB54B5" w:rsidP="00926122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AB54B5" w:rsidRPr="00C63D2F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AB54B5" w:rsidRPr="00C63D2F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AB54B5" w:rsidRPr="00C63D2F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AB54B5" w:rsidRPr="00C63D2F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AB54B5" w:rsidRPr="00C63D2F" w:rsidRDefault="00AB54B5" w:rsidP="00926122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54B5" w:rsidRPr="00C63D2F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AB54B5" w:rsidRPr="00C63D2F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54B5" w:rsidRPr="00C63D2F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54B5" w:rsidRPr="00AC3902" w:rsidTr="00926122">
        <w:tc>
          <w:tcPr>
            <w:tcW w:w="2943" w:type="dxa"/>
            <w:vAlign w:val="center"/>
          </w:tcPr>
          <w:p w:rsidR="00AB54B5" w:rsidRPr="00E66787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AB54B5" w:rsidRPr="00E66787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AB54B5" w:rsidRPr="00E66787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AB54B5" w:rsidRPr="00E66787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AB54B5" w:rsidRPr="00E66787" w:rsidRDefault="00AB54B5" w:rsidP="00926122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AB54B5" w:rsidRPr="00E66787" w:rsidRDefault="00AB54B5" w:rsidP="00926122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B54B5" w:rsidRPr="005A26B6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26B6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AB54B5" w:rsidRPr="00E66787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B54B5" w:rsidRPr="001138A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</w:tr>
      <w:tr w:rsidR="00AB54B5" w:rsidRPr="00AC3902" w:rsidTr="00926122">
        <w:tc>
          <w:tcPr>
            <w:tcW w:w="2943" w:type="dxa"/>
            <w:vAlign w:val="center"/>
          </w:tcPr>
          <w:p w:rsidR="00AB54B5" w:rsidRPr="00E66787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B54B5" w:rsidRPr="00E66787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AB54B5" w:rsidRPr="00E66787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AB54B5" w:rsidRPr="00E66787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AB54B5" w:rsidRPr="00E66787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B54B5" w:rsidRPr="00E66787" w:rsidRDefault="00AB54B5" w:rsidP="00926122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B54B5" w:rsidRPr="001138A4" w:rsidRDefault="00AB54B5" w:rsidP="00926122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B54B5" w:rsidRPr="00E66787" w:rsidRDefault="00AB54B5" w:rsidP="00926122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B54B5" w:rsidRPr="001138A4" w:rsidRDefault="00AB54B5" w:rsidP="00926122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716" w:rsidRPr="00AC3902" w:rsidTr="00926122">
        <w:tc>
          <w:tcPr>
            <w:tcW w:w="2943" w:type="dxa"/>
            <w:vAlign w:val="center"/>
          </w:tcPr>
          <w:p w:rsidR="00C80716" w:rsidRPr="00C80716" w:rsidRDefault="00C80716" w:rsidP="0092612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C80716" w:rsidRPr="00C80716" w:rsidRDefault="00C80716" w:rsidP="0092612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</w:tcPr>
          <w:p w:rsidR="00C80716" w:rsidRPr="00C80716" w:rsidRDefault="00C80716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C80716" w:rsidRPr="00C80716" w:rsidRDefault="00C80716" w:rsidP="0092612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C80716" w:rsidRPr="00C80716" w:rsidRDefault="00C80716" w:rsidP="0092612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C80716" w:rsidRPr="00C80716" w:rsidRDefault="00C80716" w:rsidP="00926122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80716" w:rsidRPr="00C80716" w:rsidRDefault="00C80716" w:rsidP="00926122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C80716" w:rsidRPr="00C80716" w:rsidRDefault="00C80716" w:rsidP="00926122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80716" w:rsidRPr="00C80716" w:rsidRDefault="00C80716" w:rsidP="00926122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0716" w:rsidRPr="00AC3902" w:rsidTr="0078456D">
        <w:tc>
          <w:tcPr>
            <w:tcW w:w="2943" w:type="dxa"/>
          </w:tcPr>
          <w:p w:rsidR="00C80716" w:rsidRDefault="00FC7ED0" w:rsidP="00C80716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ชาลี ท็</w:t>
            </w:r>
            <w:r w:rsidR="00C80716">
              <w:rPr>
                <w:rFonts w:ascii="Angsana New" w:hAnsi="Angsana New" w:hint="cs"/>
                <w:sz w:val="28"/>
                <w:szCs w:val="28"/>
                <w:cs/>
              </w:rPr>
              <w:t>อป โลจิสติกส์ โซลูชั่น</w:t>
            </w:r>
          </w:p>
        </w:tc>
        <w:tc>
          <w:tcPr>
            <w:tcW w:w="284" w:type="dxa"/>
            <w:vAlign w:val="center"/>
          </w:tcPr>
          <w:p w:rsidR="00C80716" w:rsidRPr="00E66787" w:rsidRDefault="00C80716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C80716" w:rsidRPr="00553F38" w:rsidRDefault="00C80716" w:rsidP="0078456D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ให้เช่าและบริการคลังสินค้า</w:t>
            </w:r>
          </w:p>
        </w:tc>
        <w:tc>
          <w:tcPr>
            <w:tcW w:w="283" w:type="dxa"/>
            <w:vAlign w:val="center"/>
          </w:tcPr>
          <w:p w:rsidR="00C80716" w:rsidRPr="00E66787" w:rsidRDefault="00C80716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C80716" w:rsidRPr="00E66787" w:rsidRDefault="00C80716" w:rsidP="0078456D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C80716" w:rsidRPr="00E66787" w:rsidRDefault="00C80716" w:rsidP="00926122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80716" w:rsidRPr="00194112" w:rsidRDefault="00194112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C80716" w:rsidRPr="00194112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center"/>
          </w:tcPr>
          <w:p w:rsidR="00C80716" w:rsidRPr="00E66787" w:rsidRDefault="00C80716" w:rsidP="00926122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80716" w:rsidRPr="00F81028" w:rsidRDefault="00C80716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02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C80716" w:rsidRPr="00AC3902" w:rsidTr="0078456D">
        <w:tc>
          <w:tcPr>
            <w:tcW w:w="2943" w:type="dxa"/>
          </w:tcPr>
          <w:p w:rsidR="00C80716" w:rsidRDefault="00C80716" w:rsidP="0078456D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="009102CE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284" w:type="dxa"/>
            <w:vAlign w:val="center"/>
          </w:tcPr>
          <w:p w:rsidR="00C80716" w:rsidRPr="00E66787" w:rsidRDefault="00C80716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C80716" w:rsidRDefault="00C80716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80716" w:rsidRPr="00E66787" w:rsidRDefault="00C80716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C80716" w:rsidRDefault="00C80716" w:rsidP="0078456D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C80716" w:rsidRPr="00E66787" w:rsidRDefault="00C80716" w:rsidP="00926122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80716" w:rsidRPr="00C80716" w:rsidRDefault="00C80716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C80716" w:rsidRPr="00E66787" w:rsidRDefault="00C80716" w:rsidP="00926122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80716" w:rsidRPr="00F81028" w:rsidRDefault="00C80716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CE6055" w:rsidRPr="00ED43AE" w:rsidRDefault="00CE6055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9102CE" w:rsidRDefault="009102CE" w:rsidP="009102C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* </w:t>
      </w:r>
      <w:r w:rsidR="00FC7ED0">
        <w:rPr>
          <w:rFonts w:ascii="Angsana New" w:hAnsi="Angsana New" w:cs="Angsana New" w:hint="cs"/>
          <w:sz w:val="30"/>
          <w:szCs w:val="30"/>
          <w:cs/>
        </w:rPr>
        <w:t>บริษัท ชาลี ท็</w:t>
      </w:r>
      <w:r w:rsidR="00ED43AE" w:rsidRPr="00ED43AE">
        <w:rPr>
          <w:rFonts w:ascii="Angsana New" w:hAnsi="Angsana New" w:cs="Angsana New" w:hint="cs"/>
          <w:sz w:val="30"/>
          <w:szCs w:val="30"/>
          <w:cs/>
        </w:rPr>
        <w:t>อป โลจิสติกส์ โซลูชั่น</w:t>
      </w:r>
      <w:r w:rsidR="00ED43A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43AE" w:rsidRPr="00ED43AE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Pr="009102CE">
        <w:rPr>
          <w:rFonts w:ascii="Angsana New" w:hAnsi="Angsana New" w:cs="Angsana New" w:hint="cs"/>
          <w:sz w:val="30"/>
          <w:szCs w:val="30"/>
          <w:cs/>
        </w:rPr>
        <w:t>เป็นนิต</w:t>
      </w:r>
      <w:r>
        <w:rPr>
          <w:rFonts w:ascii="Angsana New" w:hAnsi="Angsana New" w:cs="Angsana New" w:hint="cs"/>
          <w:sz w:val="30"/>
          <w:szCs w:val="30"/>
          <w:cs/>
        </w:rPr>
        <w:t xml:space="preserve">ิบุคคลที่จัดตั้งขึ้นในประเทศไทยเมื่อวันที่ 10 พฤศจิกายน 2565 </w:t>
      </w:r>
    </w:p>
    <w:p w:rsidR="00ED43AE" w:rsidRPr="00ED43AE" w:rsidRDefault="00ED43AE" w:rsidP="009102CE">
      <w:pPr>
        <w:pStyle w:val="a3"/>
        <w:tabs>
          <w:tab w:val="clear" w:pos="360"/>
          <w:tab w:val="clear" w:pos="720"/>
          <w:tab w:val="clear" w:pos="1080"/>
          <w:tab w:val="left" w:pos="540"/>
        </w:tabs>
        <w:ind w:left="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ED43AE">
        <w:rPr>
          <w:rFonts w:ascii="Angsana New" w:hAnsi="Angsana New" w:cs="Angsana New" w:hint="cs"/>
          <w:sz w:val="30"/>
          <w:szCs w:val="30"/>
          <w:cs/>
        </w:rPr>
        <w:t xml:space="preserve">(ดูหมายเหตุ </w:t>
      </w:r>
      <w:r>
        <w:rPr>
          <w:rFonts w:ascii="Angsana New" w:hAnsi="Angsana New" w:cs="Angsana New" w:hint="cs"/>
          <w:sz w:val="30"/>
          <w:szCs w:val="30"/>
          <w:cs/>
        </w:rPr>
        <w:t>10</w:t>
      </w:r>
      <w:r w:rsidRPr="00ED43AE">
        <w:rPr>
          <w:rFonts w:ascii="Angsana New" w:hAnsi="Angsana New" w:cs="Angsana New"/>
          <w:sz w:val="30"/>
          <w:szCs w:val="30"/>
          <w:cs/>
        </w:rPr>
        <w:t>)</w:t>
      </w:r>
    </w:p>
    <w:p w:rsidR="00ED43AE" w:rsidRPr="00ED43AE" w:rsidRDefault="00ED43A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B3663E" w:rsidRPr="001B454E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1B454E">
        <w:rPr>
          <w:rFonts w:ascii="Angsana New" w:hAnsi="Angsana New" w:cs="Angsana New" w:hint="cs"/>
          <w:sz w:val="30"/>
          <w:szCs w:val="30"/>
          <w:cs/>
        </w:rPr>
        <w:t>รายการที่มีนัยสำคัญระหว่างบริษัทกับบริษัทย่อยได้ถูกตัดรายการในการทำงบการเงินรวมแล้ว</w:t>
      </w:r>
    </w:p>
    <w:p w:rsidR="00B3663E" w:rsidRPr="00584699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B3663E" w:rsidRPr="00584699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584699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งบการเงินนี้จัดทำขึ้นตามเกณฑ์ราคาทุนเดิมเว้นแต่ที่ได้เปิดเผยไว้เป็นอย่างอื่นในนโยบายการบัญชี</w:t>
      </w:r>
    </w:p>
    <w:p w:rsidR="00B3663E" w:rsidRPr="00584699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B3663E" w:rsidRPr="009B1AC5" w:rsidRDefault="00B3663E" w:rsidP="00B3663E">
      <w:pPr>
        <w:jc w:val="thaiDistribute"/>
        <w:rPr>
          <w:rFonts w:ascii="Angsana New" w:hAnsi="Angsana New"/>
          <w:sz w:val="30"/>
          <w:szCs w:val="30"/>
          <w:cs/>
        </w:rPr>
      </w:pPr>
      <w:r w:rsidRPr="00584699">
        <w:rPr>
          <w:rFonts w:ascii="Angsana New" w:hAnsi="Angsana New" w:hint="cs"/>
          <w:sz w:val="30"/>
          <w:szCs w:val="30"/>
          <w:cs/>
        </w:rPr>
        <w:t>กลุ่ม</w:t>
      </w:r>
      <w:r w:rsidRPr="00584699">
        <w:rPr>
          <w:rFonts w:ascii="Angsana New" w:hAnsi="Angsana New"/>
          <w:sz w:val="30"/>
          <w:szCs w:val="30"/>
          <w:cs/>
        </w:rPr>
        <w:t>บริษัทเปิดเผยข้อมูลสำหร</w:t>
      </w:r>
      <w:r w:rsidR="00431724">
        <w:rPr>
          <w:rFonts w:ascii="Angsana New" w:hAnsi="Angsana New"/>
          <w:sz w:val="30"/>
          <w:szCs w:val="30"/>
          <w:cs/>
        </w:rPr>
        <w:t>ับปีสิ้นสุดวันที่ 31 ธันวาคม 25</w:t>
      </w:r>
      <w:r w:rsidR="00D07EAC">
        <w:rPr>
          <w:rFonts w:ascii="Angsana New" w:hAnsi="Angsana New" w:hint="cs"/>
          <w:sz w:val="30"/>
          <w:szCs w:val="30"/>
          <w:cs/>
        </w:rPr>
        <w:t>6</w:t>
      </w:r>
      <w:r w:rsidR="00AB54B5">
        <w:rPr>
          <w:rFonts w:ascii="Angsana New" w:hAnsi="Angsana New" w:hint="cs"/>
          <w:sz w:val="30"/>
          <w:szCs w:val="30"/>
          <w:cs/>
        </w:rPr>
        <w:t>4</w:t>
      </w:r>
      <w:r w:rsidRPr="00584699">
        <w:rPr>
          <w:rFonts w:ascii="Angsana New" w:hAnsi="Angsana New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31 ธันวาคม </w:t>
      </w:r>
      <w:r w:rsidR="00DF0561">
        <w:rPr>
          <w:rFonts w:ascii="Angsana New" w:hAnsi="Angsana New"/>
          <w:sz w:val="30"/>
          <w:szCs w:val="30"/>
          <w:cs/>
        </w:rPr>
        <w:t>256</w:t>
      </w:r>
      <w:r w:rsidR="00AB54B5">
        <w:rPr>
          <w:rFonts w:ascii="Angsana New" w:hAnsi="Angsana New" w:hint="cs"/>
          <w:sz w:val="30"/>
          <w:szCs w:val="30"/>
          <w:cs/>
        </w:rPr>
        <w:t>5</w:t>
      </w:r>
      <w:r w:rsidRPr="00584699">
        <w:rPr>
          <w:rFonts w:ascii="Angsana New" w:hAnsi="Angsana New"/>
          <w:sz w:val="30"/>
          <w:szCs w:val="30"/>
          <w:cs/>
        </w:rPr>
        <w:t xml:space="preserve"> ในลักษณะของตัวเลขที่เกี่ยวข้อง</w:t>
      </w:r>
    </w:p>
    <w:p w:rsidR="00B3663E" w:rsidRPr="009B1AC5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B3663E" w:rsidRDefault="00B3663E" w:rsidP="00B3663E">
      <w:pPr>
        <w:jc w:val="thaiDistribute"/>
        <w:rPr>
          <w:rFonts w:ascii="Angsana New" w:hAnsi="Angsana New"/>
          <w:sz w:val="30"/>
          <w:szCs w:val="30"/>
        </w:rPr>
      </w:pPr>
      <w:r w:rsidRPr="009B1AC5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</w:t>
      </w:r>
      <w:r w:rsidRPr="009B1AC5">
        <w:rPr>
          <w:rFonts w:ascii="Angsana New" w:hAnsi="Angsana New" w:hint="cs"/>
          <w:sz w:val="30"/>
          <w:szCs w:val="30"/>
          <w:cs/>
        </w:rPr>
        <w:t>กลุ่ม</w:t>
      </w:r>
      <w:r w:rsidRPr="009B1AC5">
        <w:rPr>
          <w:rFonts w:ascii="Angsana New" w:hAnsi="Angsana New"/>
          <w:sz w:val="30"/>
          <w:szCs w:val="30"/>
          <w:cs/>
        </w:rPr>
        <w:t>บริษัทได้จัดทำงบการเงินฉบับภาษาอังกฤษขึ้นจากงบการเงินฉบับภาษาไทย</w:t>
      </w:r>
      <w:r w:rsidRPr="00670105">
        <w:rPr>
          <w:rFonts w:ascii="Angsana New" w:hAnsi="Angsana New"/>
          <w:sz w:val="30"/>
          <w:szCs w:val="30"/>
          <w:cs/>
        </w:rPr>
        <w:t>นี้ ซึ่งได้นำเสนอ</w:t>
      </w:r>
      <w:r w:rsidR="00434650" w:rsidRPr="00670105">
        <w:rPr>
          <w:rFonts w:ascii="Angsana New" w:hAnsi="Angsana New"/>
          <w:sz w:val="30"/>
          <w:szCs w:val="30"/>
          <w:cs/>
        </w:rPr>
        <w:t>เพื่อวัตถุประสงค์ตามที่กล่าวไว้ข้างต้น</w:t>
      </w:r>
    </w:p>
    <w:p w:rsidR="00B359B5" w:rsidRPr="00AB54B5" w:rsidRDefault="00B359B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70105" w:rsidRPr="00B62B95" w:rsidRDefault="00716611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C80716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670105" w:rsidRPr="00C80716">
        <w:rPr>
          <w:rFonts w:ascii="Angsana New" w:hAnsi="Angsana New"/>
          <w:sz w:val="30"/>
          <w:szCs w:val="30"/>
          <w:cs/>
        </w:rPr>
        <w:t xml:space="preserve"> </w:t>
      </w:r>
      <w:r w:rsidR="00670105" w:rsidRPr="00C80716">
        <w:rPr>
          <w:rFonts w:ascii="Angsana New" w:hAnsi="Angsana New"/>
          <w:sz w:val="30"/>
          <w:szCs w:val="30"/>
        </w:rPr>
        <w:t>256</w:t>
      </w:r>
      <w:r w:rsidR="00AB54B5" w:rsidRPr="00C80716">
        <w:rPr>
          <w:rFonts w:ascii="Angsana New" w:hAnsi="Angsana New" w:hint="cs"/>
          <w:sz w:val="30"/>
          <w:szCs w:val="30"/>
          <w:cs/>
        </w:rPr>
        <w:t>5</w:t>
      </w:r>
      <w:r w:rsidR="006F3D7D" w:rsidRPr="00C80716">
        <w:rPr>
          <w:rFonts w:ascii="Angsana New" w:hAnsi="Angsana New"/>
          <w:sz w:val="30"/>
          <w:szCs w:val="30"/>
        </w:rPr>
        <w:t xml:space="preserve"> </w:t>
      </w:r>
      <w:r w:rsidR="00670105" w:rsidRPr="00C80716">
        <w:rPr>
          <w:rFonts w:ascii="Angsana New" w:hAnsi="Angsana New" w:hint="cs"/>
          <w:sz w:val="30"/>
          <w:szCs w:val="30"/>
          <w:cs/>
        </w:rPr>
        <w:t>กลุ่ม</w:t>
      </w:r>
      <w:r w:rsidR="00670105" w:rsidRPr="00C80716">
        <w:rPr>
          <w:rFonts w:ascii="Angsana New" w:hAnsi="Angsana New"/>
          <w:sz w:val="30"/>
          <w:szCs w:val="30"/>
          <w:cs/>
        </w:rPr>
        <w:t>บริษัท</w:t>
      </w:r>
      <w:r w:rsidRPr="00C80716">
        <w:rPr>
          <w:rFonts w:ascii="Angsana New" w:hAnsi="Angsana New"/>
          <w:sz w:val="30"/>
          <w:szCs w:val="30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C80716">
        <w:rPr>
          <w:rFonts w:ascii="Angsana New" w:hAnsi="Angsana New"/>
          <w:sz w:val="30"/>
          <w:szCs w:val="30"/>
        </w:rPr>
        <w:t>1</w:t>
      </w:r>
      <w:r w:rsidRPr="00C80716">
        <w:rPr>
          <w:rFonts w:ascii="Angsana New" w:hAnsi="Angsana New"/>
          <w:sz w:val="30"/>
          <w:szCs w:val="30"/>
          <w:cs/>
        </w:rPr>
        <w:t xml:space="preserve"> มกราคม </w:t>
      </w:r>
      <w:r w:rsidR="00AB54B5" w:rsidRPr="00C80716">
        <w:rPr>
          <w:rFonts w:ascii="Angsana New" w:hAnsi="Angsana New"/>
          <w:sz w:val="30"/>
          <w:szCs w:val="30"/>
        </w:rPr>
        <w:t>2565</w:t>
      </w:r>
      <w:r w:rsidRPr="00C80716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C80716">
        <w:rPr>
          <w:rFonts w:ascii="Angsana New" w:hAnsi="Angsana New" w:hint="cs"/>
          <w:sz w:val="30"/>
          <w:szCs w:val="30"/>
          <w:cs/>
        </w:rPr>
        <w:t>กลุ่ม</w:t>
      </w:r>
      <w:r w:rsidRPr="00C80716">
        <w:rPr>
          <w:rFonts w:ascii="Angsana New" w:hAnsi="Angsana New"/>
          <w:sz w:val="30"/>
          <w:szCs w:val="30"/>
          <w:cs/>
        </w:rPr>
        <w:t>บริษัท</w:t>
      </w:r>
    </w:p>
    <w:p w:rsidR="00E7592C" w:rsidRPr="00653AE3" w:rsidRDefault="00E7592C" w:rsidP="00E7592C">
      <w:pPr>
        <w:jc w:val="thaiDistribute"/>
        <w:rPr>
          <w:rFonts w:ascii="Angsana New" w:hAnsi="Angsana New"/>
          <w:sz w:val="16"/>
          <w:szCs w:val="16"/>
        </w:rPr>
      </w:pPr>
    </w:p>
    <w:p w:rsidR="00670105" w:rsidRPr="001D02CD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D0390B" w:rsidRDefault="00D0390B" w:rsidP="00663ABA">
      <w:pPr>
        <w:pStyle w:val="NoSpacing"/>
        <w:rPr>
          <w:rFonts w:ascii="Angsana New" w:hAnsi="Angsana New"/>
          <w:i/>
          <w:iCs/>
          <w:szCs w:val="30"/>
        </w:rPr>
      </w:pPr>
    </w:p>
    <w:p w:rsidR="00AB54B5" w:rsidRDefault="00AB54B5" w:rsidP="00663ABA">
      <w:pPr>
        <w:pStyle w:val="NoSpacing"/>
        <w:rPr>
          <w:rFonts w:ascii="Angsana New" w:hAnsi="Angsana New"/>
          <w:i/>
          <w:iCs/>
          <w:szCs w:val="30"/>
        </w:rPr>
      </w:pPr>
    </w:p>
    <w:p w:rsidR="00663ABA" w:rsidRPr="0030265D" w:rsidRDefault="00663ABA" w:rsidP="00663ABA">
      <w:pPr>
        <w:pStyle w:val="NoSpacing"/>
        <w:rPr>
          <w:rFonts w:ascii="Angsana New" w:hAnsi="Angsana New"/>
          <w:i/>
          <w:iCs/>
          <w:szCs w:val="30"/>
        </w:rPr>
      </w:pPr>
      <w:r w:rsidRPr="0030265D">
        <w:rPr>
          <w:rFonts w:ascii="Angsana New" w:hAnsi="Angsana New"/>
          <w:i/>
          <w:iCs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:rsidR="00663ABA" w:rsidRPr="0030265D" w:rsidRDefault="00663ABA" w:rsidP="00663ABA">
      <w:pPr>
        <w:pStyle w:val="NoSpacing"/>
        <w:rPr>
          <w:rFonts w:ascii="Angsana New" w:hAnsi="Angsana New"/>
          <w:sz w:val="16"/>
          <w:szCs w:val="16"/>
        </w:rPr>
      </w:pPr>
    </w:p>
    <w:p w:rsidR="00AA6217" w:rsidRPr="00C45057" w:rsidRDefault="00AA6217" w:rsidP="00AA6217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30265D">
        <w:rPr>
          <w:rFonts w:ascii="Angsana New" w:hAnsi="Angsana New"/>
          <w:szCs w:val="30"/>
          <w:cs/>
        </w:rPr>
        <w:t xml:space="preserve">สภาวิชาชีพบัญชีได้ออกประกาศหลายฉบับซึ่งถูกประกาศในราชกิจจานุเบกษาในระหว่างปี </w:t>
      </w:r>
      <w:r w:rsidRPr="0030265D">
        <w:rPr>
          <w:rFonts w:ascii="Angsana New" w:hAnsi="Angsana New"/>
          <w:szCs w:val="30"/>
        </w:rPr>
        <w:t>256</w:t>
      </w:r>
      <w:r w:rsidR="00AB54B5" w:rsidRPr="0030265D">
        <w:rPr>
          <w:rFonts w:ascii="Angsana New" w:hAnsi="Angsana New"/>
          <w:szCs w:val="30"/>
        </w:rPr>
        <w:t>5</w:t>
      </w:r>
      <w:r w:rsidRPr="0030265D">
        <w:rPr>
          <w:rFonts w:ascii="Angsana New" w:hAnsi="Angsana New"/>
          <w:szCs w:val="30"/>
        </w:rPr>
        <w:t xml:space="preserve"> </w:t>
      </w:r>
      <w:r w:rsidRPr="0030265D">
        <w:rPr>
          <w:rFonts w:ascii="Angsana New" w:hAnsi="Angsana New"/>
          <w:szCs w:val="30"/>
          <w:cs/>
        </w:rPr>
        <w:t>เกี่ยวกับการปรับปรุงมาตรฐานการรายงานทางการเงิน</w:t>
      </w:r>
      <w:r w:rsidRPr="0030265D">
        <w:rPr>
          <w:rFonts w:ascii="Angsana New" w:hAnsi="Angsana New" w:hint="cs"/>
          <w:szCs w:val="30"/>
          <w:cs/>
        </w:rPr>
        <w:t xml:space="preserve"> </w:t>
      </w:r>
      <w:r w:rsidRPr="0030265D">
        <w:rPr>
          <w:rFonts w:ascii="Angsana New" w:hAnsi="Angsana New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30265D">
        <w:rPr>
          <w:rFonts w:ascii="Angsana New" w:hAnsi="Angsana New"/>
          <w:szCs w:val="30"/>
        </w:rPr>
        <w:t>1</w:t>
      </w:r>
      <w:r w:rsidRPr="0030265D">
        <w:rPr>
          <w:rFonts w:ascii="Angsana New" w:hAnsi="Angsana New"/>
          <w:szCs w:val="30"/>
          <w:cs/>
        </w:rPr>
        <w:t xml:space="preserve"> มกราคม </w:t>
      </w:r>
      <w:r w:rsidRPr="0030265D">
        <w:rPr>
          <w:rFonts w:ascii="Angsana New" w:hAnsi="Angsana New"/>
          <w:szCs w:val="30"/>
        </w:rPr>
        <w:t>25</w:t>
      </w:r>
      <w:r w:rsidRPr="0030265D">
        <w:rPr>
          <w:rFonts w:ascii="Angsana New" w:hAnsi="Angsana New"/>
          <w:szCs w:val="30"/>
          <w:cs/>
        </w:rPr>
        <w:t>6</w:t>
      </w:r>
      <w:r w:rsidR="00AB54B5" w:rsidRPr="0030265D">
        <w:rPr>
          <w:rFonts w:ascii="Angsana New" w:hAnsi="Angsana New" w:hint="cs"/>
          <w:szCs w:val="30"/>
          <w:cs/>
        </w:rPr>
        <w:t>6</w:t>
      </w:r>
      <w:r w:rsidRPr="0030265D">
        <w:rPr>
          <w:rFonts w:ascii="Angsana New" w:hAnsi="Angsana New"/>
          <w:szCs w:val="30"/>
          <w:cs/>
        </w:rPr>
        <w:t xml:space="preserve"> โดย</w:t>
      </w:r>
      <w:r w:rsidRPr="0030265D">
        <w:rPr>
          <w:rFonts w:ascii="Angsana New" w:hAnsi="Angsana New" w:hint="cs"/>
          <w:szCs w:val="30"/>
          <w:cs/>
        </w:rPr>
        <w:t>กลุ่ม</w:t>
      </w:r>
      <w:r w:rsidRPr="0030265D">
        <w:rPr>
          <w:rFonts w:ascii="Angsana New" w:hAnsi="Angsana New"/>
          <w:szCs w:val="30"/>
          <w:cs/>
        </w:rPr>
        <w:t>บริษัทยังไม่ได้นำมาเริ่มถือปฏิบัติในการจัดทำงบการเงินนี้</w:t>
      </w:r>
      <w:r w:rsidR="0030265D" w:rsidRPr="0030265D">
        <w:rPr>
          <w:rFonts w:ascii="Angsana New" w:hAnsi="Angsana New" w:hint="cs"/>
          <w:szCs w:val="30"/>
          <w:cs/>
        </w:rPr>
        <w:t xml:space="preserve"> </w:t>
      </w:r>
      <w:r w:rsidRPr="0030265D">
        <w:rPr>
          <w:rFonts w:ascii="Angsana New" w:hAnsi="Angsana New"/>
          <w:szCs w:val="30"/>
          <w:cs/>
        </w:rPr>
        <w:t>และไม่มีนโยบายในการนำมาเริ่มถือปฏิบัติก่อนวันที่มีผลบังคับใช้</w:t>
      </w:r>
      <w:r w:rsidRPr="0030265D">
        <w:rPr>
          <w:rFonts w:ascii="Angsana New" w:hAnsi="Angsana New"/>
          <w:szCs w:val="30"/>
        </w:rPr>
        <w:t xml:space="preserve"> </w:t>
      </w:r>
      <w:r w:rsidRPr="0030265D">
        <w:rPr>
          <w:rFonts w:ascii="Angsana New" w:hAnsi="Angsana New"/>
          <w:szCs w:val="30"/>
          <w:cs/>
        </w:rPr>
        <w:t>ฝ่ายบริหารของ</w:t>
      </w:r>
      <w:r w:rsidRPr="0030265D">
        <w:rPr>
          <w:rFonts w:ascii="Angsana New" w:hAnsi="Angsana New" w:hint="cs"/>
          <w:szCs w:val="30"/>
          <w:cs/>
        </w:rPr>
        <w:t>กลุ่ม</w:t>
      </w:r>
      <w:r w:rsidRPr="0030265D">
        <w:rPr>
          <w:rFonts w:ascii="Angsana New" w:hAnsi="Angsana New"/>
          <w:szCs w:val="30"/>
          <w:cs/>
        </w:rPr>
        <w:t>บริษัท</w:t>
      </w:r>
      <w:r w:rsidRPr="0030265D">
        <w:rPr>
          <w:rFonts w:ascii="Angsana New" w:hAnsi="Angsana New" w:hint="cs"/>
          <w:szCs w:val="30"/>
          <w:cs/>
        </w:rPr>
        <w:t>ได้ประเมินในเบื้องต้น</w:t>
      </w:r>
      <w:r w:rsidR="0030265D" w:rsidRPr="0030265D">
        <w:rPr>
          <w:rFonts w:ascii="Angsana New" w:hAnsi="Angsana New" w:hint="cs"/>
          <w:szCs w:val="30"/>
          <w:cs/>
        </w:rPr>
        <w:t xml:space="preserve"> </w:t>
      </w:r>
      <w:r w:rsidRPr="0030265D">
        <w:rPr>
          <w:rFonts w:ascii="Angsana New" w:hAnsi="Angsana New" w:hint="cs"/>
          <w:szCs w:val="30"/>
          <w:cs/>
        </w:rPr>
        <w:t>และเชื่อว่า</w:t>
      </w:r>
      <w:r w:rsidRPr="0030265D">
        <w:rPr>
          <w:rFonts w:ascii="Angsana New" w:hAnsi="Angsana New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0265D">
        <w:rPr>
          <w:rFonts w:ascii="Angsana New" w:hAnsi="Angsana New" w:hint="cs"/>
          <w:szCs w:val="30"/>
          <w:cs/>
        </w:rPr>
        <w:t>กลุ่ม</w:t>
      </w:r>
      <w:r w:rsidRPr="0030265D">
        <w:rPr>
          <w:rFonts w:ascii="Angsana New" w:hAnsi="Angsana New"/>
          <w:szCs w:val="30"/>
          <w:cs/>
        </w:rPr>
        <w:t>บริษัท</w:t>
      </w:r>
      <w:r>
        <w:rPr>
          <w:rFonts w:ascii="Angsana New" w:hAnsi="Angsana New"/>
          <w:szCs w:val="30"/>
        </w:rPr>
        <w:t xml:space="preserve"> </w:t>
      </w:r>
    </w:p>
    <w:p w:rsidR="0030265D" w:rsidRPr="0030265D" w:rsidRDefault="0030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12E93" w:rsidRPr="00316164" w:rsidRDefault="002E5B19" w:rsidP="00B066D0">
      <w:pPr>
        <w:pStyle w:val="a"/>
        <w:tabs>
          <w:tab w:val="clear" w:pos="1080"/>
        </w:tabs>
        <w:ind w:left="567" w:right="-25" w:hanging="567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D12E93">
        <w:rPr>
          <w:rFonts w:ascii="Angsana New" w:hAnsi="Angsana New" w:hint="cs"/>
          <w:b/>
          <w:bCs/>
          <w:cs/>
        </w:rPr>
        <w:tab/>
      </w:r>
      <w:r w:rsidR="00D12E93" w:rsidRPr="00316164">
        <w:rPr>
          <w:rFonts w:ascii="Angsana New" w:hAnsi="Angsana New"/>
          <w:b/>
          <w:bCs/>
          <w:cs/>
        </w:rPr>
        <w:t>สรุปนโยบายการบัญชีที่สำคัญ</w:t>
      </w:r>
    </w:p>
    <w:p w:rsidR="00D12E93" w:rsidRPr="00415A26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D12E93" w:rsidRPr="00316164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16164">
        <w:rPr>
          <w:rFonts w:ascii="Angsana New" w:hAnsi="Angsana New"/>
          <w:b/>
          <w:bCs/>
          <w:sz w:val="30"/>
          <w:szCs w:val="30"/>
          <w:cs/>
        </w:rPr>
        <w:t>เกณฑ์ในการทำงบการเงินรวม</w:t>
      </w:r>
    </w:p>
    <w:p w:rsidR="00D12E93" w:rsidRPr="00985EB2" w:rsidRDefault="00D12E93" w:rsidP="00985EB2">
      <w:pPr>
        <w:pStyle w:val="NoSpacing"/>
        <w:rPr>
          <w:sz w:val="16"/>
          <w:szCs w:val="16"/>
          <w:cs/>
        </w:rPr>
      </w:pPr>
    </w:p>
    <w:p w:rsidR="00985EB2" w:rsidRPr="00985EB2" w:rsidRDefault="00985EB2" w:rsidP="00985EB2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985EB2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985EB2">
        <w:rPr>
          <w:rFonts w:ascii="Angsana New" w:hAnsi="Angsana New"/>
          <w:sz w:val="30"/>
          <w:szCs w:val="30"/>
        </w:rPr>
        <w:t>“</w:t>
      </w:r>
      <w:r w:rsidRPr="00985EB2">
        <w:rPr>
          <w:rFonts w:ascii="Angsana New" w:hAnsi="Angsana New"/>
          <w:sz w:val="30"/>
          <w:szCs w:val="30"/>
          <w:cs/>
        </w:rPr>
        <w:t>กลุ่มบริษัท</w:t>
      </w:r>
      <w:r w:rsidRPr="00985EB2">
        <w:rPr>
          <w:rFonts w:ascii="Angsana New" w:hAnsi="Angsana New"/>
          <w:sz w:val="30"/>
          <w:szCs w:val="30"/>
        </w:rPr>
        <w:t>”</w:t>
      </w:r>
      <w:r w:rsidRPr="00985EB2">
        <w:rPr>
          <w:rFonts w:ascii="Angsana New" w:hAnsi="Angsana New"/>
          <w:sz w:val="30"/>
          <w:szCs w:val="30"/>
          <w:cs/>
        </w:rPr>
        <w:t xml:space="preserve">) </w:t>
      </w:r>
    </w:p>
    <w:p w:rsidR="00985EB2" w:rsidRPr="00985EB2" w:rsidRDefault="00985EB2" w:rsidP="00985EB2">
      <w:pPr>
        <w:pStyle w:val="NoSpacing"/>
        <w:rPr>
          <w:sz w:val="16"/>
          <w:szCs w:val="16"/>
        </w:rPr>
      </w:pPr>
    </w:p>
    <w:p w:rsidR="00985EB2" w:rsidRPr="00985EB2" w:rsidRDefault="00985EB2" w:rsidP="00985EB2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985EB2">
        <w:rPr>
          <w:rFonts w:ascii="Angsana New" w:hAnsi="Angsana New"/>
          <w:sz w:val="30"/>
          <w:szCs w:val="30"/>
          <w:cs/>
        </w:rPr>
        <w:t>รายการบัญชีที่มีนัยสำคัญระหว่างบริษัทกับบริษัทย่อยได้ถูกตัดรายการในการทำงบการเงินรวมแล้ว</w:t>
      </w:r>
    </w:p>
    <w:p w:rsidR="00985EB2" w:rsidRPr="00985EB2" w:rsidRDefault="00985EB2" w:rsidP="00985EB2">
      <w:pPr>
        <w:pStyle w:val="NoSpacing"/>
        <w:rPr>
          <w:sz w:val="16"/>
          <w:szCs w:val="16"/>
          <w:cs/>
        </w:rPr>
      </w:pPr>
    </w:p>
    <w:p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985EB2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985EB2" w:rsidRPr="00985EB2" w:rsidRDefault="00985EB2" w:rsidP="00985EB2">
      <w:pPr>
        <w:pStyle w:val="NoSpacing"/>
        <w:rPr>
          <w:sz w:val="16"/>
          <w:szCs w:val="16"/>
        </w:rPr>
      </w:pPr>
    </w:p>
    <w:p w:rsidR="00985EB2" w:rsidRPr="00985EB2" w:rsidRDefault="00985EB2" w:rsidP="00985EB2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985EB2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บริษัทย่อยเป็นกิจการที่อยู่ภายใต้การควบคุมของบริษัท 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ซึ่งรวมถึงผลตอบแทนผันแปรจากบริษัทนั้นเพื่อได้มาซึ่งประโยชน์จากกิจกรรมของบริษัทย่อย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="00E04684">
        <w:rPr>
          <w:rFonts w:ascii="Angsana New" w:hAnsi="Angsana New" w:hint="cs"/>
          <w:sz w:val="30"/>
          <w:szCs w:val="30"/>
          <w:cs/>
        </w:rPr>
        <w:t xml:space="preserve"> </w:t>
      </w:r>
      <w:r w:rsidRPr="00985EB2">
        <w:rPr>
          <w:rFonts w:ascii="Angsana New" w:hAnsi="Angsana New"/>
          <w:sz w:val="30"/>
          <w:szCs w:val="30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นโยบายการบัญชีของบริษัทย่อยได้ถูกเปลี่ยนตามความจำเป็นเพื่อให้เป็นนโยบายเดียวกันกับบริษัท</w:t>
      </w:r>
    </w:p>
    <w:p w:rsidR="00531132" w:rsidRPr="00985EB2" w:rsidRDefault="00531132" w:rsidP="00985EB2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16"/>
          <w:szCs w:val="16"/>
        </w:rPr>
      </w:pPr>
    </w:p>
    <w:p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85EB2">
        <w:rPr>
          <w:rFonts w:ascii="Angsana New" w:hAnsi="Angsana New" w:hint="cs"/>
          <w:sz w:val="30"/>
          <w:szCs w:val="30"/>
          <w:cs/>
        </w:rPr>
        <w:t xml:space="preserve">บริษัทบันทึกบัญชีเงินลงทุนในบริษัทย่อยในงบการเงินเฉพาะกิจการด้วยวิธีราคาทุนและแสดงเงินลงทุนดังกล่าวในราคาทุนสุทธิจากค่าเผื่อการด้อยค่า (ถ้ามี) </w:t>
      </w:r>
    </w:p>
    <w:p w:rsidR="00FF5FB6" w:rsidRDefault="00FF5FB6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85EB2">
        <w:rPr>
          <w:rFonts w:ascii="Angsana New" w:hAnsi="Angsana New"/>
          <w:i/>
          <w:iCs/>
          <w:sz w:val="30"/>
          <w:szCs w:val="30"/>
          <w:cs/>
        </w:rPr>
        <w:t xml:space="preserve">วิธีการบัญชีสำหรับการเปลี่ยนแปลงส่วนได้เสียในบริษัทย่อยภายหลังการได้มาซึ่งอำนาจควบคุม </w:t>
      </w:r>
    </w:p>
    <w:p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85EB2" w:rsidRPr="00985EB2" w:rsidRDefault="00985EB2" w:rsidP="00985EB2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985EB2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 บริษัทบันทึกส่วนเปลี่ยนแปลงดังกล่าวเป็นรายการในส่วนของผู้ถือหุ้น แต่หากการเปลี่ยนแปลงมีผลทำให้เกิดการสูญเสียอำนาจในการควบคุมบริษัทย่อย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เบ็ดเสร็จ</w:t>
      </w:r>
    </w:p>
    <w:p w:rsidR="00BE769E" w:rsidRDefault="00BE769E" w:rsidP="0084200F">
      <w:pPr>
        <w:pStyle w:val="a2"/>
        <w:tabs>
          <w:tab w:val="clear" w:pos="1080"/>
        </w:tabs>
        <w:jc w:val="thaiDistribute"/>
        <w:rPr>
          <w:rFonts w:ascii="Angsana New" w:hAnsi="Angsana New"/>
          <w:i/>
          <w:iCs/>
          <w:lang w:val="en-US"/>
        </w:rPr>
      </w:pPr>
    </w:p>
    <w:p w:rsidR="00AB54B5" w:rsidRDefault="00AB54B5" w:rsidP="0084200F">
      <w:pPr>
        <w:pStyle w:val="a2"/>
        <w:tabs>
          <w:tab w:val="clear" w:pos="1080"/>
        </w:tabs>
        <w:jc w:val="thaiDistribute"/>
        <w:rPr>
          <w:rFonts w:ascii="Angsana New" w:hAnsi="Angsana New"/>
          <w:i/>
          <w:iCs/>
          <w:lang w:val="en-US"/>
        </w:rPr>
      </w:pPr>
    </w:p>
    <w:p w:rsidR="00AB54B5" w:rsidRDefault="00AB54B5" w:rsidP="0084200F">
      <w:pPr>
        <w:pStyle w:val="a2"/>
        <w:tabs>
          <w:tab w:val="clear" w:pos="1080"/>
        </w:tabs>
        <w:jc w:val="thaiDistribute"/>
        <w:rPr>
          <w:rFonts w:ascii="Angsana New" w:hAnsi="Angsana New"/>
          <w:i/>
          <w:iCs/>
          <w:lang w:val="en-US"/>
        </w:rPr>
      </w:pPr>
    </w:p>
    <w:p w:rsidR="00985EB2" w:rsidRPr="003661B5" w:rsidRDefault="00985EB2" w:rsidP="00985EB2">
      <w:pPr>
        <w:pStyle w:val="Heading6"/>
        <w:tabs>
          <w:tab w:val="left" w:pos="540"/>
        </w:tabs>
        <w:jc w:val="both"/>
        <w:rPr>
          <w:rFonts w:ascii="Angsana New" w:hAnsi="Angsana New"/>
          <w:cs/>
        </w:rPr>
      </w:pPr>
      <w:r w:rsidRPr="003661B5">
        <w:rPr>
          <w:rFonts w:ascii="Angsana New" w:hAnsi="Angsana New"/>
          <w:cs/>
        </w:rPr>
        <w:lastRenderedPageBreak/>
        <w:t>เงินสดและรายการเทียบเท่าเงินสด</w:t>
      </w:r>
    </w:p>
    <w:p w:rsidR="00985EB2" w:rsidRPr="003661B5" w:rsidRDefault="00985EB2" w:rsidP="00985EB2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:rsidR="009C4823" w:rsidRPr="00142176" w:rsidRDefault="009C4823" w:rsidP="009C482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s/>
          <w:lang w:val="en-US"/>
        </w:rPr>
      </w:pPr>
      <w:r w:rsidRPr="003661B5">
        <w:rPr>
          <w:rFonts w:ascii="Angsana New" w:hAnsi="Angsana New"/>
          <w:cs/>
        </w:rPr>
        <w:t>เงินสดและรายการเทียบเท่าเงินสดประกอบด้วย เงินสดในมือ 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</w:t>
      </w:r>
      <w:r w:rsidRPr="000D79E6">
        <w:rPr>
          <w:rFonts w:ascii="Angsana New" w:hAnsi="Angsana New"/>
          <w:cs/>
        </w:rPr>
        <w:t>หรือมีภาระค้ำประกัน</w:t>
      </w:r>
      <w:r w:rsidRPr="003661B5">
        <w:rPr>
          <w:rFonts w:ascii="Angsana New" w:hAnsi="Angsana New"/>
          <w:cs/>
        </w:rPr>
        <w:t>และมีความเสี่ยงต่อการเปลี่ยนแปลงมูลค่าน้อยหรือไม่มีนัยสำคัญ</w:t>
      </w:r>
    </w:p>
    <w:p w:rsidR="009C4823" w:rsidRPr="00E11F30" w:rsidRDefault="009C4823" w:rsidP="009C4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9C4823" w:rsidRPr="00316164" w:rsidRDefault="009C4823" w:rsidP="00CF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 w:hint="cs"/>
          <w:sz w:val="30"/>
          <w:szCs w:val="30"/>
          <w:cs/>
        </w:rPr>
        <w:t>เงินฝากธนาคารที่มีข้อจำกัดในการเบิกใช้</w:t>
      </w:r>
      <w:r>
        <w:rPr>
          <w:rFonts w:ascii="Angsana New" w:hAnsi="Angsana New" w:hint="cs"/>
          <w:sz w:val="30"/>
          <w:szCs w:val="30"/>
          <w:cs/>
        </w:rPr>
        <w:t>หรือมีภาระค้ำประกัน</w:t>
      </w:r>
      <w:r w:rsidRPr="00316164">
        <w:rPr>
          <w:rFonts w:ascii="Angsana New" w:hAnsi="Angsana New" w:hint="cs"/>
          <w:sz w:val="30"/>
          <w:szCs w:val="30"/>
          <w:cs/>
        </w:rPr>
        <w:t xml:space="preserve">ได้แยกแสดงไว้ในบัญชี </w:t>
      </w:r>
      <w:r w:rsidRPr="00316164">
        <w:rPr>
          <w:rFonts w:ascii="Angsana New" w:hAnsi="Angsana New" w:hint="cs"/>
          <w:sz w:val="30"/>
          <w:szCs w:val="30"/>
        </w:rPr>
        <w:t>“</w:t>
      </w:r>
      <w:r w:rsidRPr="00316164"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เงินฝากสถาบันการเงินที่มีภาระค้ำประกัน</w:t>
      </w:r>
      <w:r w:rsidRPr="00316164">
        <w:rPr>
          <w:rFonts w:ascii="Angsana New" w:hAnsi="Angsana New" w:hint="cs"/>
          <w:sz w:val="30"/>
          <w:szCs w:val="30"/>
        </w:rPr>
        <w:t>”</w:t>
      </w:r>
      <w:r w:rsidRPr="00316164">
        <w:rPr>
          <w:rFonts w:ascii="Angsana New" w:hAnsi="Angsana New" w:hint="cs"/>
          <w:sz w:val="30"/>
          <w:szCs w:val="30"/>
          <w:cs/>
        </w:rPr>
        <w:t xml:space="preserve"> ภายใต้สินทรัพย์ไม่หมุนเวียนใน</w:t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</w:p>
    <w:p w:rsidR="00461EA0" w:rsidRPr="00D81B4E" w:rsidRDefault="00461EA0" w:rsidP="00C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z w:val="30"/>
          <w:szCs w:val="30"/>
        </w:rPr>
      </w:pPr>
    </w:p>
    <w:p w:rsidR="00121FBD" w:rsidRPr="00D54D3F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54D3F">
        <w:rPr>
          <w:rFonts w:ascii="Angsana New" w:hAnsi="Angsana New" w:hint="cs"/>
          <w:b/>
          <w:bCs/>
          <w:sz w:val="30"/>
          <w:szCs w:val="30"/>
          <w:cs/>
        </w:rPr>
        <w:t>ลูก</w:t>
      </w:r>
      <w:r w:rsidRPr="00D54D3F">
        <w:rPr>
          <w:rFonts w:ascii="Angsana New" w:hAnsi="Angsana New"/>
          <w:b/>
          <w:bCs/>
          <w:sz w:val="30"/>
          <w:szCs w:val="30"/>
          <w:cs/>
        </w:rPr>
        <w:t>หนี้การค้าและค่าเผื่อ</w:t>
      </w:r>
      <w:r w:rsidRPr="00D54D3F">
        <w:rPr>
          <w:rFonts w:ascii="Angsana New" w:hAnsi="Angsana New" w:hint="cs"/>
          <w:b/>
          <w:bCs/>
          <w:sz w:val="30"/>
          <w:szCs w:val="30"/>
          <w:cs/>
        </w:rPr>
        <w:t>การด้อยค่าของผลขาดทุนด้านเครดิตที่คาดว่าจะเกิดขึ้น</w:t>
      </w:r>
    </w:p>
    <w:p w:rsidR="00985EB2" w:rsidRPr="00E11F30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121FBD" w:rsidRPr="00316164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</w:t>
      </w:r>
      <w:r w:rsidRPr="00161CAE">
        <w:rPr>
          <w:rFonts w:ascii="Angsana New" w:hAnsi="Angsana New"/>
          <w:sz w:val="30"/>
          <w:szCs w:val="30"/>
          <w:cs/>
        </w:rPr>
        <w:t>ค่าเผื่อ</w:t>
      </w:r>
      <w:r>
        <w:rPr>
          <w:rFonts w:ascii="Angsana New" w:hAnsi="Angsana New" w:hint="cs"/>
          <w:sz w:val="30"/>
          <w:szCs w:val="30"/>
          <w:cs/>
        </w:rPr>
        <w:t>การด้อยค่าของผลขาดทุนด้านเครดิตที่คาดว่าจะเกิดขึ้น</w:t>
      </w:r>
    </w:p>
    <w:p w:rsidR="00985EB2" w:rsidRPr="00C048CA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2410D3" w:rsidRPr="006120B4" w:rsidRDefault="002410D3" w:rsidP="002410D3">
      <w:pPr>
        <w:pStyle w:val="a2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  <w:lang w:val="en-US"/>
        </w:rPr>
        <w:t>กลุ่ม</w:t>
      </w:r>
      <w:r w:rsidRPr="006120B4">
        <w:rPr>
          <w:rFonts w:ascii="Angsana New" w:hAnsi="Angsana New"/>
          <w:cs/>
          <w:lang w:val="en-US"/>
        </w:rPr>
        <w:t>บร</w:t>
      </w:r>
      <w:r>
        <w:rPr>
          <w:rFonts w:ascii="Angsana New" w:hAnsi="Angsana New"/>
          <w:cs/>
          <w:lang w:val="en-US"/>
        </w:rPr>
        <w:t>ิษัทตั้งค่าเผื่อการด้อยค่า</w:t>
      </w:r>
      <w:r>
        <w:rPr>
          <w:rFonts w:ascii="Angsana New" w:hAnsi="Angsana New" w:hint="cs"/>
          <w:cs/>
          <w:lang w:val="en-US"/>
        </w:rPr>
        <w:t>ของ</w:t>
      </w:r>
      <w:r w:rsidRPr="006120B4">
        <w:rPr>
          <w:rFonts w:ascii="Angsana New" w:hAnsi="Angsana New"/>
          <w:cs/>
          <w:lang w:val="en-US"/>
        </w:rPr>
        <w:t>ผลขาดทุนด้านเครดิตที่คาดว่าจะเกิดขึ้นตาม</w:t>
      </w:r>
      <w:r w:rsidRPr="006120B4">
        <w:rPr>
          <w:rFonts w:ascii="Angsana New" w:hAnsi="Angsana New" w:hint="cs"/>
          <w:cs/>
          <w:lang w:val="en-US"/>
        </w:rPr>
        <w:t>นโยบายที่กล่าวในส่วนของเครื่องมือทางการเงิน</w:t>
      </w:r>
      <w:r>
        <w:rPr>
          <w:rFonts w:ascii="Angsana New" w:hAnsi="Angsana New" w:hint="cs"/>
          <w:cs/>
        </w:rPr>
        <w:t xml:space="preserve"> </w:t>
      </w:r>
      <w:r w:rsidRPr="00316164">
        <w:rPr>
          <w:rFonts w:ascii="Angsana New" w:hAnsi="Angsana New"/>
          <w:cs/>
        </w:rPr>
        <w:t>ลูกหนี้จะถูกตัดจำหน่าย</w:t>
      </w:r>
      <w:r>
        <w:rPr>
          <w:rFonts w:ascii="Angsana New" w:hAnsi="Angsana New" w:hint="cs"/>
          <w:cs/>
        </w:rPr>
        <w:t>จาก</w:t>
      </w:r>
      <w:r w:rsidRPr="00316164">
        <w:rPr>
          <w:rFonts w:ascii="Angsana New" w:hAnsi="Angsana New"/>
          <w:cs/>
        </w:rPr>
        <w:t>บัญชีเมื่อทราบว่าเป็นหนี้สูญ</w:t>
      </w:r>
    </w:p>
    <w:p w:rsidR="00AB54B5" w:rsidRDefault="00AB54B5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419AC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:rsidR="00985EB2" w:rsidRPr="00A24E56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EE71A3" w:rsidRPr="00F368C1" w:rsidRDefault="00EE71A3" w:rsidP="00EE71A3">
      <w:pPr>
        <w:pStyle w:val="NoSpacing"/>
        <w:ind w:right="-25"/>
        <w:jc w:val="thaiDistribute"/>
        <w:rPr>
          <w:rFonts w:ascii="Angsana New" w:hAnsi="Angsana New"/>
          <w:szCs w:val="30"/>
        </w:rPr>
      </w:pPr>
      <w:r w:rsidRPr="00F368C1">
        <w:rPr>
          <w:rFonts w:ascii="Angsana New" w:hAnsi="Angsana New"/>
          <w:szCs w:val="30"/>
          <w:cs/>
        </w:rPr>
        <w:t>สินค้าคงเหลือแสดงในราคาทุน</w:t>
      </w:r>
      <w:r>
        <w:rPr>
          <w:rFonts w:ascii="Angsana New" w:hAnsi="Angsana New" w:hint="cs"/>
          <w:szCs w:val="30"/>
          <w:cs/>
        </w:rPr>
        <w:t>สุทธิจากค่าเผื่อการลดลงของมูลค่าสินค้า</w:t>
      </w:r>
      <w:r w:rsidRPr="00F368C1">
        <w:rPr>
          <w:rFonts w:ascii="Angsana New" w:hAnsi="Angsana New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:rsidR="00FB5F78" w:rsidRDefault="00FB5F78" w:rsidP="00BC23EC">
      <w:pPr>
        <w:pStyle w:val="NoSpacing"/>
        <w:ind w:right="-25"/>
        <w:rPr>
          <w:rFonts w:ascii="Angsana New" w:hAnsi="Angsana New"/>
          <w:sz w:val="16"/>
          <w:szCs w:val="16"/>
        </w:rPr>
      </w:pPr>
    </w:p>
    <w:p w:rsidR="00D12E93" w:rsidRDefault="00D12E93" w:rsidP="00BC23EC">
      <w:pPr>
        <w:pStyle w:val="NoSpacing"/>
        <w:ind w:right="-25"/>
        <w:rPr>
          <w:rFonts w:ascii="Angsana New" w:hAnsi="Angsana New"/>
          <w:szCs w:val="30"/>
        </w:rPr>
      </w:pPr>
      <w:r w:rsidRPr="00F368C1">
        <w:rPr>
          <w:rFonts w:ascii="Angsana New" w:hAnsi="Angsana New"/>
          <w:szCs w:val="30"/>
          <w:cs/>
        </w:rPr>
        <w:t>ต้นทุนสินค้าคงเหลือคำนวณโดยวิธีดังนี้</w:t>
      </w:r>
    </w:p>
    <w:p w:rsidR="00D12E93" w:rsidRPr="00BC23EC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4A0"/>
      </w:tblPr>
      <w:tblGrid>
        <w:gridCol w:w="4644"/>
        <w:gridCol w:w="272"/>
        <w:gridCol w:w="5115"/>
      </w:tblGrid>
      <w:tr w:rsidR="00D12E93" w:rsidRPr="00F368C1" w:rsidTr="005D0BBA">
        <w:tc>
          <w:tcPr>
            <w:tcW w:w="4644" w:type="dxa"/>
          </w:tcPr>
          <w:p w:rsidR="00D12E93" w:rsidRPr="00F368C1" w:rsidRDefault="00D12E93" w:rsidP="009E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สินค้าซื้อมา</w:t>
            </w:r>
            <w:r w:rsidR="009E1A23">
              <w:rPr>
                <w:rFonts w:ascii="Angsana New" w:hAnsi="Angsana New" w:hint="cs"/>
                <w:sz w:val="30"/>
                <w:szCs w:val="30"/>
                <w:cs/>
              </w:rPr>
              <w:t>เพื่อ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 วัตถุดิบ</w:t>
            </w:r>
            <w:r w:rsidR="00CA38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8C1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  <w:r w:rsidR="00CA38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8C1">
              <w:rPr>
                <w:rFonts w:ascii="Angsana New" w:hAnsi="Angsana New"/>
                <w:sz w:val="30"/>
                <w:szCs w:val="30"/>
                <w:cs/>
              </w:rPr>
              <w:t>และวัสดุโรงงาน</w:t>
            </w:r>
          </w:p>
        </w:tc>
        <w:tc>
          <w:tcPr>
            <w:tcW w:w="272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ราคาทุนถัวเฉลี่ย</w:t>
            </w:r>
            <w:r w:rsidR="00FF5FB6">
              <w:rPr>
                <w:rFonts w:ascii="Angsana New" w:hAnsi="Angsana New" w:hint="cs"/>
                <w:sz w:val="30"/>
                <w:szCs w:val="30"/>
                <w:cs/>
              </w:rPr>
              <w:t>ถ่วงน้ำหนัก</w:t>
            </w:r>
          </w:p>
        </w:tc>
      </w:tr>
      <w:tr w:rsidR="00D12E93" w:rsidRPr="00415A26" w:rsidTr="005D0BBA">
        <w:tc>
          <w:tcPr>
            <w:tcW w:w="4644" w:type="dxa"/>
          </w:tcPr>
          <w:p w:rsidR="00D12E93" w:rsidRPr="00415A26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2" w:type="dxa"/>
          </w:tcPr>
          <w:p w:rsidR="00D12E93" w:rsidRPr="00415A26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15" w:type="dxa"/>
          </w:tcPr>
          <w:p w:rsidR="00D12E93" w:rsidRPr="00415A26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2E93" w:rsidRPr="00F368C1" w:rsidTr="005D0BBA">
        <w:tc>
          <w:tcPr>
            <w:tcW w:w="4644" w:type="dxa"/>
          </w:tcPr>
          <w:p w:rsidR="00D12E93" w:rsidRPr="00F368C1" w:rsidRDefault="00FA7DA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="00CA38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12E93" w:rsidRPr="00F368C1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="00D12E93">
              <w:rPr>
                <w:rFonts w:ascii="Angsana New" w:hAnsi="Angsana New" w:hint="cs"/>
                <w:sz w:val="30"/>
                <w:szCs w:val="30"/>
                <w:cs/>
              </w:rPr>
              <w:t>กึ่งสำเร็จรูป</w:t>
            </w:r>
            <w:r w:rsidR="00CA38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272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:rsidR="00D12E93" w:rsidRPr="00F368C1" w:rsidRDefault="00D12E93" w:rsidP="00CA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ในราคาต้นทุนมาตรฐาน (ซึ่งใกล้เคียงกับต้นทุนจริง</w:t>
            </w:r>
          </w:p>
        </w:tc>
      </w:tr>
      <w:tr w:rsidR="00CA38C9" w:rsidRPr="00F368C1" w:rsidTr="005D0BBA">
        <w:tc>
          <w:tcPr>
            <w:tcW w:w="4644" w:type="dxa"/>
          </w:tcPr>
          <w:p w:rsidR="00CA38C9" w:rsidRDefault="00CA38C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CA38C9" w:rsidRPr="00F368C1" w:rsidRDefault="00CA38C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5" w:type="dxa"/>
          </w:tcPr>
          <w:p w:rsidR="00CA38C9" w:rsidRPr="00F368C1" w:rsidRDefault="00CA38C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ถัวเฉลี่ย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ถ่วงน้ำหนัก)</w:t>
            </w:r>
          </w:p>
        </w:tc>
      </w:tr>
    </w:tbl>
    <w:p w:rsidR="00D12E93" w:rsidRPr="00DB2B00" w:rsidRDefault="00D12E93" w:rsidP="00D12E93">
      <w:pPr>
        <w:pStyle w:val="NoSpacing"/>
        <w:ind w:right="-25"/>
        <w:jc w:val="thaiDistribute"/>
        <w:rPr>
          <w:rFonts w:ascii="Angsana New" w:hAnsi="Angsana New"/>
          <w:szCs w:val="30"/>
        </w:rPr>
      </w:pPr>
    </w:p>
    <w:p w:rsidR="00985EB2" w:rsidRPr="00C8189F" w:rsidRDefault="00985EB2" w:rsidP="00985EB2">
      <w:pPr>
        <w:pStyle w:val="NoSpacing"/>
        <w:ind w:right="-25"/>
        <w:jc w:val="thaiDistribute"/>
        <w:rPr>
          <w:rFonts w:ascii="Angsana New" w:hAnsi="Angsana New"/>
          <w:szCs w:val="30"/>
          <w:cs/>
        </w:rPr>
      </w:pPr>
      <w:r w:rsidRPr="00C8189F">
        <w:rPr>
          <w:rFonts w:ascii="Angsana New" w:hAnsi="Angsana New"/>
          <w:szCs w:val="30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</w:t>
      </w:r>
      <w:r w:rsidRPr="00C8189F">
        <w:rPr>
          <w:rFonts w:ascii="Angsana New" w:hAnsi="Angsana New" w:hint="cs"/>
          <w:szCs w:val="30"/>
          <w:cs/>
        </w:rPr>
        <w:t>กึ่งสำเร็จรูป</w:t>
      </w:r>
      <w:r w:rsidRPr="00C8189F">
        <w:rPr>
          <w:rFonts w:ascii="Angsana New" w:hAnsi="Angsana New"/>
          <w:szCs w:val="30"/>
          <w:cs/>
        </w:rPr>
        <w:t>ที่ผลิตเอง  ต้นทุนสินค้ารวมการปันส่วน</w:t>
      </w:r>
      <w:r>
        <w:rPr>
          <w:rFonts w:ascii="Angsana New" w:hAnsi="Angsana New"/>
          <w:szCs w:val="30"/>
          <w:cs/>
        </w:rPr>
        <w:t>ของค่าโสหุ้ยการผลิตอย่างเหมาะสม</w:t>
      </w:r>
      <w:r w:rsidRPr="00C8189F">
        <w:rPr>
          <w:rFonts w:ascii="Angsana New" w:hAnsi="Angsana New"/>
          <w:szCs w:val="30"/>
          <w:cs/>
        </w:rPr>
        <w:t>โดยคำนึงถึงระดับกำลังการผลิตตามปกติ</w:t>
      </w:r>
    </w:p>
    <w:p w:rsid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AB54B5" w:rsidRDefault="00AB54B5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AB54B5" w:rsidRPr="009A595A" w:rsidRDefault="00AB54B5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B90C20">
        <w:rPr>
          <w:rFonts w:ascii="Angsana New" w:hAnsi="Angsana New"/>
          <w:sz w:val="30"/>
          <w:szCs w:val="30"/>
          <w:cs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Pr="00B90C20">
        <w:rPr>
          <w:rFonts w:ascii="Angsana New" w:hAnsi="Angsana New" w:hint="cs"/>
          <w:sz w:val="30"/>
          <w:szCs w:val="30"/>
          <w:cs/>
        </w:rPr>
        <w:t>ส่วนเพิ่ม</w:t>
      </w:r>
      <w:r w:rsidRPr="00B90C20">
        <w:rPr>
          <w:rFonts w:ascii="Angsana New" w:hAnsi="Angsana New"/>
          <w:sz w:val="30"/>
          <w:szCs w:val="30"/>
          <w:cs/>
        </w:rPr>
        <w:t>ที่จำเป็นในการขาย</w:t>
      </w:r>
      <w:r w:rsidRPr="00B90C20">
        <w:rPr>
          <w:rFonts w:ascii="Angsana New" w:hAnsi="Angsana New" w:hint="cs"/>
          <w:sz w:val="30"/>
          <w:szCs w:val="30"/>
          <w:cs/>
        </w:rPr>
        <w:t>สินค้านั้น ๆ</w:t>
      </w:r>
    </w:p>
    <w:p w:rsidR="00985EB2" w:rsidRPr="00A142FA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985EB2" w:rsidRPr="00F368C1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8189F">
        <w:rPr>
          <w:rFonts w:ascii="Angsana New" w:hAnsi="Angsana New"/>
          <w:sz w:val="30"/>
          <w:szCs w:val="30"/>
          <w:cs/>
        </w:rPr>
        <w:t>ค่าเผื่อ</w:t>
      </w:r>
      <w:r>
        <w:rPr>
          <w:rFonts w:ascii="Angsana New" w:hAnsi="Angsana New" w:hint="cs"/>
          <w:sz w:val="30"/>
          <w:szCs w:val="30"/>
          <w:cs/>
        </w:rPr>
        <w:t>การลดลงของ</w:t>
      </w:r>
      <w:r w:rsidRPr="00C8189F">
        <w:rPr>
          <w:rFonts w:ascii="Angsana New" w:hAnsi="Angsana New"/>
          <w:sz w:val="30"/>
          <w:szCs w:val="30"/>
          <w:cs/>
        </w:rPr>
        <w:t>มูลค่าสินค้า</w:t>
      </w:r>
      <w:r>
        <w:rPr>
          <w:rFonts w:ascii="Angsana New" w:hAnsi="Angsana New" w:hint="cs"/>
          <w:sz w:val="30"/>
          <w:szCs w:val="30"/>
          <w:cs/>
        </w:rPr>
        <w:t>จ</w:t>
      </w:r>
      <w:r>
        <w:rPr>
          <w:rFonts w:ascii="Angsana New" w:hAnsi="Angsana New"/>
          <w:sz w:val="30"/>
          <w:szCs w:val="30"/>
          <w:cs/>
        </w:rPr>
        <w:t>ะถูกบันทึก</w:t>
      </w:r>
      <w:r w:rsidRPr="00C8189F">
        <w:rPr>
          <w:rFonts w:ascii="Angsana New" w:hAnsi="Angsana New"/>
          <w:sz w:val="30"/>
          <w:szCs w:val="30"/>
          <w:cs/>
        </w:rPr>
        <w:t>สำหรับสินค้า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8189F">
        <w:rPr>
          <w:rFonts w:ascii="Angsana New" w:hAnsi="Angsana New"/>
          <w:sz w:val="30"/>
          <w:szCs w:val="30"/>
          <w:cs/>
        </w:rPr>
        <w:t>เสื่อม</w:t>
      </w:r>
      <w:r>
        <w:rPr>
          <w:rFonts w:ascii="Angsana New" w:hAnsi="Angsana New" w:hint="cs"/>
          <w:sz w:val="30"/>
          <w:szCs w:val="30"/>
          <w:cs/>
        </w:rPr>
        <w:t>ส</w:t>
      </w:r>
      <w:r>
        <w:rPr>
          <w:rFonts w:ascii="Angsana New" w:hAnsi="Angsana New"/>
          <w:sz w:val="30"/>
          <w:szCs w:val="30"/>
          <w:cs/>
        </w:rPr>
        <w:t>ภาพ</w:t>
      </w:r>
      <w:r w:rsidRPr="00C8189F">
        <w:rPr>
          <w:rFonts w:ascii="Angsana New" w:hAnsi="Angsana New"/>
          <w:sz w:val="30"/>
          <w:szCs w:val="30"/>
          <w:cs/>
        </w:rPr>
        <w:t>และ</w:t>
      </w:r>
      <w:r w:rsidRPr="006B24BA">
        <w:rPr>
          <w:rFonts w:ascii="Angsana New" w:hAnsi="Angsana New" w:hint="cs"/>
          <w:sz w:val="30"/>
          <w:szCs w:val="30"/>
          <w:cs/>
        </w:rPr>
        <w:t>เคลื่อนไหวช้า</w:t>
      </w:r>
    </w:p>
    <w:p w:rsidR="00985EB2" w:rsidRPr="00C71D08" w:rsidRDefault="00985EB2" w:rsidP="00985EB2">
      <w:pPr>
        <w:pStyle w:val="NoSpacing"/>
        <w:rPr>
          <w:b/>
          <w:bCs/>
          <w:szCs w:val="30"/>
        </w:rPr>
      </w:pPr>
    </w:p>
    <w:p w:rsidR="005C3A7D" w:rsidRDefault="005C3A7D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21B2A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BC23EC">
        <w:rPr>
          <w:rFonts w:ascii="Angsana New" w:hAnsi="Angsana New"/>
          <w:b/>
          <w:bCs/>
          <w:sz w:val="30"/>
          <w:szCs w:val="30"/>
        </w:rPr>
        <w:t xml:space="preserve"> (</w:t>
      </w:r>
      <w:r w:rsidR="00BC23EC">
        <w:rPr>
          <w:rFonts w:ascii="Angsana New" w:hAnsi="Angsana New" w:hint="cs"/>
          <w:b/>
          <w:bCs/>
          <w:sz w:val="30"/>
          <w:szCs w:val="30"/>
          <w:cs/>
        </w:rPr>
        <w:t>สินทรัพย์เพื่อให้เช่า)</w:t>
      </w:r>
    </w:p>
    <w:p w:rsidR="005C3A7D" w:rsidRPr="00C95DC3" w:rsidRDefault="005C3A7D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C3A7D" w:rsidRDefault="005C3A7D" w:rsidP="00DC4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1B2A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กลุ่มบริษัทเลือก</w:t>
      </w:r>
      <w:r w:rsidRPr="00821B2A">
        <w:rPr>
          <w:rFonts w:ascii="Angsana New" w:hAnsi="Angsana New" w:hint="cs"/>
          <w:sz w:val="30"/>
          <w:szCs w:val="30"/>
          <w:cs/>
        </w:rPr>
        <w:t>ใช้</w:t>
      </w:r>
      <w:r w:rsidRPr="00821B2A">
        <w:rPr>
          <w:rFonts w:ascii="Angsana New" w:hAnsi="Angsana New"/>
          <w:sz w:val="30"/>
          <w:szCs w:val="30"/>
          <w:cs/>
        </w:rPr>
        <w:t>วิธีราคาทุนสำหรับการบันทึกบัญชีอสังหาริมทรัพย์เพื่อการลงทุน</w:t>
      </w:r>
      <w:r w:rsidRPr="00821B2A">
        <w:rPr>
          <w:rFonts w:ascii="Angsana New" w:hAnsi="Angsana New" w:hint="cs"/>
          <w:sz w:val="30"/>
          <w:szCs w:val="30"/>
          <w:cs/>
        </w:rPr>
        <w:t xml:space="preserve"> และได้แสดงแยกต่างหากจากที่ดิน อาคารและอุปกรณ์</w:t>
      </w:r>
    </w:p>
    <w:p w:rsidR="00EE1D19" w:rsidRPr="00EE1D19" w:rsidRDefault="00EE1D19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FA7DA6" w:rsidRDefault="00EE1D19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D47E1A">
        <w:rPr>
          <w:rFonts w:ascii="Angsana New" w:hAnsi="Angsana New" w:hint="cs"/>
          <w:sz w:val="30"/>
          <w:szCs w:val="30"/>
          <w:cs/>
        </w:rPr>
        <w:t>สินทรัพย์เพื่อให้เช่าที่เป็นที่ดินแสดงในราคาทุนหัก</w:t>
      </w:r>
      <w:r w:rsidR="005D7939">
        <w:rPr>
          <w:rFonts w:ascii="Angsana New" w:hAnsi="Angsana New" w:hint="cs"/>
          <w:sz w:val="30"/>
          <w:szCs w:val="30"/>
          <w:cs/>
        </w:rPr>
        <w:t>ค่าเผื่อ</w:t>
      </w:r>
      <w:r w:rsidRPr="00D47E1A">
        <w:rPr>
          <w:rFonts w:ascii="Angsana New" w:hAnsi="Angsana New" w:hint="cs"/>
          <w:sz w:val="30"/>
          <w:szCs w:val="30"/>
          <w:cs/>
        </w:rPr>
        <w:t>การด้อยค่า</w:t>
      </w:r>
      <w:r w:rsidR="00DC4650">
        <w:rPr>
          <w:rFonts w:ascii="Angsana New" w:hAnsi="Angsana New" w:hint="cs"/>
          <w:sz w:val="30"/>
          <w:szCs w:val="30"/>
          <w:cs/>
        </w:rPr>
        <w:t xml:space="preserve"> </w:t>
      </w:r>
      <w:r w:rsidR="00540E1E">
        <w:rPr>
          <w:rFonts w:ascii="Angsana New" w:hAnsi="Angsana New" w:hint="cs"/>
          <w:sz w:val="30"/>
          <w:szCs w:val="30"/>
          <w:cs/>
        </w:rPr>
        <w:t>(ถ้ามี)</w:t>
      </w:r>
      <w:r w:rsidR="00CA38C9">
        <w:rPr>
          <w:rFonts w:ascii="Angsana New" w:hAnsi="Angsana New" w:hint="cs"/>
          <w:sz w:val="30"/>
          <w:szCs w:val="30"/>
          <w:cs/>
        </w:rPr>
        <w:t xml:space="preserve"> </w:t>
      </w:r>
      <w:r w:rsidR="00CA38C9">
        <w:rPr>
          <w:rFonts w:ascii="Angsana New" w:hAnsi="Angsana New"/>
          <w:sz w:val="30"/>
          <w:szCs w:val="30"/>
          <w:cs/>
        </w:rPr>
        <w:t>อาคารแสดง</w:t>
      </w:r>
      <w:r w:rsidR="00CA38C9">
        <w:rPr>
          <w:rFonts w:ascii="Angsana New" w:hAnsi="Angsana New" w:hint="cs"/>
          <w:sz w:val="30"/>
          <w:szCs w:val="30"/>
          <w:cs/>
        </w:rPr>
        <w:t>ใน</w:t>
      </w:r>
      <w:r w:rsidR="00CA38C9" w:rsidRPr="00F368C1">
        <w:rPr>
          <w:rFonts w:ascii="Angsana New" w:hAnsi="Angsana New"/>
          <w:sz w:val="30"/>
          <w:szCs w:val="30"/>
          <w:cs/>
        </w:rPr>
        <w:t>ราคาทุน</w:t>
      </w:r>
      <w:r w:rsidR="00CA38C9">
        <w:rPr>
          <w:rFonts w:ascii="Angsana New" w:hAnsi="Angsana New" w:hint="cs"/>
          <w:sz w:val="30"/>
          <w:szCs w:val="30"/>
          <w:cs/>
        </w:rPr>
        <w:t>สุทธิจาก</w:t>
      </w:r>
      <w:r w:rsidR="00CA38C9" w:rsidRPr="00F368C1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="00CA38C9">
        <w:rPr>
          <w:rFonts w:ascii="Angsana New" w:hAnsi="Angsana New" w:hint="cs"/>
          <w:sz w:val="30"/>
          <w:szCs w:val="30"/>
          <w:cs/>
        </w:rPr>
        <w:t>ค่าเผื่อ</w:t>
      </w:r>
      <w:r w:rsidR="00CA38C9" w:rsidRPr="00F368C1">
        <w:rPr>
          <w:rFonts w:ascii="Angsana New" w:hAnsi="Angsana New"/>
          <w:sz w:val="30"/>
          <w:szCs w:val="30"/>
          <w:cs/>
        </w:rPr>
        <w:t>การด</w:t>
      </w:r>
      <w:r w:rsidR="00CA38C9">
        <w:rPr>
          <w:rFonts w:ascii="Angsana New" w:hAnsi="Angsana New"/>
          <w:sz w:val="30"/>
          <w:szCs w:val="30"/>
          <w:cs/>
        </w:rPr>
        <w:t>้อยค่า</w:t>
      </w:r>
      <w:r w:rsidR="00CA38C9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D75531" w:rsidRPr="00AB54B5" w:rsidRDefault="00D75531" w:rsidP="00CA38C9">
      <w:pPr>
        <w:ind w:right="-25"/>
        <w:rPr>
          <w:rFonts w:ascii="Angsana New" w:hAnsi="Angsana New"/>
          <w:i/>
          <w:iCs/>
          <w:sz w:val="16"/>
          <w:szCs w:val="16"/>
        </w:rPr>
      </w:pPr>
    </w:p>
    <w:p w:rsidR="00CA38C9" w:rsidRPr="0054221D" w:rsidRDefault="00CA38C9" w:rsidP="00CA38C9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</w:t>
      </w:r>
      <w:r>
        <w:rPr>
          <w:rFonts w:ascii="Angsana New" w:hAnsi="Angsana New" w:hint="cs"/>
          <w:i/>
          <w:iCs/>
          <w:sz w:val="30"/>
          <w:szCs w:val="30"/>
          <w:cs/>
        </w:rPr>
        <w:t>เสื่อมราคา</w:t>
      </w:r>
    </w:p>
    <w:p w:rsidR="00CA38C9" w:rsidRPr="00E11F30" w:rsidRDefault="00CA38C9" w:rsidP="00CA38C9">
      <w:pPr>
        <w:ind w:right="-25"/>
        <w:rPr>
          <w:rFonts w:ascii="Angsana New" w:hAnsi="Angsana New"/>
          <w:sz w:val="16"/>
          <w:szCs w:val="16"/>
        </w:rPr>
      </w:pPr>
    </w:p>
    <w:p w:rsidR="00CA38C9" w:rsidRDefault="00CA38C9" w:rsidP="00426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ค่า</w:t>
      </w:r>
      <w:r>
        <w:rPr>
          <w:rFonts w:ascii="Angsana New" w:hAnsi="Angsana New" w:hint="cs"/>
          <w:sz w:val="30"/>
          <w:szCs w:val="30"/>
          <w:cs/>
        </w:rPr>
        <w:t>เสื่อม</w:t>
      </w:r>
      <w:r w:rsidR="00426C31">
        <w:rPr>
          <w:rFonts w:ascii="Angsana New" w:hAnsi="Angsana New" w:hint="cs"/>
          <w:sz w:val="30"/>
          <w:szCs w:val="30"/>
          <w:cs/>
        </w:rPr>
        <w:t>ราคา</w:t>
      </w:r>
      <w:r w:rsidRPr="00CB6F88">
        <w:rPr>
          <w:rFonts w:ascii="Angsana New" w:hAnsi="Angsana New"/>
          <w:sz w:val="30"/>
          <w:szCs w:val="30"/>
          <w:cs/>
        </w:rPr>
        <w:t>บันทึกเป็น</w:t>
      </w:r>
      <w:r w:rsidRPr="00CB6F88">
        <w:rPr>
          <w:rFonts w:ascii="Angsana New" w:hAnsi="Angsana New" w:hint="cs"/>
          <w:sz w:val="30"/>
          <w:szCs w:val="30"/>
          <w:cs/>
        </w:rPr>
        <w:t>ค่าใช้จ่าย</w:t>
      </w:r>
      <w:r w:rsidRPr="00CB6F88">
        <w:rPr>
          <w:rFonts w:ascii="Angsana New" w:hAnsi="Angsana New"/>
          <w:sz w:val="30"/>
          <w:szCs w:val="30"/>
          <w:cs/>
        </w:rPr>
        <w:t>ในงบกำไรขาดทุน</w:t>
      </w:r>
      <w:r w:rsidRPr="00CB6F88">
        <w:rPr>
          <w:rFonts w:ascii="Angsana New" w:hAnsi="Angsana New" w:hint="cs"/>
          <w:sz w:val="30"/>
          <w:szCs w:val="30"/>
          <w:cs/>
        </w:rPr>
        <w:t>เบ็ดเสร็จซึ่ง</w:t>
      </w:r>
      <w:r w:rsidRPr="00CB6F88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CB6F88">
        <w:rPr>
          <w:rFonts w:ascii="Angsana New" w:hAnsi="Angsana New" w:hint="cs"/>
          <w:sz w:val="30"/>
          <w:szCs w:val="30"/>
          <w:cs/>
        </w:rPr>
        <w:t>ห้ประโยชน์</w:t>
      </w:r>
      <w:r w:rsidRPr="00CB6F88">
        <w:rPr>
          <w:rFonts w:ascii="Angsana New" w:hAnsi="Angsana New"/>
          <w:sz w:val="30"/>
          <w:szCs w:val="30"/>
          <w:cs/>
        </w:rPr>
        <w:t>ของ</w:t>
      </w:r>
      <w:r w:rsidR="00426C31">
        <w:rPr>
          <w:rFonts w:ascii="Angsana New" w:hAnsi="Angsana New" w:hint="cs"/>
          <w:sz w:val="30"/>
          <w:szCs w:val="30"/>
          <w:cs/>
        </w:rPr>
        <w:t>สินทรัพย์</w:t>
      </w:r>
      <w:r w:rsidRPr="00CB6F88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B00906">
        <w:rPr>
          <w:rFonts w:ascii="Angsana New" w:hAnsi="Angsana New" w:hint="cs"/>
          <w:sz w:val="30"/>
          <w:szCs w:val="30"/>
          <w:cs/>
        </w:rPr>
        <w:t xml:space="preserve">5 ถึง </w:t>
      </w:r>
      <w:r w:rsidR="001B7244">
        <w:rPr>
          <w:rFonts w:ascii="Angsana New" w:hAnsi="Angsana New" w:hint="cs"/>
          <w:sz w:val="30"/>
          <w:szCs w:val="30"/>
          <w:cs/>
        </w:rPr>
        <w:t>2</w:t>
      </w:r>
      <w:r w:rsidR="002D5B29">
        <w:rPr>
          <w:rFonts w:ascii="Angsana New" w:hAnsi="Angsana New" w:hint="cs"/>
          <w:sz w:val="30"/>
          <w:szCs w:val="30"/>
          <w:cs/>
        </w:rPr>
        <w:t>0</w:t>
      </w:r>
      <w:r w:rsidRPr="00426C31">
        <w:rPr>
          <w:rFonts w:ascii="Angsana New" w:hAnsi="Angsana New" w:hint="cs"/>
          <w:sz w:val="30"/>
          <w:szCs w:val="30"/>
          <w:cs/>
        </w:rPr>
        <w:t xml:space="preserve"> ปี</w:t>
      </w:r>
    </w:p>
    <w:p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FA7DA6" w:rsidRPr="009656ED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048C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5D793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และสินทรัพย์ที่ไม่ได้ใช้ในการดำเนินงาน </w:t>
      </w:r>
    </w:p>
    <w:p w:rsidR="00FA7DA6" w:rsidRPr="00DB2B00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A7DA6" w:rsidRPr="006B24BA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24BA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FA7DA6" w:rsidRPr="00E11F30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FA7DA6" w:rsidRPr="00F368C1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ที่ดิน</w:t>
      </w:r>
      <w:r>
        <w:rPr>
          <w:rFonts w:ascii="Angsana New" w:hAnsi="Angsana New" w:hint="cs"/>
          <w:sz w:val="30"/>
          <w:szCs w:val="30"/>
          <w:cs/>
        </w:rPr>
        <w:t xml:space="preserve"> (ทั้งที่ใช้งานและไม่ได้ใช้งาน) </w:t>
      </w:r>
      <w:r w:rsidRPr="00F368C1">
        <w:rPr>
          <w:rFonts w:ascii="Angsana New" w:hAnsi="Angsana New"/>
          <w:sz w:val="30"/>
          <w:szCs w:val="30"/>
          <w:cs/>
        </w:rPr>
        <w:t>แสดงในราคาทุน</w:t>
      </w:r>
      <w:r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Pr="00F368C1">
        <w:rPr>
          <w:rFonts w:ascii="Angsana New" w:hAnsi="Angsana New"/>
          <w:sz w:val="30"/>
          <w:szCs w:val="30"/>
          <w:cs/>
        </w:rPr>
        <w:t xml:space="preserve">การด้อยค่า </w:t>
      </w:r>
      <w:r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F368C1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AB106E">
        <w:rPr>
          <w:rFonts w:ascii="Angsana New" w:hAnsi="Angsana New" w:hint="cs"/>
          <w:sz w:val="30"/>
          <w:szCs w:val="30"/>
          <w:cs/>
        </w:rPr>
        <w:t xml:space="preserve"> (ทั้งที่ใช้งานและไม่ได้ใช้งาน) </w:t>
      </w:r>
      <w:r>
        <w:rPr>
          <w:rFonts w:ascii="Angsana New" w:hAnsi="Angsana New"/>
          <w:sz w:val="30"/>
          <w:szCs w:val="30"/>
          <w:cs/>
        </w:rPr>
        <w:t>แสดง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F368C1">
        <w:rPr>
          <w:rFonts w:ascii="Angsana New" w:hAnsi="Angsana New"/>
          <w:sz w:val="30"/>
          <w:szCs w:val="30"/>
          <w:cs/>
        </w:rPr>
        <w:t>ราคาทุน</w:t>
      </w:r>
      <w:r>
        <w:rPr>
          <w:rFonts w:ascii="Angsana New" w:hAnsi="Angsana New" w:hint="cs"/>
          <w:sz w:val="30"/>
          <w:szCs w:val="30"/>
          <w:cs/>
        </w:rPr>
        <w:t>สุทธิจาก</w:t>
      </w:r>
      <w:r w:rsidRPr="00F368C1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>
        <w:rPr>
          <w:rFonts w:ascii="Angsana New" w:hAnsi="Angsana New" w:hint="cs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</w:t>
      </w:r>
      <w:r>
        <w:rPr>
          <w:rFonts w:ascii="Angsana New" w:hAnsi="Angsana New"/>
          <w:sz w:val="30"/>
          <w:szCs w:val="30"/>
          <w:cs/>
        </w:rPr>
        <w:t>้อยค่า</w:t>
      </w:r>
      <w:r>
        <w:rPr>
          <w:rFonts w:ascii="Angsana New" w:hAnsi="Angsana New" w:hint="cs"/>
          <w:sz w:val="30"/>
          <w:szCs w:val="30"/>
          <w:cs/>
        </w:rPr>
        <w:t xml:space="preserve"> (ถ้ามี) เมื่อมีการเลิกใช้หรือตัดจำหน่ายสินทรัพย์ออกจากบัญชี กลุ่มบริษัทจะ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</w:t>
      </w:r>
      <w:r w:rsidR="005D793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และบูรณะสินทรัพย์ (ถ้ามี) ถือเป็นต้นทุนของสินทรัพย์และคิดค่าเสื่อมราคา</w:t>
      </w:r>
    </w:p>
    <w:p w:rsidR="00AB54B5" w:rsidRDefault="00AB5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5D7939" w:rsidRDefault="005D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5D7939" w:rsidRDefault="005D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5D7939" w:rsidRDefault="005D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5D7939" w:rsidRDefault="005D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5D7939" w:rsidRDefault="005D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5D7939" w:rsidRDefault="005D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5D7939" w:rsidRDefault="005D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5D7939" w:rsidRDefault="005D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5D7939" w:rsidRDefault="005D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5D7939" w:rsidRDefault="005D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5D7939" w:rsidRDefault="005D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5D7939" w:rsidRPr="00B00BCC" w:rsidRDefault="005D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  <w:cs/>
        </w:rPr>
      </w:pPr>
    </w:p>
    <w:p w:rsidR="00FA7DA6" w:rsidRPr="003A3C65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A3C65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ค่าเสื่อมราคา</w:t>
      </w:r>
    </w:p>
    <w:p w:rsidR="00FA7DA6" w:rsidRPr="0019640F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  <w:r w:rsidR="003D4F1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F368C1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>
        <w:rPr>
          <w:rFonts w:ascii="Angsana New" w:hAnsi="Angsana New" w:hint="cs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F368C1">
        <w:rPr>
          <w:rFonts w:ascii="Angsana New" w:hAnsi="Angsana New"/>
          <w:sz w:val="30"/>
          <w:szCs w:val="30"/>
          <w:cs/>
        </w:rPr>
        <w:t>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F60F06" w:rsidRDefault="00F60F0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9304" w:type="dxa"/>
        <w:tblInd w:w="18" w:type="dxa"/>
        <w:tblLayout w:type="fixed"/>
        <w:tblLook w:val="0000"/>
      </w:tblPr>
      <w:tblGrid>
        <w:gridCol w:w="6894"/>
        <w:gridCol w:w="2410"/>
      </w:tblGrid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12E93" w:rsidRPr="00B405A8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12E93" w:rsidRPr="0067186E" w:rsidRDefault="00214FD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86E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67186E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D12E93" w:rsidRPr="0067186E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10" w:type="dxa"/>
          </w:tcPr>
          <w:p w:rsidR="00D12E93" w:rsidRPr="0067186E" w:rsidRDefault="00214FD6" w:rsidP="00FA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186E">
              <w:rPr>
                <w:rFonts w:ascii="Angsana New" w:hAnsi="Angsana New"/>
                <w:sz w:val="30"/>
                <w:szCs w:val="30"/>
              </w:rPr>
              <w:t>5</w:t>
            </w:r>
            <w:r w:rsidR="001D02CD" w:rsidRPr="006718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DA6" w:rsidRPr="0067186E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D12E93" w:rsidRPr="0067186E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10" w:type="dxa"/>
          </w:tcPr>
          <w:p w:rsidR="00D12E93" w:rsidRPr="0067186E" w:rsidRDefault="00214FD6" w:rsidP="00FA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186E">
              <w:rPr>
                <w:rFonts w:ascii="Angsana New" w:hAnsi="Angsana New"/>
                <w:sz w:val="30"/>
                <w:szCs w:val="30"/>
              </w:rPr>
              <w:t>2</w:t>
            </w:r>
            <w:r w:rsidR="001D02CD" w:rsidRPr="006718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DA6" w:rsidRPr="0067186E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FA7DA6" w:rsidRPr="0067186E">
              <w:rPr>
                <w:rFonts w:ascii="Angsana New" w:hAnsi="Angsana New"/>
                <w:sz w:val="30"/>
                <w:szCs w:val="30"/>
              </w:rPr>
              <w:t>2</w:t>
            </w:r>
            <w:r w:rsidR="00D12E93" w:rsidRPr="0067186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410" w:type="dxa"/>
          </w:tcPr>
          <w:p w:rsidR="00D12E93" w:rsidRPr="0067186E" w:rsidRDefault="00D12E93" w:rsidP="00FA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186E">
              <w:rPr>
                <w:rFonts w:ascii="Angsana New" w:hAnsi="Angsana New"/>
                <w:sz w:val="30"/>
                <w:szCs w:val="30"/>
              </w:rPr>
              <w:t>3</w:t>
            </w:r>
            <w:r w:rsidR="001D02CD" w:rsidRPr="006718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DA6" w:rsidRPr="0067186E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3D4F1C" w:rsidRPr="006718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186E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D12E93" w:rsidRPr="00F368C1" w:rsidTr="005D0BBA">
        <w:tc>
          <w:tcPr>
            <w:tcW w:w="6894" w:type="dxa"/>
          </w:tcPr>
          <w:p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10" w:type="dxa"/>
          </w:tcPr>
          <w:p w:rsidR="00D12E93" w:rsidRPr="0067186E" w:rsidRDefault="00D12E93" w:rsidP="00FA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186E">
              <w:rPr>
                <w:rFonts w:ascii="Angsana New" w:hAnsi="Angsana New"/>
                <w:sz w:val="30"/>
                <w:szCs w:val="30"/>
              </w:rPr>
              <w:t>3</w:t>
            </w:r>
            <w:r w:rsidR="001D02CD" w:rsidRPr="006718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DA6" w:rsidRPr="0067186E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F1404D" w:rsidRPr="0067186E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:rsidR="00D12E93" w:rsidRPr="00152E8F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F368C1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>
        <w:rPr>
          <w:rFonts w:ascii="Angsana New" w:hAnsi="Angsana New" w:hint="cs"/>
          <w:sz w:val="30"/>
          <w:szCs w:val="30"/>
          <w:cs/>
        </w:rPr>
        <w:t>หรือติดตั้ง</w:t>
      </w:r>
    </w:p>
    <w:p w:rsidR="00FA7DA6" w:rsidRPr="00094228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:rsidR="00FA7DA6" w:rsidRPr="00CA7784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A7784">
        <w:rPr>
          <w:rFonts w:ascii="Angsana New" w:hAnsi="Angsana New" w:hint="cs"/>
          <w:sz w:val="30"/>
          <w:szCs w:val="30"/>
          <w:cs/>
        </w:rPr>
        <w:t>วิธีการคิดค่าเสื่อมรา</w:t>
      </w:r>
      <w:r>
        <w:rPr>
          <w:rFonts w:ascii="Angsana New" w:hAnsi="Angsana New" w:hint="cs"/>
          <w:sz w:val="30"/>
          <w:szCs w:val="30"/>
          <w:cs/>
        </w:rPr>
        <w:t>คา อายุการให้</w:t>
      </w:r>
      <w:r w:rsidRPr="00CA7784">
        <w:rPr>
          <w:rFonts w:ascii="Angsana New" w:hAnsi="Angsana New" w:hint="cs"/>
          <w:sz w:val="30"/>
          <w:szCs w:val="30"/>
          <w:cs/>
        </w:rPr>
        <w:t>ประโยชน์และมูลค่าคงเหลือของสินทรัพย์ถูกทบทวนอย่างน้อยที่สุดทุกสิ้นรอบปีบัญชีและปรับปรุงตามความเหมาะสม</w:t>
      </w:r>
    </w:p>
    <w:p w:rsidR="00D75531" w:rsidRDefault="00D75531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121FBD" w:rsidRDefault="00121FBD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3725FE">
        <w:rPr>
          <w:rFonts w:ascii="Angsana New" w:hAnsi="Angsana New"/>
          <w:b/>
          <w:bCs/>
          <w:szCs w:val="30"/>
          <w:cs/>
        </w:rPr>
        <w:t>สินทรัพย์สิทธิการใช้</w:t>
      </w:r>
    </w:p>
    <w:p w:rsidR="00EF5D74" w:rsidRPr="003725FE" w:rsidRDefault="00EF5D74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>บริษัท</w:t>
      </w:r>
      <w:r w:rsidRPr="003725FE">
        <w:rPr>
          <w:rFonts w:ascii="Angsana New" w:hAnsi="Angsana New"/>
          <w:szCs w:val="30"/>
          <w:cs/>
        </w:rPr>
        <w:t>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</w:t>
      </w: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>ณ วันที่สัญญาเช่าเริ่มมีผล ราคาทุนของสินทรัพย์สิทธิการใช้ประกอบด้วย (1) จำนวนเงินของหนี้สินตามสัญญาเช่าจากการวัดมูลค่าเริ่มแรก (2)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วันที่สัญญาเช่าเริ่มมีผลหรือก่อนวันที่สัญญาเริ่มมีผลหักสิ่งจูงใจตามสัญญาเช่าที่ได้รับใดๆ (3) ต้นทุนทางตรงเริ่มแรกใดๆ ที่เกิดขึ้น (ถ้ามี) และ (4) 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(ถ้ามีและเป็นสาระสำคัญ)</w:t>
      </w:r>
    </w:p>
    <w:p w:rsidR="00121FBD" w:rsidRPr="003D4F1C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54221D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121FBD" w:rsidRPr="00DB2CCD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 xml:space="preserve"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 </w:t>
      </w:r>
      <w:r>
        <w:rPr>
          <w:rFonts w:ascii="Angsana New" w:hAnsi="Angsana New" w:hint="cs"/>
          <w:szCs w:val="30"/>
          <w:cs/>
        </w:rPr>
        <w:t>หรือตามอายุการให้ประโยชน์ของสินทรัพย์</w:t>
      </w:r>
      <w:r w:rsidRPr="003725FE">
        <w:rPr>
          <w:rFonts w:ascii="Angsana New" w:hAnsi="Angsana New"/>
          <w:szCs w:val="30"/>
          <w:cs/>
        </w:rPr>
        <w:t>เป็น</w:t>
      </w:r>
      <w:r w:rsidRPr="003D4F1C">
        <w:rPr>
          <w:rFonts w:ascii="Angsana New" w:hAnsi="Angsana New"/>
          <w:szCs w:val="30"/>
          <w:cs/>
        </w:rPr>
        <w:t xml:space="preserve">ระยะเวลา </w:t>
      </w:r>
      <w:r w:rsidR="00A70B60">
        <w:rPr>
          <w:rFonts w:ascii="Angsana New" w:hAnsi="Angsana New"/>
          <w:szCs w:val="30"/>
        </w:rPr>
        <w:t xml:space="preserve">5 </w:t>
      </w:r>
      <w:r w:rsidR="00A70B60">
        <w:rPr>
          <w:rFonts w:ascii="Angsana New" w:hAnsi="Angsana New" w:hint="cs"/>
          <w:szCs w:val="30"/>
          <w:cs/>
        </w:rPr>
        <w:t>ถึง</w:t>
      </w:r>
      <w:r w:rsidRPr="00FC1DE4">
        <w:rPr>
          <w:rFonts w:ascii="Angsana New" w:hAnsi="Angsana New"/>
          <w:szCs w:val="30"/>
        </w:rPr>
        <w:t xml:space="preserve"> 2</w:t>
      </w:r>
      <w:r w:rsidR="00D420AF" w:rsidRPr="00FC1DE4">
        <w:rPr>
          <w:rFonts w:ascii="Angsana New" w:hAnsi="Angsana New" w:hint="cs"/>
          <w:szCs w:val="30"/>
          <w:cs/>
        </w:rPr>
        <w:t>5</w:t>
      </w:r>
      <w:r w:rsidRPr="003D4F1C">
        <w:rPr>
          <w:rFonts w:ascii="Angsana New" w:hAnsi="Angsana New"/>
          <w:szCs w:val="30"/>
          <w:cs/>
        </w:rPr>
        <w:t xml:space="preserve"> ปี</w:t>
      </w:r>
      <w:r w:rsidRPr="003725FE">
        <w:rPr>
          <w:rFonts w:ascii="Angsana New" w:hAnsi="Angsana New"/>
          <w:szCs w:val="30"/>
          <w:cs/>
        </w:rPr>
        <w:t xml:space="preserve"> </w:t>
      </w:r>
    </w:p>
    <w:p w:rsidR="001D02CD" w:rsidRDefault="001D02CD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B54B5" w:rsidRDefault="00AB54B5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A7DA6" w:rsidRPr="00F368C1" w:rsidRDefault="00D77B00" w:rsidP="00FA7DA6">
      <w:pPr>
        <w:ind w:right="-25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สินทรัพย์ไม่มีตัวตนอื่น (</w:t>
      </w:r>
      <w:r w:rsidR="00FA7DA6" w:rsidRPr="00F368C1">
        <w:rPr>
          <w:rFonts w:ascii="Angsana New" w:hAnsi="Angsana New"/>
          <w:b/>
          <w:bCs/>
          <w:sz w:val="30"/>
          <w:szCs w:val="30"/>
          <w:cs/>
        </w:rPr>
        <w:t>โปรแกรมคอมพิวเตอร์</w:t>
      </w:r>
      <w:r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:rsidR="00FA7DA6" w:rsidRPr="006048CC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FA7DA6" w:rsidRPr="00F368C1" w:rsidRDefault="00FA7DA6" w:rsidP="00FA7DA6">
      <w:pPr>
        <w:ind w:right="-25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โปรแกรมคอมพิวเตอร์</w:t>
      </w:r>
      <w:r w:rsidRPr="00CB6F88">
        <w:rPr>
          <w:rFonts w:ascii="Angsana New" w:hAnsi="Angsana New"/>
          <w:sz w:val="30"/>
          <w:szCs w:val="30"/>
          <w:cs/>
        </w:rPr>
        <w:t>แสดงในราคาทุน</w:t>
      </w:r>
      <w:r w:rsidRPr="00CB6F88">
        <w:rPr>
          <w:rFonts w:ascii="Angsana New" w:hAnsi="Angsana New" w:hint="cs"/>
          <w:sz w:val="30"/>
          <w:szCs w:val="30"/>
          <w:cs/>
        </w:rPr>
        <w:t>สุทธิจาก</w:t>
      </w:r>
      <w:r w:rsidRPr="00CB6F88">
        <w:rPr>
          <w:rFonts w:ascii="Angsana New" w:hAnsi="Angsana New"/>
          <w:sz w:val="30"/>
          <w:szCs w:val="30"/>
          <w:cs/>
        </w:rPr>
        <w:t>ค่าตัดจำหน่ายสะสมและ</w:t>
      </w:r>
      <w:r w:rsidRPr="00CB6F88">
        <w:rPr>
          <w:rFonts w:ascii="Angsana New" w:hAnsi="Angsana New" w:hint="cs"/>
          <w:sz w:val="30"/>
          <w:szCs w:val="30"/>
          <w:cs/>
        </w:rPr>
        <w:t>ค่าเผื่อ</w:t>
      </w:r>
      <w:r w:rsidRPr="00CB6F88">
        <w:rPr>
          <w:rFonts w:ascii="Angsana New" w:hAnsi="Angsana New"/>
          <w:sz w:val="30"/>
          <w:szCs w:val="30"/>
          <w:cs/>
        </w:rPr>
        <w:t>การด้อยค่า</w:t>
      </w:r>
      <w:r w:rsidRPr="00CB6F88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D47E1A" w:rsidRPr="003D4F1C" w:rsidRDefault="00D47E1A" w:rsidP="00FA7DA6">
      <w:pPr>
        <w:ind w:right="-25"/>
        <w:rPr>
          <w:rFonts w:ascii="Angsana New" w:hAnsi="Angsana New"/>
          <w:i/>
          <w:iCs/>
          <w:sz w:val="16"/>
          <w:szCs w:val="16"/>
        </w:rPr>
      </w:pPr>
    </w:p>
    <w:p w:rsidR="00FA7DA6" w:rsidRPr="0054221D" w:rsidRDefault="00FA7DA6" w:rsidP="00FA7DA6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FA7DA6" w:rsidRPr="00E11F30" w:rsidRDefault="00FA7DA6" w:rsidP="00FA7DA6">
      <w:pPr>
        <w:ind w:right="-25"/>
        <w:rPr>
          <w:rFonts w:ascii="Angsana New" w:hAnsi="Angsana New"/>
          <w:sz w:val="16"/>
          <w:szCs w:val="16"/>
        </w:rPr>
      </w:pPr>
    </w:p>
    <w:p w:rsidR="00FA7DA6" w:rsidRDefault="00FA7DA6" w:rsidP="00FA7DA6">
      <w:pPr>
        <w:ind w:right="-25"/>
        <w:rPr>
          <w:rFonts w:ascii="Angsana New" w:hAnsi="Angsana New"/>
          <w:sz w:val="30"/>
          <w:szCs w:val="30"/>
        </w:rPr>
      </w:pPr>
      <w:r w:rsidRPr="00CB6F88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CB6F88">
        <w:rPr>
          <w:rFonts w:ascii="Angsana New" w:hAnsi="Angsana New" w:hint="cs"/>
          <w:sz w:val="30"/>
          <w:szCs w:val="30"/>
          <w:cs/>
        </w:rPr>
        <w:t>ค่าใช้จ่าย</w:t>
      </w:r>
      <w:r w:rsidRPr="00CB6F88">
        <w:rPr>
          <w:rFonts w:ascii="Angsana New" w:hAnsi="Angsana New"/>
          <w:sz w:val="30"/>
          <w:szCs w:val="30"/>
          <w:cs/>
        </w:rPr>
        <w:t>ในงบกำไรขาดทุน</w:t>
      </w:r>
      <w:r w:rsidRPr="00CB6F88">
        <w:rPr>
          <w:rFonts w:ascii="Angsana New" w:hAnsi="Angsana New" w:hint="cs"/>
          <w:sz w:val="30"/>
          <w:szCs w:val="30"/>
          <w:cs/>
        </w:rPr>
        <w:t>เบ็ดเสร็จ</w:t>
      </w:r>
      <w:r w:rsidR="002D5B29">
        <w:rPr>
          <w:rFonts w:ascii="Angsana New" w:hAnsi="Angsana New" w:hint="cs"/>
          <w:sz w:val="30"/>
          <w:szCs w:val="30"/>
          <w:cs/>
        </w:rPr>
        <w:t xml:space="preserve"> </w:t>
      </w:r>
      <w:r w:rsidRPr="00CB6F88">
        <w:rPr>
          <w:rFonts w:ascii="Angsana New" w:hAnsi="Angsana New" w:hint="cs"/>
          <w:sz w:val="30"/>
          <w:szCs w:val="30"/>
          <w:cs/>
        </w:rPr>
        <w:t>ซึ่ง</w:t>
      </w:r>
      <w:r w:rsidRPr="00CB6F88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CB6F88">
        <w:rPr>
          <w:rFonts w:ascii="Angsana New" w:hAnsi="Angsana New" w:hint="cs"/>
          <w:sz w:val="30"/>
          <w:szCs w:val="30"/>
          <w:cs/>
        </w:rPr>
        <w:t>ห้ประโยชน์</w:t>
      </w:r>
      <w:r w:rsidRPr="00CB6F88">
        <w:rPr>
          <w:rFonts w:ascii="Angsana New" w:hAnsi="Angsana New"/>
          <w:sz w:val="30"/>
          <w:szCs w:val="30"/>
          <w:cs/>
        </w:rPr>
        <w:t>ของโปรแกรมคอมพิวเตอร์เป็น</w:t>
      </w:r>
      <w:r w:rsidRPr="00055013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055013">
        <w:rPr>
          <w:rFonts w:ascii="Angsana New" w:hAnsi="Angsana New"/>
          <w:sz w:val="30"/>
          <w:szCs w:val="30"/>
        </w:rPr>
        <w:t>3</w:t>
      </w:r>
      <w:r w:rsidR="000D1E20">
        <w:rPr>
          <w:rFonts w:ascii="Angsana New" w:hAnsi="Angsana New" w:hint="cs"/>
          <w:sz w:val="30"/>
          <w:szCs w:val="30"/>
          <w:cs/>
        </w:rPr>
        <w:t xml:space="preserve"> ถึง</w:t>
      </w:r>
      <w:r w:rsidR="00055013" w:rsidRPr="00055013">
        <w:rPr>
          <w:rFonts w:ascii="Angsana New" w:hAnsi="Angsana New" w:hint="cs"/>
          <w:sz w:val="30"/>
          <w:szCs w:val="30"/>
          <w:cs/>
        </w:rPr>
        <w:t xml:space="preserve"> </w:t>
      </w:r>
      <w:r w:rsidRPr="00055013">
        <w:rPr>
          <w:rFonts w:ascii="Angsana New" w:hAnsi="Angsana New"/>
          <w:sz w:val="30"/>
          <w:szCs w:val="30"/>
        </w:rPr>
        <w:t>10</w:t>
      </w:r>
      <w:r w:rsidRPr="00AB54B5">
        <w:rPr>
          <w:rFonts w:ascii="Angsana New" w:hAnsi="Angsana New" w:hint="cs"/>
          <w:sz w:val="30"/>
          <w:szCs w:val="30"/>
          <w:cs/>
          <w:lang w:val="th-TH"/>
        </w:rPr>
        <w:t xml:space="preserve"> ปี</w:t>
      </w:r>
    </w:p>
    <w:p w:rsidR="00B63C99" w:rsidRDefault="00B63C99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A7DA6" w:rsidRPr="00770F90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70F90">
        <w:rPr>
          <w:rFonts w:ascii="Angsana New" w:hAnsi="Angsana New"/>
          <w:b/>
          <w:bCs/>
          <w:sz w:val="30"/>
          <w:szCs w:val="30"/>
          <w:cs/>
        </w:rPr>
        <w:t>การด้อยค่า</w:t>
      </w:r>
      <w:r>
        <w:rPr>
          <w:rFonts w:ascii="Angsana New" w:hAnsi="Angsana New" w:hint="cs"/>
          <w:b/>
          <w:bCs/>
          <w:sz w:val="30"/>
          <w:szCs w:val="30"/>
          <w:cs/>
        </w:rPr>
        <w:t>ของสินทรัพย์</w:t>
      </w:r>
      <w:r w:rsidR="004E51A7">
        <w:rPr>
          <w:rFonts w:ascii="Angsana New" w:hAnsi="Angsana New"/>
          <w:b/>
          <w:bCs/>
          <w:sz w:val="30"/>
          <w:szCs w:val="30"/>
        </w:rPr>
        <w:t xml:space="preserve"> </w:t>
      </w:r>
      <w:r w:rsidR="00052B4C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="00121FBD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  <w:r w:rsidR="00052B4C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:rsidR="00FA7DA6" w:rsidRPr="00C747D1" w:rsidRDefault="00FA7DA6" w:rsidP="00FA7DA6">
      <w:pPr>
        <w:pStyle w:val="AccPolicyHeading"/>
        <w:rPr>
          <w:sz w:val="16"/>
          <w:szCs w:val="16"/>
        </w:rPr>
      </w:pPr>
    </w:p>
    <w:p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3A24">
        <w:rPr>
          <w:rFonts w:ascii="Angsana New" w:hAnsi="Angsana New"/>
          <w:sz w:val="30"/>
          <w:szCs w:val="30"/>
          <w:cs/>
        </w:rPr>
        <w:t>ยอดสิ</w:t>
      </w:r>
      <w:r>
        <w:rPr>
          <w:rFonts w:ascii="Angsana New" w:hAnsi="Angsana New"/>
          <w:sz w:val="30"/>
          <w:szCs w:val="30"/>
          <w:cs/>
        </w:rPr>
        <w:t>นทรัพย์คงเหลือตามบัญชีของ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D83A24">
        <w:rPr>
          <w:rFonts w:ascii="Angsana New" w:hAnsi="Angsana New"/>
          <w:sz w:val="30"/>
          <w:szCs w:val="30"/>
          <w:cs/>
        </w:rPr>
        <w:t>ได้รับการทบทวน ณ ทุกวันที่ใน</w:t>
      </w:r>
      <w:r>
        <w:rPr>
          <w:rFonts w:ascii="Angsana New" w:hAnsi="Angsana New"/>
          <w:sz w:val="30"/>
          <w:szCs w:val="30"/>
          <w:cs/>
        </w:rPr>
        <w:t>งบแสดงฐานะการเงินว่า</w:t>
      </w:r>
      <w:r w:rsidRPr="00D83A24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="000D1E20"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ในกรณีที่มีข้อบ่งชี้จะทำการประมาณมูลค่าที่คาดว่าจะได้รับคืน</w:t>
      </w:r>
      <w:r>
        <w:rPr>
          <w:rFonts w:ascii="Angsana New" w:hAnsi="Angsana New" w:hint="cs"/>
          <w:sz w:val="30"/>
          <w:szCs w:val="30"/>
          <w:cs/>
        </w:rPr>
        <w:t>ของสินทรัพย์</w:t>
      </w:r>
      <w:r w:rsidR="00DA0540">
        <w:rPr>
          <w:rFonts w:ascii="Angsana New" w:hAnsi="Angsana New" w:hint="cs"/>
          <w:sz w:val="30"/>
          <w:szCs w:val="30"/>
          <w:cs/>
        </w:rPr>
        <w:t xml:space="preserve"> </w:t>
      </w:r>
      <w:r w:rsidRPr="006B0771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มูลค่ายุติธรรมหักต้นทุนในการจำหน่ายข</w:t>
      </w:r>
      <w:r w:rsidRPr="006B0771">
        <w:rPr>
          <w:rFonts w:ascii="Angsana New" w:hAnsi="Angsana New"/>
          <w:sz w:val="30"/>
          <w:szCs w:val="30"/>
          <w:cs/>
        </w:rPr>
        <w:t>องสินทรัพย์หรือมูลค่าจากก</w:t>
      </w:r>
      <w:r>
        <w:rPr>
          <w:rFonts w:ascii="Angsana New" w:hAnsi="Angsana New"/>
          <w:sz w:val="30"/>
          <w:szCs w:val="30"/>
          <w:cs/>
        </w:rPr>
        <w:t>ารใช้ของสินทรัพย์นั้นแล้วแต่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6B0771">
        <w:rPr>
          <w:rFonts w:ascii="Angsana New" w:hAnsi="Angsana New"/>
          <w:sz w:val="30"/>
          <w:szCs w:val="30"/>
          <w:cs/>
        </w:rPr>
        <w:t>ใดจะสูงกว่า)</w:t>
      </w:r>
      <w:r w:rsidR="00DA0540">
        <w:rPr>
          <w:rFonts w:ascii="Angsana New" w:hAnsi="Angsana New" w:hint="cs"/>
          <w:sz w:val="30"/>
          <w:szCs w:val="30"/>
          <w:cs/>
        </w:rPr>
        <w:t xml:space="preserve"> </w:t>
      </w:r>
      <w:r w:rsidRPr="006B0771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6C4A8F" w:rsidRPr="00AB54B5" w:rsidRDefault="006C4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6B0771">
        <w:rPr>
          <w:rFonts w:ascii="Angsana New" w:hAnsi="Angsana New"/>
          <w:sz w:val="30"/>
          <w:szCs w:val="30"/>
          <w:cs/>
        </w:rPr>
        <w:t xml:space="preserve">ในกรณีที่ราคาตามบัญชีของสินทรัพย์สูงกว่ามูลค่าที่คาดว่าจะได้รับคืน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6B0771">
        <w:rPr>
          <w:rFonts w:ascii="Angsana New" w:hAnsi="Angsana New"/>
          <w:sz w:val="30"/>
          <w:szCs w:val="30"/>
          <w:cs/>
        </w:rPr>
        <w:t>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</w:t>
      </w:r>
      <w:r>
        <w:rPr>
          <w:rFonts w:ascii="Angsana New" w:hAnsi="Angsana New"/>
          <w:sz w:val="30"/>
          <w:szCs w:val="30"/>
          <w:cs/>
        </w:rPr>
        <w:t>ในงบกำไรขาดทุนเบ็ดเสร็จ และ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บริษัทจะบันทึก</w:t>
      </w:r>
      <w:r w:rsidRPr="006B0771">
        <w:rPr>
          <w:rFonts w:ascii="Angsana New" w:hAnsi="Angsana New"/>
          <w:sz w:val="30"/>
          <w:szCs w:val="30"/>
          <w:cs/>
        </w:rPr>
        <w:t>กลับรายการ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6B077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>
        <w:rPr>
          <w:rFonts w:ascii="Angsana New" w:hAnsi="Angsana New" w:hint="cs"/>
          <w:sz w:val="30"/>
          <w:szCs w:val="30"/>
          <w:cs/>
        </w:rPr>
        <w:t xml:space="preserve">ที่เคยรับรู้ในปีก่อน ๆ </w:t>
      </w:r>
      <w:r>
        <w:rPr>
          <w:rFonts w:ascii="Angsana New" w:hAnsi="Angsana New"/>
          <w:sz w:val="30"/>
          <w:szCs w:val="30"/>
          <w:cs/>
        </w:rPr>
        <w:t>โดยถือเป็นรายได้อื่น</w:t>
      </w:r>
      <w:r w:rsidRPr="006B0771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="00426C3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121FBD" w:rsidRDefault="00121FBD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786394" w:rsidRDefault="00786394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786394" w:rsidRDefault="00786394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786394" w:rsidRPr="00786394" w:rsidRDefault="00786394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AB54B5" w:rsidRDefault="00AB54B5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AB54B5" w:rsidRDefault="00AB54B5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AB54B5" w:rsidRDefault="00AB54B5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AB54B5" w:rsidRDefault="00AB54B5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AB54B5" w:rsidRDefault="00AB54B5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AB54B5" w:rsidRDefault="00AB54B5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AB54B5" w:rsidRDefault="00AB54B5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3725FE">
        <w:rPr>
          <w:rFonts w:ascii="Angsana New" w:hAnsi="Angsana New"/>
          <w:b/>
          <w:bCs/>
          <w:szCs w:val="30"/>
          <w:cs/>
        </w:rPr>
        <w:lastRenderedPageBreak/>
        <w:t>หนี้สินตามสัญญาเช่า</w:t>
      </w: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color w:val="000000"/>
          <w:szCs w:val="30"/>
        </w:rPr>
      </w:pPr>
      <w:r w:rsidRPr="003725FE">
        <w:rPr>
          <w:rFonts w:ascii="Angsana New" w:hAnsi="Angsana New"/>
          <w:szCs w:val="30"/>
          <w:cs/>
        </w:rPr>
        <w:t xml:space="preserve">ณ วันที่สัญญาเช่าเริ่มมีผล </w:t>
      </w: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>บริษัท</w:t>
      </w:r>
      <w:r w:rsidRPr="003725FE">
        <w:rPr>
          <w:rFonts w:ascii="Angsana New" w:hAnsi="Angsana New"/>
          <w:szCs w:val="30"/>
          <w:cs/>
        </w:rPr>
        <w:t>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</w:t>
      </w: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>บริษัท</w:t>
      </w:r>
      <w:r w:rsidRPr="003725FE">
        <w:rPr>
          <w:rFonts w:ascii="Angsana New" w:hAnsi="Angsana New"/>
          <w:szCs w:val="30"/>
          <w:cs/>
        </w:rPr>
        <w:t xml:space="preserve"> ทั้งนี้ การจ่ายชำระตามสัญญาเช่าที่ยังไม่ได้จ่ายชำระประกอบด้วย (1) การจ่ายชำระคงที่หักลูกหนี้สิ่งจูงใจตามสัญญาเช่าใดๆ (2)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 (ถ้ามี) (3) จำนวนเงินที่คาดว่าจะจ่ายชำระภายใต้การรับประกันมูลค่าคงเหลือ (ถ้ามี) (4) </w:t>
      </w:r>
      <w:r w:rsidRPr="003725FE">
        <w:rPr>
          <w:rFonts w:ascii="Angsana New" w:hAnsi="Angsana New"/>
          <w:color w:val="00000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 (ถ้ามี) และ (5) การจ่ายชำระค่าปรับเพื่อการยกเลิกสัญญาเช่าหากข้อกำหนดสัญญาเช่าแสดงให้เห็นว่า</w:t>
      </w:r>
      <w:r w:rsidR="00540E1E">
        <w:rPr>
          <w:rFonts w:ascii="Angsana New" w:hAnsi="Angsana New" w:hint="cs"/>
          <w:color w:val="000000"/>
          <w:szCs w:val="30"/>
          <w:cs/>
        </w:rPr>
        <w:t>กลุ่ม</w:t>
      </w:r>
      <w:r w:rsidRPr="003725FE">
        <w:rPr>
          <w:rFonts w:ascii="Angsana New" w:hAnsi="Angsana New"/>
          <w:color w:val="000000"/>
          <w:szCs w:val="30"/>
          <w:cs/>
        </w:rPr>
        <w:t>บริษัทจะใช้สิทธิเลือกในการยกเลิกสัญญาเช่า (ถ้ามี)</w:t>
      </w:r>
    </w:p>
    <w:p w:rsidR="00F60F06" w:rsidRDefault="00F60F06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</w:p>
    <w:p w:rsidR="00121FBD" w:rsidRPr="003725FE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 xml:space="preserve">ภายหลังจากสัญญาเช่าเริ่มมีผล </w:t>
      </w: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>บริษัท</w:t>
      </w:r>
      <w:r w:rsidRPr="003725FE">
        <w:rPr>
          <w:rFonts w:ascii="Angsana New" w:hAnsi="Angsana New"/>
          <w:szCs w:val="30"/>
          <w:cs/>
        </w:rPr>
        <w:t>วัดมูลค่าหนี้สินตามสัญญาเช่าโดย (1) การเพิ่มมูลค่าตามบัญชีเพื่อสะท้อนดอกเบี้ยจากหนี้สินตามสัญญาเช่า (ถ้ามี) (2) การลดมูลค่าตามบัญชีเพื่อสะท้อนการจ่ายชำระตามสัญญาเช่าที่จ่ายชำระแล้วและ (3)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(ถ้ามี) ทั้งนี้ ดอกเบี้ยจากหนี้สินตามสัญญาเช่าและการจ่ายชำระค่าเช่าผันแปรที่ไม่ได้รวมอยู่ในการวัดมูลค่าของหนี้สินตามสัญญาเช่าถูกรับรู้เป็นค่าใช้จ่ายในกำไรหรือขาดทุน</w:t>
      </w:r>
    </w:p>
    <w:p w:rsidR="00E2285A" w:rsidRPr="007F0294" w:rsidRDefault="00E2285A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>รายจ่ายค่าเช่าสำหรับสัญญาเช่าระยะสั้น (ไม่เกิน 12 เดือนนับแต่วันที่สัญญาเช่าเริ่มมีผล) และสัญญาเช่าสินทรัพย์มูลค่าต่ำ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:rsidR="00121FBD" w:rsidRPr="007F0294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121FBD" w:rsidRPr="003725FE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D12E93" w:rsidRPr="007047A4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ค่าตอบแทนสิทธิการเช่ารับล่วงหน้า</w:t>
      </w:r>
    </w:p>
    <w:p w:rsidR="00D12E93" w:rsidRPr="007047A4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:rsidR="00E00CDA" w:rsidRDefault="00D12E93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ค่าตอบแทนสิทธิการเช่ารับล่วงหน้าเป็นค่าตอบแทนสิทธิการเช่าที่ดินที่เรียกเก็บจากลูกค้าล่วงหน้าตามข้อกำหนดในสัญญาเช</w:t>
      </w:r>
      <w:r w:rsidR="00AB106E">
        <w:rPr>
          <w:rFonts w:ascii="Angsana New" w:hAnsi="Angsana New"/>
          <w:sz w:val="30"/>
          <w:szCs w:val="30"/>
          <w:cs/>
        </w:rPr>
        <w:t>่า ซึ่งจะทยอยรับรู้เป็นรายได้</w:t>
      </w:r>
      <w:r w:rsidR="00AB106E" w:rsidRPr="00CB6F88">
        <w:rPr>
          <w:rFonts w:ascii="Angsana New" w:hAnsi="Angsana New"/>
          <w:sz w:val="30"/>
          <w:szCs w:val="30"/>
          <w:cs/>
        </w:rPr>
        <w:t>ในงบกำไรขาดทุน</w:t>
      </w:r>
      <w:r w:rsidR="00AB106E" w:rsidRPr="00CB6F88">
        <w:rPr>
          <w:rFonts w:ascii="Angsana New" w:hAnsi="Angsana New" w:hint="cs"/>
          <w:sz w:val="30"/>
          <w:szCs w:val="30"/>
          <w:cs/>
        </w:rPr>
        <w:t>เบ็ดเสร็จ</w:t>
      </w:r>
      <w:r w:rsidR="00AB106E">
        <w:rPr>
          <w:rFonts w:ascii="Angsana New" w:hAnsi="Angsana New" w:hint="cs"/>
          <w:sz w:val="30"/>
          <w:szCs w:val="30"/>
          <w:cs/>
        </w:rPr>
        <w:t>คำนวณโดย</w:t>
      </w:r>
      <w:r w:rsidR="00AB106E" w:rsidRPr="00CB6F88">
        <w:rPr>
          <w:rFonts w:ascii="Angsana New" w:hAnsi="Angsana New"/>
          <w:sz w:val="30"/>
          <w:szCs w:val="30"/>
          <w:cs/>
        </w:rPr>
        <w:t>วิธีเส้นตรง</w:t>
      </w:r>
      <w:r w:rsidR="00AB106E">
        <w:rPr>
          <w:rFonts w:ascii="Angsana New" w:hAnsi="Angsana New" w:hint="cs"/>
          <w:sz w:val="30"/>
          <w:szCs w:val="30"/>
          <w:cs/>
        </w:rPr>
        <w:t>ตาม</w:t>
      </w:r>
      <w:r w:rsidRPr="007047A4">
        <w:rPr>
          <w:rFonts w:ascii="Angsana New" w:hAnsi="Angsana New"/>
          <w:sz w:val="30"/>
          <w:szCs w:val="30"/>
          <w:cs/>
        </w:rPr>
        <w:t>อายุของสัญญา</w:t>
      </w:r>
      <w:r>
        <w:rPr>
          <w:rFonts w:ascii="Angsana New" w:hAnsi="Angsana New" w:hint="cs"/>
          <w:sz w:val="30"/>
          <w:szCs w:val="30"/>
          <w:cs/>
        </w:rPr>
        <w:t>เช่า</w:t>
      </w:r>
      <w:r w:rsidRPr="007047A4">
        <w:rPr>
          <w:rFonts w:ascii="Angsana New" w:hAnsi="Angsana New"/>
          <w:sz w:val="30"/>
          <w:szCs w:val="30"/>
          <w:cs/>
        </w:rPr>
        <w:t xml:space="preserve"> 3</w:t>
      </w:r>
      <w:r w:rsidR="00E07D15">
        <w:rPr>
          <w:rFonts w:ascii="Angsana New" w:hAnsi="Angsana New"/>
          <w:sz w:val="30"/>
          <w:szCs w:val="30"/>
        </w:rPr>
        <w:t>1</w:t>
      </w:r>
      <w:r w:rsidRPr="007047A4">
        <w:rPr>
          <w:rFonts w:ascii="Angsana New" w:hAnsi="Angsana New"/>
          <w:sz w:val="30"/>
          <w:szCs w:val="30"/>
          <w:cs/>
        </w:rPr>
        <w:t xml:space="preserve"> ปี</w:t>
      </w:r>
    </w:p>
    <w:p w:rsidR="001D02CD" w:rsidRDefault="001D02CD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B54B5" w:rsidRDefault="00AB54B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B54B5" w:rsidRDefault="00AB54B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B54B5" w:rsidRDefault="00AB54B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ผลประโยชน์ของพนักงาน</w:t>
      </w:r>
    </w:p>
    <w:p w:rsidR="007F3E7A" w:rsidRPr="0016610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7F3E7A" w:rsidRDefault="007F3E7A" w:rsidP="002B1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:rsidR="007F3E7A" w:rsidRPr="001D60F4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F3E7A" w:rsidRDefault="007F3E7A" w:rsidP="006B2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F60F06" w:rsidRP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7F3E7A" w:rsidRPr="002E6C07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E6C07">
        <w:rPr>
          <w:rFonts w:ascii="Angsana New" w:hAnsi="Angsana New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2E6C07">
        <w:rPr>
          <w:rFonts w:ascii="Angsana New" w:hAnsi="Angsana New"/>
          <w:sz w:val="30"/>
          <w:szCs w:val="30"/>
          <w:cs/>
        </w:rPr>
        <w:t>ผลประโยชน์หลังออกจากงานซึ่งเป็นเงินชดเชยตามกฎหมาย</w:t>
      </w:r>
      <w:r>
        <w:rPr>
          <w:rFonts w:ascii="Angsana New" w:hAnsi="Angsana New" w:hint="cs"/>
          <w:sz w:val="30"/>
          <w:szCs w:val="30"/>
          <w:cs/>
        </w:rPr>
        <w:t>คุ้มครอง</w:t>
      </w:r>
      <w:r w:rsidRPr="002E6C07">
        <w:rPr>
          <w:rFonts w:ascii="Angsana New" w:hAnsi="Angsana New"/>
          <w:sz w:val="30"/>
          <w:szCs w:val="30"/>
          <w:cs/>
        </w:rPr>
        <w:t>แรงงาน</w:t>
      </w:r>
      <w:r w:rsidR="00A47809">
        <w:rPr>
          <w:rFonts w:ascii="Angsana New" w:hAnsi="Angsana New"/>
          <w:sz w:val="30"/>
          <w:szCs w:val="30"/>
          <w:cs/>
        </w:rPr>
        <w:t>ซึ่งจะจ่ายให้แก่พนักงานเมื่อเกษียณอายุหรือเลิกจ้าง</w:t>
      </w:r>
      <w:r w:rsidRPr="002E6C07">
        <w:rPr>
          <w:rFonts w:ascii="Angsana New" w:hAnsi="Angsana New"/>
          <w:sz w:val="30"/>
          <w:szCs w:val="30"/>
          <w:cs/>
        </w:rPr>
        <w:t>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</w:t>
      </w:r>
      <w:r>
        <w:rPr>
          <w:rFonts w:ascii="Angsana New" w:hAnsi="Angsana New" w:hint="cs"/>
          <w:sz w:val="30"/>
          <w:szCs w:val="30"/>
          <w:cs/>
        </w:rPr>
        <w:t>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</w:t>
      </w:r>
      <w:r w:rsidRPr="002E6C07">
        <w:rPr>
          <w:rFonts w:ascii="Angsana New" w:hAnsi="Angsana New"/>
          <w:sz w:val="30"/>
          <w:szCs w:val="30"/>
          <w:cs/>
        </w:rPr>
        <w:t xml:space="preserve">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</w:t>
      </w:r>
      <w:r w:rsidR="004A1037" w:rsidRPr="002E6C07">
        <w:rPr>
          <w:rFonts w:ascii="Angsana New" w:hAnsi="Angsana New"/>
          <w:sz w:val="30"/>
          <w:szCs w:val="30"/>
          <w:cs/>
        </w:rPr>
        <w:t xml:space="preserve">ต้นทุนบริการปัจจุบัน </w:t>
      </w:r>
      <w:r>
        <w:rPr>
          <w:rFonts w:ascii="Angsana New" w:hAnsi="Angsana New" w:hint="cs"/>
          <w:sz w:val="30"/>
          <w:szCs w:val="30"/>
          <w:cs/>
        </w:rPr>
        <w:t>ต้นทุนบริการในอดีต (ถ้ามี) และ</w:t>
      </w:r>
      <w:r w:rsidRPr="002E6C07">
        <w:rPr>
          <w:rFonts w:ascii="Angsana New" w:hAnsi="Angsana New"/>
          <w:sz w:val="30"/>
          <w:szCs w:val="30"/>
          <w:cs/>
        </w:rPr>
        <w:t>ต้นทุนดอกเบี้ย</w:t>
      </w:r>
      <w:r>
        <w:rPr>
          <w:rFonts w:ascii="Angsana New" w:hAnsi="Angsana New" w:hint="cs"/>
          <w:sz w:val="30"/>
          <w:szCs w:val="30"/>
          <w:cs/>
        </w:rPr>
        <w:t>ซึ่งรับรู้เป็นรายการกำไรหรือขาดทุน</w:t>
      </w:r>
      <w:r w:rsidR="00672740">
        <w:rPr>
          <w:rFonts w:ascii="Angsana New" w:hAnsi="Angsana New" w:hint="cs"/>
          <w:sz w:val="30"/>
          <w:szCs w:val="30"/>
          <w:cs/>
        </w:rPr>
        <w:t xml:space="preserve"> </w:t>
      </w:r>
      <w:r w:rsidRPr="00EB1D3B">
        <w:rPr>
          <w:rFonts w:ascii="Angsana New" w:hAnsi="Angsana New" w:hint="cs"/>
          <w:sz w:val="30"/>
          <w:szCs w:val="30"/>
          <w:cs/>
        </w:rPr>
        <w:t>ส่วน</w:t>
      </w:r>
      <w:r w:rsidRPr="00EB1D3B">
        <w:rPr>
          <w:rFonts w:ascii="Angsana New" w:hAnsi="Angsana New"/>
          <w:sz w:val="30"/>
          <w:szCs w:val="30"/>
          <w:cs/>
        </w:rPr>
        <w:t>กำไร/ขาดทุน</w:t>
      </w:r>
      <w:r>
        <w:rPr>
          <w:rFonts w:ascii="Angsana New" w:hAnsi="Angsana New" w:hint="cs"/>
          <w:sz w:val="30"/>
          <w:szCs w:val="30"/>
          <w:cs/>
        </w:rPr>
        <w:t>จากการวัดมูลค่าประมาณการ</w:t>
      </w:r>
      <w:r w:rsidRPr="00EB1D3B">
        <w:rPr>
          <w:rFonts w:ascii="Angsana New" w:hAnsi="Angsana New"/>
          <w:sz w:val="30"/>
          <w:szCs w:val="30"/>
          <w:cs/>
        </w:rPr>
        <w:t>ตามหลักคณิตศาสตร์ประกันภัย</w:t>
      </w:r>
      <w:r w:rsidRPr="00EB1D3B">
        <w:rPr>
          <w:rFonts w:ascii="Angsana New" w:hAnsi="Angsana New" w:hint="cs"/>
          <w:sz w:val="30"/>
          <w:szCs w:val="30"/>
          <w:cs/>
        </w:rPr>
        <w:t>รับรู้</w:t>
      </w:r>
      <w:r>
        <w:rPr>
          <w:rFonts w:ascii="Angsana New" w:hAnsi="Angsana New" w:hint="cs"/>
          <w:sz w:val="30"/>
          <w:szCs w:val="30"/>
          <w:cs/>
        </w:rPr>
        <w:t>เป็นรายการ</w:t>
      </w:r>
      <w:r w:rsidRPr="00EB1D3B"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B1D3B">
        <w:rPr>
          <w:rFonts w:ascii="Angsana New" w:hAnsi="Angsana New"/>
          <w:sz w:val="30"/>
          <w:szCs w:val="30"/>
          <w:cs/>
        </w:rPr>
        <w:t xml:space="preserve"> โครงการผลประโยชน์ของพนักงานนี้ไม่ได้ถูกจัดตั้งเป็</w:t>
      </w:r>
      <w:r w:rsidRPr="002E6C07">
        <w:rPr>
          <w:rFonts w:ascii="Angsana New" w:hAnsi="Angsana New"/>
          <w:sz w:val="30"/>
          <w:szCs w:val="30"/>
          <w:cs/>
        </w:rPr>
        <w:t>นกองทุนและไม่มีสินทรัพย์ของโครงการเกิดขึ้น</w:t>
      </w:r>
    </w:p>
    <w:p w:rsidR="00152E8F" w:rsidRDefault="00152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F3E7A" w:rsidRPr="002C46BA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:rsidR="007F3E7A" w:rsidRPr="00441C3B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B73F5">
        <w:rPr>
          <w:rFonts w:ascii="Angsana New" w:hAnsi="Angsana New" w:hint="cs"/>
          <w:sz w:val="30"/>
          <w:szCs w:val="30"/>
          <w:cs/>
        </w:rPr>
        <w:t>ประมาณการหนี้สินจะ</w:t>
      </w:r>
      <w:r>
        <w:rPr>
          <w:rFonts w:ascii="Angsana New" w:hAnsi="Angsana New" w:hint="cs"/>
          <w:sz w:val="30"/>
          <w:szCs w:val="30"/>
          <w:cs/>
        </w:rPr>
        <w:t>ถูก</w:t>
      </w:r>
      <w:r w:rsidRPr="00BB73F5">
        <w:rPr>
          <w:rFonts w:ascii="Angsana New" w:hAnsi="Angsana New" w:hint="cs"/>
          <w:sz w:val="30"/>
          <w:szCs w:val="30"/>
          <w:cs/>
        </w:rPr>
        <w:t>รับรู้ใน</w:t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BB73F5">
        <w:rPr>
          <w:rFonts w:ascii="Angsana New" w:hAnsi="Angsana New" w:hint="cs"/>
          <w:sz w:val="30"/>
          <w:szCs w:val="30"/>
          <w:cs/>
        </w:rPr>
        <w:t>ก็ต่อเมื่อ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B73F5">
        <w:rPr>
          <w:rFonts w:ascii="Angsana New" w:hAnsi="Angsana New" w:hint="cs"/>
          <w:sz w:val="30"/>
          <w:szCs w:val="30"/>
          <w:cs/>
        </w:rPr>
        <w:t>บริษัทมีภาระหนี้สินเกิดขึ้นจากข้อพิพาททางกฎหมายหรือภาระผูกพันซึ่งเป็นผลมาจากเหตุการณ์จากอดีต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โดยจำนวนภาระหนี้สินดังกล่าวสามารถประมาณจำนวนเงินได้อย่างน่าเชื่อถือ</w:t>
      </w:r>
      <w:r w:rsidR="00672740">
        <w:rPr>
          <w:rFonts w:ascii="Angsana New" w:hAnsi="Angsana New" w:hint="cs"/>
          <w:sz w:val="30"/>
          <w:szCs w:val="30"/>
          <w:cs/>
        </w:rPr>
        <w:t xml:space="preserve"> </w:t>
      </w:r>
      <w:r w:rsidRPr="00BB73F5">
        <w:rPr>
          <w:rFonts w:ascii="Angsana New" w:hAnsi="Angsana New" w:hint="cs"/>
          <w:sz w:val="30"/>
          <w:szCs w:val="30"/>
          <w:cs/>
        </w:rPr>
        <w:t>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5812B6" w:rsidRDefault="005812B6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:rsidR="007F3E7A" w:rsidRPr="00CD062E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D062E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7F3E7A" w:rsidRPr="00CD062E" w:rsidRDefault="007F3E7A" w:rsidP="007F3E7A">
      <w:pPr>
        <w:pStyle w:val="NoSpacing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7F3E7A" w:rsidRDefault="007F3E7A" w:rsidP="007F3E7A">
      <w:pPr>
        <w:pStyle w:val="NoSpacing"/>
        <w:jc w:val="thaiDistribute"/>
        <w:rPr>
          <w:rFonts w:ascii="Angsana New" w:hAnsi="Angsana New"/>
          <w:szCs w:val="30"/>
        </w:rPr>
      </w:pPr>
      <w:r w:rsidRPr="00CD062E">
        <w:rPr>
          <w:rFonts w:ascii="Angsana New" w:hAnsi="Angsana New"/>
          <w:szCs w:val="30"/>
          <w:cs/>
        </w:rPr>
        <w:t>มูลค่ายุติธรรมเป็นราคาที่</w:t>
      </w:r>
      <w:r>
        <w:rPr>
          <w:rFonts w:ascii="Angsana New" w:hAnsi="Angsana New" w:hint="cs"/>
          <w:szCs w:val="30"/>
          <w:cs/>
        </w:rPr>
        <w:t>กลุ่ม</w:t>
      </w:r>
      <w:r w:rsidRPr="00CD062E">
        <w:rPr>
          <w:rFonts w:ascii="Angsana New" w:hAnsi="Angsana New"/>
          <w:szCs w:val="30"/>
          <w:cs/>
        </w:rPr>
        <w:t>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="007278F4">
        <w:rPr>
          <w:rFonts w:ascii="Angsana New" w:hAnsi="Angsana New" w:hint="cs"/>
          <w:szCs w:val="30"/>
          <w:cs/>
        </w:rPr>
        <w:t xml:space="preserve"> </w:t>
      </w:r>
      <w:r w:rsidRPr="00CD062E">
        <w:rPr>
          <w:rFonts w:ascii="Angsana New" w:hAnsi="Angsana New"/>
          <w:szCs w:val="30"/>
          <w:cs/>
        </w:rPr>
        <w:t>ณ</w:t>
      </w:r>
      <w:r w:rsidR="007278F4">
        <w:rPr>
          <w:rFonts w:ascii="Angsana New" w:hAnsi="Angsana New" w:hint="cs"/>
          <w:szCs w:val="30"/>
          <w:cs/>
        </w:rPr>
        <w:t xml:space="preserve"> </w:t>
      </w:r>
      <w:r w:rsidRPr="00CD062E">
        <w:rPr>
          <w:rFonts w:ascii="Angsana New" w:hAnsi="Angsana New"/>
          <w:szCs w:val="30"/>
          <w:cs/>
        </w:rPr>
        <w:t>วันที่วัดมูลค่าตลาดที่มีสภาพคล่องเป็นตลาดที่รายการสำหรับสินทรัพย์และหนี้สินนั้นๆ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7F3E7A" w:rsidRPr="00CD062E" w:rsidRDefault="007F3E7A" w:rsidP="007F3E7A">
      <w:pPr>
        <w:pStyle w:val="NoSpacing"/>
        <w:jc w:val="thaiDistribute"/>
        <w:rPr>
          <w:rFonts w:ascii="Angsana New" w:hAnsi="Angsana New"/>
          <w:szCs w:val="30"/>
        </w:rPr>
      </w:pPr>
      <w:r w:rsidRPr="00CD062E">
        <w:rPr>
          <w:rFonts w:ascii="Angsana New" w:hAnsi="Angsana New"/>
          <w:szCs w:val="30"/>
          <w:cs/>
        </w:rPr>
        <w:lastRenderedPageBreak/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จึงมีการกำหนดลำดับชั้นของมูลค่ายุติธรรมออกเป็น</w:t>
      </w:r>
      <w:r w:rsidRPr="00CD062E">
        <w:rPr>
          <w:rFonts w:ascii="Angsana New" w:hAnsi="Angsana New"/>
          <w:szCs w:val="30"/>
        </w:rPr>
        <w:t xml:space="preserve"> 3 </w:t>
      </w:r>
      <w:r w:rsidRPr="00CD062E">
        <w:rPr>
          <w:rFonts w:ascii="Angsana New" w:hAnsi="Angsana New"/>
          <w:szCs w:val="30"/>
          <w:cs/>
        </w:rPr>
        <w:t xml:space="preserve">ระดับตามประเภทของข้อมูลที่นำมาใช้ในเทคนิคการประเมินมูลค่าเพื่อวัดมูลค่ายุติธรรมทั้งนี้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CD062E">
        <w:rPr>
          <w:rFonts w:ascii="Angsana New" w:hAnsi="Angsana New"/>
          <w:szCs w:val="30"/>
        </w:rPr>
        <w:t>(“</w:t>
      </w:r>
      <w:r w:rsidRPr="00CD062E">
        <w:rPr>
          <w:rFonts w:ascii="Angsana New" w:hAnsi="Angsana New"/>
          <w:szCs w:val="30"/>
          <w:cs/>
        </w:rPr>
        <w:t>ข้อมูลระดับ</w:t>
      </w:r>
      <w:r w:rsidRPr="00CD062E">
        <w:rPr>
          <w:rFonts w:ascii="Angsana New" w:hAnsi="Angsana New"/>
          <w:szCs w:val="30"/>
        </w:rPr>
        <w:t xml:space="preserve"> 1”) </w:t>
      </w:r>
      <w:r w:rsidRPr="00CD062E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CD062E">
        <w:rPr>
          <w:rFonts w:ascii="Angsana New" w:hAnsi="Angsana New"/>
          <w:szCs w:val="30"/>
        </w:rPr>
        <w:t>“</w:t>
      </w:r>
      <w:r w:rsidRPr="00CD062E">
        <w:rPr>
          <w:rFonts w:ascii="Angsana New" w:hAnsi="Angsana New"/>
          <w:szCs w:val="30"/>
          <w:cs/>
        </w:rPr>
        <w:t xml:space="preserve">ข้อมูลระดับ </w:t>
      </w:r>
      <w:r w:rsidRPr="00CD062E">
        <w:rPr>
          <w:rFonts w:ascii="Angsana New" w:hAnsi="Angsana New"/>
          <w:szCs w:val="30"/>
        </w:rPr>
        <w:t>2”</w:t>
      </w:r>
      <w:r w:rsidRPr="00CD062E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CD062E">
        <w:rPr>
          <w:rFonts w:ascii="Angsana New" w:hAnsi="Angsana New"/>
          <w:szCs w:val="30"/>
        </w:rPr>
        <w:t xml:space="preserve"> (“</w:t>
      </w:r>
      <w:r w:rsidRPr="00CD062E">
        <w:rPr>
          <w:rFonts w:ascii="Angsana New" w:hAnsi="Angsana New"/>
          <w:szCs w:val="30"/>
          <w:cs/>
        </w:rPr>
        <w:t>ข้อมูลระดับ</w:t>
      </w:r>
      <w:r w:rsidRPr="00CD062E">
        <w:rPr>
          <w:rFonts w:ascii="Angsana New" w:hAnsi="Angsana New"/>
          <w:szCs w:val="30"/>
        </w:rPr>
        <w:t xml:space="preserve"> 3”)</w:t>
      </w:r>
    </w:p>
    <w:p w:rsidR="007F3E7A" w:rsidRPr="00404ABC" w:rsidRDefault="007F3E7A" w:rsidP="007F3E7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F3E7A" w:rsidRPr="00CD062E" w:rsidRDefault="007F3E7A" w:rsidP="007F3E7A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="00426C3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ณวันที่วัดมูลค่า</w:t>
      </w:r>
    </w:p>
    <w:p w:rsidR="007F3E7A" w:rsidRPr="00404ABC" w:rsidRDefault="007F3E7A" w:rsidP="007F3E7A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F3E7A" w:rsidRPr="00CD062E" w:rsidRDefault="007F3E7A" w:rsidP="007F3E7A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7F3E7A" w:rsidRPr="00404ABC" w:rsidRDefault="007F3E7A" w:rsidP="007F3E7A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062E">
        <w:rPr>
          <w:rFonts w:ascii="Angsana New" w:hAnsi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/>
          <w:sz w:val="30"/>
          <w:szCs w:val="30"/>
        </w:rPr>
        <w:t xml:space="preserve"> 3 </w:t>
      </w:r>
      <w:r w:rsidRPr="00CD062E">
        <w:rPr>
          <w:rFonts w:ascii="Angsana New" w:hAnsi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426C31" w:rsidRDefault="00426C31" w:rsidP="0038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85EA2" w:rsidRDefault="00385EA2" w:rsidP="0038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เครื่องมื่อทางการเงิน</w:t>
      </w:r>
    </w:p>
    <w:p w:rsidR="00385EA2" w:rsidRPr="00CE4864" w:rsidRDefault="00385EA2" w:rsidP="0038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D03316" w:rsidRPr="00D03316" w:rsidRDefault="00D03316" w:rsidP="00385EA2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D03316">
        <w:rPr>
          <w:rFonts w:ascii="Angsana New" w:hAnsi="Angsana New" w:hint="cs"/>
          <w:i/>
          <w:iCs/>
          <w:szCs w:val="30"/>
          <w:cs/>
        </w:rPr>
        <w:t>การ</w:t>
      </w:r>
      <w:r w:rsidR="00A96630">
        <w:rPr>
          <w:rFonts w:ascii="Angsana New" w:hAnsi="Angsana New" w:hint="cs"/>
          <w:i/>
          <w:iCs/>
          <w:szCs w:val="30"/>
          <w:cs/>
        </w:rPr>
        <w:t>รับรู้</w:t>
      </w:r>
      <w:r w:rsidRPr="00D03316">
        <w:rPr>
          <w:rFonts w:ascii="Angsana New" w:hAnsi="Angsana New" w:hint="cs"/>
          <w:i/>
          <w:iCs/>
          <w:szCs w:val="30"/>
          <w:cs/>
        </w:rPr>
        <w:t>รายการและการวัดมูลค่า</w:t>
      </w:r>
    </w:p>
    <w:p w:rsidR="00D03316" w:rsidRDefault="00D03316" w:rsidP="00385EA2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A96630" w:rsidRPr="009F62B1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616578">
        <w:rPr>
          <w:rFonts w:ascii="Angsana New" w:hAnsi="Angsana New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B6658D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สินทรัพย์ทางการเงิน</w:t>
      </w:r>
      <w:r w:rsidRPr="009F62B1">
        <w:rPr>
          <w:rFonts w:ascii="Angsana New" w:hAnsi="Angsana New"/>
          <w:szCs w:val="30"/>
          <w:cs/>
        </w:rPr>
        <w:t>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 จะต้องมีการจัดประเภทรายการสินทรัพย์ทางการเงินใหม่ในส่วนที่ได้รับผลกระทบ</w:t>
      </w:r>
    </w:p>
    <w:p w:rsidR="00A96630" w:rsidRPr="0035731F" w:rsidRDefault="00A96630" w:rsidP="00A96630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A96630" w:rsidRPr="009F62B1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616578">
        <w:rPr>
          <w:rFonts w:ascii="Angsana New" w:hAnsi="Angsana New"/>
          <w:szCs w:val="30"/>
          <w:cs/>
        </w:rPr>
        <w:t>หนี้สินทางการเงินถูกรับรู้เริ่มแรกด้วยมูลค่ายุติธรรมหักต้นทุนการทำรายการ</w:t>
      </w:r>
      <w:r>
        <w:rPr>
          <w:rFonts w:ascii="Angsana New" w:hAnsi="Angsana New" w:hint="cs"/>
          <w:szCs w:val="30"/>
          <w:cs/>
        </w:rPr>
        <w:t xml:space="preserve"> </w:t>
      </w:r>
      <w:r w:rsidRPr="009F62B1">
        <w:rPr>
          <w:rFonts w:ascii="Angsana New" w:hAnsi="Angsana New"/>
          <w:szCs w:val="30"/>
          <w:cs/>
        </w:rPr>
        <w:t>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(โดยหนี้สินดังกล่าวให้รวมถึงหนี้สินอนุพันธ์) กิจการไม่สามารถจัดประเภทรายการหนี้สินทางการเงินใหม่ได้</w:t>
      </w:r>
    </w:p>
    <w:p w:rsidR="00A96630" w:rsidRDefault="00A96630" w:rsidP="00A96630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AB54B5" w:rsidRDefault="00AB54B5" w:rsidP="00A96630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AB54B5" w:rsidRDefault="00AB54B5" w:rsidP="00A96630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AB54B5" w:rsidRDefault="00AB54B5" w:rsidP="00A96630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AB54B5" w:rsidRDefault="00AB54B5" w:rsidP="00A96630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AB54B5" w:rsidRDefault="00AB54B5" w:rsidP="00A96630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AB54B5" w:rsidRDefault="00AB54B5" w:rsidP="00A96630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AB54B5" w:rsidRDefault="00AB54B5" w:rsidP="00A96630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AB54B5" w:rsidRDefault="00AB54B5" w:rsidP="00A96630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AB54B5" w:rsidRDefault="00AB54B5" w:rsidP="00A96630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AB54B5" w:rsidRDefault="00AB54B5" w:rsidP="00A96630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AB54B5" w:rsidRPr="00A04FA1" w:rsidRDefault="00AB54B5" w:rsidP="00A96630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A96630" w:rsidRPr="00AD5CFB" w:rsidRDefault="00A96630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AD5CFB">
        <w:rPr>
          <w:rFonts w:ascii="Angsana New" w:hAnsi="Angsana New"/>
          <w:i/>
          <w:iCs/>
          <w:szCs w:val="30"/>
          <w:cs/>
        </w:rPr>
        <w:lastRenderedPageBreak/>
        <w:t>การจัดประเภทรายการและการวัดมูลค่า</w:t>
      </w:r>
    </w:p>
    <w:p w:rsidR="00A96630" w:rsidRPr="00AD5CFB" w:rsidRDefault="00A96630" w:rsidP="00A96630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A96630" w:rsidRPr="00AD5CFB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AD5CFB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:rsidR="00A96630" w:rsidRPr="00AD5CFB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AD5CFB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:rsidR="00A96630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F170B">
        <w:rPr>
          <w:rFonts w:ascii="Angsana New" w:hAnsi="Angsana New"/>
          <w:szCs w:val="30"/>
          <w:cs/>
        </w:rPr>
        <w:t>ลูกหนี้การค้า</w:t>
      </w:r>
      <w:r>
        <w:rPr>
          <w:rFonts w:ascii="Angsana New" w:hAnsi="Angsana New" w:hint="cs"/>
          <w:szCs w:val="30"/>
          <w:cs/>
        </w:rPr>
        <w:t>และ</w:t>
      </w:r>
      <w:r w:rsidR="00642701">
        <w:rPr>
          <w:rFonts w:ascii="Angsana New" w:hAnsi="Angsana New"/>
          <w:szCs w:val="30"/>
          <w:cs/>
        </w:rPr>
        <w:t>ลูกหนี้หมุนเวียนอื่น (</w:t>
      </w:r>
      <w:r w:rsidRPr="00EF170B">
        <w:rPr>
          <w:rFonts w:ascii="Angsana New" w:hAnsi="Angsana New"/>
          <w:szCs w:val="30"/>
          <w:cs/>
        </w:rPr>
        <w:t>ไม่รวมค่าใช้จ่ายจ่ายล่วงหน้า</w:t>
      </w:r>
      <w:r>
        <w:rPr>
          <w:rFonts w:ascii="Angsana New" w:hAnsi="Angsana New" w:hint="cs"/>
          <w:szCs w:val="30"/>
          <w:cs/>
        </w:rPr>
        <w:t>และเงินจ่ายล่วงหน้าค่าซื้อสินทรัพย์</w:t>
      </w:r>
      <w:r w:rsidRPr="00EF170B">
        <w:rPr>
          <w:rFonts w:ascii="Angsana New" w:hAnsi="Angsana New"/>
          <w:szCs w:val="30"/>
          <w:cs/>
        </w:rPr>
        <w:t>)</w:t>
      </w:r>
    </w:p>
    <w:p w:rsidR="00426C31" w:rsidRPr="00352266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ลูกหนี้ตามสัญญาเช่า</w:t>
      </w:r>
    </w:p>
    <w:p w:rsidR="00426C31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เงินให้กู้ยืมระยะสั้น</w:t>
      </w:r>
    </w:p>
    <w:p w:rsidR="00426C31" w:rsidRPr="00426C31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สินทรัพย์ทางการเงินหมุนเวียนอื่น </w:t>
      </w:r>
      <w:r w:rsidR="00B97110">
        <w:rPr>
          <w:rFonts w:ascii="Angsana New" w:hAnsi="Angsana New"/>
          <w:szCs w:val="30"/>
          <w:cs/>
        </w:rPr>
        <w:t>–</w:t>
      </w:r>
      <w:r>
        <w:rPr>
          <w:rFonts w:ascii="Angsana New" w:hAnsi="Angsana New" w:hint="cs"/>
          <w:szCs w:val="30"/>
          <w:cs/>
        </w:rPr>
        <w:t xml:space="preserve"> เงิน</w:t>
      </w:r>
      <w:r w:rsidR="00B97110">
        <w:rPr>
          <w:rFonts w:ascii="Angsana New" w:hAnsi="Angsana New" w:hint="cs"/>
          <w:szCs w:val="30"/>
          <w:cs/>
        </w:rPr>
        <w:t xml:space="preserve">ฝากประจำกับธนาคาร </w:t>
      </w:r>
      <w:r w:rsidR="005E20E2">
        <w:rPr>
          <w:rFonts w:ascii="Angsana New" w:hAnsi="Angsana New" w:hint="cs"/>
          <w:szCs w:val="30"/>
          <w:cs/>
        </w:rPr>
        <w:t>(</w:t>
      </w:r>
      <w:r w:rsidR="00B97110">
        <w:rPr>
          <w:rFonts w:ascii="Angsana New" w:hAnsi="Angsana New" w:hint="cs"/>
          <w:szCs w:val="30"/>
          <w:cs/>
        </w:rPr>
        <w:t>6 เดือน และ 12 เดือน</w:t>
      </w:r>
      <w:r w:rsidR="005E20E2">
        <w:rPr>
          <w:rFonts w:ascii="Angsana New" w:hAnsi="Angsana New"/>
          <w:szCs w:val="30"/>
        </w:rPr>
        <w:t>)</w:t>
      </w:r>
    </w:p>
    <w:p w:rsidR="00A96630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AD5CFB">
        <w:rPr>
          <w:rFonts w:ascii="Angsana New" w:hAnsi="Angsana New"/>
          <w:szCs w:val="30"/>
          <w:cs/>
        </w:rPr>
        <w:t>เงินฝากสถาบันการเงินที่มีภาระค้ำประกัน</w:t>
      </w:r>
    </w:p>
    <w:p w:rsidR="00642701" w:rsidRDefault="0064270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สินทรัพย์ทางการเงินไม่หมุนเวียนอื่น </w:t>
      </w:r>
      <w:r w:rsidR="00C015BC">
        <w:rPr>
          <w:rFonts w:ascii="Angsana New" w:hAnsi="Angsana New"/>
          <w:szCs w:val="30"/>
          <w:cs/>
        </w:rPr>
        <w:t>–</w:t>
      </w:r>
      <w:r>
        <w:rPr>
          <w:rFonts w:ascii="Angsana New" w:hAnsi="Angsana New" w:hint="cs"/>
          <w:szCs w:val="30"/>
          <w:cs/>
        </w:rPr>
        <w:t xml:space="preserve"> เงินลงทุนในตราสารหนี้</w:t>
      </w:r>
      <w:r w:rsidR="00B97110">
        <w:rPr>
          <w:rFonts w:ascii="Angsana New" w:hAnsi="Angsana New" w:hint="cs"/>
          <w:szCs w:val="30"/>
          <w:cs/>
        </w:rPr>
        <w:t>ที่จะถือจนครบกำหนด</w:t>
      </w:r>
    </w:p>
    <w:p w:rsidR="00C015BC" w:rsidRPr="00AD5CFB" w:rsidRDefault="00C015BC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สินทรัพย์ที่เกิดจากสัญญาไม่หมุนเวียน</w:t>
      </w:r>
    </w:p>
    <w:p w:rsidR="00A96630" w:rsidRPr="00AD5CFB" w:rsidRDefault="00A96630" w:rsidP="00A96630">
      <w:pPr>
        <w:pStyle w:val="NoSpacing"/>
        <w:ind w:left="540"/>
        <w:jc w:val="thaiDistribute"/>
        <w:rPr>
          <w:rFonts w:ascii="Angsana New" w:hAnsi="Angsana New"/>
          <w:sz w:val="16"/>
          <w:szCs w:val="16"/>
        </w:rPr>
      </w:pPr>
    </w:p>
    <w:p w:rsidR="00A96630" w:rsidRPr="00AD5CFB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AD5CFB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 – ไม่มี</w:t>
      </w:r>
    </w:p>
    <w:p w:rsidR="00A96630" w:rsidRPr="00AD5CFB" w:rsidRDefault="00A96630" w:rsidP="00A96630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A96630" w:rsidRPr="00AD5CFB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AD5CFB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สินทรัพย์ที่จัดประเภทรายการและวัดมูลค่ายุติธรรมผ่านกำไรหรือขาดทุน</w:t>
      </w:r>
    </w:p>
    <w:p w:rsidR="00B63C99" w:rsidRPr="00B63C99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C66CD4">
        <w:rPr>
          <w:rFonts w:ascii="Angsana New" w:hAnsi="Angsana New" w:hint="cs"/>
          <w:szCs w:val="30"/>
          <w:cs/>
        </w:rPr>
        <w:t>ส</w:t>
      </w:r>
      <w:r w:rsidR="00B63C99">
        <w:rPr>
          <w:rFonts w:ascii="Angsana New" w:hAnsi="Angsana New" w:hint="cs"/>
          <w:szCs w:val="30"/>
          <w:cs/>
        </w:rPr>
        <w:t xml:space="preserve">ินทรัพย์ทางการเงินหมุนเวียนอื่น </w:t>
      </w:r>
      <w:r w:rsidR="00680EBE">
        <w:rPr>
          <w:rFonts w:ascii="Angsana New" w:hAnsi="Angsana New" w:hint="cs"/>
          <w:szCs w:val="30"/>
          <w:cs/>
        </w:rPr>
        <w:t>-</w:t>
      </w:r>
      <w:r w:rsidR="00B63C99">
        <w:rPr>
          <w:rFonts w:ascii="Angsana New" w:hAnsi="Angsana New" w:hint="cs"/>
          <w:szCs w:val="30"/>
          <w:cs/>
        </w:rPr>
        <w:t xml:space="preserve"> เงินลงทุนในตราสารทุน</w:t>
      </w:r>
    </w:p>
    <w:p w:rsidR="00A96630" w:rsidRPr="0056782C" w:rsidRDefault="00A96630" w:rsidP="00A96630">
      <w:pPr>
        <w:pStyle w:val="NoSpacing"/>
        <w:ind w:left="540"/>
        <w:jc w:val="thaiDistribute"/>
        <w:rPr>
          <w:rFonts w:ascii="Angsana New" w:hAnsi="Angsana New"/>
          <w:sz w:val="16"/>
          <w:szCs w:val="16"/>
        </w:rPr>
      </w:pPr>
    </w:p>
    <w:p w:rsidR="00A96630" w:rsidRPr="0056782C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56782C">
        <w:rPr>
          <w:rFonts w:ascii="Angsana New" w:hAnsi="Angsana New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:rsidR="00426C31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เงินกู้ยืม</w:t>
      </w:r>
      <w:r>
        <w:rPr>
          <w:rFonts w:ascii="Angsana New" w:hAnsi="Angsana New" w:hint="cs"/>
          <w:szCs w:val="30"/>
          <w:cs/>
        </w:rPr>
        <w:t>ระยะสั้นและระยะยาว</w:t>
      </w:r>
    </w:p>
    <w:p w:rsidR="00426C31" w:rsidRPr="00352266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352266">
        <w:rPr>
          <w:rFonts w:ascii="Angsana New" w:hAnsi="Angsana New" w:hint="cs"/>
          <w:szCs w:val="30"/>
          <w:cs/>
        </w:rPr>
        <w:t>เจ้าหนี้การค้าและเจ้าหนี้หมุนเวียนอื่น  (รวมรายการค้างจ่ายต่างๆ แต่ไม่รวมเงินรับล่วงหน้าจากการขาย)</w:t>
      </w:r>
    </w:p>
    <w:p w:rsidR="00426C31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หนี้สิน</w:t>
      </w:r>
      <w:r>
        <w:rPr>
          <w:rFonts w:ascii="Angsana New" w:hAnsi="Angsana New" w:hint="cs"/>
          <w:szCs w:val="30"/>
          <w:cs/>
        </w:rPr>
        <w:t>ตาม</w:t>
      </w:r>
      <w:r>
        <w:rPr>
          <w:rFonts w:ascii="Angsana New" w:hAnsi="Angsana New"/>
          <w:szCs w:val="30"/>
          <w:cs/>
        </w:rPr>
        <w:t>สัญญาเช่า</w:t>
      </w:r>
    </w:p>
    <w:p w:rsidR="00A96630" w:rsidRPr="00BE5B36" w:rsidRDefault="00A96630" w:rsidP="00A96630">
      <w:pPr>
        <w:pStyle w:val="NoSpacing"/>
        <w:ind w:left="540"/>
        <w:jc w:val="thaiDistribute"/>
        <w:rPr>
          <w:rFonts w:ascii="Angsana New" w:hAnsi="Angsana New"/>
          <w:sz w:val="16"/>
          <w:szCs w:val="16"/>
        </w:rPr>
      </w:pPr>
    </w:p>
    <w:p w:rsidR="00A96630" w:rsidRPr="0056782C" w:rsidRDefault="00A96630" w:rsidP="00A96630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56782C">
        <w:rPr>
          <w:rFonts w:ascii="Angsana New" w:hAnsi="Angsana New"/>
          <w:szCs w:val="30"/>
          <w:cs/>
        </w:rPr>
        <w:t>หนี้สินที่จัดประเภทรายการและวัดมูลค่ายุติธรรมผ่านกำไรหรือขาดทุน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-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ไม่มี -</w:t>
      </w:r>
    </w:p>
    <w:p w:rsidR="00F60F06" w:rsidRDefault="00F60F06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</w:p>
    <w:p w:rsidR="00A96630" w:rsidRDefault="00A96630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56782C">
        <w:rPr>
          <w:rFonts w:ascii="Angsana New" w:hAnsi="Angsana New" w:hint="cs"/>
          <w:i/>
          <w:iCs/>
          <w:szCs w:val="30"/>
          <w:cs/>
        </w:rPr>
        <w:t>การด้อยค่า</w:t>
      </w:r>
    </w:p>
    <w:p w:rsidR="00A96630" w:rsidRPr="0056782C" w:rsidRDefault="00A96630" w:rsidP="00A96630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A96630" w:rsidRDefault="00A96630" w:rsidP="00A96630">
      <w:pPr>
        <w:pStyle w:val="NoSpacing"/>
        <w:jc w:val="thaiDistribute"/>
        <w:rPr>
          <w:rFonts w:ascii="Angsana New" w:hAnsi="Angsana New"/>
          <w:sz w:val="16"/>
          <w:szCs w:val="16"/>
        </w:rPr>
      </w:pPr>
      <w:r w:rsidRPr="00AD5CFB">
        <w:rPr>
          <w:rFonts w:ascii="Angsana New" w:hAnsi="Angsana New"/>
          <w:szCs w:val="30"/>
          <w:cs/>
        </w:rPr>
        <w:t>สำหรับลูกหนี้การค้าและสินทรัพย์ที่เกิดจากสัญญา กิจการสามารถใช้</w:t>
      </w:r>
      <w:r w:rsidRPr="0019034E">
        <w:rPr>
          <w:rFonts w:ascii="Angsana New" w:hAnsi="Angsana New" w:hint="cs"/>
          <w:szCs w:val="30"/>
          <w:cs/>
        </w:rPr>
        <w:t>วิธีการอย่างง่าย</w:t>
      </w:r>
      <w:r w:rsidRPr="0019034E">
        <w:rPr>
          <w:rFonts w:ascii="Angsana New" w:hAnsi="Angsana New"/>
          <w:szCs w:val="30"/>
        </w:rPr>
        <w:t xml:space="preserve"> (Simplified approach) </w:t>
      </w:r>
      <w:r w:rsidRPr="0019034E">
        <w:rPr>
          <w:rFonts w:ascii="Angsana New" w:hAnsi="Angsana New" w:hint="cs"/>
          <w:szCs w:val="30"/>
          <w:cs/>
        </w:rPr>
        <w:t>โดย</w:t>
      </w:r>
      <w:r w:rsidRPr="0019034E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</w:t>
      </w:r>
      <w:r>
        <w:rPr>
          <w:rFonts w:ascii="Angsana New" w:hAnsi="Angsana New" w:hint="cs"/>
          <w:szCs w:val="30"/>
          <w:cs/>
        </w:rPr>
        <w:t xml:space="preserve"> </w:t>
      </w:r>
      <w:r w:rsidRPr="0019034E">
        <w:rPr>
          <w:rFonts w:ascii="Angsana New" w:hAnsi="Angsana New"/>
          <w:szCs w:val="30"/>
        </w:rPr>
        <w:t xml:space="preserve">(Expected credit loss) </w:t>
      </w:r>
      <w:r w:rsidRPr="0019034E">
        <w:rPr>
          <w:rFonts w:ascii="Angsana New" w:hAnsi="Angsana New"/>
          <w:szCs w:val="30"/>
          <w:cs/>
        </w:rPr>
        <w:t>ตลอดอายุ</w:t>
      </w:r>
      <w:r w:rsidRPr="0019034E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 ทั้งนี้ ในการพิจารณาและวัดมูลค่า</w:t>
      </w:r>
      <w:r w:rsidRPr="0019034E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19034E">
        <w:rPr>
          <w:rFonts w:ascii="Angsana New" w:hAnsi="Angsana New" w:hint="cs"/>
          <w:szCs w:val="30"/>
          <w:cs/>
        </w:rPr>
        <w:t xml:space="preserve"> กิจการต้องนำข้อมูล</w:t>
      </w:r>
      <w:r w:rsidRPr="0019034E">
        <w:rPr>
          <w:rFonts w:ascii="Angsana New" w:hAnsi="Angsana New"/>
          <w:szCs w:val="30"/>
          <w:cs/>
        </w:rPr>
        <w:t>ผลขาดทุนด้านเครดิต</w:t>
      </w:r>
      <w:r w:rsidRPr="0019034E">
        <w:rPr>
          <w:rFonts w:ascii="Angsana New" w:hAnsi="Angsana New" w:hint="cs"/>
          <w:szCs w:val="30"/>
          <w:cs/>
        </w:rPr>
        <w:t>ในอดีต (</w:t>
      </w:r>
      <w:r w:rsidRPr="0019034E">
        <w:rPr>
          <w:rFonts w:ascii="Angsana New" w:hAnsi="Angsana New"/>
          <w:szCs w:val="30"/>
        </w:rPr>
        <w:t>Historical credit loss</w:t>
      </w:r>
      <w:r w:rsidRPr="0019034E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มาประกอบกันกับข้อมูลที่มีการคาดการณ์ไปในอนาคต</w:t>
      </w:r>
      <w:r w:rsidRPr="0019034E">
        <w:rPr>
          <w:rFonts w:ascii="Angsana New" w:hAnsi="Angsana New"/>
          <w:szCs w:val="30"/>
        </w:rPr>
        <w:t xml:space="preserve"> (Forward-looking information)</w:t>
      </w:r>
      <w:r w:rsidRPr="0019034E">
        <w:rPr>
          <w:rFonts w:ascii="Angsana New" w:hAnsi="Angsana New" w:hint="cs"/>
          <w:szCs w:val="30"/>
          <w:cs/>
        </w:rPr>
        <w:t xml:space="preserve"> </w:t>
      </w:r>
      <w:r w:rsidRPr="001907FE">
        <w:rPr>
          <w:rFonts w:ascii="Angsana New" w:hAnsi="Angsana New"/>
          <w:szCs w:val="30"/>
          <w:cs/>
        </w:rPr>
        <w:t>ในส่วนของสินทรัพย์นั้นและปัจจัยสำคัญๆ ของสภาพแวดล้อมเชิงเศรษฐกิจ</w:t>
      </w:r>
    </w:p>
    <w:p w:rsidR="001D02CD" w:rsidRPr="00E8139E" w:rsidRDefault="001D02CD" w:rsidP="00121FBD">
      <w:pPr>
        <w:pStyle w:val="NoSpacing"/>
        <w:jc w:val="thaiDistribute"/>
        <w:rPr>
          <w:rFonts w:ascii="Angsana New" w:hAnsi="Angsana New"/>
          <w:szCs w:val="30"/>
        </w:rPr>
      </w:pPr>
    </w:p>
    <w:p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F3E7A" w:rsidRPr="002C46BA" w:rsidRDefault="00A142F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การรับรู้</w:t>
      </w:r>
      <w:r w:rsidR="007F3E7A" w:rsidRPr="002C46BA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:rsidR="007F3E7A" w:rsidRPr="00441C3B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8F77CD" w:rsidRPr="00BD559A" w:rsidRDefault="008F77CD" w:rsidP="008F77C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45ADD">
        <w:rPr>
          <w:rFonts w:ascii="Angsana New" w:hAnsi="Angsana New" w:cs="Angsana New"/>
          <w:color w:val="auto"/>
          <w:sz w:val="30"/>
          <w:szCs w:val="30"/>
          <w:cs/>
        </w:rPr>
        <w:t>รายได้</w:t>
      </w:r>
      <w:r w:rsidRPr="00E45AD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จากการขายรับรู้เป็นรายได้ ณ เวลาใดเวลาหนึ่งสุทธิจากส่วนลดเมื่อส่งมอบ  โอนความเสี่ยงและผลตอบแทนที่เป็นสาระสำคัญของความเป็นเจ้าของและการควบคุมในสินค้าให้กับผู้ซื้อแล้ว 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>และจะ</w:t>
      </w:r>
      <w:r w:rsidRPr="00BD559A">
        <w:rPr>
          <w:rFonts w:ascii="Angsana New" w:hAnsi="Angsana New" w:cs="Angsana New" w:hint="cs"/>
          <w:color w:val="auto"/>
          <w:sz w:val="30"/>
          <w:szCs w:val="30"/>
          <w:cs/>
        </w:rPr>
        <w:t>ยัง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>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Pr="00BD559A">
        <w:rPr>
          <w:rFonts w:ascii="Angsana New" w:hAnsi="Angsana New" w:cs="Angsana New" w:hint="cs"/>
          <w:color w:val="auto"/>
          <w:sz w:val="30"/>
          <w:szCs w:val="30"/>
          <w:cs/>
        </w:rPr>
        <w:t>เชิงเศรษฐกิจจากการขายสินค้านั้นหรือ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 xml:space="preserve">ไม่อาจวัดมูลค่าของจำนวนรายได้และต้นทุนที่เกิดขึ้นได้อย่างน่าเชื่อถือ </w:t>
      </w:r>
      <w:r w:rsidRPr="00BD559A">
        <w:rPr>
          <w:rFonts w:ascii="Angsana New" w:hAnsi="Angsana New" w:cs="Angsana New" w:hint="cs"/>
          <w:color w:val="auto"/>
          <w:sz w:val="30"/>
          <w:szCs w:val="30"/>
          <w:cs/>
        </w:rPr>
        <w:t>หรือ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 xml:space="preserve">มีความเป็นไปได้ค่อนข้างแน่ที่จะต้องรับคืนสินค้า  </w:t>
      </w:r>
    </w:p>
    <w:p w:rsidR="00832FDF" w:rsidRDefault="00832FDF" w:rsidP="008F77CD">
      <w:pPr>
        <w:ind w:right="-25"/>
        <w:jc w:val="thaiDistribute"/>
        <w:rPr>
          <w:sz w:val="16"/>
          <w:szCs w:val="16"/>
        </w:rPr>
      </w:pPr>
    </w:p>
    <w:p w:rsidR="008F77CD" w:rsidRDefault="008F77CD" w:rsidP="008F77CD">
      <w:pPr>
        <w:ind w:right="-25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รายได้จากการให้บริการรับรู้ ณ เวลาใดเวลาหนึ่งเมื่อได้ให้บริการแก่ลูกค้าแล้วและตามเกณฑ์คงค้าง</w:t>
      </w:r>
    </w:p>
    <w:p w:rsidR="007F3E7A" w:rsidRPr="00DF3AE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7F3E7A" w:rsidRPr="007047A4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ราย</w:t>
      </w:r>
      <w:r>
        <w:rPr>
          <w:rFonts w:hint="cs"/>
          <w:sz w:val="30"/>
          <w:szCs w:val="30"/>
          <w:cs/>
        </w:rPr>
        <w:t>ได้ค่าเช่าภายใต้</w:t>
      </w:r>
      <w:r w:rsidRPr="007047A4">
        <w:rPr>
          <w:rFonts w:hint="cs"/>
          <w:sz w:val="30"/>
          <w:szCs w:val="30"/>
          <w:cs/>
        </w:rPr>
        <w:t>สัญญาเช่าดำเนินงาน</w:t>
      </w:r>
      <w:r w:rsidR="00075DA8">
        <w:rPr>
          <w:rFonts w:hint="cs"/>
          <w:sz w:val="30"/>
          <w:szCs w:val="30"/>
          <w:cs/>
        </w:rPr>
        <w:t>รับรู้เป็นรายได้</w:t>
      </w:r>
      <w:r w:rsidRPr="007047A4">
        <w:rPr>
          <w:rFonts w:hint="cs"/>
          <w:sz w:val="30"/>
          <w:szCs w:val="30"/>
          <w:cs/>
        </w:rPr>
        <w:t>โดยวิธีเส้นตรงตลอดอายุสัญญาเช่า</w:t>
      </w:r>
    </w:p>
    <w:p w:rsidR="00572A6E" w:rsidRPr="00572A6E" w:rsidRDefault="00572A6E" w:rsidP="00572A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572A6E" w:rsidRDefault="00572A6E" w:rsidP="00572A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รายได้ดอกเบี้ยรับรู้</w:t>
      </w:r>
      <w:r w:rsidR="00EE717C">
        <w:rPr>
          <w:rFonts w:ascii="Angsana New" w:hAnsi="Angsana New" w:hint="cs"/>
          <w:sz w:val="30"/>
          <w:szCs w:val="30"/>
          <w:cs/>
        </w:rPr>
        <w:t>ตามอัตราดอกเบี้ยที่แท้จริง</w:t>
      </w:r>
    </w:p>
    <w:p w:rsidR="00F60F06" w:rsidRP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7F3E7A" w:rsidRPr="00B01950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เงินปันผล</w:t>
      </w:r>
      <w:r w:rsidRPr="00B01950">
        <w:rPr>
          <w:rFonts w:ascii="Angsana New" w:hAnsi="Angsana New"/>
          <w:sz w:val="30"/>
          <w:szCs w:val="30"/>
          <w:cs/>
        </w:rPr>
        <w:t>รับ</w:t>
      </w:r>
      <w:r w:rsidR="003D0131">
        <w:rPr>
          <w:rFonts w:ascii="Angsana New" w:hAnsi="Angsana New" w:hint="cs"/>
          <w:sz w:val="30"/>
          <w:szCs w:val="30"/>
          <w:cs/>
        </w:rPr>
        <w:t>รับรู้เป็นรายได้ใ</w:t>
      </w:r>
      <w:r w:rsidRPr="00B01950">
        <w:rPr>
          <w:rFonts w:ascii="Angsana New" w:hAnsi="Angsana New"/>
          <w:sz w:val="30"/>
          <w:szCs w:val="30"/>
          <w:cs/>
        </w:rPr>
        <w:t>นวันที่</w:t>
      </w:r>
      <w:r w:rsidRPr="00B01950">
        <w:rPr>
          <w:rFonts w:ascii="Angsana New" w:hAnsi="Angsana New" w:hint="cs"/>
          <w:sz w:val="30"/>
          <w:szCs w:val="30"/>
          <w:cs/>
        </w:rPr>
        <w:t>กิจการ</w:t>
      </w:r>
      <w:r w:rsidRPr="00B01950">
        <w:rPr>
          <w:rFonts w:ascii="Angsana New" w:hAnsi="Angsana New"/>
          <w:sz w:val="30"/>
          <w:szCs w:val="30"/>
          <w:cs/>
        </w:rPr>
        <w:t>มีสิทธิได้รับเงินปันผล</w:t>
      </w:r>
    </w:p>
    <w:p w:rsidR="008F77CD" w:rsidRPr="008F77CD" w:rsidRDefault="008F77CD" w:rsidP="008F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8F77CD" w:rsidRPr="007047A4" w:rsidRDefault="008F77CD" w:rsidP="008F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 w:hint="cs"/>
          <w:sz w:val="30"/>
          <w:szCs w:val="30"/>
          <w:cs/>
        </w:rPr>
        <w:t>รายได้อื่น</w:t>
      </w:r>
      <w:r>
        <w:rPr>
          <w:rFonts w:ascii="Angsana New" w:hAnsi="Angsana New" w:hint="cs"/>
          <w:sz w:val="30"/>
          <w:szCs w:val="30"/>
          <w:cs/>
        </w:rPr>
        <w:t xml:space="preserve"> ๆ </w:t>
      </w:r>
      <w:r w:rsidRPr="007047A4">
        <w:rPr>
          <w:rFonts w:ascii="Angsana New" w:hAnsi="Angsana New" w:hint="cs"/>
          <w:sz w:val="30"/>
          <w:szCs w:val="30"/>
          <w:cs/>
        </w:rPr>
        <w:t xml:space="preserve">รับรู้ตามเกณฑ์คงค้าง </w:t>
      </w:r>
    </w:p>
    <w:p w:rsidR="001D02CD" w:rsidRDefault="001D02CD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</w:p>
    <w:p w:rsidR="007F3E7A" w:rsidRPr="00DF4BD0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7F3E7A" w:rsidRPr="00404ABC" w:rsidRDefault="007F3E7A" w:rsidP="007F3E7A">
      <w:pPr>
        <w:ind w:right="-25"/>
        <w:rPr>
          <w:i/>
          <w:iCs/>
          <w:sz w:val="30"/>
          <w:szCs w:val="30"/>
        </w:rPr>
      </w:pPr>
      <w:r w:rsidRPr="00404ABC">
        <w:rPr>
          <w:rFonts w:hint="cs"/>
          <w:i/>
          <w:iCs/>
          <w:sz w:val="30"/>
          <w:szCs w:val="30"/>
          <w:cs/>
        </w:rPr>
        <w:t>ต้นทุนทางการเงิน</w:t>
      </w:r>
    </w:p>
    <w:p w:rsidR="007F3E7A" w:rsidRPr="00E11F30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7F3E7A" w:rsidRPr="007047A4" w:rsidRDefault="007F3E7A" w:rsidP="007F3E7A">
      <w:pPr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ในรอบบัญชีที่ค่าใช้จ่ายดังกล่าวเกิดขึ้น ยกเว้นในกรณีที่มีการบันทึก</w:t>
      </w:r>
      <w:r>
        <w:rPr>
          <w:rFonts w:hint="cs"/>
          <w:sz w:val="30"/>
          <w:szCs w:val="30"/>
          <w:cs/>
        </w:rPr>
        <w:t>เป็นต้นทุนส่วนหนึ่งของสินทรัพย์</w:t>
      </w:r>
      <w:r w:rsidRPr="007047A4">
        <w:rPr>
          <w:rFonts w:hint="cs"/>
          <w:sz w:val="30"/>
          <w:szCs w:val="30"/>
          <w:cs/>
        </w:rPr>
        <w:t>อันเป็นผลมาจากการใช้เวลายาวนา</w:t>
      </w:r>
      <w:r>
        <w:rPr>
          <w:rFonts w:hint="cs"/>
          <w:sz w:val="30"/>
          <w:szCs w:val="30"/>
          <w:cs/>
        </w:rPr>
        <w:t xml:space="preserve">นในการจัดหา </w:t>
      </w:r>
      <w:r w:rsidRPr="00121FBD">
        <w:rPr>
          <w:rFonts w:hint="cs"/>
          <w:sz w:val="30"/>
          <w:szCs w:val="30"/>
          <w:cs/>
        </w:rPr>
        <w:t>ก่อสร้าง หรือการติดตั้งสินทรัพย์ดังกล่าวก่อนที่จะพร้อมใช้งานเพื่อนำมาใช้เองหรือเพื่อขาย ดอกเบี้ยซึ่งเป็นส่วนหนึ่งของค่างวดตาม</w:t>
      </w:r>
      <w:r w:rsidR="00121FBD" w:rsidRPr="001D02CD">
        <w:rPr>
          <w:rFonts w:hint="cs"/>
          <w:sz w:val="30"/>
          <w:szCs w:val="30"/>
          <w:cs/>
        </w:rPr>
        <w:t>สัญญา</w:t>
      </w:r>
      <w:r w:rsidR="001D02CD" w:rsidRPr="001D02CD">
        <w:rPr>
          <w:rFonts w:hint="cs"/>
          <w:sz w:val="30"/>
          <w:szCs w:val="30"/>
          <w:cs/>
        </w:rPr>
        <w:t>เช่</w:t>
      </w:r>
      <w:r w:rsidR="001D02CD">
        <w:rPr>
          <w:rFonts w:hint="cs"/>
          <w:sz w:val="30"/>
          <w:szCs w:val="30"/>
          <w:cs/>
        </w:rPr>
        <w:t>า</w:t>
      </w:r>
      <w:r w:rsidR="001D02CD">
        <w:rPr>
          <w:sz w:val="30"/>
          <w:szCs w:val="30"/>
        </w:rPr>
        <w:t xml:space="preserve"> </w:t>
      </w:r>
      <w:r w:rsidRPr="00121FBD">
        <w:rPr>
          <w:rFonts w:hint="cs"/>
          <w:sz w:val="30"/>
          <w:szCs w:val="30"/>
          <w:cs/>
        </w:rPr>
        <w:t>บันทึกในงบกำไรขาดทุนเบ็ดเสร็จโดยใช้วิธีอัตราดอกเบี้ยที่แท้จริง</w:t>
      </w:r>
    </w:p>
    <w:p w:rsidR="007F3E7A" w:rsidRPr="00404ABC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F3E7A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404ABC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:rsidR="00AB54B5" w:rsidRDefault="00AB5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B54B5" w:rsidRDefault="00AB5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B54B5" w:rsidRDefault="00AB5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B54B5" w:rsidRDefault="00AB5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B54B5" w:rsidRDefault="00AB5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E717C" w:rsidRDefault="00EE7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B54B5" w:rsidRDefault="00AB5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7F3E7A" w:rsidRPr="007047A4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lastRenderedPageBreak/>
        <w:t>การใช้ประมาณการ</w:t>
      </w:r>
    </w:p>
    <w:p w:rsidR="007F3E7A" w:rsidRPr="00E11F30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7F3E7A" w:rsidRPr="007047A4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ในการจัดทำงบการเงินตาม</w:t>
      </w: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</w:t>
      </w:r>
      <w:r>
        <w:rPr>
          <w:rFonts w:ascii="Angsana New" w:hAnsi="Angsana New"/>
          <w:sz w:val="30"/>
          <w:szCs w:val="30"/>
          <w:cs/>
        </w:rPr>
        <w:t>าว ผลของรายการเมื่อเกิดขึ้นจริง</w:t>
      </w:r>
      <w:r w:rsidRPr="007047A4">
        <w:rPr>
          <w:rFonts w:ascii="Angsana New" w:hAnsi="Angsana New"/>
          <w:sz w:val="30"/>
          <w:szCs w:val="30"/>
          <w:cs/>
        </w:rPr>
        <w:t>จึงอาจแตกต่างไปจากที่ได้ประมาณการไว้</w:t>
      </w:r>
    </w:p>
    <w:p w:rsidR="007F3E7A" w:rsidRPr="00114100" w:rsidRDefault="007F3E7A" w:rsidP="007F3E7A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7F3E7A" w:rsidRDefault="007F3E7A" w:rsidP="007F3E7A">
      <w:pPr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</w:t>
      </w:r>
      <w:r w:rsidRPr="007047A4">
        <w:rPr>
          <w:rFonts w:ascii="Angsana New" w:hAnsi="Angsana New" w:hint="cs"/>
          <w:sz w:val="30"/>
          <w:szCs w:val="30"/>
          <w:cs/>
        </w:rPr>
        <w:t xml:space="preserve"> ๆ</w:t>
      </w:r>
      <w:r w:rsidRPr="007047A4">
        <w:rPr>
          <w:rFonts w:ascii="Angsana New" w:hAnsi="Angsana New"/>
          <w:sz w:val="30"/>
          <w:szCs w:val="30"/>
          <w:cs/>
        </w:rPr>
        <w:t xml:space="preserve">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:rsidR="00832FDF" w:rsidRPr="007F3E7A" w:rsidRDefault="00832FDF" w:rsidP="007F3E7A">
      <w:pPr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F3E7A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F3E7A">
        <w:rPr>
          <w:rFonts w:ascii="Angsana New" w:hAnsi="Angsana New" w:hint="cs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ได้แก่</w:t>
      </w:r>
    </w:p>
    <w:p w:rsidR="00F60F06" w:rsidRPr="002927CF" w:rsidRDefault="00F60F06" w:rsidP="007F3E7A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E74AFE" w:rsidRDefault="00E74AFE" w:rsidP="00B41075">
      <w:pPr>
        <w:pStyle w:val="Heading6"/>
        <w:keepNext w:val="0"/>
        <w:numPr>
          <w:ilvl w:val="0"/>
          <w:numId w:val="20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hanging="720"/>
        <w:jc w:val="thaiDistribute"/>
        <w:rPr>
          <w:rFonts w:ascii="Angsana New" w:hAnsi="Angsana New"/>
          <w:b w:val="0"/>
          <w:bCs w:val="0"/>
          <w:color w:val="000000"/>
        </w:rPr>
      </w:pPr>
      <w:r w:rsidRPr="00E55BF4">
        <w:rPr>
          <w:rFonts w:ascii="Angsana New" w:hAnsi="Angsana New" w:hint="cs"/>
          <w:b w:val="0"/>
          <w:bCs w:val="0"/>
          <w:color w:val="000000"/>
          <w:cs/>
        </w:rPr>
        <w:t xml:space="preserve">ค่าเผื่อการด้อยค่าของผลขาดทุนด้านเครดิตที่คาดว่าจะเกิดขึ้น </w:t>
      </w:r>
    </w:p>
    <w:p w:rsidR="007F3E7A" w:rsidRPr="00263947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 w:hint="cs"/>
          <w:b w:val="0"/>
          <w:bCs w:val="0"/>
          <w:cs/>
        </w:rPr>
        <w:t>ค่าเผื่อการลดมูลค่าของสินค้า</w:t>
      </w:r>
      <w:r w:rsidRPr="007A5661">
        <w:rPr>
          <w:rFonts w:ascii="Angsana New" w:hAnsi="Angsana New" w:hint="cs"/>
          <w:b w:val="0"/>
          <w:bCs w:val="0"/>
          <w:cs/>
        </w:rPr>
        <w:t>และการพิจารณาเกี่ยวกับการด้อยค่าของสินทรัพย์</w:t>
      </w:r>
    </w:p>
    <w:p w:rsidR="007F3E7A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 w:hint="cs"/>
          <w:b w:val="0"/>
          <w:bCs w:val="0"/>
          <w:cs/>
        </w:rPr>
        <w:t xml:space="preserve">อายุการให้ประโยชน์และมูลค่าคงเหลือของอาคารและอุปกรณ์ </w:t>
      </w:r>
      <w:r w:rsidR="00121FBD">
        <w:rPr>
          <w:rFonts w:ascii="Angsana New" w:hAnsi="Angsana New" w:hint="cs"/>
          <w:b w:val="0"/>
          <w:bCs w:val="0"/>
          <w:cs/>
        </w:rPr>
        <w:t xml:space="preserve"> และสินทรัพย์สิทธิการใช้</w:t>
      </w:r>
    </w:p>
    <w:p w:rsidR="00121FBD" w:rsidRPr="00E55BF4" w:rsidRDefault="00121FBD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E55BF4">
        <w:rPr>
          <w:rFonts w:ascii="Angsana New" w:hAnsi="Angsana New" w:hint="cs"/>
          <w:b w:val="0"/>
          <w:bCs w:val="0"/>
          <w:cs/>
        </w:rPr>
        <w:t>ข้อพิจารณาการใช้สิทธิต่ออายุสัญญาเช่าและอัตราคิดลดของหนี้สินตามสัญญาเช่า</w:t>
      </w:r>
    </w:p>
    <w:p w:rsidR="007F3E7A" w:rsidRPr="00263947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/>
          <w:b w:val="0"/>
          <w:bCs w:val="0"/>
          <w:cs/>
        </w:rPr>
        <w:t>สมมติฐานที่ใช้ในการคำนวณ</w:t>
      </w:r>
      <w:r w:rsidRPr="00263947">
        <w:rPr>
          <w:rFonts w:ascii="Angsana New" w:hAnsi="Angsana New" w:hint="cs"/>
          <w:b w:val="0"/>
          <w:bCs w:val="0"/>
          <w:cs/>
        </w:rPr>
        <w:t>ภาระผูกพัน</w:t>
      </w:r>
      <w:r w:rsidRPr="00263947">
        <w:rPr>
          <w:rFonts w:ascii="Angsana New" w:hAnsi="Angsana New"/>
          <w:b w:val="0"/>
          <w:bCs w:val="0"/>
          <w:cs/>
        </w:rPr>
        <w:t>หนี้สินผลประโยชน์ของพนักงานหลังออกจากงาน</w:t>
      </w:r>
    </w:p>
    <w:p w:rsidR="007F3E7A" w:rsidRPr="00263947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 w:hint="cs"/>
          <w:b w:val="0"/>
          <w:bCs w:val="0"/>
          <w:cs/>
        </w:rPr>
        <w:t>งวดบัญชีที่คาดว่าจะได้รับประโยชน์จากสินทรัพย์ภาษีเงินได้รอการตัดบัญชีและประโยชน์ที่จะได้รับจาก</w:t>
      </w:r>
      <w:r w:rsidR="00EE1D19">
        <w:rPr>
          <w:rFonts w:ascii="Angsana New" w:hAnsi="Angsana New" w:hint="cs"/>
          <w:b w:val="0"/>
          <w:bCs w:val="0"/>
          <w:cs/>
        </w:rPr>
        <w:t>ผล</w:t>
      </w:r>
      <w:r w:rsidRPr="00263947">
        <w:rPr>
          <w:rFonts w:ascii="Angsana New" w:hAnsi="Angsana New" w:hint="cs"/>
          <w:b w:val="0"/>
          <w:bCs w:val="0"/>
          <w:cs/>
        </w:rPr>
        <w:t>ขาดทุน</w:t>
      </w:r>
      <w:r w:rsidR="00EE1D19">
        <w:rPr>
          <w:rFonts w:ascii="Angsana New" w:hAnsi="Angsana New" w:hint="cs"/>
          <w:b w:val="0"/>
          <w:bCs w:val="0"/>
          <w:cs/>
        </w:rPr>
        <w:t>สุทธิ</w:t>
      </w:r>
      <w:r w:rsidRPr="00263947">
        <w:rPr>
          <w:rFonts w:ascii="Angsana New" w:hAnsi="Angsana New" w:hint="cs"/>
          <w:b w:val="0"/>
          <w:bCs w:val="0"/>
          <w:cs/>
        </w:rPr>
        <w:t>ทางภาษี</w:t>
      </w:r>
      <w:r w:rsidR="00EE1D19">
        <w:rPr>
          <w:rFonts w:ascii="Angsana New" w:hAnsi="Angsana New" w:hint="cs"/>
          <w:b w:val="0"/>
          <w:bCs w:val="0"/>
          <w:cs/>
        </w:rPr>
        <w:t>ยกมา</w:t>
      </w:r>
    </w:p>
    <w:p w:rsidR="007F3E7A" w:rsidRPr="00263947" w:rsidRDefault="005A7246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>
        <w:rPr>
          <w:rFonts w:ascii="Angsana New" w:hAnsi="Angsana New" w:hint="cs"/>
          <w:b w:val="0"/>
          <w:bCs w:val="0"/>
          <w:cs/>
        </w:rPr>
        <w:t>ประมาณการหนี้สินอื่น</w:t>
      </w:r>
    </w:p>
    <w:p w:rsidR="001D02CD" w:rsidRDefault="001D02CD" w:rsidP="007F3E7A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7F3E7A" w:rsidRPr="007047A4" w:rsidRDefault="007F3E7A" w:rsidP="007F3E7A">
      <w:pPr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:rsidR="007F3E7A" w:rsidRPr="00E11F30" w:rsidRDefault="007F3E7A" w:rsidP="007F3E7A">
      <w:pPr>
        <w:ind w:right="-25"/>
        <w:jc w:val="both"/>
        <w:rPr>
          <w:rFonts w:ascii="Angsana New" w:hAnsi="Angsana New"/>
          <w:sz w:val="16"/>
          <w:szCs w:val="16"/>
          <w:cs/>
        </w:rPr>
      </w:pPr>
    </w:p>
    <w:p w:rsidR="007F3E7A" w:rsidRPr="007047A4" w:rsidRDefault="007F3E7A" w:rsidP="007F3E7A">
      <w:pPr>
        <w:ind w:right="-25"/>
        <w:jc w:val="both"/>
        <w:rPr>
          <w:rFonts w:ascii="Angsana New" w:hAnsi="Angsana New"/>
          <w:sz w:val="30"/>
          <w:szCs w:val="30"/>
          <w:cs/>
        </w:rPr>
      </w:pPr>
      <w:r w:rsidRPr="007047A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:rsidR="007F3E7A" w:rsidRPr="009A595A" w:rsidRDefault="007F3E7A" w:rsidP="007F3E7A">
      <w:pPr>
        <w:ind w:right="-25"/>
        <w:jc w:val="both"/>
        <w:rPr>
          <w:rFonts w:ascii="Angsana New" w:hAnsi="Angsana New"/>
          <w:sz w:val="16"/>
          <w:szCs w:val="16"/>
        </w:rPr>
      </w:pPr>
    </w:p>
    <w:p w:rsidR="007F3E7A" w:rsidRPr="007047A4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แปลงค่าเป็นเงินบาทโดยใช้อัตราแลกเปลี่ยน ณ วันนั้น  กำไรหรือขาดทุนจากการแปลงค่าจะบันทึก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</w:p>
    <w:p w:rsidR="007F3E7A" w:rsidRPr="006B112A" w:rsidRDefault="007F3E7A" w:rsidP="007F3E7A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7F3E7A" w:rsidRPr="007047A4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</w:t>
      </w:r>
      <w:r w:rsidRPr="007047A4">
        <w:rPr>
          <w:rFonts w:ascii="Angsana New" w:hAnsi="Angsana New" w:hint="cs"/>
          <w:sz w:val="30"/>
          <w:szCs w:val="30"/>
          <w:cs/>
        </w:rPr>
        <w:t>าทุน</w:t>
      </w:r>
      <w:r w:rsidRPr="007047A4">
        <w:rPr>
          <w:rFonts w:ascii="Angsana New" w:hAnsi="Angsana New"/>
          <w:sz w:val="30"/>
          <w:szCs w:val="30"/>
          <w:cs/>
        </w:rPr>
        <w:t xml:space="preserve">เดิม แปลงค่าเป็นเงินบาทโดยใช้อัตราแลกเปลี่ยน ณ วันที่เกิดรายการ  </w:t>
      </w:r>
    </w:p>
    <w:p w:rsidR="008048D3" w:rsidRDefault="00804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F3E7A" w:rsidRPr="002C46B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:rsidR="007F3E7A" w:rsidRPr="002D7071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:rsidR="007F3E7A" w:rsidRPr="00F70379" w:rsidRDefault="007F3E7A" w:rsidP="007F3E7A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 w:hint="cs"/>
          <w:sz w:val="30"/>
          <w:szCs w:val="30"/>
          <w:cs/>
        </w:rPr>
        <w:t>ค่าใช้จ่าย</w:t>
      </w:r>
      <w:r w:rsidRPr="00F70379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             </w:t>
      </w:r>
    </w:p>
    <w:p w:rsidR="007F3E7A" w:rsidRPr="00DF3AEA" w:rsidRDefault="007F3E7A" w:rsidP="007F3E7A">
      <w:pPr>
        <w:pStyle w:val="AccPolicyHeading"/>
        <w:rPr>
          <w:sz w:val="16"/>
          <w:szCs w:val="16"/>
          <w:cs/>
        </w:rPr>
      </w:pPr>
    </w:p>
    <w:p w:rsidR="007F3E7A" w:rsidRPr="00F70379" w:rsidRDefault="007F3E7A" w:rsidP="007F3E7A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>ปัจจุบันได้แก่ภาษี</w:t>
      </w:r>
      <w:r>
        <w:rPr>
          <w:rFonts w:ascii="Angsana New" w:hAnsi="Angsana New" w:hint="cs"/>
          <w:sz w:val="30"/>
          <w:szCs w:val="30"/>
          <w:cs/>
        </w:rPr>
        <w:t>ที่ต้องชำระหรือสามารถขอคืนได้</w:t>
      </w:r>
      <w:r w:rsidRPr="00F70379">
        <w:rPr>
          <w:rFonts w:ascii="Angsana New" w:hAnsi="Angsana New"/>
          <w:sz w:val="30"/>
          <w:szCs w:val="30"/>
          <w:cs/>
        </w:rPr>
        <w:t>โดยคำนวณจากกำไร</w:t>
      </w:r>
      <w:r>
        <w:rPr>
          <w:rFonts w:ascii="Angsana New" w:hAnsi="Angsana New" w:hint="cs"/>
          <w:sz w:val="30"/>
          <w:szCs w:val="30"/>
          <w:cs/>
        </w:rPr>
        <w:t>หรือขาดทุนทางภาษีสำหรับ</w:t>
      </w:r>
      <w:r w:rsidRPr="00F70379">
        <w:rPr>
          <w:rFonts w:ascii="Angsana New" w:hAnsi="Angsana New"/>
          <w:sz w:val="30"/>
          <w:szCs w:val="30"/>
          <w:cs/>
        </w:rPr>
        <w:t>ปี โดยใช้อัตราภาษีที่</w:t>
      </w:r>
      <w:r w:rsidRPr="00F70379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</w:t>
      </w:r>
      <w:r>
        <w:rPr>
          <w:rFonts w:ascii="Angsana New" w:hAnsi="Angsana New" w:hint="cs"/>
          <w:spacing w:val="-2"/>
          <w:sz w:val="30"/>
          <w:szCs w:val="30"/>
          <w:cs/>
        </w:rPr>
        <w:t>เกี่ยวกับภาษีที่ค้างชำระ</w:t>
      </w:r>
      <w:r w:rsidRPr="00F70379">
        <w:rPr>
          <w:rFonts w:ascii="Angsana New" w:hAnsi="Angsana New"/>
          <w:spacing w:val="-2"/>
          <w:sz w:val="30"/>
          <w:szCs w:val="30"/>
          <w:cs/>
        </w:rPr>
        <w:t>ในปีก่อนๆ</w:t>
      </w:r>
    </w:p>
    <w:p w:rsidR="007F3E7A" w:rsidRPr="00DF3AEA" w:rsidRDefault="007F3E7A" w:rsidP="007F3E7A">
      <w:pPr>
        <w:jc w:val="thaiDistribute"/>
        <w:rPr>
          <w:rFonts w:ascii="Angsana New" w:hAnsi="Angsana New"/>
          <w:sz w:val="16"/>
          <w:szCs w:val="16"/>
        </w:rPr>
      </w:pPr>
    </w:p>
    <w:p w:rsidR="007F3E7A" w:rsidRPr="00F70379" w:rsidRDefault="007F3E7A" w:rsidP="007F3E7A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:rsidR="007F3E7A" w:rsidRPr="00DF3AEA" w:rsidRDefault="007F3E7A" w:rsidP="007F3E7A">
      <w:pPr>
        <w:jc w:val="thaiDistribute"/>
        <w:rPr>
          <w:rFonts w:ascii="Angsana New" w:hAnsi="Angsana New"/>
          <w:sz w:val="16"/>
          <w:szCs w:val="16"/>
        </w:rPr>
      </w:pPr>
    </w:p>
    <w:p w:rsidR="007F3E7A" w:rsidRPr="00F70379" w:rsidRDefault="007F3E7A" w:rsidP="007F3E7A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F60F06" w:rsidRDefault="00F60F06" w:rsidP="00A1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142FA" w:rsidRPr="003E69C9" w:rsidRDefault="00A142FA" w:rsidP="00A1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E69C9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3E69C9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3E69C9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F13DD4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A142FA" w:rsidRPr="00D87319" w:rsidRDefault="00A142FA" w:rsidP="00A1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6375F2" w:rsidRPr="00A142FA" w:rsidRDefault="002D7D69" w:rsidP="00A142F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A142FA" w:rsidRPr="00E74C85">
        <w:rPr>
          <w:rFonts w:ascii="Angsana New" w:hAnsi="Angsana New"/>
          <w:sz w:val="30"/>
          <w:szCs w:val="30"/>
          <w:cs/>
        </w:rPr>
        <w:t>ต่อหุ้น</w:t>
      </w:r>
      <w:r w:rsidR="00F13DD4" w:rsidRPr="00F13DD4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A142FA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A142FA">
        <w:rPr>
          <w:rFonts w:ascii="Angsana New" w:hAnsi="Angsana New" w:hint="cs"/>
          <w:sz w:val="30"/>
          <w:szCs w:val="30"/>
          <w:cs/>
        </w:rPr>
        <w:t>ปี</w:t>
      </w:r>
      <w:r w:rsidR="00A142FA" w:rsidRPr="00E74C85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="00A142FA" w:rsidRPr="00E74C85">
        <w:rPr>
          <w:rFonts w:ascii="Angsana New" w:hAnsi="Angsana New"/>
          <w:sz w:val="30"/>
          <w:szCs w:val="30"/>
          <w:cs/>
        </w:rPr>
        <w:t>สำหรับ</w:t>
      </w:r>
      <w:r w:rsidR="00A142FA">
        <w:rPr>
          <w:rFonts w:ascii="Angsana New" w:hAnsi="Angsana New" w:hint="cs"/>
          <w:sz w:val="30"/>
          <w:szCs w:val="30"/>
          <w:cs/>
        </w:rPr>
        <w:t>ปี</w:t>
      </w:r>
      <w:r w:rsidR="00A142FA" w:rsidRPr="00E74C85">
        <w:rPr>
          <w:rFonts w:ascii="Angsana New" w:hAnsi="Angsana New"/>
          <w:sz w:val="30"/>
          <w:szCs w:val="30"/>
          <w:cs/>
        </w:rPr>
        <w:t>ด้วยจำนวนถัวเฉล</w:t>
      </w:r>
      <w:r w:rsidR="00A142FA">
        <w:rPr>
          <w:rFonts w:ascii="Angsana New" w:hAnsi="Angsana New"/>
          <w:sz w:val="30"/>
          <w:szCs w:val="30"/>
          <w:cs/>
        </w:rPr>
        <w:t>ี่ยถ่วงน้ำหนัก</w:t>
      </w:r>
      <w:r w:rsidR="00A142FA"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ของหุ้นสามัญที่ออกจำหน่ายแล้วระหว่างปี</w:t>
      </w:r>
    </w:p>
    <w:p w:rsidR="00A04FA1" w:rsidRDefault="00A04FA1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D12E93" w:rsidRDefault="002E5B19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D12E93" w:rsidRPr="009F3CE7">
        <w:rPr>
          <w:rFonts w:ascii="Angsana New" w:hAnsi="Angsana New"/>
          <w:b/>
          <w:bCs/>
          <w:sz w:val="30"/>
          <w:szCs w:val="30"/>
        </w:rPr>
        <w:t>.</w:t>
      </w:r>
      <w:r w:rsidR="00D12E93" w:rsidRPr="009F3CE7">
        <w:rPr>
          <w:rFonts w:ascii="Angsana New" w:hAnsi="Angsana New"/>
          <w:b/>
          <w:bCs/>
          <w:sz w:val="30"/>
          <w:szCs w:val="30"/>
        </w:rPr>
        <w:tab/>
      </w:r>
      <w:r w:rsidR="00D12E93" w:rsidRPr="009F3CE7">
        <w:rPr>
          <w:rFonts w:ascii="Angsana New" w:hAnsi="Angsana New"/>
          <w:b/>
          <w:bCs/>
          <w:sz w:val="30"/>
          <w:szCs w:val="30"/>
          <w:cs/>
        </w:rPr>
        <w:t>รายการบัญชีและยอดคงเหลือกับบุคคลหรือกิจการที่เกี่ยวข้องกัน</w:t>
      </w:r>
    </w:p>
    <w:p w:rsidR="00774A0C" w:rsidRPr="00774A0C" w:rsidRDefault="00774A0C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D12E93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>กิจการที่อยู่ภายใต้การควบคุมของ</w:t>
      </w:r>
      <w:r w:rsidR="00271E38">
        <w:rPr>
          <w:rFonts w:ascii="Angsana New" w:hAnsi="Angsana New" w:hint="cs"/>
          <w:sz w:val="30"/>
          <w:szCs w:val="30"/>
          <w:cs/>
        </w:rPr>
        <w:t>กลุ่ม</w:t>
      </w:r>
      <w:r w:rsidRPr="00823069">
        <w:rPr>
          <w:rFonts w:ascii="Angsana New" w:hAnsi="Angsana New"/>
          <w:sz w:val="30"/>
          <w:szCs w:val="30"/>
          <w:cs/>
        </w:rPr>
        <w:t xml:space="preserve">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</w:t>
      </w:r>
      <w:r w:rsidR="00271E38">
        <w:rPr>
          <w:rFonts w:ascii="Angsana New" w:hAnsi="Angsana New" w:hint="cs"/>
          <w:sz w:val="30"/>
          <w:szCs w:val="30"/>
          <w:cs/>
        </w:rPr>
        <w:t>กลุ่ม</w:t>
      </w:r>
      <w:r w:rsidRPr="00823069">
        <w:rPr>
          <w:rFonts w:ascii="Angsana New" w:hAnsi="Angsana New" w:hint="cs"/>
          <w:sz w:val="30"/>
          <w:szCs w:val="30"/>
          <w:cs/>
        </w:rPr>
        <w:t>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</w:t>
      </w:r>
      <w:r w:rsidR="00271E38">
        <w:rPr>
          <w:rFonts w:ascii="Angsana New" w:hAnsi="Angsana New" w:hint="cs"/>
          <w:sz w:val="30"/>
          <w:szCs w:val="30"/>
          <w:cs/>
        </w:rPr>
        <w:t>กลุ่ม</w:t>
      </w:r>
      <w:r w:rsidRPr="00823069">
        <w:rPr>
          <w:rFonts w:ascii="Angsana New" w:hAnsi="Angsana New" w:hint="cs"/>
          <w:sz w:val="30"/>
          <w:szCs w:val="30"/>
          <w:cs/>
        </w:rPr>
        <w:t xml:space="preserve">บริษัท  </w:t>
      </w:r>
    </w:p>
    <w:p w:rsidR="00E328D7" w:rsidRPr="00E328D7" w:rsidRDefault="00E328D7" w:rsidP="00632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32E83" w:rsidRDefault="00632E83" w:rsidP="00632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บุคคลหรือกิจการที่เกี่ยวข้องกันประกอบด้วย</w:t>
      </w:r>
    </w:p>
    <w:p w:rsidR="00F26136" w:rsidRPr="00632E83" w:rsidRDefault="00F26136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173" w:type="dxa"/>
        <w:tblLayout w:type="fixed"/>
        <w:tblLook w:val="01E0"/>
      </w:tblPr>
      <w:tblGrid>
        <w:gridCol w:w="3227"/>
        <w:gridCol w:w="283"/>
        <w:gridCol w:w="2835"/>
        <w:gridCol w:w="284"/>
        <w:gridCol w:w="3544"/>
      </w:tblGrid>
      <w:tr w:rsidR="00572A6E" w:rsidRPr="00421FDD" w:rsidTr="00114692">
        <w:tc>
          <w:tcPr>
            <w:tcW w:w="3227" w:type="dxa"/>
            <w:tcBorders>
              <w:bottom w:val="single" w:sz="4" w:space="0" w:color="auto"/>
            </w:tcBorders>
          </w:tcPr>
          <w:p w:rsidR="00572A6E" w:rsidRPr="0080044B" w:rsidRDefault="00572A6E" w:rsidP="005D52C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83" w:type="dxa"/>
          </w:tcPr>
          <w:p w:rsidR="00572A6E" w:rsidRPr="0080044B" w:rsidRDefault="00572A6E" w:rsidP="000231B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72A6E" w:rsidRPr="0080044B" w:rsidRDefault="00572A6E" w:rsidP="000231B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:rsidR="00572A6E" w:rsidRPr="0080044B" w:rsidRDefault="00572A6E" w:rsidP="000231B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72A6E" w:rsidRPr="0080044B" w:rsidRDefault="00572A6E" w:rsidP="000231B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72A6E" w:rsidRPr="00733568" w:rsidTr="00114692">
        <w:tc>
          <w:tcPr>
            <w:tcW w:w="3227" w:type="dxa"/>
            <w:vAlign w:val="center"/>
          </w:tcPr>
          <w:p w:rsidR="00572A6E" w:rsidRPr="0080044B" w:rsidRDefault="00572A6E" w:rsidP="004C06B6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ระยองมาบตาพุดธุรกิจ</w:t>
            </w:r>
            <w:r w:rsidR="001700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พัฒนา</w:t>
            </w:r>
            <w:r w:rsidR="0017001C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80044B" w:rsidTr="00114692">
        <w:tc>
          <w:tcPr>
            <w:tcW w:w="3227" w:type="dxa"/>
            <w:vAlign w:val="center"/>
          </w:tcPr>
          <w:p w:rsidR="00572A6E" w:rsidRPr="0080044B" w:rsidRDefault="00572A6E" w:rsidP="004C06B6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72A6E" w:rsidRPr="00EE3E03" w:rsidTr="00114692">
        <w:tc>
          <w:tcPr>
            <w:tcW w:w="3227" w:type="dxa"/>
            <w:vAlign w:val="center"/>
          </w:tcPr>
          <w:p w:rsidR="00572A6E" w:rsidRPr="0080044B" w:rsidRDefault="00572A6E" w:rsidP="0080044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สมายล์ แอสเสท</w:t>
            </w:r>
            <w:r w:rsidR="001700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5D52C9" w:rsidTr="00114692">
        <w:tc>
          <w:tcPr>
            <w:tcW w:w="3227" w:type="dxa"/>
            <w:vAlign w:val="center"/>
          </w:tcPr>
          <w:p w:rsidR="00572A6E" w:rsidRPr="005D52C9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5D52C9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572A6E" w:rsidRPr="005D52C9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5D52C9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572A6E" w:rsidRPr="005D52C9" w:rsidRDefault="00572A6E" w:rsidP="0039210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7001C" w:rsidRPr="00EE3E03" w:rsidTr="00114692">
        <w:tc>
          <w:tcPr>
            <w:tcW w:w="3227" w:type="dxa"/>
            <w:vAlign w:val="center"/>
          </w:tcPr>
          <w:p w:rsidR="0017001C" w:rsidRPr="00E40E15" w:rsidRDefault="0017001C" w:rsidP="0073739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40E1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ชลประทีปบริหารสินทรัพย์ จำกัด</w:t>
            </w:r>
          </w:p>
        </w:tc>
        <w:tc>
          <w:tcPr>
            <w:tcW w:w="283" w:type="dxa"/>
            <w:vAlign w:val="center"/>
          </w:tcPr>
          <w:p w:rsidR="0017001C" w:rsidRPr="0080044B" w:rsidRDefault="0017001C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17001C" w:rsidRPr="00DF1033" w:rsidRDefault="0017001C" w:rsidP="00AB54B5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1033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84" w:type="dxa"/>
            <w:vAlign w:val="center"/>
          </w:tcPr>
          <w:p w:rsidR="0017001C" w:rsidRPr="0080044B" w:rsidRDefault="0017001C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17001C" w:rsidRPr="0080044B" w:rsidRDefault="0017001C" w:rsidP="0039210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EE3E03" w:rsidTr="00114692">
        <w:tc>
          <w:tcPr>
            <w:tcW w:w="3227" w:type="dxa"/>
            <w:vAlign w:val="center"/>
          </w:tcPr>
          <w:p w:rsidR="00572A6E" w:rsidRPr="00797487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797487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572A6E" w:rsidRPr="00797487" w:rsidRDefault="00572A6E" w:rsidP="00972868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797487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572A6E" w:rsidRPr="00797487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EE3E03" w:rsidTr="00114692">
        <w:tc>
          <w:tcPr>
            <w:tcW w:w="3227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ทีปกรโฮลดิ้ง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ลงทุนในกิจการ</w:t>
            </w:r>
            <w:r w:rsidR="0017001C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80044B" w:rsidTr="00114692">
        <w:tc>
          <w:tcPr>
            <w:tcW w:w="3227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0E782D" w:rsidTr="00114692">
        <w:tc>
          <w:tcPr>
            <w:tcW w:w="3227" w:type="dxa"/>
            <w:vAlign w:val="center"/>
          </w:tcPr>
          <w:p w:rsidR="00572A6E" w:rsidRPr="0080044B" w:rsidRDefault="00572A6E" w:rsidP="00572A6E">
            <w:pPr>
              <w:tabs>
                <w:tab w:val="clear" w:pos="2580"/>
                <w:tab w:val="left" w:pos="2835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 เลค แอนด์ แลนด์</w:t>
            </w:r>
            <w:r w:rsidR="001700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บริหารอสังหาริมทรัพย์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97286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80044B" w:rsidTr="00114692">
        <w:tc>
          <w:tcPr>
            <w:tcW w:w="3227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0231B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0E782D" w:rsidTr="00114692">
        <w:tc>
          <w:tcPr>
            <w:tcW w:w="3227" w:type="dxa"/>
            <w:vAlign w:val="center"/>
          </w:tcPr>
          <w:p w:rsidR="00572A6E" w:rsidRPr="0080044B" w:rsidRDefault="00572A6E" w:rsidP="0080044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80044B" w:rsidTr="00114692">
        <w:tc>
          <w:tcPr>
            <w:tcW w:w="3227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0E782D" w:rsidTr="00114692">
        <w:tc>
          <w:tcPr>
            <w:tcW w:w="3227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72A6E" w:rsidRPr="000E782D" w:rsidTr="00114692">
        <w:tc>
          <w:tcPr>
            <w:tcW w:w="3227" w:type="dxa"/>
            <w:vAlign w:val="center"/>
          </w:tcPr>
          <w:p w:rsidR="00572A6E" w:rsidRPr="00231DDC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72A6E" w:rsidRPr="00231DDC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572A6E" w:rsidRPr="00231DDC" w:rsidRDefault="00572A6E" w:rsidP="00863C6B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572A6E" w:rsidRPr="00231DDC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572A6E" w:rsidRPr="00231DDC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0E782D" w:rsidTr="00114692">
        <w:tc>
          <w:tcPr>
            <w:tcW w:w="3227" w:type="dxa"/>
            <w:vAlign w:val="center"/>
          </w:tcPr>
          <w:p w:rsidR="00572A6E" w:rsidRPr="0080044B" w:rsidRDefault="00572A6E" w:rsidP="00231DD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อ่างหิน พลังงาน จำกัด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สถานีบริการน้ำมันเชื้อเพลิง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572A6E" w:rsidP="0054053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CC5A2C" w:rsidRPr="00CC5A2C" w:rsidTr="00114692">
        <w:tc>
          <w:tcPr>
            <w:tcW w:w="3227" w:type="dxa"/>
            <w:vAlign w:val="center"/>
          </w:tcPr>
          <w:p w:rsidR="00CC5A2C" w:rsidRPr="00CC5A2C" w:rsidRDefault="00CC5A2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CC5A2C" w:rsidRPr="00CC5A2C" w:rsidRDefault="00CC5A2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CC5A2C" w:rsidRPr="00CC5A2C" w:rsidRDefault="00CC5A2C" w:rsidP="00863C6B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CC5A2C" w:rsidRPr="00CC5A2C" w:rsidRDefault="00CC5A2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CC5A2C" w:rsidRPr="00CC5A2C" w:rsidRDefault="00CC5A2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72A6E" w:rsidRPr="000E782D" w:rsidTr="00114692">
        <w:tc>
          <w:tcPr>
            <w:tcW w:w="3227" w:type="dxa"/>
            <w:vAlign w:val="center"/>
          </w:tcPr>
          <w:p w:rsidR="00572A6E" w:rsidRDefault="000E3C9F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ซี</w:t>
            </w:r>
            <w:r w:rsidR="00DE1C48" w:rsidRPr="00DE1C48">
              <w:rPr>
                <w:rFonts w:ascii="Angsana New" w:hAnsi="Angsana New"/>
                <w:sz w:val="28"/>
                <w:szCs w:val="28"/>
                <w:cs/>
              </w:rPr>
              <w:t>แพนเนล จำกัด</w:t>
            </w:r>
            <w:r w:rsidR="00DE7AFD">
              <w:rPr>
                <w:rFonts w:ascii="Angsana New" w:hAnsi="Angsan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3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572A6E" w:rsidRPr="0080044B" w:rsidRDefault="00DE1C48" w:rsidP="00DE1C4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E1C48">
              <w:rPr>
                <w:rFonts w:ascii="Angsana New" w:hAnsi="Angsana New"/>
                <w:sz w:val="28"/>
                <w:szCs w:val="28"/>
                <w:cs/>
              </w:rPr>
              <w:t>ผลิตและจำหน่าย</w:t>
            </w:r>
          </w:p>
        </w:tc>
        <w:tc>
          <w:tcPr>
            <w:tcW w:w="284" w:type="dxa"/>
            <w:vAlign w:val="center"/>
          </w:tcPr>
          <w:p w:rsidR="00572A6E" w:rsidRPr="0080044B" w:rsidRDefault="00572A6E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72A6E" w:rsidRPr="0080044B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DE1C48">
              <w:rPr>
                <w:rFonts w:ascii="Angsana New" w:hAnsi="Angsana New"/>
                <w:sz w:val="28"/>
                <w:szCs w:val="28"/>
                <w:cs/>
              </w:rPr>
              <w:t>กรรมการเป็นญาติของกรรมการ</w:t>
            </w:r>
          </w:p>
        </w:tc>
      </w:tr>
      <w:tr w:rsidR="00DE1C48" w:rsidRPr="000E782D" w:rsidTr="00114692">
        <w:tc>
          <w:tcPr>
            <w:tcW w:w="3227" w:type="dxa"/>
            <w:vAlign w:val="center"/>
          </w:tcPr>
          <w:p w:rsidR="00DE1C48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DE1C48" w:rsidRPr="0080044B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DE1C48" w:rsidRPr="00DE1C48" w:rsidRDefault="00DE1C48" w:rsidP="00863C6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E1C48">
              <w:rPr>
                <w:rFonts w:ascii="Angsana New" w:hAnsi="Angsana New"/>
                <w:sz w:val="28"/>
                <w:szCs w:val="28"/>
                <w:cs/>
              </w:rPr>
              <w:t>ผนังคอนกรีตสำเร็จรูป</w:t>
            </w:r>
          </w:p>
        </w:tc>
        <w:tc>
          <w:tcPr>
            <w:tcW w:w="284" w:type="dxa"/>
            <w:vAlign w:val="center"/>
          </w:tcPr>
          <w:p w:rsidR="00DE1C48" w:rsidRPr="0080044B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DE1C48" w:rsidRPr="00DE1C48" w:rsidRDefault="00DE1C48" w:rsidP="00863C6B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0210C" w:rsidRPr="000E782D" w:rsidTr="00114692">
        <w:tc>
          <w:tcPr>
            <w:tcW w:w="3227" w:type="dxa"/>
            <w:vAlign w:val="center"/>
          </w:tcPr>
          <w:p w:rsidR="0040210C" w:rsidRPr="0040210C" w:rsidRDefault="0040210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0210C" w:rsidRPr="0040210C" w:rsidRDefault="0040210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40210C" w:rsidRPr="0040210C" w:rsidRDefault="0040210C" w:rsidP="00863C6B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40210C" w:rsidRPr="0040210C" w:rsidRDefault="0040210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40210C" w:rsidRPr="0040210C" w:rsidRDefault="0040210C" w:rsidP="00863C6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0210C" w:rsidRPr="000E782D" w:rsidTr="00F60F06">
        <w:tc>
          <w:tcPr>
            <w:tcW w:w="3227" w:type="dxa"/>
          </w:tcPr>
          <w:p w:rsidR="0040210C" w:rsidRPr="00553F38" w:rsidRDefault="00D118CF" w:rsidP="00121FBD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</w:t>
            </w:r>
            <w:r w:rsidR="0040210C" w:rsidRPr="00553F38">
              <w:rPr>
                <w:rFonts w:ascii="Angsana New" w:hAnsi="Angsana New"/>
                <w:sz w:val="28"/>
                <w:szCs w:val="28"/>
                <w:cs/>
              </w:rPr>
              <w:t>บริหารที่สำคัญ</w:t>
            </w:r>
          </w:p>
        </w:tc>
        <w:tc>
          <w:tcPr>
            <w:tcW w:w="283" w:type="dxa"/>
          </w:tcPr>
          <w:p w:rsidR="0040210C" w:rsidRPr="00553F38" w:rsidRDefault="0040210C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</w:tcPr>
          <w:p w:rsidR="0040210C" w:rsidRPr="00553F38" w:rsidRDefault="0040210C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40210C" w:rsidRPr="00553F38" w:rsidRDefault="0040210C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</w:tcPr>
          <w:p w:rsidR="0040210C" w:rsidRPr="00553F38" w:rsidRDefault="0040210C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บุคคลที่มีอำนาจและความรับผิดชอบในการ</w:t>
            </w:r>
          </w:p>
          <w:p w:rsidR="0040210C" w:rsidRPr="00553F38" w:rsidRDefault="0040210C" w:rsidP="0040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0"/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วางแผน สั่งการและควบคุมกิจกรรมต่างๆ ของบริษัทไม่ว่าทางตรงหรือทางอ้อมทั้งนี้</w:t>
            </w:r>
          </w:p>
          <w:p w:rsidR="0040210C" w:rsidRPr="00553F38" w:rsidRDefault="0040210C" w:rsidP="00402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:rsidR="00F60F06" w:rsidRDefault="00F60F06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12E93" w:rsidRPr="00F96A6A" w:rsidRDefault="00D12E93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C46BA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นโยบายการกำหนดราคาสำหรับแต่ละประเภทรายการมีดังนี้</w:t>
      </w:r>
    </w:p>
    <w:p w:rsidR="00D12E93" w:rsidRPr="00545450" w:rsidRDefault="00D12E93" w:rsidP="00D12E93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622" w:type="dxa"/>
        <w:tblLook w:val="01E0"/>
      </w:tblPr>
      <w:tblGrid>
        <w:gridCol w:w="3680"/>
        <w:gridCol w:w="270"/>
        <w:gridCol w:w="5672"/>
      </w:tblGrid>
      <w:tr w:rsidR="00D12E93" w:rsidRPr="00015B89" w:rsidTr="0043044B">
        <w:tc>
          <w:tcPr>
            <w:tcW w:w="3680" w:type="dxa"/>
            <w:tcBorders>
              <w:bottom w:val="single" w:sz="4" w:space="0" w:color="auto"/>
            </w:tcBorders>
          </w:tcPr>
          <w:p w:rsidR="00D12E93" w:rsidRPr="00015B89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9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:rsidR="00D12E93" w:rsidRPr="00015B89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D12E93" w:rsidRPr="00015B89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5B89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12E93" w:rsidRPr="00015B89" w:rsidTr="0043044B">
        <w:tc>
          <w:tcPr>
            <w:tcW w:w="3680" w:type="dxa"/>
            <w:tcBorders>
              <w:top w:val="single" w:sz="4" w:space="0" w:color="auto"/>
            </w:tcBorders>
          </w:tcPr>
          <w:p w:rsidR="00D12E93" w:rsidRPr="00015B89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015B89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="006C46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046AC">
              <w:rPr>
                <w:rFonts w:ascii="Angsana New" w:hAnsi="Angsana New"/>
                <w:sz w:val="30"/>
                <w:szCs w:val="30"/>
              </w:rPr>
              <w:t>/</w:t>
            </w:r>
            <w:r w:rsidR="000046AC">
              <w:rPr>
                <w:rFonts w:ascii="Angsana New" w:hAnsi="Angsana New" w:hint="cs"/>
                <w:sz w:val="30"/>
                <w:szCs w:val="30"/>
                <w:cs/>
              </w:rPr>
              <w:t xml:space="preserve"> ทรัพย์สิน</w:t>
            </w:r>
          </w:p>
        </w:tc>
        <w:tc>
          <w:tcPr>
            <w:tcW w:w="270" w:type="dxa"/>
          </w:tcPr>
          <w:p w:rsidR="00D12E93" w:rsidRPr="00015B89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top w:val="single" w:sz="4" w:space="0" w:color="auto"/>
            </w:tcBorders>
          </w:tcPr>
          <w:p w:rsidR="00D12E93" w:rsidRPr="00015B89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D12E93" w:rsidRPr="00545450" w:rsidTr="0043044B">
        <w:tc>
          <w:tcPr>
            <w:tcW w:w="3680" w:type="dxa"/>
          </w:tcPr>
          <w:p w:rsidR="00D12E93" w:rsidRPr="00545450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2E93" w:rsidRPr="00015B89" w:rsidTr="0043044B">
        <w:tc>
          <w:tcPr>
            <w:tcW w:w="3680" w:type="dxa"/>
          </w:tcPr>
          <w:p w:rsidR="00D12E93" w:rsidRPr="00015B89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70" w:type="dxa"/>
          </w:tcPr>
          <w:p w:rsidR="00D12E93" w:rsidRPr="00015B89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D12E93" w:rsidRPr="00015B89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 w:rsidR="00EE1D19">
              <w:rPr>
                <w:rFonts w:ascii="Angsana New" w:hAnsi="Angsana New" w:hint="cs"/>
                <w:sz w:val="30"/>
                <w:szCs w:val="30"/>
                <w:cs/>
              </w:rPr>
              <w:t>หรือราคาที่ตกลงกันตามสัญญา</w:t>
            </w:r>
          </w:p>
        </w:tc>
      </w:tr>
      <w:tr w:rsidR="00D12E93" w:rsidRPr="00545450" w:rsidTr="0043044B">
        <w:tc>
          <w:tcPr>
            <w:tcW w:w="3680" w:type="dxa"/>
          </w:tcPr>
          <w:p w:rsidR="00D12E93" w:rsidRPr="00545450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6456" w:rsidRPr="00015B89" w:rsidTr="0043044B">
        <w:tc>
          <w:tcPr>
            <w:tcW w:w="3680" w:type="dxa"/>
          </w:tcPr>
          <w:p w:rsidR="005C6456" w:rsidRPr="009D2640" w:rsidRDefault="005C645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:rsidR="005C6456" w:rsidRPr="00015B89" w:rsidRDefault="005C6456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5C6456" w:rsidRDefault="005C6456" w:rsidP="005C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D12E93" w:rsidRPr="00545450" w:rsidTr="0043044B">
        <w:tc>
          <w:tcPr>
            <w:tcW w:w="3680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BF7919" w:rsidRDefault="00121FBD" w:rsidP="00121FB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121FBD" w:rsidRPr="00015B89" w:rsidTr="0043044B">
        <w:tc>
          <w:tcPr>
            <w:tcW w:w="3680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121FBD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Pr="009D264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9D264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121FBD" w:rsidRPr="00545450" w:rsidTr="0043044B">
        <w:tc>
          <w:tcPr>
            <w:tcW w:w="3680" w:type="dxa"/>
          </w:tcPr>
          <w:p w:rsidR="00121FBD" w:rsidRPr="0054545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545450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54545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Pr="009D264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ซื้อสินค้า 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น้ำมันรถ / ทรัพย์สิน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9D264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121FBD" w:rsidRPr="00545450" w:rsidTr="0043044B">
        <w:tc>
          <w:tcPr>
            <w:tcW w:w="3680" w:type="dxa"/>
          </w:tcPr>
          <w:p w:rsidR="00121FBD" w:rsidRPr="0054545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545450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54545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1FBD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:rsidR="00121FBD" w:rsidRPr="00121FBD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1FBD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121FBD" w:rsidRPr="00AE2ACF" w:rsidTr="0043044B">
        <w:tc>
          <w:tcPr>
            <w:tcW w:w="3680" w:type="dxa"/>
          </w:tcPr>
          <w:p w:rsidR="00121FBD" w:rsidRPr="00AE2ACF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AE2ACF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AE2ACF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Default="00121FBD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270" w:type="dxa"/>
          </w:tcPr>
          <w:p w:rsidR="00121FBD" w:rsidRPr="00015B89" w:rsidRDefault="00121FBD" w:rsidP="004C0A4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Default="00121FBD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อ้างอิงอัตราค่าธรรมเนียมของธนาคารพาณิชย์ / ราคาตลาด</w:t>
            </w:r>
          </w:p>
        </w:tc>
      </w:tr>
      <w:tr w:rsidR="00121FBD" w:rsidRPr="00D146E3" w:rsidTr="0043044B">
        <w:tc>
          <w:tcPr>
            <w:tcW w:w="3680" w:type="dxa"/>
          </w:tcPr>
          <w:p w:rsidR="00121FBD" w:rsidRPr="00D146E3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D146E3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D146E3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121FBD" w:rsidRPr="00400BAB" w:rsidTr="0043044B">
        <w:tc>
          <w:tcPr>
            <w:tcW w:w="3680" w:type="dxa"/>
          </w:tcPr>
          <w:p w:rsidR="00121FBD" w:rsidRPr="00400BAB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400BAB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400BAB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Pr="00BF7919" w:rsidRDefault="00121FBD" w:rsidP="00121FB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2D7D69" w:rsidRPr="00015B89" w:rsidTr="0043044B">
        <w:tc>
          <w:tcPr>
            <w:tcW w:w="3680" w:type="dxa"/>
          </w:tcPr>
          <w:p w:rsidR="002D7D69" w:rsidRPr="00121FBD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2D7D69" w:rsidRPr="00121FBD" w:rsidRDefault="002D7D69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2D7D69" w:rsidRPr="00121FBD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D7D69" w:rsidRPr="00015B89" w:rsidTr="0043044B">
        <w:tc>
          <w:tcPr>
            <w:tcW w:w="3680" w:type="dxa"/>
          </w:tcPr>
          <w:p w:rsidR="002D7D69" w:rsidRPr="002D7D69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ค้ำประกันวงเงินสินเชื่อ</w:t>
            </w:r>
          </w:p>
        </w:tc>
        <w:tc>
          <w:tcPr>
            <w:tcW w:w="270" w:type="dxa"/>
          </w:tcPr>
          <w:p w:rsidR="002D7D69" w:rsidRPr="002D7D69" w:rsidRDefault="002D7D69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2D7D69" w:rsidRPr="002D7D69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ไม่คิดค่าธรรมเนียมค้ำประกัน</w:t>
            </w:r>
          </w:p>
        </w:tc>
      </w:tr>
      <w:tr w:rsidR="00121FBD" w:rsidRPr="00015B89" w:rsidTr="0043044B">
        <w:tc>
          <w:tcPr>
            <w:tcW w:w="3680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121FBD" w:rsidRPr="00121FBD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:rsidTr="0043044B">
        <w:tc>
          <w:tcPr>
            <w:tcW w:w="3680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</w:tbl>
    <w:p w:rsidR="00B1566D" w:rsidRDefault="00B1566D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12E93" w:rsidRDefault="00E328D7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12E93"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="00D12E93">
        <w:rPr>
          <w:rFonts w:ascii="Angsana New" w:hAnsi="Angsana New" w:hint="cs"/>
          <w:sz w:val="30"/>
          <w:szCs w:val="30"/>
          <w:cs/>
        </w:rPr>
        <w:t>บุคคลและ</w:t>
      </w:r>
      <w:r w:rsidR="00D12E93"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D12E93">
        <w:rPr>
          <w:rFonts w:ascii="Angsana New" w:hAnsi="Angsana New" w:hint="cs"/>
          <w:sz w:val="30"/>
          <w:szCs w:val="30"/>
          <w:cs/>
        </w:rPr>
        <w:t>ปี</w:t>
      </w:r>
      <w:r w:rsidR="00D12E93" w:rsidRPr="0011272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12E93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DF0561">
        <w:rPr>
          <w:rFonts w:ascii="Angsana New" w:hAnsi="Angsana New"/>
          <w:sz w:val="30"/>
          <w:szCs w:val="30"/>
          <w:cs/>
        </w:rPr>
        <w:t>256</w:t>
      </w:r>
      <w:r w:rsidR="00AB54B5">
        <w:rPr>
          <w:rFonts w:ascii="Angsana New" w:hAnsi="Angsana New" w:hint="cs"/>
          <w:sz w:val="30"/>
          <w:szCs w:val="30"/>
          <w:cs/>
        </w:rPr>
        <w:t>5</w:t>
      </w:r>
      <w:r w:rsidR="00D12E93">
        <w:rPr>
          <w:rFonts w:ascii="Angsana New" w:hAnsi="Angsana New"/>
          <w:sz w:val="30"/>
          <w:szCs w:val="30"/>
          <w:cs/>
        </w:rPr>
        <w:t xml:space="preserve"> และ</w:t>
      </w:r>
      <w:r w:rsidR="00A42575">
        <w:rPr>
          <w:rFonts w:ascii="Angsana New" w:hAnsi="Angsana New"/>
          <w:sz w:val="30"/>
          <w:szCs w:val="30"/>
          <w:cs/>
        </w:rPr>
        <w:t>256</w:t>
      </w:r>
      <w:r w:rsidR="00AB54B5">
        <w:rPr>
          <w:rFonts w:ascii="Angsana New" w:hAnsi="Angsana New" w:hint="cs"/>
          <w:sz w:val="30"/>
          <w:szCs w:val="30"/>
          <w:cs/>
        </w:rPr>
        <w:t>4</w:t>
      </w:r>
      <w:r w:rsidR="00A94C85">
        <w:rPr>
          <w:rFonts w:ascii="Angsana New" w:hAnsi="Angsana New" w:hint="cs"/>
          <w:sz w:val="30"/>
          <w:szCs w:val="30"/>
          <w:cs/>
        </w:rPr>
        <w:t xml:space="preserve"> </w:t>
      </w:r>
      <w:r w:rsidR="00D12E93" w:rsidRPr="00112720">
        <w:rPr>
          <w:rFonts w:ascii="Angsana New" w:hAnsi="Angsana New"/>
          <w:sz w:val="30"/>
          <w:szCs w:val="30"/>
          <w:cs/>
        </w:rPr>
        <w:t>มีดังนี้</w:t>
      </w:r>
    </w:p>
    <w:p w:rsidR="00A94C85" w:rsidRPr="00A94C85" w:rsidRDefault="00A94C8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D12E93" w:rsidRPr="00F51F88" w:rsidTr="00A94C85">
        <w:trPr>
          <w:cantSplit/>
        </w:trPr>
        <w:tc>
          <w:tcPr>
            <w:tcW w:w="3776" w:type="dxa"/>
          </w:tcPr>
          <w:p w:rsidR="00D12E93" w:rsidRPr="00F51F8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D12E93" w:rsidRPr="00E24209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12E93" w:rsidRPr="00F51F88" w:rsidTr="00A94C85">
        <w:trPr>
          <w:cantSplit/>
        </w:trPr>
        <w:tc>
          <w:tcPr>
            <w:tcW w:w="3776" w:type="dxa"/>
          </w:tcPr>
          <w:p w:rsidR="00D12E93" w:rsidRPr="00F51F8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2E93" w:rsidRPr="00E24209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D12E93" w:rsidRPr="00E24209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2E93" w:rsidRPr="00E24209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83C9E" w:rsidRPr="00F51F88" w:rsidTr="00A94C85">
        <w:trPr>
          <w:cantSplit/>
        </w:trPr>
        <w:tc>
          <w:tcPr>
            <w:tcW w:w="3776" w:type="dxa"/>
          </w:tcPr>
          <w:p w:rsidR="00283C9E" w:rsidRPr="00E9777E" w:rsidRDefault="00283C9E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F51F88" w:rsidRDefault="00DF0561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B54B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283C9E" w:rsidRPr="00F51F8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83C9E" w:rsidRPr="00F51F88" w:rsidRDefault="00A42575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B54B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283C9E" w:rsidRPr="00F51F88" w:rsidRDefault="00283C9E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F51F88" w:rsidRDefault="00DF0561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B54B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283C9E" w:rsidRPr="00F51F8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83C9E" w:rsidRPr="00F51F88" w:rsidRDefault="00A42575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B54B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283C9E" w:rsidRPr="00F51F88" w:rsidTr="00A94C85">
        <w:trPr>
          <w:cantSplit/>
        </w:trPr>
        <w:tc>
          <w:tcPr>
            <w:tcW w:w="3776" w:type="dxa"/>
          </w:tcPr>
          <w:p w:rsidR="00283C9E" w:rsidRPr="004A2990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3C9E" w:rsidRPr="00F51F8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83C9E" w:rsidRPr="00F51F88" w:rsidRDefault="00283C9E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83C9E" w:rsidRPr="00F51F88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283C9E" w:rsidRPr="00F51F88" w:rsidRDefault="00283C9E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3C9E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83C9E" w:rsidRPr="00F51F8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83C9E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54B5" w:rsidRPr="00F51F88" w:rsidTr="00A94C85">
        <w:trPr>
          <w:cantSplit/>
        </w:trPr>
        <w:tc>
          <w:tcPr>
            <w:tcW w:w="3776" w:type="dxa"/>
          </w:tcPr>
          <w:p w:rsidR="00AB54B5" w:rsidRPr="005373A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AB54B5" w:rsidRPr="00C52278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B54B5" w:rsidRPr="004A2990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AB54B5" w:rsidRPr="001D7899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B54B5" w:rsidRPr="00F51F88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B54B5" w:rsidRPr="00337A45" w:rsidRDefault="00337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  <w:r w:rsidR="00AB54B5" w:rsidRPr="00337A4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284" w:type="dxa"/>
          </w:tcPr>
          <w:p w:rsidR="00AB54B5" w:rsidRPr="00F51F88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AB54B5" w:rsidRPr="0051090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124,783</w:t>
            </w:r>
          </w:p>
        </w:tc>
      </w:tr>
      <w:tr w:rsidR="00AB54B5" w:rsidRPr="00F51F88" w:rsidTr="00A94C85">
        <w:trPr>
          <w:cantSplit/>
        </w:trPr>
        <w:tc>
          <w:tcPr>
            <w:tcW w:w="3776" w:type="dxa"/>
          </w:tcPr>
          <w:p w:rsidR="00AB54B5" w:rsidRPr="005373A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54B5" w:rsidRPr="00C52278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B54B5" w:rsidRPr="004A2990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54B5" w:rsidRPr="001D7899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B54B5" w:rsidRPr="00F51F88" w:rsidRDefault="00AB54B5" w:rsidP="005502A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337A45" w:rsidRDefault="00337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AB54B5" w:rsidRPr="00337A4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284" w:type="dxa"/>
          </w:tcPr>
          <w:p w:rsidR="00AB54B5" w:rsidRPr="00F51F88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51090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14,492</w:t>
            </w:r>
          </w:p>
        </w:tc>
      </w:tr>
      <w:tr w:rsidR="00AB54B5" w:rsidRPr="00F51F88" w:rsidTr="00A94C85">
        <w:trPr>
          <w:cantSplit/>
        </w:trPr>
        <w:tc>
          <w:tcPr>
            <w:tcW w:w="3776" w:type="dxa"/>
          </w:tcPr>
          <w:p w:rsidR="00AB54B5" w:rsidRPr="005373A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54B5" w:rsidRPr="00C52278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B54B5" w:rsidRPr="004A2990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54B5" w:rsidRPr="001D7899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B54B5" w:rsidRPr="00F51F88" w:rsidRDefault="00AB54B5" w:rsidP="005502A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337A45" w:rsidRDefault="00337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45,481</w:t>
            </w:r>
          </w:p>
        </w:tc>
        <w:tc>
          <w:tcPr>
            <w:tcW w:w="284" w:type="dxa"/>
          </w:tcPr>
          <w:p w:rsidR="00AB54B5" w:rsidRPr="00F51F88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51090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49,943</w:t>
            </w:r>
          </w:p>
        </w:tc>
      </w:tr>
      <w:tr w:rsidR="00AB54B5" w:rsidRPr="00F51F88" w:rsidTr="00A94C85">
        <w:trPr>
          <w:cantSplit/>
        </w:trPr>
        <w:tc>
          <w:tcPr>
            <w:tcW w:w="3776" w:type="dxa"/>
          </w:tcPr>
          <w:p w:rsidR="00AB54B5" w:rsidRPr="005373A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54B5" w:rsidRPr="00C52278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B54B5" w:rsidRPr="004A2990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54B5" w:rsidRPr="001D7899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B54B5" w:rsidRPr="00F5193E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337A45" w:rsidRDefault="00337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84" w:type="dxa"/>
          </w:tcPr>
          <w:p w:rsidR="00AB54B5" w:rsidRPr="00F5193E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51090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2,435</w:t>
            </w:r>
          </w:p>
        </w:tc>
      </w:tr>
      <w:tr w:rsidR="00AB54B5" w:rsidRPr="00F51F88" w:rsidTr="00A94C85">
        <w:trPr>
          <w:cantSplit/>
        </w:trPr>
        <w:tc>
          <w:tcPr>
            <w:tcW w:w="3776" w:type="dxa"/>
          </w:tcPr>
          <w:p w:rsidR="00AB54B5" w:rsidRPr="005373A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54B5" w:rsidRPr="00C52278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B54B5" w:rsidRPr="004A2990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54B5" w:rsidRPr="00C52278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B54B5" w:rsidRPr="00F51F88" w:rsidRDefault="00AB54B5" w:rsidP="005502A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337A45" w:rsidRDefault="00337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461</w:t>
            </w:r>
          </w:p>
        </w:tc>
        <w:tc>
          <w:tcPr>
            <w:tcW w:w="284" w:type="dxa"/>
          </w:tcPr>
          <w:p w:rsidR="00AB54B5" w:rsidRPr="00F51F88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51090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827</w:t>
            </w:r>
          </w:p>
        </w:tc>
      </w:tr>
      <w:tr w:rsidR="00AB54B5" w:rsidRPr="00F51F88" w:rsidTr="00A94C85">
        <w:trPr>
          <w:cantSplit/>
        </w:trPr>
        <w:tc>
          <w:tcPr>
            <w:tcW w:w="3776" w:type="dxa"/>
          </w:tcPr>
          <w:p w:rsidR="00AB54B5" w:rsidRPr="005373A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54B5" w:rsidRPr="00C52278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B54B5" w:rsidRPr="004A2990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54B5" w:rsidRPr="001D7899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B54B5" w:rsidRPr="00F51F88" w:rsidRDefault="00AB54B5" w:rsidP="005502A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337A45" w:rsidRDefault="00337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AB54B5" w:rsidRPr="00337A4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84" w:type="dxa"/>
          </w:tcPr>
          <w:p w:rsidR="00AB54B5" w:rsidRPr="00F51F88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51090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13,415</w:t>
            </w:r>
          </w:p>
        </w:tc>
      </w:tr>
      <w:tr w:rsidR="00AB54B5" w:rsidRPr="00F51F88" w:rsidTr="00A94C85">
        <w:trPr>
          <w:cantSplit/>
        </w:trPr>
        <w:tc>
          <w:tcPr>
            <w:tcW w:w="3776" w:type="dxa"/>
          </w:tcPr>
          <w:p w:rsidR="00AB54B5" w:rsidRPr="005373A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AB54B5" w:rsidRPr="00C52278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B54B5" w:rsidRPr="004A2990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AB54B5" w:rsidRPr="001D7899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B54B5" w:rsidRPr="00F5193E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B54B5" w:rsidRPr="00337A45" w:rsidRDefault="00337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  <w:r w:rsidR="00AB54B5" w:rsidRPr="00337A4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84" w:type="dxa"/>
          </w:tcPr>
          <w:p w:rsidR="00AB54B5" w:rsidRPr="00F5193E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AB54B5" w:rsidRPr="0051090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157,671</w:t>
            </w:r>
          </w:p>
        </w:tc>
      </w:tr>
      <w:tr w:rsidR="00AB54B5" w:rsidRPr="00F51F88" w:rsidTr="00A94C85">
        <w:trPr>
          <w:cantSplit/>
        </w:trPr>
        <w:tc>
          <w:tcPr>
            <w:tcW w:w="3776" w:type="dxa"/>
          </w:tcPr>
          <w:p w:rsidR="00AB54B5" w:rsidRPr="005373A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54B5" w:rsidRPr="00C52278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B54B5" w:rsidRPr="004A2990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54B5" w:rsidRPr="00C52278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B54B5" w:rsidRPr="00F5193E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337A45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7A45">
              <w:rPr>
                <w:rFonts w:ascii="Angsana New" w:hAnsi="Angsana New"/>
                <w:sz w:val="30"/>
                <w:szCs w:val="30"/>
              </w:rPr>
              <w:t>1</w:t>
            </w:r>
            <w:r w:rsidR="00337A4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37A45">
              <w:rPr>
                <w:rFonts w:ascii="Angsana New" w:hAnsi="Angsana New"/>
                <w:sz w:val="30"/>
                <w:szCs w:val="30"/>
              </w:rPr>
              <w:t>,</w:t>
            </w:r>
            <w:r w:rsidR="00337A45">
              <w:rPr>
                <w:rFonts w:ascii="Angsana New" w:hAnsi="Angsana New" w:hint="cs"/>
                <w:sz w:val="30"/>
                <w:szCs w:val="30"/>
                <w:cs/>
              </w:rPr>
              <w:t>995</w:t>
            </w:r>
          </w:p>
        </w:tc>
        <w:tc>
          <w:tcPr>
            <w:tcW w:w="284" w:type="dxa"/>
          </w:tcPr>
          <w:p w:rsidR="00AB54B5" w:rsidRPr="00F5193E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51090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90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51090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961</w:t>
            </w:r>
          </w:p>
        </w:tc>
      </w:tr>
      <w:tr w:rsidR="00AB54B5" w:rsidRPr="00F51F88" w:rsidTr="00A94C85">
        <w:trPr>
          <w:cantSplit/>
        </w:trPr>
        <w:tc>
          <w:tcPr>
            <w:tcW w:w="3776" w:type="dxa"/>
          </w:tcPr>
          <w:p w:rsidR="00AB54B5" w:rsidRPr="005373A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54B5" w:rsidRPr="00C52278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B54B5" w:rsidRPr="004A2990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54B5" w:rsidRPr="001D7899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B54B5" w:rsidRPr="00F5193E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337A45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7A45">
              <w:rPr>
                <w:rFonts w:ascii="Angsana New" w:hAnsi="Angsana New"/>
                <w:sz w:val="30"/>
                <w:szCs w:val="30"/>
              </w:rPr>
              <w:t>2,551</w:t>
            </w:r>
          </w:p>
        </w:tc>
        <w:tc>
          <w:tcPr>
            <w:tcW w:w="284" w:type="dxa"/>
          </w:tcPr>
          <w:p w:rsidR="00AB54B5" w:rsidRPr="00F5193E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51090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2,551</w:t>
            </w:r>
          </w:p>
        </w:tc>
      </w:tr>
      <w:tr w:rsidR="00AB54B5" w:rsidRPr="00F51F88" w:rsidTr="00A94C85">
        <w:trPr>
          <w:cantSplit/>
        </w:trPr>
        <w:tc>
          <w:tcPr>
            <w:tcW w:w="3776" w:type="dxa"/>
          </w:tcPr>
          <w:p w:rsidR="00AB54B5" w:rsidRPr="005373A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54B5" w:rsidRPr="00C52278" w:rsidRDefault="00AB54B5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B54B5" w:rsidRPr="004A2990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54B5" w:rsidRPr="00C52278" w:rsidRDefault="00AB54B5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B54B5" w:rsidRPr="00F5193E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337A45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7A45">
              <w:rPr>
                <w:rFonts w:ascii="Angsana New" w:hAnsi="Angsana New" w:hint="cs"/>
                <w:sz w:val="30"/>
                <w:szCs w:val="30"/>
                <w:cs/>
              </w:rPr>
              <w:t>4,892</w:t>
            </w:r>
          </w:p>
        </w:tc>
        <w:tc>
          <w:tcPr>
            <w:tcW w:w="284" w:type="dxa"/>
          </w:tcPr>
          <w:p w:rsidR="00AB54B5" w:rsidRPr="00F5193E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51090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892</w:t>
            </w:r>
          </w:p>
        </w:tc>
      </w:tr>
      <w:tr w:rsidR="00337A45" w:rsidRPr="00AB54B5" w:rsidTr="00AB54B5">
        <w:trPr>
          <w:cantSplit/>
        </w:trPr>
        <w:tc>
          <w:tcPr>
            <w:tcW w:w="3776" w:type="dxa"/>
          </w:tcPr>
          <w:p w:rsidR="00337A45" w:rsidRPr="00AB54B5" w:rsidRDefault="00337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37A45" w:rsidRPr="00C52278" w:rsidRDefault="00337A4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37A45" w:rsidRPr="004A2990" w:rsidRDefault="00337A45" w:rsidP="009261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337A45" w:rsidRPr="00C52278" w:rsidRDefault="00337A4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37A45" w:rsidRPr="00AB54B5" w:rsidRDefault="00337A4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37A45" w:rsidRPr="00337A45" w:rsidRDefault="00337A4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37A4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573</w:t>
            </w:r>
          </w:p>
        </w:tc>
        <w:tc>
          <w:tcPr>
            <w:tcW w:w="284" w:type="dxa"/>
          </w:tcPr>
          <w:p w:rsidR="00337A45" w:rsidRPr="00AB54B5" w:rsidRDefault="00337A4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337A45" w:rsidRPr="00337A45" w:rsidRDefault="00337A45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37A4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573</w:t>
            </w:r>
          </w:p>
        </w:tc>
      </w:tr>
      <w:tr w:rsidR="00AB54B5" w:rsidRPr="002A5563" w:rsidTr="00AB54B5">
        <w:trPr>
          <w:cantSplit/>
        </w:trPr>
        <w:tc>
          <w:tcPr>
            <w:tcW w:w="3776" w:type="dxa"/>
          </w:tcPr>
          <w:p w:rsidR="00AB54B5" w:rsidRPr="002A556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B54B5" w:rsidRPr="002A556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AB54B5" w:rsidRPr="002A5563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AB54B5" w:rsidRPr="002A556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AB54B5" w:rsidRPr="002A5563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B54B5" w:rsidRPr="00AB54B5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AB54B5" w:rsidRPr="002A556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AB54B5" w:rsidRPr="002A5563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AB54B5" w:rsidRPr="00B14380" w:rsidTr="00A94C85">
        <w:trPr>
          <w:cantSplit/>
        </w:trPr>
        <w:tc>
          <w:tcPr>
            <w:tcW w:w="3776" w:type="dxa"/>
          </w:tcPr>
          <w:p w:rsidR="00AB54B5" w:rsidRPr="002A556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5563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6" w:type="dxa"/>
          </w:tcPr>
          <w:p w:rsidR="00AB54B5" w:rsidRPr="002A556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B54B5" w:rsidRPr="002A5563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B54B5" w:rsidRPr="002A556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54B5" w:rsidRPr="002A5563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AB54B5" w:rsidRPr="00AB54B5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B54B5" w:rsidRPr="002A556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B54B5" w:rsidRPr="002A5563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E0382" w:rsidRPr="00B14380" w:rsidTr="00A94C85">
        <w:trPr>
          <w:cantSplit/>
        </w:trPr>
        <w:tc>
          <w:tcPr>
            <w:tcW w:w="3776" w:type="dxa"/>
          </w:tcPr>
          <w:p w:rsidR="001E0382" w:rsidRPr="005373A3" w:rsidRDefault="001E038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E0382" w:rsidRPr="00993A7A" w:rsidRDefault="00993A7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8,383</w:t>
            </w:r>
          </w:p>
        </w:tc>
        <w:tc>
          <w:tcPr>
            <w:tcW w:w="284" w:type="dxa"/>
          </w:tcPr>
          <w:p w:rsidR="001E0382" w:rsidRPr="00B14380" w:rsidRDefault="001E038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E0382" w:rsidRPr="00B16C43" w:rsidRDefault="001E0382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10,940</w:t>
            </w:r>
          </w:p>
        </w:tc>
        <w:tc>
          <w:tcPr>
            <w:tcW w:w="283" w:type="dxa"/>
          </w:tcPr>
          <w:p w:rsidR="001E0382" w:rsidRPr="00B14380" w:rsidRDefault="001E038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E0382" w:rsidRPr="00510904" w:rsidRDefault="001E0382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E0382" w:rsidRPr="00B14380" w:rsidRDefault="001E038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E0382" w:rsidRPr="00510904" w:rsidRDefault="001E0382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762</w:t>
            </w:r>
          </w:p>
        </w:tc>
      </w:tr>
      <w:tr w:rsidR="00993A7A" w:rsidRPr="00B14380" w:rsidTr="00A94C85">
        <w:trPr>
          <w:cantSplit/>
        </w:trPr>
        <w:tc>
          <w:tcPr>
            <w:tcW w:w="3776" w:type="dxa"/>
          </w:tcPr>
          <w:p w:rsidR="00993A7A" w:rsidRPr="005373A3" w:rsidRDefault="00993A7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993A7A" w:rsidRPr="001E0382" w:rsidRDefault="00993A7A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03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93A7A" w:rsidRPr="00EA5359" w:rsidRDefault="00993A7A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3A7A" w:rsidRPr="00B16C43" w:rsidRDefault="00993A7A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</w:tcPr>
          <w:p w:rsidR="00993A7A" w:rsidRPr="00EA5359" w:rsidRDefault="00993A7A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993A7A" w:rsidRPr="001E0382" w:rsidRDefault="00993A7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03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93A7A" w:rsidRPr="00EA5359" w:rsidRDefault="00993A7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3A7A" w:rsidRPr="00510904" w:rsidRDefault="00993A7A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B54B5" w:rsidRPr="00B14380" w:rsidTr="00A94C85">
        <w:trPr>
          <w:cantSplit/>
        </w:trPr>
        <w:tc>
          <w:tcPr>
            <w:tcW w:w="3776" w:type="dxa"/>
          </w:tcPr>
          <w:p w:rsidR="00AB54B5" w:rsidRPr="005373A3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993A7A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3A7A">
              <w:rPr>
                <w:rFonts w:ascii="Angsana New" w:hAnsi="Angsana New"/>
                <w:sz w:val="30"/>
                <w:szCs w:val="30"/>
              </w:rPr>
              <w:t>1</w:t>
            </w:r>
            <w:r w:rsidRPr="00993A7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93A7A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84" w:type="dxa"/>
          </w:tcPr>
          <w:p w:rsidR="00AB54B5" w:rsidRPr="00EA5359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B16C43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16C4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83" w:type="dxa"/>
          </w:tcPr>
          <w:p w:rsidR="00AB54B5" w:rsidRPr="00EA5359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1E0382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03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AB54B5" w:rsidRPr="00EA5359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51090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93A7A" w:rsidRPr="00B14380" w:rsidTr="00A94C85">
        <w:trPr>
          <w:cantSplit/>
        </w:trPr>
        <w:tc>
          <w:tcPr>
            <w:tcW w:w="3776" w:type="dxa"/>
          </w:tcPr>
          <w:p w:rsidR="00993A7A" w:rsidRPr="005373A3" w:rsidRDefault="00993A7A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993A7A" w:rsidRPr="00B16C43" w:rsidRDefault="00993A7A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84" w:type="dxa"/>
          </w:tcPr>
          <w:p w:rsidR="00993A7A" w:rsidRPr="00EA5359" w:rsidRDefault="00993A7A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3A7A" w:rsidRPr="00510904" w:rsidRDefault="00993A7A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93A7A" w:rsidRPr="00EA5359" w:rsidRDefault="00993A7A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993A7A" w:rsidRPr="00510904" w:rsidRDefault="00993A7A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93A7A" w:rsidRPr="00EA5359" w:rsidRDefault="00993A7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3A7A" w:rsidRPr="00510904" w:rsidRDefault="00993A7A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93A7A" w:rsidRPr="00B14380" w:rsidTr="00A94C85">
        <w:trPr>
          <w:cantSplit/>
        </w:trPr>
        <w:tc>
          <w:tcPr>
            <w:tcW w:w="3776" w:type="dxa"/>
          </w:tcPr>
          <w:p w:rsidR="00993A7A" w:rsidRPr="00F37565" w:rsidRDefault="00993A7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993A7A" w:rsidRPr="00B16C43" w:rsidRDefault="00993A7A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84" w:type="dxa"/>
          </w:tcPr>
          <w:p w:rsidR="00993A7A" w:rsidRPr="00EA5359" w:rsidRDefault="00993A7A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3A7A" w:rsidRPr="00510904" w:rsidRDefault="00993A7A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93A7A" w:rsidRPr="00EA5359" w:rsidRDefault="00993A7A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993A7A" w:rsidRPr="00B16C43" w:rsidRDefault="00993A7A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4" w:type="dxa"/>
          </w:tcPr>
          <w:p w:rsidR="00993A7A" w:rsidRPr="00EA5359" w:rsidRDefault="00993A7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3A7A" w:rsidRPr="00510904" w:rsidRDefault="00993A7A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B54B5" w:rsidRPr="00B14380" w:rsidTr="00A94C85">
        <w:trPr>
          <w:cantSplit/>
        </w:trPr>
        <w:tc>
          <w:tcPr>
            <w:tcW w:w="3776" w:type="dxa"/>
          </w:tcPr>
          <w:p w:rsidR="00AB54B5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993A7A" w:rsidRDefault="00993A7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134,928</w:t>
            </w:r>
          </w:p>
        </w:tc>
        <w:tc>
          <w:tcPr>
            <w:tcW w:w="284" w:type="dxa"/>
          </w:tcPr>
          <w:p w:rsidR="00AB54B5" w:rsidRPr="00B14380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B16C43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84,127</w:t>
            </w:r>
          </w:p>
        </w:tc>
        <w:tc>
          <w:tcPr>
            <w:tcW w:w="283" w:type="dxa"/>
          </w:tcPr>
          <w:p w:rsidR="00AB54B5" w:rsidRPr="00B14380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1E0382" w:rsidRDefault="001E038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116</w:t>
            </w:r>
            <w:r w:rsidR="00AB54B5" w:rsidRPr="001E038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898</w:t>
            </w:r>
          </w:p>
        </w:tc>
        <w:tc>
          <w:tcPr>
            <w:tcW w:w="284" w:type="dxa"/>
          </w:tcPr>
          <w:p w:rsidR="00AB54B5" w:rsidRPr="00B14380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51090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 w:rsidRPr="0051090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980</w:t>
            </w:r>
          </w:p>
        </w:tc>
      </w:tr>
      <w:tr w:rsidR="00AB54B5" w:rsidRPr="00B14380" w:rsidTr="00A94C85">
        <w:trPr>
          <w:cantSplit/>
        </w:trPr>
        <w:tc>
          <w:tcPr>
            <w:tcW w:w="3776" w:type="dxa"/>
          </w:tcPr>
          <w:p w:rsidR="00AB54B5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993A7A" w:rsidRDefault="00993A7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AB54B5" w:rsidRPr="00993A7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974</w:t>
            </w:r>
          </w:p>
        </w:tc>
        <w:tc>
          <w:tcPr>
            <w:tcW w:w="284" w:type="dxa"/>
          </w:tcPr>
          <w:p w:rsidR="00AB54B5" w:rsidRPr="00B14380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B16C43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16C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225</w:t>
            </w:r>
          </w:p>
        </w:tc>
        <w:tc>
          <w:tcPr>
            <w:tcW w:w="283" w:type="dxa"/>
          </w:tcPr>
          <w:p w:rsidR="00AB54B5" w:rsidRPr="00B14380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1E0382" w:rsidRDefault="001E038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B54B5" w:rsidRPr="001E0382">
              <w:rPr>
                <w:rFonts w:ascii="Angsana New" w:hAnsi="Angsana New"/>
                <w:sz w:val="30"/>
                <w:szCs w:val="30"/>
              </w:rPr>
              <w:t>8,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84" w:type="dxa"/>
          </w:tcPr>
          <w:p w:rsidR="00AB54B5" w:rsidRPr="00B14380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AB54B5" w:rsidRPr="0051090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28,680</w:t>
            </w:r>
          </w:p>
        </w:tc>
      </w:tr>
      <w:tr w:rsidR="00AB54B5" w:rsidRPr="00B14380" w:rsidTr="00A94C85">
        <w:trPr>
          <w:cantSplit/>
        </w:trPr>
        <w:tc>
          <w:tcPr>
            <w:tcW w:w="3776" w:type="dxa"/>
          </w:tcPr>
          <w:p w:rsidR="00AB54B5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B54B5" w:rsidRPr="00D8751B" w:rsidRDefault="00D8751B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623138"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284" w:type="dxa"/>
          </w:tcPr>
          <w:p w:rsidR="00AB54B5" w:rsidRPr="0066040A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B54B5" w:rsidRPr="00B16C43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283" w:type="dxa"/>
          </w:tcPr>
          <w:p w:rsidR="00AB54B5" w:rsidRPr="0066040A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B54B5" w:rsidRPr="001E0382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038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1E0382">
              <w:rPr>
                <w:rFonts w:ascii="Angsana New" w:hAnsi="Angsana New" w:hint="cs"/>
                <w:sz w:val="30"/>
                <w:szCs w:val="30"/>
                <w:cs/>
              </w:rPr>
              <w:t>53</w:t>
            </w:r>
          </w:p>
        </w:tc>
        <w:tc>
          <w:tcPr>
            <w:tcW w:w="284" w:type="dxa"/>
          </w:tcPr>
          <w:p w:rsidR="00AB54B5" w:rsidRPr="00B14380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B54B5" w:rsidRPr="0051090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583</w:t>
            </w:r>
          </w:p>
        </w:tc>
      </w:tr>
      <w:tr w:rsidR="00AB54B5" w:rsidRPr="00B14380" w:rsidTr="00A94C85">
        <w:trPr>
          <w:cantSplit/>
        </w:trPr>
        <w:tc>
          <w:tcPr>
            <w:tcW w:w="3776" w:type="dxa"/>
          </w:tcPr>
          <w:p w:rsidR="00AB54B5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B54B5" w:rsidRPr="00D8751B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51B"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="00D8751B">
              <w:rPr>
                <w:rFonts w:ascii="Angsana New" w:hAnsi="Angsana New" w:hint="cs"/>
                <w:sz w:val="30"/>
                <w:szCs w:val="30"/>
                <w:cs/>
              </w:rPr>
              <w:t>708</w:t>
            </w:r>
          </w:p>
        </w:tc>
        <w:tc>
          <w:tcPr>
            <w:tcW w:w="284" w:type="dxa"/>
          </w:tcPr>
          <w:p w:rsidR="00AB54B5" w:rsidRPr="0066040A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B54B5" w:rsidRPr="00B16C43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1,361</w:t>
            </w:r>
          </w:p>
        </w:tc>
        <w:tc>
          <w:tcPr>
            <w:tcW w:w="283" w:type="dxa"/>
          </w:tcPr>
          <w:p w:rsidR="00AB54B5" w:rsidRPr="0066040A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B54B5" w:rsidRPr="001E0382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E0382"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="001E0382">
              <w:rPr>
                <w:rFonts w:ascii="Angsana New" w:hAnsi="Angsana New" w:hint="cs"/>
                <w:sz w:val="30"/>
                <w:szCs w:val="30"/>
                <w:cs/>
              </w:rPr>
              <w:t>708</w:t>
            </w:r>
          </w:p>
        </w:tc>
        <w:tc>
          <w:tcPr>
            <w:tcW w:w="284" w:type="dxa"/>
          </w:tcPr>
          <w:p w:rsidR="00AB54B5" w:rsidRPr="00B14380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B54B5" w:rsidRPr="0051090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1,361</w:t>
            </w:r>
          </w:p>
        </w:tc>
      </w:tr>
      <w:tr w:rsidR="00D8751B" w:rsidRPr="00595E75" w:rsidTr="00AB54B5">
        <w:trPr>
          <w:cantSplit/>
        </w:trPr>
        <w:tc>
          <w:tcPr>
            <w:tcW w:w="3776" w:type="dxa"/>
          </w:tcPr>
          <w:p w:rsidR="00D8751B" w:rsidRPr="00AB54B5" w:rsidRDefault="00D8751B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8751B" w:rsidRPr="001E0382" w:rsidRDefault="00D8751B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577</w:t>
            </w:r>
          </w:p>
        </w:tc>
        <w:tc>
          <w:tcPr>
            <w:tcW w:w="284" w:type="dxa"/>
          </w:tcPr>
          <w:p w:rsidR="00D8751B" w:rsidRPr="004A2990" w:rsidRDefault="00D8751B" w:rsidP="009261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D8751B" w:rsidRPr="001E0382" w:rsidRDefault="00D8751B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493</w:t>
            </w:r>
          </w:p>
        </w:tc>
        <w:tc>
          <w:tcPr>
            <w:tcW w:w="283" w:type="dxa"/>
          </w:tcPr>
          <w:p w:rsidR="00D8751B" w:rsidRPr="00AB54B5" w:rsidRDefault="00D8751B" w:rsidP="0092612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8751B" w:rsidRPr="001E0382" w:rsidRDefault="00D8751B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577</w:t>
            </w:r>
          </w:p>
        </w:tc>
        <w:tc>
          <w:tcPr>
            <w:tcW w:w="284" w:type="dxa"/>
          </w:tcPr>
          <w:p w:rsidR="00D8751B" w:rsidRPr="00AB54B5" w:rsidRDefault="00D8751B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D8751B" w:rsidRPr="001E0382" w:rsidRDefault="00D8751B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038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93</w:t>
            </w:r>
          </w:p>
        </w:tc>
      </w:tr>
      <w:tr w:rsidR="00AB54B5" w:rsidRPr="00AB54B5" w:rsidTr="00AB54B5">
        <w:trPr>
          <w:cantSplit/>
        </w:trPr>
        <w:tc>
          <w:tcPr>
            <w:tcW w:w="3776" w:type="dxa"/>
          </w:tcPr>
          <w:p w:rsidR="00AB54B5" w:rsidRPr="00AB54B5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AB54B5" w:rsidRPr="00AB54B5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AB54B5" w:rsidRPr="00AB54B5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:rsidR="00AB54B5" w:rsidRPr="00AB54B5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AB54B5" w:rsidRPr="00AB54B5" w:rsidRDefault="00AB54B5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AB54B5" w:rsidRPr="00AB54B5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AB54B5" w:rsidRPr="00AB54B5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:rsidR="00AB54B5" w:rsidRPr="00AB54B5" w:rsidRDefault="00AB54B5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</w:tbl>
    <w:p w:rsidR="00A94C85" w:rsidRDefault="00A94C85"/>
    <w:tbl>
      <w:tblPr>
        <w:tblW w:w="9729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71746E" w:rsidRPr="002A5563" w:rsidTr="0071746E">
        <w:trPr>
          <w:cantSplit/>
        </w:trPr>
        <w:tc>
          <w:tcPr>
            <w:tcW w:w="3776" w:type="dxa"/>
          </w:tcPr>
          <w:p w:rsidR="0071746E" w:rsidRPr="00F51F88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71746E" w:rsidRPr="00E24209" w:rsidRDefault="0071746E" w:rsidP="00C946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1746E" w:rsidRPr="002A5563" w:rsidTr="0071746E">
        <w:trPr>
          <w:cantSplit/>
        </w:trPr>
        <w:tc>
          <w:tcPr>
            <w:tcW w:w="3776" w:type="dxa"/>
          </w:tcPr>
          <w:p w:rsidR="0071746E" w:rsidRPr="00F51F88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746E" w:rsidRPr="00E24209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1746E" w:rsidRPr="00E24209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746E" w:rsidRPr="00E24209" w:rsidRDefault="0071746E" w:rsidP="00C946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1746E" w:rsidRPr="002A5563" w:rsidTr="0071746E">
        <w:trPr>
          <w:cantSplit/>
        </w:trPr>
        <w:tc>
          <w:tcPr>
            <w:tcW w:w="3776" w:type="dxa"/>
          </w:tcPr>
          <w:p w:rsidR="0071746E" w:rsidRPr="00E9777E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746E" w:rsidRPr="00F51F88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2612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1746E" w:rsidRPr="00F51F88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1746E" w:rsidRPr="00F51F88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2612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71746E" w:rsidRPr="00F51F88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46E" w:rsidRPr="00F51F88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2612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71746E" w:rsidRPr="00F51F88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1746E" w:rsidRPr="00F51F88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2612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71746E" w:rsidRPr="002A5563" w:rsidTr="0071746E">
        <w:trPr>
          <w:cantSplit/>
        </w:trPr>
        <w:tc>
          <w:tcPr>
            <w:tcW w:w="3776" w:type="dxa"/>
          </w:tcPr>
          <w:p w:rsidR="0071746E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E328D7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1746E" w:rsidRPr="00B14380" w:rsidRDefault="0071746E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1746E" w:rsidRPr="006C7E8E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1746E" w:rsidRPr="00B14380" w:rsidRDefault="0071746E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E328D7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1746E" w:rsidRPr="00B14380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71746E" w:rsidRPr="006C7E8E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26122" w:rsidRPr="002A5563" w:rsidTr="00A94C85">
        <w:trPr>
          <w:cantSplit/>
        </w:trPr>
        <w:tc>
          <w:tcPr>
            <w:tcW w:w="3776" w:type="dxa"/>
          </w:tcPr>
          <w:p w:rsidR="00926122" w:rsidRDefault="00926122" w:rsidP="005502A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926122" w:rsidRPr="00436D33" w:rsidRDefault="00436D3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="00926122" w:rsidRPr="00436D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284" w:type="dxa"/>
          </w:tcPr>
          <w:p w:rsidR="00926122" w:rsidRPr="006E327A" w:rsidRDefault="0092612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926122" w:rsidRPr="00D13286" w:rsidRDefault="00926122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328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9,320</w:t>
            </w:r>
          </w:p>
        </w:tc>
        <w:tc>
          <w:tcPr>
            <w:tcW w:w="283" w:type="dxa"/>
          </w:tcPr>
          <w:p w:rsidR="00926122" w:rsidRPr="00D438B8" w:rsidRDefault="0092612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926122" w:rsidRPr="00436D33" w:rsidRDefault="00436D3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926122" w:rsidRPr="00436D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84" w:type="dxa"/>
          </w:tcPr>
          <w:p w:rsidR="00926122" w:rsidRPr="00B14380" w:rsidRDefault="0092612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926122" w:rsidRPr="00D13286" w:rsidRDefault="00926122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13,946</w:t>
            </w:r>
          </w:p>
        </w:tc>
      </w:tr>
      <w:tr w:rsidR="00926122" w:rsidRPr="002A5563" w:rsidTr="00A94C85">
        <w:trPr>
          <w:cantSplit/>
        </w:trPr>
        <w:tc>
          <w:tcPr>
            <w:tcW w:w="3776" w:type="dxa"/>
          </w:tcPr>
          <w:p w:rsidR="00926122" w:rsidRDefault="00926122" w:rsidP="005502A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26122" w:rsidRPr="00436D33" w:rsidRDefault="0092612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6D33">
              <w:rPr>
                <w:rFonts w:ascii="Angsana New" w:hAnsi="Angsana New"/>
                <w:sz w:val="30"/>
                <w:szCs w:val="30"/>
              </w:rPr>
              <w:t>1,</w:t>
            </w:r>
            <w:r w:rsidR="00436D33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84" w:type="dxa"/>
          </w:tcPr>
          <w:p w:rsidR="00926122" w:rsidRPr="00B43FA4" w:rsidRDefault="0092612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26122" w:rsidRPr="00D13286" w:rsidRDefault="00926122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</w:t>
            </w:r>
          </w:p>
        </w:tc>
        <w:tc>
          <w:tcPr>
            <w:tcW w:w="283" w:type="dxa"/>
          </w:tcPr>
          <w:p w:rsidR="00926122" w:rsidRPr="00D438B8" w:rsidRDefault="0092612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26122" w:rsidRPr="00436D33" w:rsidRDefault="00436D3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284" w:type="dxa"/>
          </w:tcPr>
          <w:p w:rsidR="00926122" w:rsidRPr="00B14380" w:rsidRDefault="0092612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26122" w:rsidRPr="00D13286" w:rsidRDefault="00926122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926122" w:rsidRPr="002A5563" w:rsidTr="00A94C85">
        <w:trPr>
          <w:cantSplit/>
        </w:trPr>
        <w:tc>
          <w:tcPr>
            <w:tcW w:w="3776" w:type="dxa"/>
          </w:tcPr>
          <w:p w:rsidR="00926122" w:rsidRPr="004C7AA6" w:rsidRDefault="0092612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26122" w:rsidRPr="00436D33" w:rsidRDefault="00436D3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926122" w:rsidRPr="00436D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284" w:type="dxa"/>
          </w:tcPr>
          <w:p w:rsidR="00926122" w:rsidRPr="006E327A" w:rsidRDefault="0092612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926122" w:rsidRPr="00D13286" w:rsidRDefault="00926122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40,465</w:t>
            </w:r>
          </w:p>
        </w:tc>
        <w:tc>
          <w:tcPr>
            <w:tcW w:w="283" w:type="dxa"/>
          </w:tcPr>
          <w:p w:rsidR="00926122" w:rsidRPr="00D438B8" w:rsidRDefault="00926122" w:rsidP="005502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26122" w:rsidRPr="00436D33" w:rsidRDefault="00436D33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926122" w:rsidRPr="00436D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84" w:type="dxa"/>
          </w:tcPr>
          <w:p w:rsidR="00926122" w:rsidRPr="00B14380" w:rsidRDefault="00926122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926122" w:rsidRPr="00D13286" w:rsidRDefault="00926122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14,440</w:t>
            </w:r>
          </w:p>
        </w:tc>
      </w:tr>
    </w:tbl>
    <w:p w:rsidR="00BD6D7B" w:rsidRDefault="00BD6D7B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12E93" w:rsidRPr="00F96A6A" w:rsidRDefault="00D12E93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11185C">
        <w:rPr>
          <w:rFonts w:ascii="Angsana New" w:hAnsi="Angsana New" w:hint="cs"/>
          <w:sz w:val="30"/>
          <w:szCs w:val="30"/>
          <w:cs/>
        </w:rPr>
        <w:t>ยอดคงเหลือ</w:t>
      </w:r>
      <w:r w:rsidR="00211056" w:rsidRPr="0011185C">
        <w:rPr>
          <w:rFonts w:ascii="Angsana New" w:hAnsi="Angsana New" w:hint="cs"/>
          <w:sz w:val="30"/>
          <w:szCs w:val="30"/>
          <w:cs/>
        </w:rPr>
        <w:t>กับบุคคลและกิจการที่เกี่ยวข้องกัน</w:t>
      </w:r>
      <w:r w:rsidRPr="0011185C">
        <w:rPr>
          <w:rFonts w:ascii="Angsana New" w:hAnsi="Angsana New" w:hint="cs"/>
          <w:sz w:val="30"/>
          <w:szCs w:val="30"/>
          <w:cs/>
        </w:rPr>
        <w:t xml:space="preserve"> ณ วันที่ 31 ธันวาคม</w:t>
      </w:r>
      <w:r w:rsidR="0071746E">
        <w:rPr>
          <w:rFonts w:ascii="Angsana New" w:hAnsi="Angsana New"/>
          <w:sz w:val="30"/>
          <w:szCs w:val="30"/>
        </w:rPr>
        <w:t xml:space="preserve"> </w:t>
      </w:r>
      <w:r w:rsidR="00DF0561">
        <w:rPr>
          <w:rFonts w:ascii="Angsana New" w:hAnsi="Angsana New" w:hint="cs"/>
          <w:sz w:val="30"/>
          <w:szCs w:val="30"/>
          <w:cs/>
        </w:rPr>
        <w:t>256</w:t>
      </w:r>
      <w:r w:rsidR="007E26B7">
        <w:rPr>
          <w:rFonts w:ascii="Angsana New" w:hAnsi="Angsana New" w:hint="cs"/>
          <w:sz w:val="30"/>
          <w:szCs w:val="30"/>
          <w:cs/>
        </w:rPr>
        <w:t>5</w:t>
      </w:r>
      <w:r w:rsidRPr="0011185C">
        <w:rPr>
          <w:rFonts w:ascii="Angsana New" w:hAnsi="Angsana New" w:hint="cs"/>
          <w:sz w:val="30"/>
          <w:szCs w:val="30"/>
          <w:cs/>
        </w:rPr>
        <w:t xml:space="preserve"> และ</w:t>
      </w:r>
      <w:r w:rsidR="0071746E">
        <w:rPr>
          <w:rFonts w:ascii="Angsana New" w:hAnsi="Angsana New"/>
          <w:sz w:val="30"/>
          <w:szCs w:val="30"/>
        </w:rPr>
        <w:t xml:space="preserve"> </w:t>
      </w:r>
      <w:r w:rsidR="00A42575">
        <w:rPr>
          <w:rFonts w:ascii="Angsana New" w:hAnsi="Angsana New" w:hint="cs"/>
          <w:sz w:val="30"/>
          <w:szCs w:val="30"/>
          <w:cs/>
        </w:rPr>
        <w:t>256</w:t>
      </w:r>
      <w:r w:rsidR="007E26B7">
        <w:rPr>
          <w:rFonts w:ascii="Angsana New" w:hAnsi="Angsana New" w:hint="cs"/>
          <w:sz w:val="30"/>
          <w:szCs w:val="30"/>
          <w:cs/>
        </w:rPr>
        <w:t>4</w:t>
      </w:r>
      <w:r w:rsidRPr="0011185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D12E93" w:rsidRDefault="00D12E93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0" w:type="dxa"/>
        <w:tblInd w:w="18" w:type="dxa"/>
        <w:tblLayout w:type="fixed"/>
        <w:tblLook w:val="0000"/>
      </w:tblPr>
      <w:tblGrid>
        <w:gridCol w:w="3774"/>
        <w:gridCol w:w="1276"/>
        <w:gridCol w:w="284"/>
        <w:gridCol w:w="1276"/>
        <w:gridCol w:w="284"/>
        <w:gridCol w:w="1276"/>
        <w:gridCol w:w="284"/>
        <w:gridCol w:w="1263"/>
        <w:gridCol w:w="13"/>
      </w:tblGrid>
      <w:tr w:rsidR="000A7EF9" w:rsidRPr="00F51F88" w:rsidTr="00036EE0">
        <w:trPr>
          <w:cantSplit/>
        </w:trPr>
        <w:tc>
          <w:tcPr>
            <w:tcW w:w="3774" w:type="dxa"/>
          </w:tcPr>
          <w:p w:rsidR="000A7EF9" w:rsidRPr="00F51F88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8"/>
            <w:tcBorders>
              <w:bottom w:val="single" w:sz="4" w:space="0" w:color="auto"/>
            </w:tcBorders>
          </w:tcPr>
          <w:p w:rsidR="000A7EF9" w:rsidRPr="008F38E6" w:rsidRDefault="000A7EF9" w:rsidP="00EE05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A7EF9" w:rsidRPr="00F51F88" w:rsidTr="00036EE0">
        <w:trPr>
          <w:cantSplit/>
        </w:trPr>
        <w:tc>
          <w:tcPr>
            <w:tcW w:w="3774" w:type="dxa"/>
          </w:tcPr>
          <w:p w:rsidR="000A7EF9" w:rsidRPr="00F51F88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A7EF9" w:rsidRPr="008F38E6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0A7EF9" w:rsidRPr="008F38E6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A7EF9" w:rsidRPr="008F38E6" w:rsidRDefault="000A7EF9" w:rsidP="00EE05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83C9E" w:rsidRPr="00F51F88" w:rsidTr="00036EE0">
        <w:trPr>
          <w:cantSplit/>
        </w:trPr>
        <w:tc>
          <w:tcPr>
            <w:tcW w:w="3774" w:type="dxa"/>
          </w:tcPr>
          <w:p w:rsidR="00283C9E" w:rsidRPr="00F51F88" w:rsidRDefault="00283C9E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A41C96" w:rsidRDefault="00DF0561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E26B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283C9E" w:rsidRPr="008F38E6" w:rsidRDefault="00283C9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8F38E6" w:rsidRDefault="00A42575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E26B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283C9E" w:rsidRPr="008F38E6" w:rsidRDefault="00283C9E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C9E" w:rsidRPr="00A41C96" w:rsidRDefault="00DF0561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E26B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283C9E" w:rsidRPr="008F38E6" w:rsidRDefault="00283C9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283C9E" w:rsidRPr="008F38E6" w:rsidRDefault="00A42575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E26B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2D1AE7" w:rsidRPr="00E24209" w:rsidTr="00036EE0">
        <w:trPr>
          <w:cantSplit/>
        </w:trPr>
        <w:tc>
          <w:tcPr>
            <w:tcW w:w="3774" w:type="dxa"/>
          </w:tcPr>
          <w:p w:rsidR="002D1AE7" w:rsidRPr="00D91419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:rsidR="002D1AE7" w:rsidRPr="00F44271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D1AE7" w:rsidRPr="004E4492" w:rsidRDefault="002D1AE7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D1AE7" w:rsidRPr="004E4492" w:rsidRDefault="002D1AE7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2D1AE7" w:rsidRPr="004E4492" w:rsidRDefault="002D1AE7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D1AE7" w:rsidRPr="00F44271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D1AE7" w:rsidRPr="00E24209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2D1AE7" w:rsidRPr="00283C9E" w:rsidRDefault="002D1AE7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2A165C" w:rsidRPr="00E24209" w:rsidTr="00036EE0">
        <w:trPr>
          <w:cantSplit/>
        </w:trPr>
        <w:tc>
          <w:tcPr>
            <w:tcW w:w="3774" w:type="dxa"/>
          </w:tcPr>
          <w:p w:rsidR="002A165C" w:rsidRPr="00802B2B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2A165C" w:rsidRPr="00283583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358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A165C" w:rsidRPr="004E4492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CB7859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5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A165C" w:rsidRPr="004E4492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1A4E4A" w:rsidRDefault="001A4E4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2A165C" w:rsidRPr="001A4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284" w:type="dxa"/>
          </w:tcPr>
          <w:p w:rsidR="002A165C" w:rsidRPr="00E24209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2A165C" w:rsidRPr="00CB7859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CB785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1A4E4A" w:rsidRPr="00EC03C9" w:rsidTr="00036EE0">
        <w:trPr>
          <w:cantSplit/>
        </w:trPr>
        <w:tc>
          <w:tcPr>
            <w:tcW w:w="3774" w:type="dxa"/>
          </w:tcPr>
          <w:p w:rsidR="001A4E4A" w:rsidRPr="00802B2B" w:rsidRDefault="001A4E4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:rsidR="001A4E4A" w:rsidRPr="00283583" w:rsidRDefault="001A4E4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583"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84" w:type="dxa"/>
          </w:tcPr>
          <w:p w:rsidR="001A4E4A" w:rsidRPr="004E4492" w:rsidRDefault="001A4E4A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A4E4A" w:rsidRPr="00CB7859" w:rsidRDefault="001A4E4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84" w:type="dxa"/>
          </w:tcPr>
          <w:p w:rsidR="001A4E4A" w:rsidRPr="004E4492" w:rsidRDefault="001A4E4A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A4E4A" w:rsidRPr="00CB7859" w:rsidRDefault="001A4E4A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5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A4E4A" w:rsidRPr="00E24209" w:rsidRDefault="001A4E4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1A4E4A" w:rsidRPr="00CB7859" w:rsidRDefault="001A4E4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1A4E4A" w:rsidRPr="00E24209" w:rsidTr="00036EE0">
        <w:trPr>
          <w:cantSplit/>
        </w:trPr>
        <w:tc>
          <w:tcPr>
            <w:tcW w:w="3774" w:type="dxa"/>
          </w:tcPr>
          <w:p w:rsidR="001A4E4A" w:rsidRDefault="001A4E4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4E4A" w:rsidRPr="00283583" w:rsidRDefault="001A4E4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3583"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84" w:type="dxa"/>
          </w:tcPr>
          <w:p w:rsidR="001A4E4A" w:rsidRPr="004E4492" w:rsidRDefault="001A4E4A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A4E4A" w:rsidRPr="00CB7859" w:rsidRDefault="001A4E4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84" w:type="dxa"/>
          </w:tcPr>
          <w:p w:rsidR="001A4E4A" w:rsidRPr="004E4492" w:rsidRDefault="001A4E4A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4E4A" w:rsidRPr="001A4E4A" w:rsidRDefault="001A4E4A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1A4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284" w:type="dxa"/>
          </w:tcPr>
          <w:p w:rsidR="001A4E4A" w:rsidRPr="00E24209" w:rsidRDefault="001A4E4A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A4E4A" w:rsidRPr="00CB7859" w:rsidRDefault="001A4E4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20,462</w:t>
            </w:r>
          </w:p>
        </w:tc>
      </w:tr>
      <w:tr w:rsidR="002A165C" w:rsidRPr="00E24209" w:rsidTr="00036EE0">
        <w:trPr>
          <w:cantSplit/>
        </w:trPr>
        <w:tc>
          <w:tcPr>
            <w:tcW w:w="3774" w:type="dxa"/>
          </w:tcPr>
          <w:p w:rsidR="002A165C" w:rsidRPr="00C86109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A165C" w:rsidRPr="00C86109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A165C" w:rsidRPr="00C86109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A165C" w:rsidRPr="00C86109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2A165C" w:rsidRPr="00C86109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2A165C" w:rsidRPr="00C86109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A165C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76" w:type="dxa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2A165C" w:rsidRPr="00E24209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283C9E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2A165C" w:rsidRPr="00E24209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A165C" w:rsidRPr="00E24209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A165C" w:rsidRPr="00283C9E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A165C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121FBD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2A165C" w:rsidRPr="00121FBD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2A165C" w:rsidRPr="00121FBD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2A165C" w:rsidRPr="00121FBD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A165C" w:rsidRPr="00121FBD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</w:tcPr>
          <w:p w:rsidR="002A165C" w:rsidRPr="00121FBD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2A165C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161CAE" w:rsidRDefault="002A165C" w:rsidP="005502A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:rsidR="002A165C" w:rsidRPr="00C77031" w:rsidRDefault="00C77031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  <w:tc>
          <w:tcPr>
            <w:tcW w:w="284" w:type="dxa"/>
          </w:tcPr>
          <w:p w:rsidR="002A165C" w:rsidRPr="007E2CE7" w:rsidRDefault="002A165C" w:rsidP="005502A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2A165C" w:rsidRPr="00D13286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1,969</w:t>
            </w:r>
          </w:p>
        </w:tc>
        <w:tc>
          <w:tcPr>
            <w:tcW w:w="284" w:type="dxa"/>
          </w:tcPr>
          <w:p w:rsidR="002A165C" w:rsidRPr="000233DF" w:rsidRDefault="002A165C" w:rsidP="005502A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265994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2A165C" w:rsidRPr="00265994">
              <w:rPr>
                <w:rFonts w:ascii="Angsana New" w:hAnsi="Angsana New"/>
                <w:sz w:val="30"/>
                <w:szCs w:val="30"/>
              </w:rPr>
              <w:t>,8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84" w:type="dxa"/>
          </w:tcPr>
          <w:p w:rsidR="002A165C" w:rsidRPr="000233DF" w:rsidRDefault="002A165C" w:rsidP="005502A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A165C" w:rsidRPr="00CB7859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19,853</w:t>
            </w:r>
          </w:p>
        </w:tc>
      </w:tr>
      <w:tr w:rsidR="002A165C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161CAE" w:rsidRDefault="002A165C" w:rsidP="005502A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1276" w:type="dxa"/>
          </w:tcPr>
          <w:p w:rsidR="002A165C" w:rsidRPr="00C77031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A165C" w:rsidRPr="007E2CE7" w:rsidRDefault="002A165C" w:rsidP="005502A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2A165C" w:rsidRPr="00D13286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A165C" w:rsidRPr="000233DF" w:rsidRDefault="002A165C" w:rsidP="005502A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A165C" w:rsidRPr="000233DF" w:rsidRDefault="002A165C" w:rsidP="005502A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:rsidR="002A165C" w:rsidRPr="00CB7859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A165C" w:rsidRPr="00E24209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161CAE" w:rsidRDefault="002A165C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165C" w:rsidRPr="00C77031" w:rsidRDefault="00C77031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84" w:type="dxa"/>
          </w:tcPr>
          <w:p w:rsidR="002A165C" w:rsidRPr="007E2CE7" w:rsidRDefault="002A165C" w:rsidP="005502A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165C" w:rsidRPr="00D13286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84" w:type="dxa"/>
          </w:tcPr>
          <w:p w:rsidR="002A165C" w:rsidRPr="000233DF" w:rsidRDefault="002A165C" w:rsidP="005502A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165C" w:rsidRPr="00265994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2A165C" w:rsidRPr="000233DF" w:rsidRDefault="002A165C" w:rsidP="005502A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2A165C" w:rsidRPr="00CB7859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  <w:tr w:rsidR="00265994" w:rsidRPr="00E24209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65994" w:rsidRPr="00E24209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65994" w:rsidRPr="00C77031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031"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84" w:type="dxa"/>
          </w:tcPr>
          <w:p w:rsidR="00265994" w:rsidRPr="007E2CE7" w:rsidRDefault="00265994" w:rsidP="005502AD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65994" w:rsidRPr="00D13286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84" w:type="dxa"/>
          </w:tcPr>
          <w:p w:rsidR="00265994" w:rsidRPr="000233DF" w:rsidRDefault="00265994" w:rsidP="005502A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65994" w:rsidRPr="001A4E4A" w:rsidRDefault="00265994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1A4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284" w:type="dxa"/>
          </w:tcPr>
          <w:p w:rsidR="00265994" w:rsidRPr="000233DF" w:rsidRDefault="00265994" w:rsidP="005502AD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265994" w:rsidRPr="00CB7859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20,462</w:t>
            </w:r>
          </w:p>
        </w:tc>
      </w:tr>
      <w:tr w:rsidR="002A165C" w:rsidRPr="00121FBD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121FBD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2A165C" w:rsidRPr="00121FBD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A165C" w:rsidRPr="00121FBD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2A165C" w:rsidRPr="00121FBD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A165C" w:rsidRPr="00121FBD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2A165C" w:rsidRPr="00121FBD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2A165C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2A165C" w:rsidRPr="00E24209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283C9E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2A165C" w:rsidRPr="00E24209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A165C" w:rsidRPr="00E24209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A165C" w:rsidRPr="00283C9E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A165C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98757B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8757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2A165C" w:rsidRPr="00E24209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5C4D19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2A165C" w:rsidRPr="00E24209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A165C" w:rsidRPr="00E24209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A165C" w:rsidRPr="005C4D19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A165C" w:rsidRPr="00E24209" w:rsidTr="00036EE0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A16C43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2A165C" w:rsidRPr="00C77031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703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A165C" w:rsidRPr="00E24209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B30A45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A4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A165C" w:rsidRPr="00E24209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265994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A165C" w:rsidRPr="002659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84" w:type="dxa"/>
          </w:tcPr>
          <w:p w:rsidR="002A165C" w:rsidRPr="00E24209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A165C" w:rsidRPr="00CB7859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2,062</w:t>
            </w:r>
          </w:p>
        </w:tc>
      </w:tr>
      <w:tr w:rsidR="00C77031" w:rsidRPr="00E24209" w:rsidTr="0098757B">
        <w:trPr>
          <w:gridAfter w:val="1"/>
          <w:wAfter w:w="13" w:type="dxa"/>
          <w:cantSplit/>
        </w:trPr>
        <w:tc>
          <w:tcPr>
            <w:tcW w:w="3774" w:type="dxa"/>
          </w:tcPr>
          <w:p w:rsidR="00C77031" w:rsidRPr="00802B2B" w:rsidRDefault="00C77031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77031" w:rsidRPr="00D13286" w:rsidRDefault="00C77031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84" w:type="dxa"/>
          </w:tcPr>
          <w:p w:rsidR="00C77031" w:rsidRPr="00DD2EAF" w:rsidRDefault="00C77031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77031" w:rsidRPr="00B30A45" w:rsidRDefault="00C77031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A4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77031" w:rsidRPr="00DD2EAF" w:rsidRDefault="00C77031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77031" w:rsidRPr="00265994" w:rsidRDefault="00C77031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599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77031" w:rsidRPr="00DD2EAF" w:rsidRDefault="00C77031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C77031" w:rsidRPr="00C0031F" w:rsidRDefault="00C77031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F5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77031" w:rsidRPr="00E24209" w:rsidTr="00411D78">
        <w:trPr>
          <w:gridAfter w:val="1"/>
          <w:wAfter w:w="13" w:type="dxa"/>
          <w:cantSplit/>
        </w:trPr>
        <w:tc>
          <w:tcPr>
            <w:tcW w:w="3774" w:type="dxa"/>
          </w:tcPr>
          <w:p w:rsidR="00C77031" w:rsidRPr="00802B2B" w:rsidRDefault="00C77031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77031" w:rsidRPr="00D13286" w:rsidRDefault="00C77031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84" w:type="dxa"/>
          </w:tcPr>
          <w:p w:rsidR="00C77031" w:rsidRPr="00DD2EAF" w:rsidRDefault="00C77031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77031" w:rsidRPr="00B30A45" w:rsidRDefault="00C77031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A4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77031" w:rsidRPr="00DD2EAF" w:rsidRDefault="00C77031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77031" w:rsidRPr="00265994" w:rsidRDefault="00C77031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84" w:type="dxa"/>
          </w:tcPr>
          <w:p w:rsidR="00C77031" w:rsidRPr="00DD2EAF" w:rsidRDefault="00C77031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C77031" w:rsidRPr="00CB7859" w:rsidRDefault="00C77031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2,062</w:t>
            </w:r>
          </w:p>
        </w:tc>
      </w:tr>
    </w:tbl>
    <w:p w:rsidR="0071746E" w:rsidRDefault="0071746E"/>
    <w:p w:rsidR="002A5563" w:rsidRDefault="002A5563"/>
    <w:p w:rsidR="0071746E" w:rsidRDefault="0071746E"/>
    <w:p w:rsidR="002A5563" w:rsidRDefault="002A5563"/>
    <w:tbl>
      <w:tblPr>
        <w:tblW w:w="9730" w:type="dxa"/>
        <w:tblInd w:w="18" w:type="dxa"/>
        <w:tblLayout w:type="fixed"/>
        <w:tblLook w:val="0000"/>
      </w:tblPr>
      <w:tblGrid>
        <w:gridCol w:w="3774"/>
        <w:gridCol w:w="1276"/>
        <w:gridCol w:w="284"/>
        <w:gridCol w:w="1276"/>
        <w:gridCol w:w="284"/>
        <w:gridCol w:w="1276"/>
        <w:gridCol w:w="284"/>
        <w:gridCol w:w="1263"/>
        <w:gridCol w:w="13"/>
      </w:tblGrid>
      <w:tr w:rsidR="00121FBD" w:rsidRPr="008F38E6" w:rsidTr="00121FBD">
        <w:trPr>
          <w:cantSplit/>
        </w:trPr>
        <w:tc>
          <w:tcPr>
            <w:tcW w:w="3774" w:type="dxa"/>
          </w:tcPr>
          <w:p w:rsidR="00121FBD" w:rsidRPr="00F51F88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8"/>
            <w:tcBorders>
              <w:bottom w:val="single" w:sz="4" w:space="0" w:color="auto"/>
            </w:tcBorders>
          </w:tcPr>
          <w:p w:rsidR="00121FBD" w:rsidRPr="008F38E6" w:rsidRDefault="00121FBD" w:rsidP="00121FB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21FBD" w:rsidRPr="008F38E6" w:rsidTr="00121FBD">
        <w:trPr>
          <w:cantSplit/>
        </w:trPr>
        <w:tc>
          <w:tcPr>
            <w:tcW w:w="3774" w:type="dxa"/>
          </w:tcPr>
          <w:p w:rsidR="00121FBD" w:rsidRPr="00F51F88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1FBD" w:rsidRPr="008F38E6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121FBD" w:rsidRPr="008F38E6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21FBD" w:rsidRPr="008F38E6" w:rsidRDefault="00121FBD" w:rsidP="00121FB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21FBD" w:rsidRPr="008F38E6" w:rsidTr="00121FBD">
        <w:trPr>
          <w:cantSplit/>
        </w:trPr>
        <w:tc>
          <w:tcPr>
            <w:tcW w:w="3774" w:type="dxa"/>
          </w:tcPr>
          <w:p w:rsidR="00121FBD" w:rsidRPr="00F51F88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FBD" w:rsidRPr="00A41C9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121FBD" w:rsidRPr="008F38E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FBD" w:rsidRPr="008F38E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121FBD" w:rsidRPr="008F38E6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FBD" w:rsidRPr="00A41C9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121FBD" w:rsidRPr="008F38E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121FBD" w:rsidRPr="008F38E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71746E" w:rsidRPr="00E24209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98757B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8757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6" w:type="dxa"/>
          </w:tcPr>
          <w:p w:rsidR="0071746E" w:rsidRPr="005C4D1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71746E" w:rsidRPr="00E24209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F44271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71746E" w:rsidRPr="00E24209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5C4D19" w:rsidRDefault="0071746E" w:rsidP="00C946D0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4" w:type="dxa"/>
          </w:tcPr>
          <w:p w:rsidR="0071746E" w:rsidRPr="00E2420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71746E" w:rsidRPr="00F44271" w:rsidRDefault="0071746E" w:rsidP="00C946D0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265994" w:rsidRPr="00E24209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65994" w:rsidRPr="00802B2B" w:rsidRDefault="00265994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265994" w:rsidRPr="00B30A45" w:rsidRDefault="00265994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265994" w:rsidRPr="007830C1" w:rsidRDefault="00265994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65994" w:rsidRPr="00B30A45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265994" w:rsidRPr="007830C1" w:rsidRDefault="00265994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65994" w:rsidRPr="00B30A45" w:rsidRDefault="00265994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265994" w:rsidRPr="007830C1" w:rsidRDefault="00265994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65994" w:rsidRPr="00386FDD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</w:p>
        </w:tc>
      </w:tr>
      <w:tr w:rsidR="00265994" w:rsidRPr="00E24209" w:rsidTr="0071746E">
        <w:trPr>
          <w:gridAfter w:val="1"/>
          <w:wAfter w:w="13" w:type="dxa"/>
          <w:cantSplit/>
        </w:trPr>
        <w:tc>
          <w:tcPr>
            <w:tcW w:w="3774" w:type="dxa"/>
          </w:tcPr>
          <w:p w:rsidR="00265994" w:rsidRPr="00802B2B" w:rsidRDefault="00265994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5994" w:rsidRPr="00C77031" w:rsidRDefault="00C77031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84" w:type="dxa"/>
          </w:tcPr>
          <w:p w:rsidR="00265994" w:rsidRPr="00825A9C" w:rsidRDefault="00265994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5994" w:rsidRPr="00B30A45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84" w:type="dxa"/>
          </w:tcPr>
          <w:p w:rsidR="00265994" w:rsidRPr="00825A9C" w:rsidRDefault="00265994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5994" w:rsidRPr="00B30A45" w:rsidRDefault="00265994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265994" w:rsidRPr="00E24209" w:rsidRDefault="00265994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265994" w:rsidRPr="00386FDD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386FD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265994" w:rsidRPr="00E24209" w:rsidTr="0071746E">
        <w:trPr>
          <w:gridAfter w:val="1"/>
          <w:wAfter w:w="13" w:type="dxa"/>
          <w:cantSplit/>
        </w:trPr>
        <w:tc>
          <w:tcPr>
            <w:tcW w:w="3774" w:type="dxa"/>
          </w:tcPr>
          <w:p w:rsidR="00265994" w:rsidRPr="00802B2B" w:rsidRDefault="00265994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5994" w:rsidRPr="00C77031" w:rsidRDefault="00C77031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84" w:type="dxa"/>
          </w:tcPr>
          <w:p w:rsidR="00265994" w:rsidRPr="00825A9C" w:rsidRDefault="00265994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5994" w:rsidRPr="00B30A45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84" w:type="dxa"/>
          </w:tcPr>
          <w:p w:rsidR="00265994" w:rsidRPr="007830C1" w:rsidRDefault="00265994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5994" w:rsidRPr="00B30A45" w:rsidRDefault="00265994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265994" w:rsidRPr="007830C1" w:rsidRDefault="00265994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265994" w:rsidRPr="00386FDD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</w:p>
        </w:tc>
      </w:tr>
      <w:tr w:rsidR="00265994" w:rsidRPr="00E24209" w:rsidTr="0071746E">
        <w:trPr>
          <w:gridAfter w:val="1"/>
          <w:wAfter w:w="13" w:type="dxa"/>
          <w:cantSplit/>
        </w:trPr>
        <w:tc>
          <w:tcPr>
            <w:tcW w:w="3774" w:type="dxa"/>
          </w:tcPr>
          <w:p w:rsidR="00265994" w:rsidRPr="00247441" w:rsidRDefault="00265994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47441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65994" w:rsidRPr="00C77031" w:rsidRDefault="00C77031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84" w:type="dxa"/>
          </w:tcPr>
          <w:p w:rsidR="00265994" w:rsidRPr="00E24209" w:rsidRDefault="00265994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65994" w:rsidRPr="00B30A45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84" w:type="dxa"/>
          </w:tcPr>
          <w:p w:rsidR="00265994" w:rsidRPr="00E24209" w:rsidRDefault="00265994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65994" w:rsidRPr="00265994" w:rsidRDefault="00265994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84" w:type="dxa"/>
          </w:tcPr>
          <w:p w:rsidR="00265994" w:rsidRPr="00E24209" w:rsidRDefault="00265994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265994" w:rsidRPr="00386FDD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</w:tr>
      <w:tr w:rsidR="002A165C" w:rsidRPr="00E24209" w:rsidTr="0071746E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A850EB" w:rsidRDefault="002A165C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A165C" w:rsidRPr="002A165C" w:rsidRDefault="002A165C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2A165C" w:rsidRPr="00A850EB" w:rsidRDefault="002A165C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A165C" w:rsidRPr="005C4D19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2A165C" w:rsidRPr="00A850EB" w:rsidRDefault="002A165C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A165C" w:rsidRPr="002A165C" w:rsidRDefault="002A165C" w:rsidP="00C946D0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A165C" w:rsidRPr="00A850EB" w:rsidRDefault="002A165C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2A165C" w:rsidRPr="005C4D19" w:rsidRDefault="002A165C" w:rsidP="006435C5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</w:tr>
      <w:tr w:rsidR="002A165C" w:rsidRPr="00E24209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D91419" w:rsidRDefault="002A165C" w:rsidP="00D04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:rsidR="002A165C" w:rsidRPr="002A165C" w:rsidRDefault="002A165C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A165C" w:rsidRPr="00E24209" w:rsidRDefault="002A165C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283C9E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A165C" w:rsidRPr="00E24209" w:rsidRDefault="002A165C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2A165C" w:rsidRDefault="002A165C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A165C" w:rsidRPr="00E24209" w:rsidRDefault="002A165C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A165C" w:rsidRPr="00283C9E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265994" w:rsidRPr="00E24209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65994" w:rsidRPr="00802B2B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265994" w:rsidRPr="00C77031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C7703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265994" w:rsidRPr="00825A9C" w:rsidRDefault="00265994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265994" w:rsidRPr="00B30A45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265994" w:rsidRPr="00825A9C" w:rsidRDefault="00265994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265994" w:rsidRPr="00B30A45" w:rsidRDefault="00265994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265994" w:rsidRPr="00590072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</w:tcPr>
          <w:p w:rsidR="00265994" w:rsidRPr="00386FDD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27,3</w:t>
            </w:r>
            <w:r w:rsidRPr="00386FD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265994" w:rsidRPr="00734C60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65994" w:rsidRPr="00802B2B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5994" w:rsidRPr="00C77031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77031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:rsidR="00265994" w:rsidRPr="004E4492" w:rsidRDefault="00265994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5994" w:rsidRPr="00B30A45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:rsidR="00265994" w:rsidRPr="004E4492" w:rsidRDefault="00265994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5994" w:rsidRPr="00B30A45" w:rsidRDefault="00265994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265994" w:rsidRPr="00E24209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265994" w:rsidRPr="00386FDD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65994" w:rsidRPr="00734C60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65994" w:rsidRPr="00802B2B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5994" w:rsidRPr="00C77031" w:rsidRDefault="00265994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77031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:rsidR="00265994" w:rsidRPr="004E4492" w:rsidRDefault="00265994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65994" w:rsidRPr="00B30A45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:rsidR="00265994" w:rsidRPr="004E4492" w:rsidRDefault="00265994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65994" w:rsidRPr="00B30A45" w:rsidRDefault="00265994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265994" w:rsidRPr="00590072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265994" w:rsidRPr="00386FDD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27,3</w:t>
            </w:r>
            <w:r w:rsidRPr="00386FD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2A165C" w:rsidRPr="00A850EB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A850EB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2A165C" w:rsidRPr="00A850EB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A165C" w:rsidRPr="005C4D19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2A165C" w:rsidRPr="00A850EB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A165C" w:rsidRPr="002A165C" w:rsidRDefault="002A165C" w:rsidP="005502AD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A165C" w:rsidRPr="00A850EB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2A165C" w:rsidRPr="005C4D19" w:rsidRDefault="002A165C" w:rsidP="006435C5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</w:tr>
      <w:tr w:rsidR="002A165C" w:rsidRPr="00734C60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F957A3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A165C" w:rsidRPr="0076366C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C0031F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2A165C" w:rsidRPr="0076366C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A165C" w:rsidRPr="0076366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A165C" w:rsidRPr="00F44271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2A165C" w:rsidRPr="00734C60" w:rsidTr="002B768B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802B2B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2A165C" w:rsidRPr="00C77031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031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2A165C" w:rsidRPr="00B30A45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2A165C" w:rsidRPr="00265994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="002A165C"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838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2A165C" w:rsidRPr="00386FDD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30,325</w:t>
            </w:r>
          </w:p>
        </w:tc>
      </w:tr>
      <w:tr w:rsidR="002A165C" w:rsidRPr="00734C60" w:rsidTr="002B768B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802B2B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A165C" w:rsidRPr="00C77031" w:rsidRDefault="00C77031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3,058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165C" w:rsidRPr="00B30A45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5,454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165C" w:rsidRPr="00265994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2A165C"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642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2A165C" w:rsidRPr="00386FDD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5,125</w:t>
            </w:r>
          </w:p>
        </w:tc>
      </w:tr>
      <w:tr w:rsidR="002A165C" w:rsidRPr="00734C60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802B2B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165C" w:rsidRPr="00C77031" w:rsidRDefault="00C77031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3,058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B30A45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5,454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265994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="002A165C" w:rsidRPr="00265994">
              <w:rPr>
                <w:rFonts w:ascii="Angsana New" w:hAnsi="Angsana New"/>
                <w:bCs/>
                <w:sz w:val="30"/>
                <w:szCs w:val="30"/>
              </w:rPr>
              <w:t>,4</w:t>
            </w:r>
            <w:r>
              <w:rPr>
                <w:rFonts w:ascii="Angsana New" w:hAnsi="Angsana New"/>
                <w:bCs/>
                <w:sz w:val="30"/>
                <w:szCs w:val="30"/>
              </w:rPr>
              <w:t>80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386FDD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35,450</w:t>
            </w:r>
          </w:p>
        </w:tc>
      </w:tr>
      <w:tr w:rsidR="002A165C" w:rsidRPr="00734C60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211056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A165C" w:rsidRPr="00211056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A165C" w:rsidRPr="00F44271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A165C" w:rsidRPr="00211056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A165C" w:rsidRPr="00211056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2A165C" w:rsidRPr="00F44271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2A165C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F957A3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6" w:type="dxa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A165C" w:rsidRPr="00A16C43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5C4D19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A165C" w:rsidRPr="00A16C43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A165C" w:rsidRPr="00A16C43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2A165C" w:rsidRPr="005C4D19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A165C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802B2B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2A165C" w:rsidRPr="00C77031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031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A165C" w:rsidRPr="0022335A" w:rsidRDefault="002A165C" w:rsidP="005502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2A165C" w:rsidRPr="00B30A45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265994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A165C"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290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:rsidR="002A165C" w:rsidRPr="00386FDD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4,447</w:t>
            </w:r>
          </w:p>
        </w:tc>
      </w:tr>
      <w:tr w:rsidR="002A165C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802B2B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165C" w:rsidRPr="00C77031" w:rsidRDefault="00AD4FAD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</w:t>
            </w:r>
            <w:r w:rsidR="00C7703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165C" w:rsidRPr="00B30A45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5,931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165C" w:rsidRPr="00265994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2A165C" w:rsidRPr="00386FDD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</w:t>
            </w:r>
          </w:p>
        </w:tc>
      </w:tr>
      <w:tr w:rsidR="002A165C" w:rsidRPr="00A16C43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2A165C" w:rsidRPr="0076366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C77031" w:rsidRDefault="00AD4FAD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</w:t>
            </w:r>
            <w:r w:rsidR="00C7703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B30A45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5,931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265994" w:rsidRDefault="00265994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A165C"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320</w:t>
            </w:r>
          </w:p>
        </w:tc>
        <w:tc>
          <w:tcPr>
            <w:tcW w:w="284" w:type="dxa"/>
          </w:tcPr>
          <w:p w:rsidR="002A165C" w:rsidRPr="0076366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386FDD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4,501</w:t>
            </w:r>
          </w:p>
        </w:tc>
      </w:tr>
      <w:tr w:rsidR="0071746E" w:rsidRPr="00987DC1" w:rsidTr="00121FBD">
        <w:trPr>
          <w:gridAfter w:val="1"/>
          <w:wAfter w:w="13" w:type="dxa"/>
          <w:cantSplit/>
        </w:trPr>
        <w:tc>
          <w:tcPr>
            <w:tcW w:w="3774" w:type="dxa"/>
          </w:tcPr>
          <w:p w:rsidR="0071746E" w:rsidRPr="00987DC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1746E" w:rsidRPr="00987DC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71746E" w:rsidRPr="00987DC1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1746E" w:rsidRPr="00987DC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71746E" w:rsidRPr="00987DC1" w:rsidRDefault="0071746E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1746E" w:rsidRPr="00987DC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71746E" w:rsidRPr="00987DC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71746E" w:rsidRPr="00987DC1" w:rsidRDefault="0071746E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:rsidR="0071746E" w:rsidRDefault="0071746E"/>
    <w:p w:rsidR="002A165C" w:rsidRDefault="002A165C"/>
    <w:p w:rsidR="0043740A" w:rsidRDefault="0043740A"/>
    <w:p w:rsidR="0043740A" w:rsidRDefault="0043740A"/>
    <w:p w:rsidR="0043740A" w:rsidRDefault="0043740A"/>
    <w:p w:rsidR="0043740A" w:rsidRDefault="0043740A"/>
    <w:p w:rsidR="0043740A" w:rsidRDefault="0043740A"/>
    <w:p w:rsidR="0043740A" w:rsidRDefault="0043740A"/>
    <w:p w:rsidR="0043740A" w:rsidRDefault="0043740A"/>
    <w:p w:rsidR="0043740A" w:rsidRDefault="0043740A"/>
    <w:p w:rsidR="0043740A" w:rsidRDefault="0043740A"/>
    <w:p w:rsidR="0043740A" w:rsidRDefault="0043740A"/>
    <w:p w:rsidR="0043740A" w:rsidRDefault="0043740A"/>
    <w:p w:rsidR="0071746E" w:rsidRDefault="0071746E"/>
    <w:tbl>
      <w:tblPr>
        <w:tblW w:w="9717" w:type="dxa"/>
        <w:tblInd w:w="18" w:type="dxa"/>
        <w:tblLayout w:type="fixed"/>
        <w:tblLook w:val="0000"/>
      </w:tblPr>
      <w:tblGrid>
        <w:gridCol w:w="3774"/>
        <w:gridCol w:w="1276"/>
        <w:gridCol w:w="284"/>
        <w:gridCol w:w="1276"/>
        <w:gridCol w:w="284"/>
        <w:gridCol w:w="1276"/>
        <w:gridCol w:w="284"/>
        <w:gridCol w:w="1263"/>
      </w:tblGrid>
      <w:tr w:rsidR="0071746E" w:rsidRPr="00A16C43" w:rsidTr="0071746E">
        <w:trPr>
          <w:cantSplit/>
        </w:trPr>
        <w:tc>
          <w:tcPr>
            <w:tcW w:w="3774" w:type="dxa"/>
          </w:tcPr>
          <w:p w:rsidR="0071746E" w:rsidRPr="00F51F88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7"/>
            <w:tcBorders>
              <w:bottom w:val="single" w:sz="4" w:space="0" w:color="auto"/>
            </w:tcBorders>
          </w:tcPr>
          <w:p w:rsidR="0071746E" w:rsidRPr="008F38E6" w:rsidRDefault="0071746E" w:rsidP="00C946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1746E" w:rsidRPr="00A16C43" w:rsidTr="0071746E">
        <w:trPr>
          <w:cantSplit/>
        </w:trPr>
        <w:tc>
          <w:tcPr>
            <w:tcW w:w="3774" w:type="dxa"/>
          </w:tcPr>
          <w:p w:rsidR="0071746E" w:rsidRPr="00F51F88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746E" w:rsidRPr="008F38E6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1746E" w:rsidRPr="008F38E6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746E" w:rsidRPr="008F38E6" w:rsidRDefault="0071746E" w:rsidP="00C946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1746E" w:rsidRPr="00A16C43" w:rsidTr="0071746E">
        <w:trPr>
          <w:cantSplit/>
        </w:trPr>
        <w:tc>
          <w:tcPr>
            <w:tcW w:w="3774" w:type="dxa"/>
          </w:tcPr>
          <w:p w:rsidR="0071746E" w:rsidRPr="00F51F88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A41C96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1746E" w:rsidRPr="008F38E6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8F38E6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71746E" w:rsidRPr="008F38E6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A41C96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71746E" w:rsidRPr="008F38E6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71746E" w:rsidRPr="008F38E6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71746E" w:rsidRPr="00A16C43" w:rsidTr="0071746E">
        <w:trPr>
          <w:cantSplit/>
        </w:trPr>
        <w:tc>
          <w:tcPr>
            <w:tcW w:w="3774" w:type="dxa"/>
          </w:tcPr>
          <w:p w:rsidR="0071746E" w:rsidRPr="005F0D81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F0D81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5C4D1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71746E" w:rsidRPr="0076366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C0031F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1746E" w:rsidRPr="0076366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746E" w:rsidRPr="005C4D1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1746E" w:rsidRPr="0076366C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71746E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1746E" w:rsidRPr="00A16C43" w:rsidTr="0071746E">
        <w:trPr>
          <w:cantSplit/>
        </w:trPr>
        <w:tc>
          <w:tcPr>
            <w:tcW w:w="3774" w:type="dxa"/>
          </w:tcPr>
          <w:p w:rsidR="0071746E" w:rsidRPr="001308D4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</w:tcPr>
          <w:p w:rsidR="0071746E" w:rsidRPr="005C4D1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71746E" w:rsidRPr="0076366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C0031F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1746E" w:rsidRPr="0076366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1746E" w:rsidRPr="005C4D1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1746E" w:rsidRPr="0076366C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71746E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A165C" w:rsidRPr="00A16C43" w:rsidTr="0071746E">
        <w:trPr>
          <w:cantSplit/>
        </w:trPr>
        <w:tc>
          <w:tcPr>
            <w:tcW w:w="3774" w:type="dxa"/>
          </w:tcPr>
          <w:p w:rsidR="002A165C" w:rsidRPr="00802B2B" w:rsidRDefault="002A165C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2A165C" w:rsidRPr="00C77031" w:rsidRDefault="002A165C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031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A165C" w:rsidRPr="0076366C" w:rsidRDefault="002A165C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B30A45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A165C" w:rsidRPr="0076366C" w:rsidRDefault="002A165C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265994" w:rsidRDefault="002A165C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5994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265994">
              <w:rPr>
                <w:rFonts w:ascii="Angsana New" w:hAnsi="Angsana New"/>
                <w:bCs/>
                <w:sz w:val="30"/>
                <w:szCs w:val="30"/>
              </w:rPr>
              <w:t>555</w:t>
            </w:r>
          </w:p>
        </w:tc>
        <w:tc>
          <w:tcPr>
            <w:tcW w:w="284" w:type="dxa"/>
          </w:tcPr>
          <w:p w:rsidR="002A165C" w:rsidRPr="0076366C" w:rsidRDefault="002A165C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2A165C" w:rsidRPr="00386FDD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2,435</w:t>
            </w:r>
          </w:p>
        </w:tc>
      </w:tr>
      <w:tr w:rsidR="00265994" w:rsidRPr="00A16C43" w:rsidTr="0071746E">
        <w:trPr>
          <w:cantSplit/>
        </w:trPr>
        <w:tc>
          <w:tcPr>
            <w:tcW w:w="3774" w:type="dxa"/>
          </w:tcPr>
          <w:p w:rsidR="00265994" w:rsidRPr="00802B2B" w:rsidRDefault="00265994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:rsidR="00265994" w:rsidRPr="00C77031" w:rsidRDefault="00C77031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284" w:type="dxa"/>
          </w:tcPr>
          <w:p w:rsidR="00265994" w:rsidRPr="0076366C" w:rsidRDefault="00265994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65994" w:rsidRPr="00B30A45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84" w:type="dxa"/>
          </w:tcPr>
          <w:p w:rsidR="00265994" w:rsidRPr="0076366C" w:rsidRDefault="00265994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65994" w:rsidRPr="00B30A45" w:rsidRDefault="00265994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1,40</w:t>
            </w:r>
            <w:r w:rsidR="00266F5A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265994" w:rsidRPr="0076366C" w:rsidRDefault="00265994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265994" w:rsidRPr="00386FDD" w:rsidRDefault="00265994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970</w:t>
            </w:r>
          </w:p>
        </w:tc>
      </w:tr>
      <w:tr w:rsidR="00C77031" w:rsidRPr="00A16C43" w:rsidTr="0071746E">
        <w:trPr>
          <w:cantSplit/>
        </w:trPr>
        <w:tc>
          <w:tcPr>
            <w:tcW w:w="3774" w:type="dxa"/>
          </w:tcPr>
          <w:p w:rsidR="00C77031" w:rsidRPr="005F0D81" w:rsidRDefault="00C77031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77031" w:rsidRPr="00C77031" w:rsidRDefault="00C77031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284" w:type="dxa"/>
          </w:tcPr>
          <w:p w:rsidR="00C77031" w:rsidRPr="0076366C" w:rsidRDefault="00C77031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77031" w:rsidRPr="00B30A45" w:rsidRDefault="00C77031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84" w:type="dxa"/>
          </w:tcPr>
          <w:p w:rsidR="00C77031" w:rsidRPr="0076366C" w:rsidRDefault="00C77031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77031" w:rsidRPr="00265994" w:rsidRDefault="00C77031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5994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963</w:t>
            </w:r>
          </w:p>
        </w:tc>
        <w:tc>
          <w:tcPr>
            <w:tcW w:w="284" w:type="dxa"/>
          </w:tcPr>
          <w:p w:rsidR="00C77031" w:rsidRPr="0076366C" w:rsidRDefault="00C77031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C77031" w:rsidRPr="00386FDD" w:rsidRDefault="00C77031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3,405</w:t>
            </w:r>
          </w:p>
        </w:tc>
      </w:tr>
      <w:tr w:rsidR="002A165C" w:rsidRPr="00A16C43" w:rsidTr="0071746E">
        <w:trPr>
          <w:cantSplit/>
        </w:trPr>
        <w:tc>
          <w:tcPr>
            <w:tcW w:w="3774" w:type="dxa"/>
          </w:tcPr>
          <w:p w:rsidR="002A165C" w:rsidRPr="001308D4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ส่วนที่ถึงกำหนดชำระหลังจาก</w:t>
            </w: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A165C" w:rsidRPr="00C77031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A165C" w:rsidRPr="0076366C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A165C" w:rsidRPr="00B30A45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A165C" w:rsidRPr="0076366C" w:rsidRDefault="002A165C" w:rsidP="005502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A165C" w:rsidRPr="002A165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2A165C" w:rsidRPr="0076366C" w:rsidRDefault="002A165C" w:rsidP="0055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2A165C" w:rsidRPr="00386FDD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165C" w:rsidRPr="00A16C43" w:rsidTr="0071746E">
        <w:trPr>
          <w:cantSplit/>
        </w:trPr>
        <w:tc>
          <w:tcPr>
            <w:tcW w:w="3774" w:type="dxa"/>
          </w:tcPr>
          <w:p w:rsidR="002A165C" w:rsidRPr="00802B2B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2A165C" w:rsidRPr="00C77031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031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A165C" w:rsidRPr="0076366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B30A45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A165C" w:rsidRPr="0076366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165C" w:rsidRPr="007F40AD" w:rsidRDefault="007F40AD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47,332</w:t>
            </w:r>
          </w:p>
        </w:tc>
        <w:tc>
          <w:tcPr>
            <w:tcW w:w="284" w:type="dxa"/>
          </w:tcPr>
          <w:p w:rsidR="002A165C" w:rsidRPr="0076366C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2A165C" w:rsidRPr="00386FDD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49,887</w:t>
            </w:r>
          </w:p>
        </w:tc>
      </w:tr>
      <w:tr w:rsidR="002A165C" w:rsidRPr="00A16C43" w:rsidTr="0071746E">
        <w:trPr>
          <w:cantSplit/>
        </w:trPr>
        <w:tc>
          <w:tcPr>
            <w:tcW w:w="3774" w:type="dxa"/>
          </w:tcPr>
          <w:p w:rsidR="002A165C" w:rsidRPr="00802B2B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165C" w:rsidRPr="00C77031" w:rsidRDefault="00C7703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13,380</w:t>
            </w:r>
          </w:p>
        </w:tc>
        <w:tc>
          <w:tcPr>
            <w:tcW w:w="284" w:type="dxa"/>
          </w:tcPr>
          <w:p w:rsidR="002A165C" w:rsidRPr="0076366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165C" w:rsidRPr="00B30A45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9,051</w:t>
            </w:r>
          </w:p>
        </w:tc>
        <w:tc>
          <w:tcPr>
            <w:tcW w:w="284" w:type="dxa"/>
          </w:tcPr>
          <w:p w:rsidR="002A165C" w:rsidRPr="0076366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165C" w:rsidRPr="007F40AD" w:rsidRDefault="007F40AD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13,380</w:t>
            </w:r>
          </w:p>
        </w:tc>
        <w:tc>
          <w:tcPr>
            <w:tcW w:w="284" w:type="dxa"/>
          </w:tcPr>
          <w:p w:rsidR="002A165C" w:rsidRPr="0076366C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2A165C" w:rsidRPr="00386FDD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9,051</w:t>
            </w:r>
          </w:p>
        </w:tc>
      </w:tr>
      <w:tr w:rsidR="00C77031" w:rsidRPr="00A16C43" w:rsidTr="0071746E">
        <w:trPr>
          <w:cantSplit/>
        </w:trPr>
        <w:tc>
          <w:tcPr>
            <w:tcW w:w="3774" w:type="dxa"/>
          </w:tcPr>
          <w:p w:rsidR="00C77031" w:rsidRDefault="00C7703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77031" w:rsidRPr="00C77031" w:rsidRDefault="00C77031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13,380</w:t>
            </w:r>
          </w:p>
        </w:tc>
        <w:tc>
          <w:tcPr>
            <w:tcW w:w="284" w:type="dxa"/>
          </w:tcPr>
          <w:p w:rsidR="00C77031" w:rsidRPr="0076366C" w:rsidRDefault="00C7703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77031" w:rsidRPr="00B30A45" w:rsidRDefault="00C77031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9,051</w:t>
            </w:r>
          </w:p>
        </w:tc>
        <w:tc>
          <w:tcPr>
            <w:tcW w:w="284" w:type="dxa"/>
          </w:tcPr>
          <w:p w:rsidR="00C77031" w:rsidRPr="0076366C" w:rsidRDefault="00C7703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77031" w:rsidRPr="007F40AD" w:rsidRDefault="00C7703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60,712</w:t>
            </w:r>
          </w:p>
        </w:tc>
        <w:tc>
          <w:tcPr>
            <w:tcW w:w="284" w:type="dxa"/>
          </w:tcPr>
          <w:p w:rsidR="00C77031" w:rsidRPr="0076366C" w:rsidRDefault="00C7703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C77031" w:rsidRPr="00386FDD" w:rsidRDefault="00C77031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58,938</w:t>
            </w:r>
          </w:p>
        </w:tc>
      </w:tr>
      <w:tr w:rsidR="002A165C" w:rsidRPr="00A16C43" w:rsidTr="0071746E">
        <w:trPr>
          <w:cantSplit/>
        </w:trPr>
        <w:tc>
          <w:tcPr>
            <w:tcW w:w="3774" w:type="dxa"/>
          </w:tcPr>
          <w:p w:rsidR="002A165C" w:rsidRPr="005F0D81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C77031" w:rsidRDefault="00C77031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14,788</w:t>
            </w:r>
          </w:p>
        </w:tc>
        <w:tc>
          <w:tcPr>
            <w:tcW w:w="284" w:type="dxa"/>
          </w:tcPr>
          <w:p w:rsidR="002A165C" w:rsidRPr="0076366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B30A45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A45"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84" w:type="dxa"/>
          </w:tcPr>
          <w:p w:rsidR="002A165C" w:rsidRPr="0076366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7F40AD" w:rsidRDefault="007F40AD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</w:t>
            </w:r>
            <w:r w:rsidR="002A165C" w:rsidRPr="007F40A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67</w:t>
            </w:r>
            <w:r w:rsidR="00266F5A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2A165C" w:rsidRPr="0076366C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386FDD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62,343</w:t>
            </w:r>
          </w:p>
        </w:tc>
      </w:tr>
    </w:tbl>
    <w:p w:rsidR="00D042CE" w:rsidRDefault="00D042C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D12E93" w:rsidRPr="00161CAE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  <w:cs/>
        </w:rPr>
      </w:pPr>
      <w:r w:rsidRPr="00161CAE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Pr="00E47182">
        <w:rPr>
          <w:rFonts w:ascii="Angsana New" w:hAnsi="Angsana New" w:hint="cs"/>
          <w:sz w:val="30"/>
          <w:szCs w:val="30"/>
          <w:cs/>
        </w:rPr>
        <w:t>ปี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182">
        <w:rPr>
          <w:rFonts w:ascii="Angsana New" w:hAnsi="Angsana New"/>
          <w:sz w:val="30"/>
          <w:szCs w:val="30"/>
        </w:rPr>
        <w:t xml:space="preserve">31 </w:t>
      </w:r>
      <w:r w:rsidRPr="00E4718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F0561">
        <w:rPr>
          <w:rFonts w:ascii="Angsana New" w:hAnsi="Angsana New"/>
          <w:sz w:val="30"/>
          <w:szCs w:val="30"/>
        </w:rPr>
        <w:t>256</w:t>
      </w:r>
      <w:r w:rsidR="002A165C">
        <w:rPr>
          <w:rFonts w:ascii="Angsana New" w:hAnsi="Angsana New" w:hint="cs"/>
          <w:sz w:val="30"/>
          <w:szCs w:val="30"/>
          <w:cs/>
        </w:rPr>
        <w:t>5</w:t>
      </w:r>
      <w:r w:rsidR="007174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A42575">
        <w:rPr>
          <w:rFonts w:ascii="Angsana New" w:hAnsi="Angsana New"/>
          <w:sz w:val="30"/>
          <w:szCs w:val="30"/>
        </w:rPr>
        <w:t>256</w:t>
      </w:r>
      <w:r w:rsidR="002A165C">
        <w:rPr>
          <w:rFonts w:ascii="Angsana New" w:hAnsi="Angsana New" w:hint="cs"/>
          <w:sz w:val="30"/>
          <w:szCs w:val="30"/>
          <w:cs/>
        </w:rPr>
        <w:t>4</w:t>
      </w:r>
      <w:r w:rsidR="0071746E">
        <w:rPr>
          <w:rFonts w:ascii="Angsana New" w:hAnsi="Angsana New"/>
          <w:sz w:val="30"/>
          <w:szCs w:val="30"/>
        </w:rPr>
        <w:t xml:space="preserve"> </w:t>
      </w:r>
      <w:r w:rsidRPr="009A064C">
        <w:rPr>
          <w:rFonts w:ascii="Angsana New" w:hAnsi="Angsana New"/>
          <w:sz w:val="30"/>
          <w:szCs w:val="30"/>
          <w:cs/>
        </w:rPr>
        <w:t>สำหรับเงินให้กู้</w:t>
      </w:r>
      <w:r w:rsidR="0043740A">
        <w:rPr>
          <w:rFonts w:ascii="Angsana New" w:hAnsi="Angsana New" w:hint="cs"/>
          <w:sz w:val="30"/>
          <w:szCs w:val="30"/>
          <w:cs/>
        </w:rPr>
        <w:t>ยืมระยะสั้นแก่</w:t>
      </w:r>
      <w:r w:rsidRPr="009A064C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D12E93" w:rsidRPr="009D3502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700" w:type="dxa"/>
        <w:tblInd w:w="18" w:type="dxa"/>
        <w:tblLayout w:type="fixed"/>
        <w:tblLook w:val="0000"/>
      </w:tblPr>
      <w:tblGrid>
        <w:gridCol w:w="3776"/>
        <w:gridCol w:w="1276"/>
        <w:gridCol w:w="236"/>
        <w:gridCol w:w="1323"/>
        <w:gridCol w:w="283"/>
        <w:gridCol w:w="1276"/>
        <w:gridCol w:w="284"/>
        <w:gridCol w:w="1246"/>
      </w:tblGrid>
      <w:tr w:rsidR="006102F4" w:rsidRPr="00F51F88" w:rsidTr="00987DC1">
        <w:trPr>
          <w:cantSplit/>
        </w:trPr>
        <w:tc>
          <w:tcPr>
            <w:tcW w:w="3776" w:type="dxa"/>
          </w:tcPr>
          <w:p w:rsidR="006102F4" w:rsidRPr="00D413D6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7"/>
            <w:tcBorders>
              <w:bottom w:val="single" w:sz="4" w:space="0" w:color="auto"/>
            </w:tcBorders>
          </w:tcPr>
          <w:p w:rsidR="006102F4" w:rsidRPr="008F38E6" w:rsidRDefault="006102F4" w:rsidP="001019B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102F4" w:rsidRPr="00F51F88" w:rsidTr="00987DC1">
        <w:trPr>
          <w:cantSplit/>
        </w:trPr>
        <w:tc>
          <w:tcPr>
            <w:tcW w:w="3776" w:type="dxa"/>
          </w:tcPr>
          <w:p w:rsidR="006102F4" w:rsidRPr="00D413D6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6102F4" w:rsidRPr="008F38E6" w:rsidRDefault="006102F4" w:rsidP="001019B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6102F4" w:rsidRPr="00D413D6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6" w:type="dxa"/>
            <w:gridSpan w:val="3"/>
            <w:tcBorders>
              <w:bottom w:val="single" w:sz="4" w:space="0" w:color="auto"/>
            </w:tcBorders>
          </w:tcPr>
          <w:p w:rsidR="006102F4" w:rsidRPr="008F38E6" w:rsidRDefault="006102F4" w:rsidP="001019B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F44271" w:rsidRPr="00F51F88" w:rsidTr="00987DC1">
        <w:trPr>
          <w:cantSplit/>
        </w:trPr>
        <w:tc>
          <w:tcPr>
            <w:tcW w:w="3776" w:type="dxa"/>
          </w:tcPr>
          <w:p w:rsidR="00F44271" w:rsidRPr="00D413D6" w:rsidRDefault="00F44271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44271" w:rsidRPr="00995DCA" w:rsidRDefault="00DF0561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F44271" w:rsidRPr="00D413D6" w:rsidRDefault="00F4427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F44271" w:rsidRPr="00D413D6" w:rsidRDefault="00A42575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F44271" w:rsidRPr="00D413D6" w:rsidRDefault="00F44271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44271" w:rsidRPr="00995DCA" w:rsidRDefault="00DF0561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F44271" w:rsidRPr="00D413D6" w:rsidRDefault="00F44271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F44271" w:rsidRPr="00D413D6" w:rsidRDefault="00A42575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283C9E" w:rsidRPr="00E24209" w:rsidTr="00987DC1">
        <w:trPr>
          <w:cantSplit/>
        </w:trPr>
        <w:tc>
          <w:tcPr>
            <w:tcW w:w="3776" w:type="dxa"/>
          </w:tcPr>
          <w:p w:rsidR="00283C9E" w:rsidRPr="00D91419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83C9E" w:rsidRPr="00283C9E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283C9E" w:rsidRPr="00E24209" w:rsidRDefault="00283C9E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283C9E" w:rsidRPr="00BE06E7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283C9E" w:rsidRPr="00E24209" w:rsidRDefault="00283C9E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3C9E" w:rsidRPr="00283C9E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83C9E" w:rsidRPr="00E24209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283C9E" w:rsidRPr="00E24209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B46BE" w:rsidRPr="00E24209" w:rsidTr="00987DC1">
        <w:trPr>
          <w:cantSplit/>
        </w:trPr>
        <w:tc>
          <w:tcPr>
            <w:tcW w:w="3776" w:type="dxa"/>
          </w:tcPr>
          <w:p w:rsidR="007B46BE" w:rsidRPr="00840E3A" w:rsidRDefault="007B46B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7B46BE" w:rsidRPr="00DF4E2C" w:rsidRDefault="007B46BE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</w:t>
            </w:r>
            <w:r w:rsidRPr="00DF4E2C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7B46BE" w:rsidRPr="00E24209" w:rsidRDefault="007B46BE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7B46BE" w:rsidRPr="00393430" w:rsidRDefault="007B46BE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32,78</w:t>
            </w:r>
            <w:r w:rsidRPr="00C63DAA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7B46BE" w:rsidRPr="00E24209" w:rsidRDefault="007B46BE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7B46BE" w:rsidRPr="00386FDD" w:rsidRDefault="007B46BE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27,3</w:t>
            </w:r>
            <w:r w:rsidRPr="00386FD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7B46BE" w:rsidRPr="00D413D6" w:rsidRDefault="007B46B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7B46BE" w:rsidRPr="00393430" w:rsidRDefault="007B46BE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57,5</w:t>
            </w:r>
            <w:r w:rsidRPr="00C63DAA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7B46BE" w:rsidRPr="00E24209" w:rsidTr="00987DC1">
        <w:trPr>
          <w:cantSplit/>
        </w:trPr>
        <w:tc>
          <w:tcPr>
            <w:tcW w:w="3776" w:type="dxa"/>
          </w:tcPr>
          <w:p w:rsidR="007B46BE" w:rsidRPr="00B97542" w:rsidRDefault="007B46B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7B46BE" w:rsidRPr="00B30A45" w:rsidRDefault="007B46BE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:rsidR="007B46BE" w:rsidRPr="00E24209" w:rsidRDefault="007B46BE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7B46BE" w:rsidRPr="00DF4E2C" w:rsidRDefault="007B46BE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37,840</w:t>
            </w:r>
          </w:p>
        </w:tc>
        <w:tc>
          <w:tcPr>
            <w:tcW w:w="283" w:type="dxa"/>
          </w:tcPr>
          <w:p w:rsidR="007B46BE" w:rsidRPr="00E24209" w:rsidRDefault="007B46BE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B46BE" w:rsidRPr="00102532" w:rsidRDefault="007B46B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13,0</w:t>
            </w:r>
            <w:r w:rsidRPr="00102532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7B46BE" w:rsidRPr="00D413D6" w:rsidRDefault="007B46B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7B46BE" w:rsidRPr="00386FDD" w:rsidRDefault="007B46BE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90,8</w:t>
            </w:r>
            <w:r w:rsidRPr="00386FD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7B46BE" w:rsidRPr="00E24209" w:rsidTr="00987DC1">
        <w:trPr>
          <w:cantSplit/>
        </w:trPr>
        <w:tc>
          <w:tcPr>
            <w:tcW w:w="3776" w:type="dxa"/>
          </w:tcPr>
          <w:p w:rsidR="007B46BE" w:rsidRPr="00B97542" w:rsidRDefault="007B46B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B46BE" w:rsidRPr="00B30A45" w:rsidRDefault="007B46BE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:rsidR="007B46BE" w:rsidRPr="00E24209" w:rsidRDefault="007B46BE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7B46BE" w:rsidRPr="00DF4E2C" w:rsidRDefault="007B46BE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(33,120</w:t>
            </w:r>
            <w:r w:rsidRPr="00DF4E2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7B46BE" w:rsidRPr="00E24209" w:rsidRDefault="007B46BE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B46BE" w:rsidRPr="00102532" w:rsidRDefault="007B46B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(40,3</w:t>
            </w:r>
            <w:r w:rsidRPr="00102532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  <w:tc>
          <w:tcPr>
            <w:tcW w:w="284" w:type="dxa"/>
          </w:tcPr>
          <w:p w:rsidR="007B46BE" w:rsidRPr="00D413D6" w:rsidRDefault="007B46BE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7B46BE" w:rsidRPr="00386FDD" w:rsidRDefault="007B46BE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(121,0</w:t>
            </w:r>
            <w:r w:rsidRPr="00386FDD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</w:tr>
      <w:tr w:rsidR="00102532" w:rsidRPr="00E24209" w:rsidTr="00987DC1">
        <w:trPr>
          <w:cantSplit/>
        </w:trPr>
        <w:tc>
          <w:tcPr>
            <w:tcW w:w="3776" w:type="dxa"/>
          </w:tcPr>
          <w:p w:rsidR="00102532" w:rsidRPr="00840E3A" w:rsidRDefault="00102532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532" w:rsidRPr="007B46BE" w:rsidRDefault="00102532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46BE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36" w:type="dxa"/>
          </w:tcPr>
          <w:p w:rsidR="00102532" w:rsidRPr="00E24209" w:rsidRDefault="00102532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102532" w:rsidRPr="00DF4E2C" w:rsidRDefault="00102532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</w:t>
            </w:r>
            <w:r w:rsidRPr="00DF4E2C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102532" w:rsidRPr="00E24209" w:rsidRDefault="00102532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02532" w:rsidRPr="00B30A45" w:rsidRDefault="00102532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02532" w:rsidRPr="00D413D6" w:rsidRDefault="00102532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102532" w:rsidRPr="00386FDD" w:rsidRDefault="00102532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27,3</w:t>
            </w:r>
            <w:r w:rsidRPr="00386FD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826351" w:rsidRPr="00076190" w:rsidTr="00987DC1">
        <w:trPr>
          <w:cantSplit/>
        </w:trPr>
        <w:tc>
          <w:tcPr>
            <w:tcW w:w="3776" w:type="dxa"/>
          </w:tcPr>
          <w:p w:rsidR="00826351" w:rsidRPr="00826351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26351" w:rsidRPr="00D853C6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</w:tcPr>
          <w:p w:rsidR="00826351" w:rsidRPr="0007619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826351" w:rsidRPr="00275B61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</w:tcPr>
          <w:p w:rsidR="00826351" w:rsidRPr="0007619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6351" w:rsidRPr="00D853C6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826351" w:rsidRPr="00076190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826351" w:rsidRPr="00275B61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</w:tbl>
    <w:p w:rsidR="0071746E" w:rsidRDefault="0071746E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71746E" w:rsidRDefault="0071746E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71746E" w:rsidRDefault="0071746E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71746E" w:rsidRDefault="0071746E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71746E" w:rsidRDefault="0071746E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D12E93" w:rsidRPr="00161CAE" w:rsidRDefault="00EA7793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90C2E">
        <w:rPr>
          <w:rFonts w:ascii="Angsana New" w:hAnsi="Angsana New"/>
          <w:b/>
          <w:bCs/>
          <w:sz w:val="30"/>
          <w:szCs w:val="30"/>
        </w:rPr>
        <w:t>.</w:t>
      </w:r>
      <w:r w:rsidR="00D12E93" w:rsidRPr="00161CAE">
        <w:rPr>
          <w:rFonts w:ascii="Angsana New" w:hAnsi="Angsana New"/>
          <w:b/>
          <w:bCs/>
          <w:sz w:val="30"/>
          <w:szCs w:val="30"/>
        </w:rPr>
        <w:tab/>
      </w:r>
      <w:r w:rsidR="00D12E93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A81807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D12E93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D12E93" w:rsidRPr="00D05C64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819" w:type="dxa"/>
        <w:tblInd w:w="-72" w:type="dxa"/>
        <w:tblLayout w:type="fixed"/>
        <w:tblLook w:val="0000"/>
      </w:tblPr>
      <w:tblGrid>
        <w:gridCol w:w="3866"/>
        <w:gridCol w:w="1276"/>
        <w:gridCol w:w="270"/>
        <w:gridCol w:w="1289"/>
        <w:gridCol w:w="288"/>
        <w:gridCol w:w="1271"/>
        <w:gridCol w:w="284"/>
        <w:gridCol w:w="1275"/>
      </w:tblGrid>
      <w:tr w:rsidR="00A81807" w:rsidRPr="004F07C8" w:rsidTr="00B63C99">
        <w:trPr>
          <w:cantSplit/>
        </w:trPr>
        <w:tc>
          <w:tcPr>
            <w:tcW w:w="3866" w:type="dxa"/>
          </w:tcPr>
          <w:p w:rsidR="00A81807" w:rsidRPr="004F07C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A81807" w:rsidRPr="004F07C8" w:rsidRDefault="00A81807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1807" w:rsidRPr="004F07C8" w:rsidTr="00B63C99">
        <w:trPr>
          <w:cantSplit/>
        </w:trPr>
        <w:tc>
          <w:tcPr>
            <w:tcW w:w="3866" w:type="dxa"/>
          </w:tcPr>
          <w:p w:rsidR="00A81807" w:rsidRPr="004F07C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1807" w:rsidRPr="004F07C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A81807" w:rsidRPr="004F07C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1807" w:rsidRPr="004F07C8" w:rsidRDefault="00A81807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81807" w:rsidRPr="00D413D6" w:rsidTr="00B63C99">
        <w:trPr>
          <w:cantSplit/>
        </w:trPr>
        <w:tc>
          <w:tcPr>
            <w:tcW w:w="3866" w:type="dxa"/>
          </w:tcPr>
          <w:p w:rsidR="00A81807" w:rsidRPr="00F51F8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1807" w:rsidRPr="00995D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A81807" w:rsidRPr="00D413D6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81807" w:rsidRPr="00D413D6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8" w:type="dxa"/>
          </w:tcPr>
          <w:p w:rsidR="00A81807" w:rsidRPr="00D413D6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A81807" w:rsidRPr="00995D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A81807" w:rsidRPr="00D413D6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81807" w:rsidRPr="00D413D6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81807" w:rsidRPr="002918CA" w:rsidTr="00B63C99">
        <w:trPr>
          <w:cantSplit/>
        </w:trPr>
        <w:tc>
          <w:tcPr>
            <w:tcW w:w="3866" w:type="dxa"/>
          </w:tcPr>
          <w:p w:rsidR="00A81807" w:rsidRPr="002918CA" w:rsidRDefault="00A81807" w:rsidP="002035B8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81807" w:rsidRPr="002918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A81807" w:rsidRPr="002918CA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A81807" w:rsidRPr="002918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A81807" w:rsidRPr="002918CA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A81807" w:rsidRPr="002918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81807" w:rsidRPr="002918CA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81807" w:rsidRPr="002918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2A165C" w:rsidRPr="005F7388" w:rsidTr="00B63C99">
        <w:trPr>
          <w:cantSplit/>
        </w:trPr>
        <w:tc>
          <w:tcPr>
            <w:tcW w:w="3866" w:type="dxa"/>
          </w:tcPr>
          <w:p w:rsidR="002A165C" w:rsidRPr="00161CAE" w:rsidRDefault="002A165C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6" w:type="dxa"/>
          </w:tcPr>
          <w:p w:rsidR="002A165C" w:rsidRPr="00EC567A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567A">
              <w:rPr>
                <w:rFonts w:ascii="Angsana New" w:hAnsi="Angsana New"/>
                <w:sz w:val="30"/>
                <w:szCs w:val="30"/>
              </w:rPr>
              <w:t>2,18</w:t>
            </w:r>
            <w:r w:rsidR="0057759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2A165C" w:rsidRPr="007E2CE7" w:rsidRDefault="002A165C" w:rsidP="00826351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</w:t>
            </w:r>
            <w:r w:rsidRPr="00805C0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:rsidR="002A165C" w:rsidRPr="000233DF" w:rsidRDefault="002A165C" w:rsidP="00826351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2A165C" w:rsidRPr="001A6380" w:rsidRDefault="001A6380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21,840</w:t>
            </w:r>
          </w:p>
        </w:tc>
        <w:tc>
          <w:tcPr>
            <w:tcW w:w="284" w:type="dxa"/>
          </w:tcPr>
          <w:p w:rsidR="002A165C" w:rsidRPr="000233DF" w:rsidRDefault="002A165C" w:rsidP="00826351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20,462</w:t>
            </w:r>
          </w:p>
        </w:tc>
      </w:tr>
      <w:tr w:rsidR="002A165C" w:rsidRPr="005F7388" w:rsidTr="00B63C99">
        <w:trPr>
          <w:cantSplit/>
        </w:trPr>
        <w:tc>
          <w:tcPr>
            <w:tcW w:w="3866" w:type="dxa"/>
          </w:tcPr>
          <w:p w:rsidR="002A165C" w:rsidRPr="00161CAE" w:rsidRDefault="002A165C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- สุทธิ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165C" w:rsidRPr="00EC567A" w:rsidRDefault="00EC567A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378</w:t>
            </w:r>
            <w:r w:rsidR="002A165C" w:rsidRPr="00EC567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805C08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>
              <w:rPr>
                <w:rFonts w:ascii="Angsana New" w:hAnsi="Angsana New"/>
                <w:bCs/>
                <w:sz w:val="30"/>
                <w:szCs w:val="30"/>
              </w:rPr>
              <w:t>745</w:t>
            </w:r>
          </w:p>
        </w:tc>
        <w:tc>
          <w:tcPr>
            <w:tcW w:w="288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2A165C" w:rsidRPr="001A6380" w:rsidRDefault="001A6380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163,128</w:t>
            </w:r>
          </w:p>
        </w:tc>
        <w:tc>
          <w:tcPr>
            <w:tcW w:w="284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167,006</w:t>
            </w:r>
          </w:p>
        </w:tc>
      </w:tr>
      <w:tr w:rsidR="002A165C" w:rsidRPr="005F7388" w:rsidTr="00B63C99">
        <w:trPr>
          <w:cantSplit/>
        </w:trPr>
        <w:tc>
          <w:tcPr>
            <w:tcW w:w="3866" w:type="dxa"/>
          </w:tcPr>
          <w:p w:rsidR="002A165C" w:rsidRPr="00161CAE" w:rsidRDefault="002A165C" w:rsidP="00826351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A165C" w:rsidRPr="00EC567A" w:rsidRDefault="00EC567A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380,76</w:t>
            </w:r>
            <w:r w:rsidR="0057759A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340,933</w:t>
            </w:r>
          </w:p>
        </w:tc>
        <w:tc>
          <w:tcPr>
            <w:tcW w:w="288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2A165C" w:rsidRPr="001A6380" w:rsidRDefault="001A6380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184,968</w:t>
            </w:r>
          </w:p>
        </w:tc>
        <w:tc>
          <w:tcPr>
            <w:tcW w:w="284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187,468</w:t>
            </w:r>
          </w:p>
        </w:tc>
      </w:tr>
      <w:tr w:rsidR="002A165C" w:rsidRPr="002918CA" w:rsidTr="00B63C99">
        <w:trPr>
          <w:cantSplit/>
        </w:trPr>
        <w:tc>
          <w:tcPr>
            <w:tcW w:w="3866" w:type="dxa"/>
          </w:tcPr>
          <w:p w:rsidR="002A165C" w:rsidRPr="002918CA" w:rsidRDefault="002A165C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A165C" w:rsidRPr="00EC567A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A165C" w:rsidRPr="002918CA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2A165C" w:rsidRPr="002918CA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2A165C" w:rsidRPr="001A6380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2A165C" w:rsidRPr="002918CA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2A165C" w:rsidRPr="005F7388" w:rsidTr="00B63C99">
        <w:trPr>
          <w:cantSplit/>
        </w:trPr>
        <w:tc>
          <w:tcPr>
            <w:tcW w:w="3866" w:type="dxa"/>
          </w:tcPr>
          <w:p w:rsidR="002A165C" w:rsidRPr="00161CAE" w:rsidRDefault="002A165C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บุคคลและกิจการที่เกี่ยวข้องกัน</w:t>
            </w:r>
          </w:p>
        </w:tc>
        <w:tc>
          <w:tcPr>
            <w:tcW w:w="1276" w:type="dxa"/>
          </w:tcPr>
          <w:p w:rsidR="002A165C" w:rsidRPr="00EC567A" w:rsidRDefault="00EC567A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161</w:t>
            </w:r>
          </w:p>
        </w:tc>
        <w:tc>
          <w:tcPr>
            <w:tcW w:w="288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2A165C" w:rsidRPr="001A6380" w:rsidRDefault="001A6380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1,445</w:t>
            </w:r>
          </w:p>
        </w:tc>
        <w:tc>
          <w:tcPr>
            <w:tcW w:w="284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2,151</w:t>
            </w:r>
          </w:p>
        </w:tc>
      </w:tr>
      <w:tr w:rsidR="002A165C" w:rsidRPr="005F7388" w:rsidTr="00B63C99">
        <w:trPr>
          <w:cantSplit/>
        </w:trPr>
        <w:tc>
          <w:tcPr>
            <w:tcW w:w="3866" w:type="dxa"/>
          </w:tcPr>
          <w:p w:rsidR="002A165C" w:rsidRPr="00161CAE" w:rsidRDefault="002A165C" w:rsidP="006435C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6" w:type="dxa"/>
          </w:tcPr>
          <w:p w:rsidR="002A165C" w:rsidRPr="00EC567A" w:rsidRDefault="00EC567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16,142</w:t>
            </w:r>
          </w:p>
        </w:tc>
        <w:tc>
          <w:tcPr>
            <w:tcW w:w="270" w:type="dxa"/>
          </w:tcPr>
          <w:p w:rsidR="002A165C" w:rsidRPr="00B9369C" w:rsidRDefault="002A165C" w:rsidP="006435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25,788</w:t>
            </w:r>
          </w:p>
        </w:tc>
        <w:tc>
          <w:tcPr>
            <w:tcW w:w="288" w:type="dxa"/>
          </w:tcPr>
          <w:p w:rsidR="002A165C" w:rsidRPr="00B9369C" w:rsidRDefault="002A165C" w:rsidP="006435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2A165C" w:rsidRPr="001A6380" w:rsidRDefault="001A6380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13,135</w:t>
            </w:r>
          </w:p>
        </w:tc>
        <w:tc>
          <w:tcPr>
            <w:tcW w:w="284" w:type="dxa"/>
          </w:tcPr>
          <w:p w:rsidR="002A165C" w:rsidRPr="00B9369C" w:rsidRDefault="002A165C" w:rsidP="006435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24,146</w:t>
            </w:r>
          </w:p>
        </w:tc>
      </w:tr>
      <w:tr w:rsidR="002A165C" w:rsidRPr="005F7388" w:rsidTr="00B63C99">
        <w:trPr>
          <w:cantSplit/>
        </w:trPr>
        <w:tc>
          <w:tcPr>
            <w:tcW w:w="3866" w:type="dxa"/>
          </w:tcPr>
          <w:p w:rsidR="002A165C" w:rsidRPr="00161CAE" w:rsidRDefault="002A165C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6" w:type="dxa"/>
          </w:tcPr>
          <w:p w:rsidR="002A165C" w:rsidRPr="00EC567A" w:rsidRDefault="00EC567A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7,963</w:t>
            </w:r>
          </w:p>
        </w:tc>
        <w:tc>
          <w:tcPr>
            <w:tcW w:w="270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9,493</w:t>
            </w:r>
          </w:p>
        </w:tc>
        <w:tc>
          <w:tcPr>
            <w:tcW w:w="288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2A165C" w:rsidRPr="001A6380" w:rsidRDefault="001A6380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6,724</w:t>
            </w:r>
          </w:p>
        </w:tc>
        <w:tc>
          <w:tcPr>
            <w:tcW w:w="284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8,831</w:t>
            </w:r>
          </w:p>
        </w:tc>
      </w:tr>
      <w:tr w:rsidR="002A165C" w:rsidRPr="005F7388" w:rsidTr="00B63C99">
        <w:trPr>
          <w:cantSplit/>
        </w:trPr>
        <w:tc>
          <w:tcPr>
            <w:tcW w:w="3866" w:type="dxa"/>
          </w:tcPr>
          <w:p w:rsidR="002A165C" w:rsidRPr="00161CAE" w:rsidRDefault="002A165C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165C" w:rsidRPr="00EC567A" w:rsidRDefault="00EC567A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</w:t>
            </w:r>
            <w:r w:rsidR="0057759A">
              <w:rPr>
                <w:rFonts w:ascii="Angsana New" w:hAnsi="Angsana New"/>
                <w:bCs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:rsidR="002A165C" w:rsidRPr="00AF3FEE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7,638</w:t>
            </w:r>
          </w:p>
        </w:tc>
        <w:tc>
          <w:tcPr>
            <w:tcW w:w="288" w:type="dxa"/>
          </w:tcPr>
          <w:p w:rsidR="002A165C" w:rsidRPr="00AF3FEE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2A165C" w:rsidRPr="001A6380" w:rsidRDefault="001A6380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7,733</w:t>
            </w:r>
          </w:p>
        </w:tc>
        <w:tc>
          <w:tcPr>
            <w:tcW w:w="284" w:type="dxa"/>
          </w:tcPr>
          <w:p w:rsidR="002A165C" w:rsidRPr="00AF3FEE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8,150</w:t>
            </w:r>
          </w:p>
        </w:tc>
      </w:tr>
      <w:tr w:rsidR="002A165C" w:rsidRPr="005F7388" w:rsidTr="00B63C99">
        <w:trPr>
          <w:cantSplit/>
        </w:trPr>
        <w:tc>
          <w:tcPr>
            <w:tcW w:w="3866" w:type="dxa"/>
          </w:tcPr>
          <w:p w:rsidR="002A165C" w:rsidRPr="00161CAE" w:rsidRDefault="002A165C" w:rsidP="00826351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A165C" w:rsidRPr="00EC567A" w:rsidRDefault="00EC567A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28,2</w:t>
            </w:r>
            <w:r w:rsidR="0057759A">
              <w:rPr>
                <w:rFonts w:ascii="Angsana New" w:hAnsi="Angsana New"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:rsidR="002A165C" w:rsidRPr="00AF3FEE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43,080</w:t>
            </w:r>
          </w:p>
        </w:tc>
        <w:tc>
          <w:tcPr>
            <w:tcW w:w="288" w:type="dxa"/>
          </w:tcPr>
          <w:p w:rsidR="002A165C" w:rsidRPr="00AF3FEE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2A165C" w:rsidRPr="001A6380" w:rsidRDefault="001A6380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29,037</w:t>
            </w:r>
          </w:p>
        </w:tc>
        <w:tc>
          <w:tcPr>
            <w:tcW w:w="284" w:type="dxa"/>
          </w:tcPr>
          <w:p w:rsidR="002A165C" w:rsidRPr="00AF3FEE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43,278</w:t>
            </w:r>
          </w:p>
        </w:tc>
      </w:tr>
      <w:tr w:rsidR="002A165C" w:rsidRPr="005F7388" w:rsidTr="00B63C99">
        <w:trPr>
          <w:cantSplit/>
        </w:trPr>
        <w:tc>
          <w:tcPr>
            <w:tcW w:w="3866" w:type="dxa"/>
          </w:tcPr>
          <w:p w:rsidR="002A165C" w:rsidRPr="00161CAE" w:rsidRDefault="002A165C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EC567A" w:rsidRDefault="00EC567A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409,0</w:t>
            </w:r>
            <w:r w:rsidR="0057759A">
              <w:rPr>
                <w:rFonts w:ascii="Angsana New" w:hAnsi="Angsana New"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2A165C" w:rsidRPr="00AF3FEE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384,013</w:t>
            </w:r>
          </w:p>
        </w:tc>
        <w:tc>
          <w:tcPr>
            <w:tcW w:w="288" w:type="dxa"/>
          </w:tcPr>
          <w:p w:rsidR="002A165C" w:rsidRPr="00AF3FEE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1A6380" w:rsidRDefault="001A6380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214,005</w:t>
            </w:r>
          </w:p>
        </w:tc>
        <w:tc>
          <w:tcPr>
            <w:tcW w:w="284" w:type="dxa"/>
          </w:tcPr>
          <w:p w:rsidR="002A165C" w:rsidRPr="00AF3FEE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805C08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230,746</w:t>
            </w:r>
          </w:p>
        </w:tc>
      </w:tr>
    </w:tbl>
    <w:p w:rsidR="00A81807" w:rsidRDefault="00A81807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42BC3" w:rsidRDefault="00E4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D12E93" w:rsidRDefault="00D12E93" w:rsidP="00484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="00C946D0">
        <w:rPr>
          <w:rFonts w:ascii="Angsana New" w:hAnsi="Angsana New"/>
          <w:sz w:val="30"/>
          <w:szCs w:val="30"/>
        </w:rPr>
        <w:t xml:space="preserve"> </w:t>
      </w:r>
      <w:r w:rsidR="00DF0561">
        <w:rPr>
          <w:rFonts w:ascii="Angsana New" w:hAnsi="Angsana New"/>
          <w:color w:val="000000"/>
          <w:sz w:val="30"/>
          <w:szCs w:val="30"/>
          <w:cs/>
        </w:rPr>
        <w:t>256</w:t>
      </w:r>
      <w:r w:rsidR="002A165C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="00A42575">
        <w:rPr>
          <w:rFonts w:ascii="Angsana New" w:hAnsi="Angsana New"/>
          <w:color w:val="000000"/>
          <w:sz w:val="30"/>
          <w:szCs w:val="30"/>
          <w:cs/>
        </w:rPr>
        <w:t>256</w:t>
      </w:r>
      <w:r w:rsidR="002A165C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C946D0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2918CA">
        <w:rPr>
          <w:rFonts w:ascii="Angsana New" w:hAnsi="Angsana New"/>
          <w:color w:val="000000"/>
          <w:sz w:val="30"/>
          <w:szCs w:val="30"/>
          <w:cs/>
        </w:rPr>
        <w:t>บริษัทมียอดลูกหนี้การค้า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คงเหลือ</w:t>
      </w:r>
      <w:r w:rsidR="00E42BC3"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ๆ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โดยแยกตามอายุหนี้ที่ค้างชำระได้ดังนี้</w:t>
      </w:r>
    </w:p>
    <w:p w:rsidR="00E42BC3" w:rsidRPr="00E42BC3" w:rsidRDefault="00E42BC3" w:rsidP="00484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819" w:type="dxa"/>
        <w:tblInd w:w="-72" w:type="dxa"/>
        <w:tblLayout w:type="fixed"/>
        <w:tblLook w:val="0000"/>
      </w:tblPr>
      <w:tblGrid>
        <w:gridCol w:w="3866"/>
        <w:gridCol w:w="1276"/>
        <w:gridCol w:w="270"/>
        <w:gridCol w:w="1289"/>
        <w:gridCol w:w="288"/>
        <w:gridCol w:w="1271"/>
        <w:gridCol w:w="284"/>
        <w:gridCol w:w="1275"/>
      </w:tblGrid>
      <w:tr w:rsidR="00484D48" w:rsidRPr="004F07C8" w:rsidTr="00B63C99">
        <w:trPr>
          <w:cantSplit/>
        </w:trPr>
        <w:tc>
          <w:tcPr>
            <w:tcW w:w="3866" w:type="dxa"/>
          </w:tcPr>
          <w:p w:rsidR="00484D48" w:rsidRPr="004F07C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484D48" w:rsidRPr="004F07C8" w:rsidRDefault="00484D48" w:rsidP="00484D4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84D48" w:rsidRPr="004F07C8" w:rsidTr="00B63C99">
        <w:trPr>
          <w:cantSplit/>
        </w:trPr>
        <w:tc>
          <w:tcPr>
            <w:tcW w:w="3866" w:type="dxa"/>
          </w:tcPr>
          <w:p w:rsidR="00484D48" w:rsidRPr="004F07C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4D48" w:rsidRPr="004F07C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484D48" w:rsidRPr="004F07C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4D48" w:rsidRPr="004F07C8" w:rsidRDefault="00484D48" w:rsidP="00484D4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84D48" w:rsidRPr="00D413D6" w:rsidTr="00B63C99">
        <w:trPr>
          <w:cantSplit/>
        </w:trPr>
        <w:tc>
          <w:tcPr>
            <w:tcW w:w="3866" w:type="dxa"/>
          </w:tcPr>
          <w:p w:rsidR="00484D48" w:rsidRPr="00F51F8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4D48" w:rsidRPr="00995DCA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484D48" w:rsidRPr="00D413D6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484D48" w:rsidRPr="00D413D6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8" w:type="dxa"/>
          </w:tcPr>
          <w:p w:rsidR="00484D48" w:rsidRPr="00D413D6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484D48" w:rsidRPr="00995DCA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484D48" w:rsidRPr="00D413D6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4D48" w:rsidRPr="00D413D6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FC6AA5" w:rsidRPr="00E24209" w:rsidTr="00B63C99">
        <w:trPr>
          <w:cantSplit/>
        </w:trPr>
        <w:tc>
          <w:tcPr>
            <w:tcW w:w="3866" w:type="dxa"/>
          </w:tcPr>
          <w:p w:rsidR="00FC6AA5" w:rsidRPr="00FC6AA5" w:rsidRDefault="005E7846" w:rsidP="005D0BBA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 - อื่น</w:t>
            </w:r>
            <w:r w:rsidR="00FC6AA5" w:rsidRPr="00FC6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ๆ </w:t>
            </w:r>
          </w:p>
        </w:tc>
        <w:tc>
          <w:tcPr>
            <w:tcW w:w="1276" w:type="dxa"/>
          </w:tcPr>
          <w:p w:rsidR="00FC6AA5" w:rsidRPr="00DB2B00" w:rsidRDefault="00FC6AA5" w:rsidP="00F6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FC6AA5" w:rsidRPr="00B9369C" w:rsidRDefault="00FC6AA5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FC6AA5" w:rsidRDefault="00FC6AA5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FC6AA5" w:rsidRPr="00B9369C" w:rsidRDefault="00FC6AA5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FC6AA5" w:rsidRPr="00DB2B00" w:rsidRDefault="00FC6AA5" w:rsidP="000F6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C6AA5" w:rsidRPr="00B9369C" w:rsidRDefault="00FC6AA5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FC6AA5" w:rsidRDefault="00FC6AA5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A165C" w:rsidRPr="00E24209" w:rsidTr="00B63C99">
        <w:trPr>
          <w:cantSplit/>
        </w:trPr>
        <w:tc>
          <w:tcPr>
            <w:tcW w:w="3866" w:type="dxa"/>
          </w:tcPr>
          <w:p w:rsidR="002A165C" w:rsidRPr="00161CAE" w:rsidRDefault="002A165C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:rsidR="002A165C" w:rsidRPr="007B46BE" w:rsidRDefault="00E55CC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269,537</w:t>
            </w:r>
          </w:p>
        </w:tc>
        <w:tc>
          <w:tcPr>
            <w:tcW w:w="270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250,583</w:t>
            </w:r>
          </w:p>
        </w:tc>
        <w:tc>
          <w:tcPr>
            <w:tcW w:w="288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2A165C" w:rsidRPr="005A6F8C" w:rsidRDefault="005A6F8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100,433</w:t>
            </w:r>
          </w:p>
        </w:tc>
        <w:tc>
          <w:tcPr>
            <w:tcW w:w="284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117,897</w:t>
            </w:r>
          </w:p>
        </w:tc>
      </w:tr>
      <w:tr w:rsidR="002A165C" w:rsidRPr="00E24209" w:rsidTr="00B63C99">
        <w:trPr>
          <w:cantSplit/>
        </w:trPr>
        <w:tc>
          <w:tcPr>
            <w:tcW w:w="3866" w:type="dxa"/>
          </w:tcPr>
          <w:p w:rsidR="002A165C" w:rsidRPr="00161CAE" w:rsidRDefault="002A165C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6" w:type="dxa"/>
          </w:tcPr>
          <w:p w:rsidR="002A165C" w:rsidRPr="007B46BE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2A165C" w:rsidRPr="005A6F8C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A165C" w:rsidRPr="00E24209" w:rsidTr="00B63C99">
        <w:trPr>
          <w:cantSplit/>
        </w:trPr>
        <w:tc>
          <w:tcPr>
            <w:tcW w:w="3866" w:type="dxa"/>
          </w:tcPr>
          <w:p w:rsidR="002A165C" w:rsidRPr="00161CAE" w:rsidRDefault="002A165C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2A165C" w:rsidRPr="007B46BE" w:rsidRDefault="00E55CC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86,646</w:t>
            </w:r>
          </w:p>
        </w:tc>
        <w:tc>
          <w:tcPr>
            <w:tcW w:w="270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79,673</w:t>
            </w:r>
          </w:p>
        </w:tc>
        <w:tc>
          <w:tcPr>
            <w:tcW w:w="288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2A165C" w:rsidRPr="005A6F8C" w:rsidRDefault="005A6F8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48,061</w:t>
            </w:r>
          </w:p>
        </w:tc>
        <w:tc>
          <w:tcPr>
            <w:tcW w:w="284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43,971</w:t>
            </w:r>
          </w:p>
        </w:tc>
      </w:tr>
      <w:tr w:rsidR="002A165C" w:rsidRPr="00E24209" w:rsidTr="00B63C99">
        <w:trPr>
          <w:cantSplit/>
        </w:trPr>
        <w:tc>
          <w:tcPr>
            <w:tcW w:w="3866" w:type="dxa"/>
          </w:tcPr>
          <w:p w:rsidR="002A165C" w:rsidRPr="00161CAE" w:rsidRDefault="002A165C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2A165C" w:rsidRPr="007B46BE" w:rsidRDefault="00E55CC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15,657</w:t>
            </w:r>
          </w:p>
        </w:tc>
        <w:tc>
          <w:tcPr>
            <w:tcW w:w="270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7,788</w:t>
            </w:r>
          </w:p>
        </w:tc>
        <w:tc>
          <w:tcPr>
            <w:tcW w:w="288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2A165C" w:rsidRPr="005A6F8C" w:rsidRDefault="005A6F8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10,711</w:t>
            </w:r>
          </w:p>
        </w:tc>
        <w:tc>
          <w:tcPr>
            <w:tcW w:w="284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3,609</w:t>
            </w:r>
          </w:p>
        </w:tc>
      </w:tr>
      <w:tr w:rsidR="002A165C" w:rsidRPr="00E24209" w:rsidTr="00B63C99">
        <w:trPr>
          <w:cantSplit/>
        </w:trPr>
        <w:tc>
          <w:tcPr>
            <w:tcW w:w="3866" w:type="dxa"/>
          </w:tcPr>
          <w:p w:rsidR="002A165C" w:rsidRPr="00161CAE" w:rsidRDefault="002A165C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2A165C" w:rsidRPr="007B46BE" w:rsidRDefault="00E55CC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10,557</w:t>
            </w:r>
          </w:p>
        </w:tc>
        <w:tc>
          <w:tcPr>
            <w:tcW w:w="270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6,148</w:t>
            </w:r>
          </w:p>
        </w:tc>
        <w:tc>
          <w:tcPr>
            <w:tcW w:w="288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2A165C" w:rsidRPr="005A6F8C" w:rsidRDefault="005A6F8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4,273</w:t>
            </w:r>
          </w:p>
        </w:tc>
        <w:tc>
          <w:tcPr>
            <w:tcW w:w="284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2,768</w:t>
            </w:r>
          </w:p>
        </w:tc>
      </w:tr>
      <w:tr w:rsidR="002A165C" w:rsidRPr="00E24209" w:rsidTr="00B63C99">
        <w:trPr>
          <w:cantSplit/>
        </w:trPr>
        <w:tc>
          <w:tcPr>
            <w:tcW w:w="3866" w:type="dxa"/>
          </w:tcPr>
          <w:p w:rsidR="002A165C" w:rsidRPr="00161CAE" w:rsidRDefault="002A165C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165C" w:rsidRPr="007B46BE" w:rsidRDefault="00E55CC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16,886</w:t>
            </w:r>
          </w:p>
        </w:tc>
        <w:tc>
          <w:tcPr>
            <w:tcW w:w="270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18,707</w:t>
            </w:r>
          </w:p>
        </w:tc>
        <w:tc>
          <w:tcPr>
            <w:tcW w:w="288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2A165C" w:rsidRPr="005A6F8C" w:rsidRDefault="005A6F8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11,244</w:t>
            </w:r>
          </w:p>
        </w:tc>
        <w:tc>
          <w:tcPr>
            <w:tcW w:w="284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8,358</w:t>
            </w:r>
          </w:p>
        </w:tc>
      </w:tr>
      <w:tr w:rsidR="002A165C" w:rsidRPr="00E24209" w:rsidTr="00B63C99">
        <w:trPr>
          <w:cantSplit/>
        </w:trPr>
        <w:tc>
          <w:tcPr>
            <w:tcW w:w="3866" w:type="dxa"/>
          </w:tcPr>
          <w:p w:rsidR="002A165C" w:rsidRPr="00161CAE" w:rsidRDefault="002A165C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A165C" w:rsidRPr="007B46BE" w:rsidRDefault="00E55CC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399,283</w:t>
            </w:r>
          </w:p>
        </w:tc>
        <w:tc>
          <w:tcPr>
            <w:tcW w:w="270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362,899</w:t>
            </w:r>
          </w:p>
        </w:tc>
        <w:tc>
          <w:tcPr>
            <w:tcW w:w="288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2A165C" w:rsidRPr="005A6F8C" w:rsidRDefault="005A6F8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174,722</w:t>
            </w:r>
          </w:p>
        </w:tc>
        <w:tc>
          <w:tcPr>
            <w:tcW w:w="284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176,603</w:t>
            </w:r>
          </w:p>
        </w:tc>
      </w:tr>
      <w:tr w:rsidR="002A165C" w:rsidRPr="00E24209" w:rsidTr="00B63C99">
        <w:trPr>
          <w:cantSplit/>
        </w:trPr>
        <w:tc>
          <w:tcPr>
            <w:tcW w:w="3866" w:type="dxa"/>
          </w:tcPr>
          <w:p w:rsidR="002A165C" w:rsidRPr="00161CAE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276" w:type="dxa"/>
          </w:tcPr>
          <w:p w:rsidR="002A165C" w:rsidRPr="007B46BE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2A165C" w:rsidRPr="005A6F8C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A165C" w:rsidRPr="00E24209" w:rsidTr="00B63C99">
        <w:trPr>
          <w:cantSplit/>
        </w:trPr>
        <w:tc>
          <w:tcPr>
            <w:tcW w:w="3866" w:type="dxa"/>
          </w:tcPr>
          <w:p w:rsidR="002A165C" w:rsidRPr="00161CAE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276" w:type="dxa"/>
          </w:tcPr>
          <w:p w:rsidR="002A165C" w:rsidRPr="007B46BE" w:rsidRDefault="00E55CC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(20,709</w:t>
            </w:r>
            <w:r w:rsidR="002A165C" w:rsidRPr="007B46B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(24,154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2A165C" w:rsidRPr="005A6F8C" w:rsidRDefault="005A6F8C" w:rsidP="005A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(11,594</w:t>
            </w:r>
            <w:r w:rsidR="002A165C" w:rsidRPr="005A6F8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(9,597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2A165C" w:rsidRPr="00E24209" w:rsidTr="00B63C99">
        <w:trPr>
          <w:cantSplit/>
        </w:trPr>
        <w:tc>
          <w:tcPr>
            <w:tcW w:w="3866" w:type="dxa"/>
          </w:tcPr>
          <w:p w:rsidR="002A165C" w:rsidRPr="00161CAE" w:rsidRDefault="002A165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7B46BE" w:rsidRDefault="00E55CC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378</w:t>
            </w:r>
            <w:r w:rsidR="002A165C" w:rsidRPr="007B4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338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745</w:t>
            </w:r>
          </w:p>
        </w:tc>
        <w:tc>
          <w:tcPr>
            <w:tcW w:w="288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5A6F8C" w:rsidRDefault="005A6F8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163,128</w:t>
            </w:r>
          </w:p>
        </w:tc>
        <w:tc>
          <w:tcPr>
            <w:tcW w:w="284" w:type="dxa"/>
          </w:tcPr>
          <w:p w:rsidR="002A165C" w:rsidRPr="00B9369C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167,006</w:t>
            </w:r>
          </w:p>
        </w:tc>
      </w:tr>
    </w:tbl>
    <w:p w:rsidR="00FC6AA5" w:rsidRDefault="00FC6AA5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EF6F7E" w:rsidRDefault="00EF6F7E" w:rsidP="00EF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รายการเคลื่อนไหวระหว่างปีสิ้นสุดวันที่ 31 ธันวาคม 256</w:t>
      </w:r>
      <w:r w:rsidR="002A165C">
        <w:rPr>
          <w:rFonts w:ascii="Angsana New" w:hAnsi="Angsana New" w:hint="cs"/>
          <w:color w:val="000000"/>
          <w:sz w:val="30"/>
          <w:szCs w:val="30"/>
          <w:cs/>
        </w:rPr>
        <w:t>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 256</w:t>
      </w:r>
      <w:r w:rsidR="002A165C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C946D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ของบัญชีค่าเผื่อผลขาดทุนด้านเครดิตที่คาดว่าจะเกิดขึ้นของลูกหนี้การค้า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มีดังนี้  </w:t>
      </w:r>
    </w:p>
    <w:p w:rsidR="00D853C6" w:rsidRPr="00EF6F7E" w:rsidRDefault="00D853C6" w:rsidP="00D85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819" w:type="dxa"/>
        <w:tblInd w:w="-72" w:type="dxa"/>
        <w:tblLayout w:type="fixed"/>
        <w:tblLook w:val="0000"/>
      </w:tblPr>
      <w:tblGrid>
        <w:gridCol w:w="3866"/>
        <w:gridCol w:w="1276"/>
        <w:gridCol w:w="283"/>
        <w:gridCol w:w="1276"/>
        <w:gridCol w:w="283"/>
        <w:gridCol w:w="1276"/>
        <w:gridCol w:w="283"/>
        <w:gridCol w:w="1276"/>
      </w:tblGrid>
      <w:tr w:rsidR="00D853C6" w:rsidRPr="004F07C8" w:rsidTr="00B63C99">
        <w:trPr>
          <w:cantSplit/>
        </w:trPr>
        <w:tc>
          <w:tcPr>
            <w:tcW w:w="3866" w:type="dxa"/>
          </w:tcPr>
          <w:p w:rsidR="00D853C6" w:rsidRPr="00783015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D853C6" w:rsidRPr="004F07C8" w:rsidRDefault="00D853C6" w:rsidP="00D853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853C6" w:rsidRPr="004F07C8" w:rsidTr="00B63C99">
        <w:trPr>
          <w:cantSplit/>
        </w:trPr>
        <w:tc>
          <w:tcPr>
            <w:tcW w:w="3866" w:type="dxa"/>
          </w:tcPr>
          <w:p w:rsidR="00D853C6" w:rsidRPr="004F07C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53C6" w:rsidRPr="004F07C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D853C6" w:rsidRPr="004F07C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53C6" w:rsidRPr="004F07C8" w:rsidRDefault="00D853C6" w:rsidP="00D853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853C6" w:rsidRPr="008F38E6" w:rsidTr="00B63C99">
        <w:trPr>
          <w:cantSplit/>
        </w:trPr>
        <w:tc>
          <w:tcPr>
            <w:tcW w:w="3866" w:type="dxa"/>
          </w:tcPr>
          <w:p w:rsidR="00D853C6" w:rsidRPr="00F51F8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995DCA" w:rsidRDefault="00DF056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D413D6" w:rsidRDefault="00A42575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D853C6" w:rsidRPr="00D413D6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995DCA" w:rsidRDefault="00DF056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D413D6" w:rsidRDefault="00A42575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A165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2A165C" w:rsidRPr="00F05498" w:rsidTr="006435C5">
        <w:trPr>
          <w:cantSplit/>
        </w:trPr>
        <w:tc>
          <w:tcPr>
            <w:tcW w:w="3866" w:type="dxa"/>
          </w:tcPr>
          <w:p w:rsidR="002A165C" w:rsidRPr="006D7FB3" w:rsidRDefault="002A165C" w:rsidP="00826351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>1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A165C" w:rsidRPr="006E653A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(24,154</w:t>
            </w:r>
            <w:r w:rsidRPr="006E653A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2A165C" w:rsidRPr="002D7D69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A165C" w:rsidRPr="002D7D69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7D69">
              <w:rPr>
                <w:rFonts w:ascii="Angsana New" w:hAnsi="Angsana New"/>
                <w:bCs/>
                <w:sz w:val="30"/>
                <w:szCs w:val="30"/>
              </w:rPr>
              <w:t>(28,015)</w:t>
            </w:r>
          </w:p>
        </w:tc>
        <w:tc>
          <w:tcPr>
            <w:tcW w:w="283" w:type="dxa"/>
          </w:tcPr>
          <w:p w:rsidR="002A165C" w:rsidRPr="002D7D69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(9,597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2A165C" w:rsidRPr="002D7D69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A165C" w:rsidRPr="002D7D69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7D69">
              <w:rPr>
                <w:rFonts w:ascii="Angsana New" w:hAnsi="Angsana New"/>
                <w:bCs/>
                <w:sz w:val="30"/>
                <w:szCs w:val="30"/>
              </w:rPr>
              <w:t xml:space="preserve">   (14,866)</w:t>
            </w:r>
          </w:p>
        </w:tc>
      </w:tr>
      <w:tr w:rsidR="005A0953" w:rsidRPr="00F05498" w:rsidTr="00642701">
        <w:trPr>
          <w:cantSplit/>
        </w:trPr>
        <w:tc>
          <w:tcPr>
            <w:tcW w:w="3866" w:type="dxa"/>
          </w:tcPr>
          <w:p w:rsidR="005A0953" w:rsidRPr="006D7FB3" w:rsidRDefault="005A0953" w:rsidP="005A6F8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 (เพิ่มขึ้น)</w:t>
            </w:r>
          </w:p>
        </w:tc>
        <w:tc>
          <w:tcPr>
            <w:tcW w:w="1276" w:type="dxa"/>
          </w:tcPr>
          <w:p w:rsidR="005A0953" w:rsidRPr="00C90724" w:rsidRDefault="005A0953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(5,880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5A0953" w:rsidRPr="00C0190B" w:rsidRDefault="005A0953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5A0953" w:rsidRPr="006E653A" w:rsidRDefault="005A0953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511</w:t>
            </w:r>
          </w:p>
        </w:tc>
        <w:tc>
          <w:tcPr>
            <w:tcW w:w="283" w:type="dxa"/>
          </w:tcPr>
          <w:p w:rsidR="005A0953" w:rsidRPr="007B2B5F" w:rsidRDefault="005A0953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A0953" w:rsidRPr="00C90724" w:rsidRDefault="005A0953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(3,982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5A0953" w:rsidRPr="007B2B5F" w:rsidRDefault="005A0953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:rsidR="005A0953" w:rsidRPr="00C90724" w:rsidRDefault="005A0953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2,651</w:t>
            </w:r>
          </w:p>
        </w:tc>
      </w:tr>
      <w:tr w:rsidR="002A165C" w:rsidRPr="00F05498" w:rsidTr="00B63C99">
        <w:trPr>
          <w:cantSplit/>
        </w:trPr>
        <w:tc>
          <w:tcPr>
            <w:tcW w:w="3866" w:type="dxa"/>
          </w:tcPr>
          <w:p w:rsidR="002A165C" w:rsidRPr="006D7FB3" w:rsidRDefault="002A165C" w:rsidP="00826351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A165C" w:rsidRPr="00E55CC8" w:rsidRDefault="005A0953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E55CC8">
              <w:rPr>
                <w:rFonts w:ascii="Angsana New" w:hAnsi="Angsana New"/>
                <w:bCs/>
                <w:sz w:val="30"/>
                <w:szCs w:val="30"/>
              </w:rPr>
              <w:t>,3</w:t>
            </w: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</w:p>
        </w:tc>
        <w:tc>
          <w:tcPr>
            <w:tcW w:w="283" w:type="dxa"/>
          </w:tcPr>
          <w:p w:rsidR="002A165C" w:rsidRPr="007B2B5F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A165C" w:rsidRPr="006E653A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3,350</w:t>
            </w:r>
          </w:p>
        </w:tc>
        <w:tc>
          <w:tcPr>
            <w:tcW w:w="283" w:type="dxa"/>
          </w:tcPr>
          <w:p w:rsidR="002A165C" w:rsidRPr="007B2B5F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165C" w:rsidRPr="005A6F8C" w:rsidRDefault="005A6F8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1,985</w:t>
            </w:r>
          </w:p>
        </w:tc>
        <w:tc>
          <w:tcPr>
            <w:tcW w:w="283" w:type="dxa"/>
          </w:tcPr>
          <w:p w:rsidR="002A165C" w:rsidRPr="007B2B5F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2,618</w:t>
            </w:r>
          </w:p>
        </w:tc>
      </w:tr>
      <w:tr w:rsidR="002A165C" w:rsidRPr="00F05498" w:rsidTr="00B63C99">
        <w:trPr>
          <w:cantSplit/>
        </w:trPr>
        <w:tc>
          <w:tcPr>
            <w:tcW w:w="3866" w:type="dxa"/>
          </w:tcPr>
          <w:p w:rsidR="002A165C" w:rsidRPr="006D7FB3" w:rsidRDefault="002A165C" w:rsidP="00826351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165C" w:rsidRPr="00E55CC8" w:rsidRDefault="00E55CC8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(20,709</w:t>
            </w:r>
            <w:r w:rsidR="002A165C" w:rsidRPr="00E55CC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2A165C" w:rsidRPr="002D7D69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165C" w:rsidRPr="006E653A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(24,154</w:t>
            </w:r>
            <w:r w:rsidRPr="006E653A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2A165C" w:rsidRPr="002D7D69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165C" w:rsidRPr="005A6F8C" w:rsidRDefault="005A6F8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(11,594</w:t>
            </w:r>
            <w:r w:rsidR="002A165C" w:rsidRPr="005A6F8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2A165C" w:rsidRPr="002D7D69" w:rsidRDefault="002A165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165C" w:rsidRPr="00C90724" w:rsidRDefault="002A165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(9,597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613AB4" w:rsidRDefault="00613AB4" w:rsidP="00613AB4">
      <w:pPr>
        <w:rPr>
          <w:rFonts w:ascii="Angsana New" w:hAnsi="Angsana New"/>
          <w:sz w:val="30"/>
          <w:szCs w:val="30"/>
          <w:cs/>
        </w:rPr>
      </w:pPr>
    </w:p>
    <w:p w:rsidR="007478E5" w:rsidRDefault="00747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FF5FB6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ลูกหนี้ตามสัญญาเช่า </w:t>
      </w:r>
    </w:p>
    <w:p w:rsidR="00FF5FB6" w:rsidRPr="00AD5066" w:rsidRDefault="00FF5FB6" w:rsidP="00FF5FB6">
      <w:pPr>
        <w:rPr>
          <w:rFonts w:ascii="Angsana New" w:hAnsi="Angsana New"/>
          <w:sz w:val="16"/>
          <w:szCs w:val="16"/>
        </w:rPr>
      </w:pPr>
    </w:p>
    <w:p w:rsidR="00FF5FB6" w:rsidRDefault="00FF5FB6" w:rsidP="00FF5FB6">
      <w:pPr>
        <w:rPr>
          <w:rFonts w:ascii="Angsana New" w:hAnsi="Angsana New"/>
          <w:sz w:val="30"/>
          <w:szCs w:val="30"/>
        </w:rPr>
      </w:pPr>
      <w:r w:rsidRPr="005E72F1">
        <w:rPr>
          <w:rFonts w:ascii="Angsana New" w:hAnsi="Angsana New" w:hint="cs"/>
          <w:sz w:val="30"/>
          <w:szCs w:val="30"/>
          <w:cs/>
        </w:rPr>
        <w:t>ณ</w:t>
      </w:r>
      <w:r>
        <w:rPr>
          <w:rFonts w:ascii="Angsana New" w:hAnsi="Angsana New" w:hint="cs"/>
          <w:sz w:val="30"/>
          <w:szCs w:val="30"/>
          <w:cs/>
        </w:rPr>
        <w:t xml:space="preserve"> วันที่ 31 ธันวาคม 256</w:t>
      </w:r>
      <w:r w:rsidR="006435C5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435C5">
        <w:rPr>
          <w:rFonts w:ascii="Angsana New" w:hAnsi="Angsana New" w:hint="cs"/>
          <w:sz w:val="30"/>
          <w:szCs w:val="30"/>
          <w:cs/>
        </w:rPr>
        <w:t>และ 2564</w:t>
      </w:r>
      <w:r w:rsidR="001D369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ยอดคงเหลือของลูกหนี้ตามสัญญาเช่า (เช่าช่วง - ที่ดิน) มีดังนี้</w:t>
      </w:r>
    </w:p>
    <w:p w:rsidR="00FF5FB6" w:rsidRPr="002B0686" w:rsidRDefault="00FF5FB6" w:rsidP="00FF5FB6">
      <w:pPr>
        <w:rPr>
          <w:rFonts w:ascii="Angsana New" w:hAnsi="Angsana New"/>
          <w:sz w:val="16"/>
          <w:szCs w:val="16"/>
        </w:rPr>
      </w:pPr>
    </w:p>
    <w:tbl>
      <w:tblPr>
        <w:tblW w:w="9884" w:type="dxa"/>
        <w:tblLook w:val="04A0"/>
      </w:tblPr>
      <w:tblGrid>
        <w:gridCol w:w="4076"/>
        <w:gridCol w:w="1276"/>
        <w:gridCol w:w="236"/>
        <w:gridCol w:w="1209"/>
        <w:gridCol w:w="284"/>
        <w:gridCol w:w="1244"/>
        <w:gridCol w:w="247"/>
        <w:gridCol w:w="1312"/>
      </w:tblGrid>
      <w:tr w:rsidR="002B0686" w:rsidRPr="00C518C9" w:rsidTr="007719C5">
        <w:tc>
          <w:tcPr>
            <w:tcW w:w="4076" w:type="dxa"/>
          </w:tcPr>
          <w:p w:rsidR="002B0686" w:rsidRPr="00446B9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8" w:type="dxa"/>
            <w:gridSpan w:val="7"/>
          </w:tcPr>
          <w:p w:rsidR="002B0686" w:rsidRPr="00C518C9" w:rsidRDefault="002B0686" w:rsidP="007719C5">
            <w:pPr>
              <w:pStyle w:val="BodyText3"/>
              <w:jc w:val="center"/>
              <w:rPr>
                <w:cs/>
              </w:rPr>
            </w:pPr>
            <w:r w:rsidRPr="00C518C9">
              <w:rPr>
                <w:rFonts w:hint="cs"/>
                <w:cs/>
              </w:rPr>
              <w:t>พันบาท</w:t>
            </w:r>
          </w:p>
        </w:tc>
      </w:tr>
      <w:tr w:rsidR="002B0686" w:rsidRPr="00EA0007" w:rsidTr="007719C5">
        <w:tc>
          <w:tcPr>
            <w:tcW w:w="4076" w:type="dxa"/>
          </w:tcPr>
          <w:p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B0686" w:rsidRPr="004F07C8" w:rsidRDefault="002B0686" w:rsidP="007719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B0686" w:rsidRPr="004F07C8" w:rsidRDefault="002B0686" w:rsidP="007719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B0686" w:rsidRPr="004F07C8" w:rsidRDefault="002B0686" w:rsidP="007719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B0686" w:rsidRPr="00EA0007" w:rsidTr="007719C5">
        <w:tc>
          <w:tcPr>
            <w:tcW w:w="4076" w:type="dxa"/>
          </w:tcPr>
          <w:p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35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35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2B0686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35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35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B0686" w:rsidRPr="00192B26" w:rsidTr="007719C5">
        <w:tc>
          <w:tcPr>
            <w:tcW w:w="4076" w:type="dxa"/>
          </w:tcPr>
          <w:p w:rsidR="002B0686" w:rsidRPr="00161CAE" w:rsidRDefault="00B63C99" w:rsidP="007719C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ค่าเช่าตามสัญญาที่จะได้รับ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0686" w:rsidRPr="00A22DFF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B0686" w:rsidRPr="00A22DFF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2B0686" w:rsidRPr="00A22DFF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B0686" w:rsidRPr="00A22DFF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:rsidR="002B0686" w:rsidRPr="00A22DFF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:rsidR="002B0686" w:rsidRPr="00074B34" w:rsidRDefault="002B0686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:rsidR="002B0686" w:rsidRPr="00C80781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4397A" w:rsidRPr="00A100BB" w:rsidTr="007719C5">
        <w:tc>
          <w:tcPr>
            <w:tcW w:w="4076" w:type="dxa"/>
          </w:tcPr>
          <w:p w:rsidR="00A4397A" w:rsidRPr="00161CAE" w:rsidRDefault="00A4397A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 1 ปี</w:t>
            </w:r>
          </w:p>
        </w:tc>
        <w:tc>
          <w:tcPr>
            <w:tcW w:w="1276" w:type="dxa"/>
          </w:tcPr>
          <w:p w:rsidR="00A4397A" w:rsidRPr="00A4397A" w:rsidRDefault="00A4397A" w:rsidP="0051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7A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A4397A" w:rsidRPr="007719C5" w:rsidRDefault="00A4397A" w:rsidP="000575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09" w:type="dxa"/>
          </w:tcPr>
          <w:p w:rsidR="00A4397A" w:rsidRPr="007719C5" w:rsidRDefault="00A4397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84" w:type="dxa"/>
          </w:tcPr>
          <w:p w:rsidR="00A4397A" w:rsidRPr="007719C5" w:rsidRDefault="00A439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</w:tcPr>
          <w:p w:rsidR="00A4397A" w:rsidRPr="00A4397A" w:rsidRDefault="00A439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7A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7" w:type="dxa"/>
          </w:tcPr>
          <w:p w:rsidR="00A4397A" w:rsidRPr="007719C5" w:rsidRDefault="00A4397A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312" w:type="dxa"/>
          </w:tcPr>
          <w:p w:rsidR="00A4397A" w:rsidRPr="007719C5" w:rsidRDefault="00A4397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  <w:tr w:rsidR="00A4397A" w:rsidRPr="00A100BB" w:rsidTr="007719C5">
        <w:tc>
          <w:tcPr>
            <w:tcW w:w="4076" w:type="dxa"/>
          </w:tcPr>
          <w:p w:rsidR="00A4397A" w:rsidRPr="00161CAE" w:rsidRDefault="00A4397A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 1 ปี แต่ไม่เกิน 5 ปี</w:t>
            </w:r>
          </w:p>
        </w:tc>
        <w:tc>
          <w:tcPr>
            <w:tcW w:w="1276" w:type="dxa"/>
          </w:tcPr>
          <w:p w:rsidR="00A4397A" w:rsidRPr="00A4397A" w:rsidRDefault="00A4397A" w:rsidP="0051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7A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36" w:type="dxa"/>
          </w:tcPr>
          <w:p w:rsidR="00A4397A" w:rsidRPr="007719C5" w:rsidRDefault="00A4397A" w:rsidP="000575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09" w:type="dxa"/>
          </w:tcPr>
          <w:p w:rsidR="00A4397A" w:rsidRPr="007719C5" w:rsidRDefault="00A4397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284" w:type="dxa"/>
          </w:tcPr>
          <w:p w:rsidR="00A4397A" w:rsidRPr="007719C5" w:rsidRDefault="00A439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A4397A" w:rsidRPr="00A4397A" w:rsidRDefault="00A4397A" w:rsidP="0051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7A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47" w:type="dxa"/>
          </w:tcPr>
          <w:p w:rsidR="00A4397A" w:rsidRPr="007719C5" w:rsidRDefault="00A4397A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A4397A" w:rsidRPr="007719C5" w:rsidRDefault="00A4397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937</w:t>
            </w:r>
          </w:p>
        </w:tc>
      </w:tr>
      <w:tr w:rsidR="00A4397A" w:rsidRPr="00A100BB" w:rsidTr="007719C5">
        <w:tc>
          <w:tcPr>
            <w:tcW w:w="4076" w:type="dxa"/>
          </w:tcPr>
          <w:p w:rsidR="00A4397A" w:rsidRPr="00161CAE" w:rsidRDefault="00A4397A" w:rsidP="007719C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4397A" w:rsidRPr="00A4397A" w:rsidRDefault="00A4397A" w:rsidP="0051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937</w:t>
            </w:r>
          </w:p>
        </w:tc>
        <w:tc>
          <w:tcPr>
            <w:tcW w:w="236" w:type="dxa"/>
          </w:tcPr>
          <w:p w:rsidR="00A4397A" w:rsidRPr="007719C5" w:rsidRDefault="00A4397A" w:rsidP="000575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A4397A" w:rsidRPr="007719C5" w:rsidRDefault="00A4397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719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406</w:t>
            </w:r>
          </w:p>
        </w:tc>
        <w:tc>
          <w:tcPr>
            <w:tcW w:w="284" w:type="dxa"/>
          </w:tcPr>
          <w:p w:rsidR="00A4397A" w:rsidRPr="007719C5" w:rsidRDefault="00A439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A4397A" w:rsidRPr="00A4397A" w:rsidRDefault="00A439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937</w:t>
            </w:r>
          </w:p>
        </w:tc>
        <w:tc>
          <w:tcPr>
            <w:tcW w:w="247" w:type="dxa"/>
          </w:tcPr>
          <w:p w:rsidR="00A4397A" w:rsidRPr="007719C5" w:rsidRDefault="00A4397A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:rsidR="00A4397A" w:rsidRPr="007719C5" w:rsidRDefault="00A4397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719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406</w:t>
            </w:r>
          </w:p>
        </w:tc>
      </w:tr>
      <w:tr w:rsidR="00A4397A" w:rsidRPr="00A100BB" w:rsidTr="007719C5">
        <w:tc>
          <w:tcPr>
            <w:tcW w:w="4076" w:type="dxa"/>
          </w:tcPr>
          <w:p w:rsidR="00A4397A" w:rsidRPr="00161CAE" w:rsidRDefault="00FA5001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 ดอกเบี้ยรับ</w:t>
            </w:r>
            <w:r w:rsidR="00A4397A">
              <w:rPr>
                <w:rFonts w:ascii="Angsana New" w:hAnsi="Angsana New" w:hint="cs"/>
                <w:sz w:val="30"/>
                <w:szCs w:val="30"/>
                <w:cs/>
              </w:rPr>
              <w:t xml:space="preserve">รอการตัดบัญชี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4397A" w:rsidRPr="00A4397A" w:rsidRDefault="00A4397A" w:rsidP="0051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7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A4397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43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A4397A" w:rsidRPr="007719C5" w:rsidRDefault="00A4397A" w:rsidP="000575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A4397A" w:rsidRPr="007719C5" w:rsidRDefault="00A4397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9C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92</w:t>
            </w:r>
            <w:r w:rsidRPr="007719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A4397A" w:rsidRPr="007719C5" w:rsidRDefault="00A439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A4397A" w:rsidRPr="00A4397A" w:rsidRDefault="00A4397A" w:rsidP="00A43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7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A4397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43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:rsidR="00A4397A" w:rsidRPr="007719C5" w:rsidRDefault="00A4397A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:rsidR="00A4397A" w:rsidRPr="007719C5" w:rsidRDefault="00A4397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9C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92</w:t>
            </w:r>
            <w:r w:rsidRPr="007719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397A" w:rsidRPr="00A100BB" w:rsidTr="007719C5">
        <w:tc>
          <w:tcPr>
            <w:tcW w:w="4076" w:type="dxa"/>
          </w:tcPr>
          <w:p w:rsidR="00A4397A" w:rsidRPr="00161CAE" w:rsidRDefault="00A439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4397A" w:rsidRPr="00A4397A" w:rsidRDefault="00A4397A" w:rsidP="0051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895</w:t>
            </w:r>
          </w:p>
        </w:tc>
        <w:tc>
          <w:tcPr>
            <w:tcW w:w="236" w:type="dxa"/>
          </w:tcPr>
          <w:p w:rsidR="00A4397A" w:rsidRPr="007719C5" w:rsidRDefault="00A4397A" w:rsidP="000575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A4397A" w:rsidRPr="007719C5" w:rsidRDefault="00A4397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719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314</w:t>
            </w:r>
          </w:p>
        </w:tc>
        <w:tc>
          <w:tcPr>
            <w:tcW w:w="284" w:type="dxa"/>
          </w:tcPr>
          <w:p w:rsidR="00A4397A" w:rsidRPr="007719C5" w:rsidRDefault="00A439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A4397A" w:rsidRPr="00A4397A" w:rsidRDefault="00A439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895</w:t>
            </w:r>
          </w:p>
        </w:tc>
        <w:tc>
          <w:tcPr>
            <w:tcW w:w="247" w:type="dxa"/>
          </w:tcPr>
          <w:p w:rsidR="00A4397A" w:rsidRPr="007719C5" w:rsidRDefault="00A4397A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:rsidR="00A4397A" w:rsidRPr="007719C5" w:rsidRDefault="00A4397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719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314</w:t>
            </w:r>
          </w:p>
        </w:tc>
      </w:tr>
      <w:tr w:rsidR="00A4397A" w:rsidRPr="00A100BB" w:rsidTr="007719C5">
        <w:tc>
          <w:tcPr>
            <w:tcW w:w="4076" w:type="dxa"/>
          </w:tcPr>
          <w:p w:rsidR="00A4397A" w:rsidRPr="00161CAE" w:rsidRDefault="00A439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4397A" w:rsidRPr="00A4397A" w:rsidRDefault="00A4397A" w:rsidP="0051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7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438</w:t>
            </w:r>
            <w:r w:rsidRPr="00A43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A4397A" w:rsidRPr="007719C5" w:rsidRDefault="00A4397A" w:rsidP="000575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A4397A" w:rsidRPr="007719C5" w:rsidRDefault="00A4397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9C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419</w:t>
            </w:r>
            <w:r w:rsidRPr="007719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A4397A" w:rsidRPr="007719C5" w:rsidRDefault="00A439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A4397A" w:rsidRPr="00A4397A" w:rsidRDefault="00A439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7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438</w:t>
            </w:r>
            <w:r w:rsidRPr="00A43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:rsidR="00A4397A" w:rsidRPr="007719C5" w:rsidRDefault="00A4397A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:rsidR="00A4397A" w:rsidRPr="007719C5" w:rsidRDefault="00A4397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9C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419</w:t>
            </w:r>
            <w:r w:rsidRPr="007719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397A" w:rsidRPr="00A100BB" w:rsidTr="007719C5">
        <w:tc>
          <w:tcPr>
            <w:tcW w:w="4076" w:type="dxa"/>
          </w:tcPr>
          <w:p w:rsidR="00A4397A" w:rsidRPr="00E74927" w:rsidRDefault="00A439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ลูกหนี้ตามสัญญาเช่า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4397A" w:rsidRPr="00A4397A" w:rsidRDefault="00A4397A" w:rsidP="0051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457</w:t>
            </w:r>
          </w:p>
        </w:tc>
        <w:tc>
          <w:tcPr>
            <w:tcW w:w="236" w:type="dxa"/>
          </w:tcPr>
          <w:p w:rsidR="00A4397A" w:rsidRPr="007719C5" w:rsidRDefault="00A4397A" w:rsidP="000575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:rsidR="00A4397A" w:rsidRPr="007719C5" w:rsidRDefault="00A4397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895</w:t>
            </w:r>
          </w:p>
        </w:tc>
        <w:tc>
          <w:tcPr>
            <w:tcW w:w="284" w:type="dxa"/>
          </w:tcPr>
          <w:p w:rsidR="00A4397A" w:rsidRPr="007719C5" w:rsidRDefault="00A439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A4397A" w:rsidRPr="00A4397A" w:rsidRDefault="00A4397A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457</w:t>
            </w:r>
          </w:p>
        </w:tc>
        <w:tc>
          <w:tcPr>
            <w:tcW w:w="247" w:type="dxa"/>
          </w:tcPr>
          <w:p w:rsidR="00A4397A" w:rsidRPr="007719C5" w:rsidRDefault="00A4397A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:rsidR="00A4397A" w:rsidRPr="007719C5" w:rsidRDefault="00A4397A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895</w:t>
            </w:r>
          </w:p>
        </w:tc>
      </w:tr>
    </w:tbl>
    <w:p w:rsidR="00FF5FB6" w:rsidRDefault="00FF5FB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:rsidR="00D12E93" w:rsidRDefault="00FF5FB6" w:rsidP="0063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D12E93" w:rsidRPr="00161CAE">
        <w:rPr>
          <w:rFonts w:ascii="Angsana New" w:hAnsi="Angsana New"/>
          <w:b/>
          <w:bCs/>
          <w:sz w:val="30"/>
          <w:szCs w:val="30"/>
        </w:rPr>
        <w:t>.</w:t>
      </w:r>
      <w:r w:rsidR="00D12E93" w:rsidRPr="00161CAE">
        <w:rPr>
          <w:rFonts w:ascii="Angsana New" w:hAnsi="Angsana New"/>
          <w:b/>
          <w:bCs/>
          <w:sz w:val="30"/>
          <w:szCs w:val="30"/>
        </w:rPr>
        <w:tab/>
      </w:r>
      <w:r w:rsidR="00D12E93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D12E93">
        <w:rPr>
          <w:rFonts w:ascii="Angsana New" w:hAnsi="Angsana New"/>
          <w:b/>
          <w:bCs/>
          <w:sz w:val="30"/>
          <w:szCs w:val="30"/>
          <w:cs/>
        </w:rPr>
        <w:t>–</w:t>
      </w:r>
      <w:r w:rsidR="00D12E93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920DE6" w:rsidRPr="00920DE6" w:rsidRDefault="00920DE6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147"/>
        <w:gridCol w:w="284"/>
        <w:gridCol w:w="1276"/>
        <w:gridCol w:w="283"/>
        <w:gridCol w:w="1276"/>
      </w:tblGrid>
      <w:tr w:rsidR="00D12E93" w:rsidRPr="004F07C8" w:rsidTr="00A20CF3">
        <w:trPr>
          <w:cantSplit/>
        </w:trPr>
        <w:tc>
          <w:tcPr>
            <w:tcW w:w="4149" w:type="dxa"/>
          </w:tcPr>
          <w:p w:rsidR="00D12E93" w:rsidRPr="005111CE" w:rsidRDefault="00A20CF3" w:rsidP="00A20CF3">
            <w:pPr>
              <w:pStyle w:val="3"/>
              <w:tabs>
                <w:tab w:val="clear" w:pos="360"/>
                <w:tab w:val="clear" w:pos="720"/>
                <w:tab w:val="clear" w:pos="900"/>
                <w:tab w:val="clear" w:pos="1242"/>
                <w:tab w:val="clear" w:pos="1422"/>
                <w:tab w:val="clear" w:pos="1782"/>
                <w:tab w:val="left" w:pos="0"/>
                <w:tab w:val="left" w:pos="3869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:rsidR="00D12E93" w:rsidRPr="004F07C8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12E93" w:rsidRPr="004F07C8" w:rsidTr="00A20CF3">
        <w:trPr>
          <w:cantSplit/>
        </w:trPr>
        <w:tc>
          <w:tcPr>
            <w:tcW w:w="4149" w:type="dxa"/>
          </w:tcPr>
          <w:p w:rsidR="00D12E93" w:rsidRPr="004F07C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2E93" w:rsidRPr="004F07C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D12E93" w:rsidRPr="004F07C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2E93" w:rsidRPr="004F07C8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853C6" w:rsidRPr="00F51F88" w:rsidTr="00A20CF3">
        <w:trPr>
          <w:cantSplit/>
        </w:trPr>
        <w:tc>
          <w:tcPr>
            <w:tcW w:w="4149" w:type="dxa"/>
          </w:tcPr>
          <w:p w:rsidR="00D853C6" w:rsidRPr="00F51F88" w:rsidRDefault="00D853C6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995DCA" w:rsidRDefault="00DF056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35C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D853C6" w:rsidRPr="00D413D6" w:rsidRDefault="00A42575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435C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D853C6" w:rsidRPr="00D413D6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995DCA" w:rsidRDefault="00DF0561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35C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53C6" w:rsidRPr="00D413D6" w:rsidRDefault="00A42575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435C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435C5" w:rsidRPr="00E24209" w:rsidTr="00A20CF3">
        <w:trPr>
          <w:cantSplit/>
        </w:trPr>
        <w:tc>
          <w:tcPr>
            <w:tcW w:w="4149" w:type="dxa"/>
          </w:tcPr>
          <w:p w:rsidR="006435C5" w:rsidRPr="00161CAE" w:rsidRDefault="006435C5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35C5" w:rsidRPr="00407BF7" w:rsidRDefault="00407BF7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209</w:t>
            </w:r>
            <w:r w:rsidR="006435C5"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:rsidR="006435C5" w:rsidRPr="00D40D00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211</w:t>
            </w:r>
            <w:r w:rsidRPr="00F810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819</w:t>
            </w:r>
          </w:p>
        </w:tc>
        <w:tc>
          <w:tcPr>
            <w:tcW w:w="284" w:type="dxa"/>
          </w:tcPr>
          <w:p w:rsidR="006435C5" w:rsidRPr="00C844F6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35C5" w:rsidRPr="00407BF7" w:rsidRDefault="00407BF7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123</w:t>
            </w:r>
            <w:r w:rsidR="006435C5"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384</w:t>
            </w:r>
          </w:p>
        </w:tc>
        <w:tc>
          <w:tcPr>
            <w:tcW w:w="283" w:type="dxa"/>
          </w:tcPr>
          <w:p w:rsidR="006435C5" w:rsidRPr="000233DF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116,413</w:t>
            </w:r>
          </w:p>
        </w:tc>
      </w:tr>
      <w:tr w:rsidR="006435C5" w:rsidRPr="00E24209" w:rsidTr="00A20CF3">
        <w:trPr>
          <w:cantSplit/>
        </w:trPr>
        <w:tc>
          <w:tcPr>
            <w:tcW w:w="4149" w:type="dxa"/>
          </w:tcPr>
          <w:p w:rsidR="006435C5" w:rsidRDefault="006435C5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สินค้ากึ่งสำเร็จรูปและงานระหว่างทำ</w:t>
            </w:r>
          </w:p>
        </w:tc>
        <w:tc>
          <w:tcPr>
            <w:tcW w:w="1276" w:type="dxa"/>
          </w:tcPr>
          <w:p w:rsidR="006435C5" w:rsidRPr="00407BF7" w:rsidRDefault="00407BF7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6435C5"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:rsidR="006435C5" w:rsidRPr="00D40D00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5,172</w:t>
            </w:r>
          </w:p>
        </w:tc>
        <w:tc>
          <w:tcPr>
            <w:tcW w:w="284" w:type="dxa"/>
          </w:tcPr>
          <w:p w:rsidR="006435C5" w:rsidRPr="00C844F6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435C5" w:rsidRPr="00407BF7" w:rsidRDefault="00407BF7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6435C5"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196</w:t>
            </w:r>
          </w:p>
        </w:tc>
        <w:tc>
          <w:tcPr>
            <w:tcW w:w="283" w:type="dxa"/>
          </w:tcPr>
          <w:p w:rsidR="006435C5" w:rsidRPr="000233DF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4,034</w:t>
            </w:r>
          </w:p>
        </w:tc>
      </w:tr>
      <w:tr w:rsidR="006435C5" w:rsidRPr="00E24209" w:rsidTr="00A20CF3">
        <w:trPr>
          <w:cantSplit/>
        </w:trPr>
        <w:tc>
          <w:tcPr>
            <w:tcW w:w="4149" w:type="dxa"/>
          </w:tcPr>
          <w:p w:rsidR="006435C5" w:rsidRPr="00161CAE" w:rsidRDefault="006435C5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76" w:type="dxa"/>
          </w:tcPr>
          <w:p w:rsidR="006435C5" w:rsidRPr="00407BF7" w:rsidRDefault="00825F1D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</w:t>
            </w:r>
            <w:r w:rsidR="006435C5"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:rsidR="006435C5" w:rsidRPr="00D40D00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77,557</w:t>
            </w:r>
          </w:p>
        </w:tc>
        <w:tc>
          <w:tcPr>
            <w:tcW w:w="284" w:type="dxa"/>
          </w:tcPr>
          <w:p w:rsidR="006435C5" w:rsidRPr="00C844F6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435C5" w:rsidRPr="00407BF7" w:rsidRDefault="00407BF7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6435C5"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25F1D">
              <w:rPr>
                <w:rFonts w:ascii="Angsana New" w:hAnsi="Angsana New"/>
                <w:bCs/>
                <w:sz w:val="30"/>
                <w:szCs w:val="30"/>
              </w:rPr>
              <w:t>602</w:t>
            </w:r>
          </w:p>
        </w:tc>
        <w:tc>
          <w:tcPr>
            <w:tcW w:w="283" w:type="dxa"/>
          </w:tcPr>
          <w:p w:rsidR="006435C5" w:rsidRPr="000233DF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64,885</w:t>
            </w:r>
          </w:p>
        </w:tc>
      </w:tr>
      <w:tr w:rsidR="006435C5" w:rsidRPr="00E24209" w:rsidTr="00A20CF3">
        <w:trPr>
          <w:cantSplit/>
        </w:trPr>
        <w:tc>
          <w:tcPr>
            <w:tcW w:w="4149" w:type="dxa"/>
          </w:tcPr>
          <w:p w:rsidR="006435C5" w:rsidRPr="00161CAE" w:rsidRDefault="006435C5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276" w:type="dxa"/>
          </w:tcPr>
          <w:p w:rsidR="006435C5" w:rsidRPr="00407BF7" w:rsidRDefault="00407BF7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</w:t>
            </w:r>
            <w:r w:rsidR="006435C5"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:rsidR="006435C5" w:rsidRPr="00D40D00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46,808</w:t>
            </w:r>
          </w:p>
        </w:tc>
        <w:tc>
          <w:tcPr>
            <w:tcW w:w="284" w:type="dxa"/>
          </w:tcPr>
          <w:p w:rsidR="006435C5" w:rsidRPr="00C844F6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435C5" w:rsidRPr="00407BF7" w:rsidRDefault="00407BF7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="006435C5"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684</w:t>
            </w:r>
          </w:p>
        </w:tc>
        <w:tc>
          <w:tcPr>
            <w:tcW w:w="283" w:type="dxa"/>
          </w:tcPr>
          <w:p w:rsidR="006435C5" w:rsidRPr="000233DF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30,497</w:t>
            </w:r>
          </w:p>
        </w:tc>
      </w:tr>
      <w:tr w:rsidR="006435C5" w:rsidRPr="00E24209" w:rsidTr="00A20CF3">
        <w:trPr>
          <w:cantSplit/>
        </w:trPr>
        <w:tc>
          <w:tcPr>
            <w:tcW w:w="4149" w:type="dxa"/>
          </w:tcPr>
          <w:p w:rsidR="006435C5" w:rsidRPr="00161CAE" w:rsidRDefault="006435C5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6" w:type="dxa"/>
          </w:tcPr>
          <w:p w:rsidR="006435C5" w:rsidRPr="00407BF7" w:rsidRDefault="00407BF7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6435C5"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:rsidR="006435C5" w:rsidRPr="00D40D00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2,330</w:t>
            </w:r>
          </w:p>
        </w:tc>
        <w:tc>
          <w:tcPr>
            <w:tcW w:w="284" w:type="dxa"/>
          </w:tcPr>
          <w:p w:rsidR="006435C5" w:rsidRPr="00C844F6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435C5" w:rsidRPr="00407BF7" w:rsidRDefault="006435C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BF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6435C5" w:rsidRPr="000233DF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02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6435C5" w:rsidRPr="00E24209" w:rsidTr="00A20CF3">
        <w:trPr>
          <w:cantSplit/>
        </w:trPr>
        <w:tc>
          <w:tcPr>
            <w:tcW w:w="4149" w:type="dxa"/>
          </w:tcPr>
          <w:p w:rsidR="006435C5" w:rsidRPr="00161CAE" w:rsidRDefault="006435C5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35C5" w:rsidRPr="00407BF7" w:rsidRDefault="00407BF7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347</w:t>
            </w:r>
            <w:r w:rsidR="006435C5"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25F1D">
              <w:rPr>
                <w:rFonts w:ascii="Angsana New" w:hAnsi="Angsana New"/>
                <w:bCs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:rsidR="006435C5" w:rsidRPr="00D40D00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343,686</w:t>
            </w:r>
          </w:p>
        </w:tc>
        <w:tc>
          <w:tcPr>
            <w:tcW w:w="284" w:type="dxa"/>
          </w:tcPr>
          <w:p w:rsidR="006435C5" w:rsidRPr="00C844F6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35C5" w:rsidRPr="00407BF7" w:rsidRDefault="00407BF7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212</w:t>
            </w:r>
            <w:r w:rsidR="006435C5"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25F1D">
              <w:rPr>
                <w:rFonts w:ascii="Angsana New" w:hAnsi="Angsana New"/>
                <w:bCs/>
                <w:sz w:val="30"/>
                <w:szCs w:val="30"/>
              </w:rPr>
              <w:t>866</w:t>
            </w:r>
          </w:p>
        </w:tc>
        <w:tc>
          <w:tcPr>
            <w:tcW w:w="283" w:type="dxa"/>
          </w:tcPr>
          <w:p w:rsidR="006435C5" w:rsidRPr="000233DF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215,829</w:t>
            </w:r>
          </w:p>
        </w:tc>
      </w:tr>
      <w:tr w:rsidR="006435C5" w:rsidRPr="00E24209" w:rsidTr="00A20CF3">
        <w:trPr>
          <w:cantSplit/>
        </w:trPr>
        <w:tc>
          <w:tcPr>
            <w:tcW w:w="4149" w:type="dxa"/>
          </w:tcPr>
          <w:p w:rsidR="006435C5" w:rsidRDefault="006435C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276" w:type="dxa"/>
          </w:tcPr>
          <w:p w:rsidR="006435C5" w:rsidRPr="00407BF7" w:rsidRDefault="006435C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435C5" w:rsidRPr="00D40D00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435C5" w:rsidRPr="00C844F6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435C5" w:rsidRPr="00407BF7" w:rsidRDefault="006435C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6435C5" w:rsidRPr="000233DF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435C5" w:rsidRPr="00E24209" w:rsidTr="00A20CF3">
        <w:trPr>
          <w:cantSplit/>
        </w:trPr>
        <w:tc>
          <w:tcPr>
            <w:tcW w:w="4149" w:type="dxa"/>
          </w:tcPr>
          <w:p w:rsidR="006435C5" w:rsidRPr="00161CAE" w:rsidRDefault="006435C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276" w:type="dxa"/>
          </w:tcPr>
          <w:p w:rsidR="006435C5" w:rsidRPr="00407BF7" w:rsidRDefault="00407BF7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(26,574</w:t>
            </w:r>
            <w:r w:rsidR="006435C5" w:rsidRPr="00407BF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435C5" w:rsidRPr="00D40D00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(22,532</w:t>
            </w:r>
            <w:r w:rsidRPr="00F8102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6435C5" w:rsidRPr="00C844F6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435C5" w:rsidRPr="00407BF7" w:rsidRDefault="00407BF7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(9,049</w:t>
            </w:r>
            <w:r w:rsidR="006435C5" w:rsidRPr="00407BF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6435C5" w:rsidRPr="000233DF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(8,199</w:t>
            </w:r>
            <w:r w:rsidRPr="00F8102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6435C5" w:rsidRPr="00E24209" w:rsidTr="00A20CF3">
        <w:trPr>
          <w:cantSplit/>
        </w:trPr>
        <w:tc>
          <w:tcPr>
            <w:tcW w:w="4149" w:type="dxa"/>
          </w:tcPr>
          <w:p w:rsidR="006435C5" w:rsidRPr="00161CAE" w:rsidRDefault="006435C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435C5" w:rsidRPr="00407BF7" w:rsidRDefault="00825F1D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321</w:t>
            </w:r>
            <w:r w:rsidR="006435C5"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052</w:t>
            </w:r>
          </w:p>
        </w:tc>
        <w:tc>
          <w:tcPr>
            <w:tcW w:w="270" w:type="dxa"/>
          </w:tcPr>
          <w:p w:rsidR="006435C5" w:rsidRPr="00D40D00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321,154</w:t>
            </w:r>
          </w:p>
        </w:tc>
        <w:tc>
          <w:tcPr>
            <w:tcW w:w="284" w:type="dxa"/>
          </w:tcPr>
          <w:p w:rsidR="006435C5" w:rsidRPr="00C844F6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435C5" w:rsidRPr="00407BF7" w:rsidRDefault="00407BF7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203</w:t>
            </w:r>
            <w:r w:rsidR="006435C5"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25F1D">
              <w:rPr>
                <w:rFonts w:ascii="Angsana New" w:hAnsi="Angsana New"/>
                <w:bCs/>
                <w:sz w:val="30"/>
                <w:szCs w:val="30"/>
              </w:rPr>
              <w:t>817</w:t>
            </w:r>
          </w:p>
        </w:tc>
        <w:tc>
          <w:tcPr>
            <w:tcW w:w="283" w:type="dxa"/>
          </w:tcPr>
          <w:p w:rsidR="006435C5" w:rsidRPr="000233DF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435C5" w:rsidRPr="00F81028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207,630</w:t>
            </w:r>
          </w:p>
        </w:tc>
      </w:tr>
    </w:tbl>
    <w:p w:rsidR="00C3135B" w:rsidRDefault="00C3135B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75D96" w:rsidRDefault="00675D96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A7793" w:rsidRPr="00BD1CD2" w:rsidRDefault="00FF5FB6" w:rsidP="00EA7793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E75163">
        <w:rPr>
          <w:rFonts w:ascii="Angsana New" w:hAnsi="Angsana New"/>
          <w:b/>
          <w:bCs/>
          <w:sz w:val="30"/>
          <w:szCs w:val="30"/>
        </w:rPr>
        <w:t>.</w:t>
      </w:r>
      <w:r w:rsidR="00EA7793" w:rsidRPr="007D1E49">
        <w:rPr>
          <w:rFonts w:ascii="Angsana New" w:hAnsi="Angsana New"/>
          <w:b/>
          <w:bCs/>
          <w:sz w:val="30"/>
          <w:szCs w:val="30"/>
        </w:rPr>
        <w:tab/>
      </w:r>
      <w:r w:rsidR="00E75163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:rsidR="00EA7793" w:rsidRDefault="00EA7793" w:rsidP="00EA7793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291"/>
        <w:gridCol w:w="1276"/>
        <w:gridCol w:w="270"/>
        <w:gridCol w:w="1147"/>
        <w:gridCol w:w="284"/>
        <w:gridCol w:w="1276"/>
        <w:gridCol w:w="284"/>
        <w:gridCol w:w="1275"/>
      </w:tblGrid>
      <w:tr w:rsidR="00EA7793" w:rsidRPr="004F07C8" w:rsidTr="006435C5">
        <w:trPr>
          <w:cantSplit/>
        </w:trPr>
        <w:tc>
          <w:tcPr>
            <w:tcW w:w="4291" w:type="dxa"/>
          </w:tcPr>
          <w:p w:rsidR="00EA7793" w:rsidRPr="004F07C8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:rsidR="00EA7793" w:rsidRPr="004F07C8" w:rsidRDefault="00EA7793" w:rsidP="00EA779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A7793" w:rsidRPr="004F07C8" w:rsidTr="006435C5">
        <w:trPr>
          <w:cantSplit/>
        </w:trPr>
        <w:tc>
          <w:tcPr>
            <w:tcW w:w="4291" w:type="dxa"/>
          </w:tcPr>
          <w:p w:rsidR="00EA7793" w:rsidRPr="004F07C8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7793" w:rsidRPr="004F07C8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EA7793" w:rsidRPr="004F07C8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7793" w:rsidRPr="004F07C8" w:rsidRDefault="00EA7793" w:rsidP="00EA779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7793" w:rsidRPr="00F51F88" w:rsidTr="006435C5">
        <w:trPr>
          <w:cantSplit/>
        </w:trPr>
        <w:tc>
          <w:tcPr>
            <w:tcW w:w="4291" w:type="dxa"/>
          </w:tcPr>
          <w:p w:rsidR="00EA7793" w:rsidRPr="00F51F88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7793" w:rsidRPr="00995DCA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35C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EA7793" w:rsidRPr="00D413D6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EA7793" w:rsidRPr="00D413D6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435C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EA7793" w:rsidRPr="00D413D6" w:rsidRDefault="00EA7793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7793" w:rsidRPr="00995DCA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35C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EA7793" w:rsidRPr="00D413D6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A7793" w:rsidRPr="00D413D6" w:rsidRDefault="00EA7793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435C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435C5" w:rsidRPr="00C844F6" w:rsidTr="006435C5">
        <w:trPr>
          <w:cantSplit/>
        </w:trPr>
        <w:tc>
          <w:tcPr>
            <w:tcW w:w="4291" w:type="dxa"/>
          </w:tcPr>
          <w:p w:rsidR="006435C5" w:rsidRPr="00A2371B" w:rsidRDefault="006435C5" w:rsidP="006435C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1276" w:type="dxa"/>
          </w:tcPr>
          <w:p w:rsidR="006435C5" w:rsidRPr="006F07A9" w:rsidRDefault="006435C5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435C5" w:rsidRPr="00D40D00" w:rsidRDefault="006435C5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:rsidR="006435C5" w:rsidRPr="006F07A9" w:rsidRDefault="006435C5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435C5" w:rsidRPr="00C844F6" w:rsidRDefault="006435C5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6435C5" w:rsidRPr="006F07A9" w:rsidRDefault="006435C5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435C5" w:rsidRPr="000233DF" w:rsidRDefault="006435C5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:rsidR="006435C5" w:rsidRPr="006F07A9" w:rsidRDefault="006435C5" w:rsidP="0038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64A3C" w:rsidRPr="00C844F6" w:rsidTr="00265994">
        <w:trPr>
          <w:cantSplit/>
        </w:trPr>
        <w:tc>
          <w:tcPr>
            <w:tcW w:w="4291" w:type="dxa"/>
          </w:tcPr>
          <w:p w:rsidR="00A64A3C" w:rsidRPr="00A2371B" w:rsidRDefault="00A64A3C" w:rsidP="000764B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 6 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(อัตราดอกเบี้ยร้อยละ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0.15 </w:t>
            </w:r>
            <w:r w:rsidR="000764B6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>0.5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276" w:type="dxa"/>
          </w:tcPr>
          <w:p w:rsidR="00A64A3C" w:rsidRPr="00A64A3C" w:rsidRDefault="00A64A3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50,005</w:t>
            </w:r>
          </w:p>
        </w:tc>
        <w:tc>
          <w:tcPr>
            <w:tcW w:w="270" w:type="dxa"/>
          </w:tcPr>
          <w:p w:rsidR="00A64A3C" w:rsidRPr="00D40D00" w:rsidRDefault="00A64A3C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A64A3C" w:rsidRPr="00A64A3C" w:rsidRDefault="00A64A3C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A64A3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A64A3C" w:rsidRPr="00C844F6" w:rsidRDefault="00A64A3C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A64A3C" w:rsidRPr="006F07A9" w:rsidRDefault="00A64A3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A64A3C" w:rsidRPr="000233DF" w:rsidRDefault="00A64A3C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:rsidR="00A64A3C" w:rsidRPr="006F07A9" w:rsidRDefault="00A64A3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A64A3C" w:rsidRPr="00C844F6" w:rsidTr="00265994">
        <w:trPr>
          <w:cantSplit/>
        </w:trPr>
        <w:tc>
          <w:tcPr>
            <w:tcW w:w="4291" w:type="dxa"/>
          </w:tcPr>
          <w:p w:rsidR="00A64A3C" w:rsidRPr="00A2371B" w:rsidRDefault="00A64A3C" w:rsidP="006435C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- 12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(อัตราดอกเบี้ยร้อยละ 0.375</w:t>
            </w: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64A3C" w:rsidRPr="00A64A3C" w:rsidRDefault="00A64A3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64A3C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95</w:t>
            </w:r>
          </w:p>
        </w:tc>
        <w:tc>
          <w:tcPr>
            <w:tcW w:w="270" w:type="dxa"/>
          </w:tcPr>
          <w:p w:rsidR="00A64A3C" w:rsidRPr="00D40D00" w:rsidRDefault="00A64A3C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:rsidR="00A64A3C" w:rsidRPr="006F07A9" w:rsidRDefault="00A64A3C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A64A3C" w:rsidRPr="00C844F6" w:rsidRDefault="00A64A3C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64A3C" w:rsidRPr="006F07A9" w:rsidRDefault="00A64A3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A64A3C" w:rsidRPr="000233DF" w:rsidRDefault="00A64A3C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A64A3C" w:rsidRPr="006F07A9" w:rsidRDefault="00A64A3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A64A3C" w:rsidRPr="00C844F6" w:rsidTr="00265994">
        <w:trPr>
          <w:cantSplit/>
        </w:trPr>
        <w:tc>
          <w:tcPr>
            <w:tcW w:w="4291" w:type="dxa"/>
          </w:tcPr>
          <w:p w:rsidR="00A64A3C" w:rsidRPr="00C946D0" w:rsidRDefault="00A64A3C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64A3C" w:rsidRPr="00A64A3C" w:rsidRDefault="00A64A3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</w:t>
            </w:r>
            <w:r w:rsidRPr="00A64A3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A64A3C" w:rsidRPr="00D40D00" w:rsidRDefault="00A64A3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A64A3C" w:rsidRPr="00A64A3C" w:rsidRDefault="00A64A3C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A64A3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A64A3C" w:rsidRPr="00C844F6" w:rsidRDefault="00A64A3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64A3C" w:rsidRPr="006F07A9" w:rsidRDefault="00A64A3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A64A3C" w:rsidRPr="000233DF" w:rsidRDefault="00A64A3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A64A3C" w:rsidRPr="006F07A9" w:rsidRDefault="00A64A3C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826351" w:rsidRPr="00B63C99" w:rsidTr="006435C5">
        <w:trPr>
          <w:cantSplit/>
        </w:trPr>
        <w:tc>
          <w:tcPr>
            <w:tcW w:w="4291" w:type="dxa"/>
          </w:tcPr>
          <w:p w:rsidR="00826351" w:rsidRPr="00B63C99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26351" w:rsidRPr="00A64A3C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826351" w:rsidRPr="00B63C99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47" w:type="dxa"/>
          </w:tcPr>
          <w:p w:rsidR="00826351" w:rsidRPr="00B63C99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826351" w:rsidRPr="00B63C99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826351" w:rsidRPr="00B63C99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26351" w:rsidRPr="00B63C99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826351" w:rsidRPr="00B63C99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26351" w:rsidRPr="00C844F6" w:rsidTr="006435C5">
        <w:trPr>
          <w:cantSplit/>
        </w:trPr>
        <w:tc>
          <w:tcPr>
            <w:tcW w:w="4291" w:type="dxa"/>
          </w:tcPr>
          <w:p w:rsidR="00826351" w:rsidRPr="00161CAE" w:rsidRDefault="00826351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เงินลงทุนในตราสารทุน -วัดมูลค่ายุติธรรม </w:t>
            </w:r>
          </w:p>
        </w:tc>
        <w:tc>
          <w:tcPr>
            <w:tcW w:w="1276" w:type="dxa"/>
          </w:tcPr>
          <w:p w:rsidR="00826351" w:rsidRPr="00A64A3C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26351" w:rsidRPr="00D40D00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826351" w:rsidRPr="00754CD2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26351" w:rsidRPr="00C844F6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26351" w:rsidRPr="00754CD2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26351" w:rsidRPr="000233DF" w:rsidRDefault="00826351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26351" w:rsidRPr="00D17730" w:rsidRDefault="00826351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435C5" w:rsidRPr="00C844F6" w:rsidTr="006435C5">
        <w:trPr>
          <w:cantSplit/>
        </w:trPr>
        <w:tc>
          <w:tcPr>
            <w:tcW w:w="4291" w:type="dxa"/>
          </w:tcPr>
          <w:p w:rsidR="006435C5" w:rsidRDefault="006435C5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(ข้อมูลระดับ 2) ผ่านกำไรหรือขาดทุน</w:t>
            </w:r>
          </w:p>
        </w:tc>
        <w:tc>
          <w:tcPr>
            <w:tcW w:w="1276" w:type="dxa"/>
          </w:tcPr>
          <w:p w:rsidR="006435C5" w:rsidRPr="00A64A3C" w:rsidRDefault="006435C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64A3C">
              <w:rPr>
                <w:rFonts w:ascii="Angsana New" w:hAnsi="Angsana New"/>
                <w:bCs/>
                <w:sz w:val="30"/>
                <w:szCs w:val="30"/>
              </w:rPr>
              <w:t>1,010</w:t>
            </w:r>
          </w:p>
        </w:tc>
        <w:tc>
          <w:tcPr>
            <w:tcW w:w="270" w:type="dxa"/>
          </w:tcPr>
          <w:p w:rsidR="006435C5" w:rsidRPr="00D40D00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6435C5" w:rsidRPr="00B825E2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1,010</w:t>
            </w:r>
          </w:p>
        </w:tc>
        <w:tc>
          <w:tcPr>
            <w:tcW w:w="284" w:type="dxa"/>
          </w:tcPr>
          <w:p w:rsidR="006435C5" w:rsidRPr="00C844F6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6435C5" w:rsidRPr="00A64A3C" w:rsidRDefault="006435C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64A3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6435C5" w:rsidRPr="000233DF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:rsidR="006435C5" w:rsidRPr="006F07A9" w:rsidRDefault="006435C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A64A3C" w:rsidRPr="00C844F6" w:rsidTr="006435C5">
        <w:trPr>
          <w:cantSplit/>
        </w:trPr>
        <w:tc>
          <w:tcPr>
            <w:tcW w:w="4291" w:type="dxa"/>
          </w:tcPr>
          <w:p w:rsidR="00A64A3C" w:rsidRPr="00CA1333" w:rsidRDefault="00A64A3C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133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64A3C" w:rsidRPr="00A64A3C" w:rsidRDefault="00A64A3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</w:t>
            </w:r>
          </w:p>
        </w:tc>
        <w:tc>
          <w:tcPr>
            <w:tcW w:w="270" w:type="dxa"/>
          </w:tcPr>
          <w:p w:rsidR="00A64A3C" w:rsidRPr="00D40D00" w:rsidRDefault="00A64A3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A64A3C" w:rsidRPr="00A64A3C" w:rsidRDefault="00A64A3C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64A3C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A64A3C" w:rsidRPr="00C844F6" w:rsidRDefault="00A64A3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64A3C" w:rsidRPr="00A64A3C" w:rsidRDefault="00A64A3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64A3C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A64A3C" w:rsidRPr="000233DF" w:rsidRDefault="00A64A3C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64A3C" w:rsidRPr="009522C3" w:rsidRDefault="00A64A3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6435C5" w:rsidRPr="00C844F6" w:rsidTr="006435C5">
        <w:trPr>
          <w:cantSplit/>
        </w:trPr>
        <w:tc>
          <w:tcPr>
            <w:tcW w:w="4291" w:type="dxa"/>
          </w:tcPr>
          <w:p w:rsidR="006435C5" w:rsidRPr="00161CAE" w:rsidRDefault="006435C5" w:rsidP="008263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435C5" w:rsidRPr="00A64A3C" w:rsidRDefault="00A64A3C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</w:t>
            </w:r>
            <w:r w:rsidR="006435C5" w:rsidRPr="00A64A3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525</w:t>
            </w:r>
          </w:p>
        </w:tc>
        <w:tc>
          <w:tcPr>
            <w:tcW w:w="270" w:type="dxa"/>
          </w:tcPr>
          <w:p w:rsidR="006435C5" w:rsidRPr="00D40D00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6435C5" w:rsidRPr="00B825E2" w:rsidRDefault="006435C5" w:rsidP="0064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1,050</w:t>
            </w:r>
          </w:p>
        </w:tc>
        <w:tc>
          <w:tcPr>
            <w:tcW w:w="284" w:type="dxa"/>
          </w:tcPr>
          <w:p w:rsidR="006435C5" w:rsidRPr="00C844F6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435C5" w:rsidRPr="00A64A3C" w:rsidRDefault="006435C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64A3C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:rsidR="006435C5" w:rsidRPr="000233DF" w:rsidRDefault="006435C5" w:rsidP="0082635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435C5" w:rsidRPr="006F07A9" w:rsidRDefault="006435C5" w:rsidP="0082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22C3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</w:tbl>
    <w:p w:rsidR="00E42BC3" w:rsidRPr="00044092" w:rsidRDefault="00E4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C34AF" w:rsidRPr="009C4823" w:rsidRDefault="00FF5FB6" w:rsidP="00A65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FC34AF"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="00FC34AF"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6778FE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:rsidR="00FC34AF" w:rsidRPr="009C4823" w:rsidRDefault="00FC34AF" w:rsidP="00FC3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6778FE" w:rsidRDefault="000764B6" w:rsidP="0067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 31 ธันวาคม 2565</w:t>
      </w:r>
      <w:r>
        <w:rPr>
          <w:rFonts w:ascii="Angsana New" w:hAnsi="Angsana New"/>
          <w:sz w:val="30"/>
          <w:szCs w:val="30"/>
        </w:rPr>
        <w:t xml:space="preserve"> </w:t>
      </w:r>
      <w:r w:rsidR="006778FE" w:rsidRPr="00250018">
        <w:rPr>
          <w:rFonts w:ascii="Angsana New" w:hAnsi="Angsana New" w:hint="cs"/>
          <w:sz w:val="30"/>
          <w:szCs w:val="30"/>
          <w:cs/>
        </w:rPr>
        <w:t>เงินลงทุน</w:t>
      </w:r>
      <w:r w:rsidR="006778FE">
        <w:rPr>
          <w:rFonts w:ascii="Angsana New" w:hAnsi="Angsana New" w:hint="cs"/>
          <w:sz w:val="30"/>
          <w:szCs w:val="30"/>
          <w:cs/>
        </w:rPr>
        <w:t>ใน</w:t>
      </w:r>
      <w:r w:rsidR="006778FE" w:rsidRPr="00250018">
        <w:rPr>
          <w:rFonts w:ascii="Angsana New" w:hAnsi="Angsana New" w:hint="cs"/>
          <w:sz w:val="30"/>
          <w:szCs w:val="30"/>
          <w:cs/>
        </w:rPr>
        <w:t>หุ้นกู้</w:t>
      </w:r>
      <w:r w:rsidR="006778FE">
        <w:rPr>
          <w:rFonts w:ascii="Angsana New" w:hAnsi="Angsana New" w:hint="cs"/>
          <w:sz w:val="30"/>
          <w:szCs w:val="30"/>
          <w:cs/>
        </w:rPr>
        <w:t>ที่จะ</w:t>
      </w:r>
      <w:r w:rsidR="006778FE" w:rsidRPr="00250018">
        <w:rPr>
          <w:rFonts w:ascii="Angsana New" w:hAnsi="Angsana New" w:hint="cs"/>
          <w:sz w:val="30"/>
          <w:szCs w:val="30"/>
          <w:cs/>
        </w:rPr>
        <w:t>ถือจนครบกำหนด</w:t>
      </w:r>
      <w:r w:rsidR="006778FE">
        <w:rPr>
          <w:rFonts w:ascii="Angsana New" w:hAnsi="Angsana New" w:hint="cs"/>
          <w:sz w:val="30"/>
          <w:szCs w:val="30"/>
          <w:cs/>
        </w:rPr>
        <w:t>ไถ่ถอน</w:t>
      </w:r>
      <w:r w:rsidR="006778FE">
        <w:rPr>
          <w:rFonts w:ascii="Angsana New" w:hAnsi="Angsana New"/>
          <w:color w:val="000000"/>
          <w:sz w:val="16"/>
          <w:szCs w:val="16"/>
        </w:rPr>
        <w:t xml:space="preserve"> </w:t>
      </w:r>
      <w:r w:rsidR="006778FE">
        <w:rPr>
          <w:rFonts w:ascii="Angsana New" w:hAnsi="Angsana New" w:hint="cs"/>
          <w:color w:val="000000"/>
          <w:sz w:val="16"/>
          <w:szCs w:val="16"/>
          <w:cs/>
        </w:rPr>
        <w:t xml:space="preserve"> </w:t>
      </w:r>
      <w:r w:rsidR="006778FE">
        <w:rPr>
          <w:rFonts w:ascii="Angsana New" w:hAnsi="Angsana New" w:hint="cs"/>
          <w:szCs w:val="30"/>
          <w:cs/>
        </w:rPr>
        <w:t>ประกอบด้วย</w:t>
      </w:r>
    </w:p>
    <w:p w:rsidR="006778FE" w:rsidRPr="003E3BFD" w:rsidRDefault="006778FE" w:rsidP="0067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841" w:type="dxa"/>
        <w:tblLook w:val="01E0"/>
      </w:tblPr>
      <w:tblGrid>
        <w:gridCol w:w="2518"/>
        <w:gridCol w:w="235"/>
        <w:gridCol w:w="1418"/>
        <w:gridCol w:w="235"/>
        <w:gridCol w:w="2174"/>
        <w:gridCol w:w="235"/>
        <w:gridCol w:w="1324"/>
        <w:gridCol w:w="236"/>
        <w:gridCol w:w="1466"/>
      </w:tblGrid>
      <w:tr w:rsidR="00C3705C" w:rsidRPr="000477E4" w:rsidTr="002A58C1">
        <w:tc>
          <w:tcPr>
            <w:tcW w:w="9841" w:type="dxa"/>
            <w:gridSpan w:val="9"/>
            <w:tcBorders>
              <w:bottom w:val="single" w:sz="4" w:space="0" w:color="auto"/>
            </w:tcBorders>
          </w:tcPr>
          <w:p w:rsidR="00C3705C" w:rsidRPr="000477E4" w:rsidRDefault="00C3705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F59DC" w:rsidRPr="000477E4" w:rsidTr="002A58C1">
        <w:tc>
          <w:tcPr>
            <w:tcW w:w="4171" w:type="dxa"/>
            <w:gridSpan w:val="3"/>
            <w:tcBorders>
              <w:top w:val="single" w:sz="4" w:space="0" w:color="auto"/>
            </w:tcBorders>
          </w:tcPr>
          <w:p w:rsidR="00AF59DC" w:rsidRPr="000477E4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AF59DC" w:rsidRPr="000477E4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:rsidR="00AF59DC" w:rsidRPr="000477E4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AF59DC" w:rsidRPr="000477E4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AF59DC" w:rsidRPr="000477E4" w:rsidRDefault="00AF59DC" w:rsidP="009C7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F59DC" w:rsidRPr="000477E4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AF59DC" w:rsidRPr="000477E4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59DC" w:rsidRPr="000477E4" w:rsidTr="002A58C1">
        <w:tc>
          <w:tcPr>
            <w:tcW w:w="4171" w:type="dxa"/>
            <w:gridSpan w:val="3"/>
            <w:tcBorders>
              <w:bottom w:val="single" w:sz="4" w:space="0" w:color="auto"/>
            </w:tcBorders>
          </w:tcPr>
          <w:p w:rsidR="00AF59DC" w:rsidRPr="000477E4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ชื่อหุ้นกู้</w:t>
            </w:r>
          </w:p>
        </w:tc>
        <w:tc>
          <w:tcPr>
            <w:tcW w:w="235" w:type="dxa"/>
          </w:tcPr>
          <w:p w:rsidR="00AF59DC" w:rsidRPr="000477E4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:rsidR="00AF59DC" w:rsidRPr="000477E4" w:rsidRDefault="00AF59DC" w:rsidP="009C7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7E4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C7D4F">
              <w:rPr>
                <w:rFonts w:ascii="Angsana New" w:hAnsi="Angsana New" w:hint="cs"/>
                <w:sz w:val="30"/>
                <w:szCs w:val="30"/>
                <w:cs/>
              </w:rPr>
              <w:t>ครบกำหนด</w:t>
            </w:r>
            <w:r w:rsidRPr="000477E4">
              <w:rPr>
                <w:rFonts w:ascii="Angsana New" w:hAnsi="Angsana New"/>
                <w:sz w:val="30"/>
                <w:szCs w:val="30"/>
                <w:cs/>
              </w:rPr>
              <w:t>ไถ่ถอน</w:t>
            </w:r>
          </w:p>
        </w:tc>
        <w:tc>
          <w:tcPr>
            <w:tcW w:w="235" w:type="dxa"/>
          </w:tcPr>
          <w:p w:rsidR="00AF59DC" w:rsidRPr="000477E4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AF59DC" w:rsidRPr="000477E4" w:rsidRDefault="00AF59DC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E4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0477E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77E4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AF59DC" w:rsidRPr="000477E4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AF59DC" w:rsidRPr="000477E4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F59DC" w:rsidRPr="000477E4" w:rsidTr="002A58C1">
        <w:tc>
          <w:tcPr>
            <w:tcW w:w="4171" w:type="dxa"/>
            <w:gridSpan w:val="3"/>
          </w:tcPr>
          <w:p w:rsidR="00AF59DC" w:rsidRPr="00996DB9" w:rsidRDefault="002A58C1" w:rsidP="00AF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 </w:t>
            </w:r>
            <w:r w:rsidR="00AF59DC" w:rsidRPr="00AF59DC">
              <w:rPr>
                <w:rFonts w:ascii="Angsana New" w:hAnsi="Angsana New"/>
                <w:sz w:val="30"/>
                <w:szCs w:val="30"/>
                <w:cs/>
              </w:rPr>
              <w:t>บริษัท เอก-ชัย ดีสทริบิวชั่น ซิสเทม จำกัด</w:t>
            </w:r>
          </w:p>
        </w:tc>
        <w:tc>
          <w:tcPr>
            <w:tcW w:w="235" w:type="dxa"/>
          </w:tcPr>
          <w:p w:rsidR="00AF59DC" w:rsidRPr="00996DB9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4" w:type="dxa"/>
          </w:tcPr>
          <w:p w:rsidR="00AF59DC" w:rsidRPr="00996DB9" w:rsidRDefault="00AF59DC" w:rsidP="00AF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35" w:type="dxa"/>
          </w:tcPr>
          <w:p w:rsidR="00AF59DC" w:rsidRPr="00996DB9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center"/>
          </w:tcPr>
          <w:p w:rsidR="00AF59DC" w:rsidRPr="00996DB9" w:rsidRDefault="00AF59DC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3.25</w:t>
            </w:r>
          </w:p>
        </w:tc>
        <w:tc>
          <w:tcPr>
            <w:tcW w:w="236" w:type="dxa"/>
          </w:tcPr>
          <w:p w:rsidR="00AF59DC" w:rsidRPr="00D270C1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:rsidR="00AF59DC" w:rsidRPr="006C4704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6C470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AF59DC" w:rsidRPr="000477E4" w:rsidTr="002A58C1">
        <w:tc>
          <w:tcPr>
            <w:tcW w:w="4171" w:type="dxa"/>
            <w:gridSpan w:val="3"/>
          </w:tcPr>
          <w:p w:rsidR="00AF59DC" w:rsidRPr="00996DB9" w:rsidRDefault="002A58C1" w:rsidP="00AF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 </w:t>
            </w:r>
            <w:r w:rsidR="00AF59DC" w:rsidRPr="00AF59DC">
              <w:rPr>
                <w:rFonts w:ascii="Angsana New" w:hAnsi="Angsana New"/>
                <w:sz w:val="30"/>
                <w:szCs w:val="30"/>
                <w:cs/>
              </w:rPr>
              <w:t>บริษัท สตาร์ค คอร์เปอเรชั่น จำกัด (มหาชน)</w:t>
            </w:r>
          </w:p>
        </w:tc>
        <w:tc>
          <w:tcPr>
            <w:tcW w:w="235" w:type="dxa"/>
          </w:tcPr>
          <w:p w:rsidR="00AF59DC" w:rsidRPr="00996DB9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4" w:type="dxa"/>
          </w:tcPr>
          <w:p w:rsidR="00AF59DC" w:rsidRPr="00996DB9" w:rsidRDefault="00AF59DC" w:rsidP="00AF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5" w:type="dxa"/>
          </w:tcPr>
          <w:p w:rsidR="00AF59DC" w:rsidRPr="00996DB9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center"/>
          </w:tcPr>
          <w:p w:rsidR="00AF59DC" w:rsidRPr="00996DB9" w:rsidRDefault="00AF59DC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36" w:type="dxa"/>
          </w:tcPr>
          <w:p w:rsidR="00AF59DC" w:rsidRPr="00D270C1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:rsidR="00AF59DC" w:rsidRPr="006C4704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6C470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AF59DC" w:rsidRPr="000477E4" w:rsidTr="002A58C1">
        <w:tc>
          <w:tcPr>
            <w:tcW w:w="4171" w:type="dxa"/>
            <w:gridSpan w:val="3"/>
          </w:tcPr>
          <w:p w:rsidR="00AF59DC" w:rsidRPr="00996DB9" w:rsidRDefault="002A58C1" w:rsidP="00AF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 </w:t>
            </w:r>
            <w:r w:rsidR="00AF59DC" w:rsidRPr="00AF59DC">
              <w:rPr>
                <w:rFonts w:ascii="Angsana New" w:hAnsi="Angsana New"/>
                <w:sz w:val="30"/>
                <w:szCs w:val="30"/>
                <w:cs/>
              </w:rPr>
              <w:t>บริษัท ศรีสวัสดิ์ คอร์ปอเรชั่น จำกัด (มหาชน)</w:t>
            </w:r>
          </w:p>
        </w:tc>
        <w:tc>
          <w:tcPr>
            <w:tcW w:w="235" w:type="dxa"/>
          </w:tcPr>
          <w:p w:rsidR="00AF59DC" w:rsidRPr="00996DB9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4" w:type="dxa"/>
          </w:tcPr>
          <w:p w:rsidR="00AF59DC" w:rsidRPr="00996DB9" w:rsidRDefault="00AF59DC" w:rsidP="00AF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96D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35" w:type="dxa"/>
          </w:tcPr>
          <w:p w:rsidR="00AF59DC" w:rsidRPr="00996DB9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center"/>
          </w:tcPr>
          <w:p w:rsidR="00AF59DC" w:rsidRPr="00996DB9" w:rsidRDefault="00AF59DC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236" w:type="dxa"/>
          </w:tcPr>
          <w:p w:rsidR="00AF59DC" w:rsidRPr="00D270C1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:rsidR="00AF59DC" w:rsidRPr="006C4704" w:rsidRDefault="00AF59DC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6C470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6778FE" w:rsidRPr="000477E4" w:rsidTr="002A58C1">
        <w:tc>
          <w:tcPr>
            <w:tcW w:w="2518" w:type="dxa"/>
          </w:tcPr>
          <w:p w:rsidR="006778FE" w:rsidRPr="00B37564" w:rsidRDefault="006778FE" w:rsidP="0078456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</w:tcPr>
          <w:p w:rsidR="006778FE" w:rsidRPr="00996DB9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778FE" w:rsidRPr="00996DB9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6778FE" w:rsidRPr="00996DB9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4" w:type="dxa"/>
            <w:vAlign w:val="center"/>
          </w:tcPr>
          <w:p w:rsidR="006778FE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6778FE" w:rsidRPr="00996DB9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center"/>
          </w:tcPr>
          <w:p w:rsidR="006778FE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778FE" w:rsidRPr="00D270C1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778FE" w:rsidRPr="006C4704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6C470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6778FE" w:rsidRPr="000477E4" w:rsidTr="002A58C1">
        <w:tc>
          <w:tcPr>
            <w:tcW w:w="2518" w:type="dxa"/>
          </w:tcPr>
          <w:p w:rsidR="006778FE" w:rsidRDefault="006778FE" w:rsidP="0078456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6778FE" w:rsidRPr="00996DB9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778FE" w:rsidRPr="00996DB9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6778FE" w:rsidRPr="00996DB9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4" w:type="dxa"/>
            <w:vAlign w:val="center"/>
          </w:tcPr>
          <w:p w:rsidR="006778FE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6778FE" w:rsidRPr="00996DB9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center"/>
          </w:tcPr>
          <w:p w:rsidR="006778FE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778FE" w:rsidRPr="00D270C1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double" w:sz="4" w:space="0" w:color="auto"/>
            </w:tcBorders>
            <w:vAlign w:val="center"/>
          </w:tcPr>
          <w:p w:rsidR="006778FE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FE" w:rsidRPr="000477E4" w:rsidTr="002A58C1">
        <w:tc>
          <w:tcPr>
            <w:tcW w:w="2518" w:type="dxa"/>
          </w:tcPr>
          <w:p w:rsidR="006778FE" w:rsidRDefault="006778FE" w:rsidP="0078456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 (ข้อมูลระดับ 2)</w:t>
            </w:r>
          </w:p>
        </w:tc>
        <w:tc>
          <w:tcPr>
            <w:tcW w:w="235" w:type="dxa"/>
          </w:tcPr>
          <w:p w:rsidR="006778FE" w:rsidRPr="00996DB9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778FE" w:rsidRPr="00996DB9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6778FE" w:rsidRPr="00996DB9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4" w:type="dxa"/>
            <w:vAlign w:val="center"/>
          </w:tcPr>
          <w:p w:rsidR="006778FE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6778FE" w:rsidRPr="00996DB9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center"/>
          </w:tcPr>
          <w:p w:rsidR="006778FE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778FE" w:rsidRPr="00D270C1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double" w:sz="4" w:space="0" w:color="auto"/>
            </w:tcBorders>
            <w:vAlign w:val="center"/>
          </w:tcPr>
          <w:p w:rsidR="006778FE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25,167</w:t>
            </w:r>
          </w:p>
        </w:tc>
      </w:tr>
    </w:tbl>
    <w:p w:rsidR="005742AB" w:rsidRDefault="005742AB" w:rsidP="0057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104BE" w:rsidRDefault="002104B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2104BE" w:rsidRDefault="002104B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  <w:sectPr w:rsidR="002104BE" w:rsidSect="007E6471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151" w:bottom="851" w:left="1440" w:header="476" w:footer="332" w:gutter="0"/>
          <w:pgNumType w:start="17"/>
          <w:cols w:space="720"/>
          <w:titlePg/>
          <w:docGrid w:linePitch="245"/>
        </w:sectPr>
      </w:pPr>
    </w:p>
    <w:p w:rsidR="006D2E04" w:rsidRDefault="00FF5FB6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10</w:t>
      </w:r>
      <w:r w:rsidR="006D2E04">
        <w:rPr>
          <w:rFonts w:ascii="Angsana New" w:hAnsi="Angsana New"/>
          <w:b/>
          <w:bCs/>
          <w:sz w:val="30"/>
          <w:szCs w:val="30"/>
        </w:rPr>
        <w:t>.</w:t>
      </w:r>
      <w:r w:rsidR="00A13B2C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เงินลงทุนในบริษัทย่อย</w:t>
      </w:r>
    </w:p>
    <w:p w:rsidR="006D2E04" w:rsidRPr="00FD5313" w:rsidRDefault="006D2E04" w:rsidP="006D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6D2E04" w:rsidRDefault="006D2E04" w:rsidP="006D2E04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 w:rsidR="002A3462">
        <w:rPr>
          <w:rFonts w:ascii="Angsana New" w:hAnsi="Angsana New" w:hint="cs"/>
          <w:sz w:val="30"/>
          <w:szCs w:val="30"/>
          <w:cs/>
        </w:rPr>
        <w:t>ในบริษัทย่อย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</w:t>
      </w:r>
      <w:r w:rsidRPr="001B2113">
        <w:rPr>
          <w:rFonts w:ascii="Angsana New" w:hAnsi="Angsana New"/>
          <w:sz w:val="30"/>
          <w:szCs w:val="30"/>
          <w:cs/>
        </w:rPr>
        <w:t xml:space="preserve">วันที่ </w:t>
      </w:r>
      <w:r w:rsidRPr="001B2113">
        <w:rPr>
          <w:rFonts w:ascii="Angsana New" w:hAnsi="Angsana New"/>
          <w:sz w:val="30"/>
          <w:szCs w:val="30"/>
        </w:rPr>
        <w:t>31</w:t>
      </w:r>
      <w:r w:rsidR="0010142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F0561">
        <w:rPr>
          <w:rFonts w:ascii="Angsana New" w:hAnsi="Angsana New"/>
          <w:sz w:val="30"/>
          <w:szCs w:val="30"/>
          <w:cs/>
        </w:rPr>
        <w:t>256</w:t>
      </w:r>
      <w:r w:rsidR="0016771D">
        <w:rPr>
          <w:rFonts w:ascii="Angsana New" w:hAnsi="Angsana New" w:hint="cs"/>
          <w:sz w:val="30"/>
          <w:szCs w:val="30"/>
          <w:cs/>
        </w:rPr>
        <w:t>5</w:t>
      </w:r>
      <w:r w:rsidR="00467EB2">
        <w:rPr>
          <w:rFonts w:ascii="Angsana New" w:hAnsi="Angsana New"/>
          <w:sz w:val="30"/>
          <w:szCs w:val="30"/>
          <w:cs/>
        </w:rPr>
        <w:t xml:space="preserve"> และ </w:t>
      </w:r>
      <w:r w:rsidR="00A42575">
        <w:rPr>
          <w:rFonts w:ascii="Angsana New" w:hAnsi="Angsana New"/>
          <w:sz w:val="30"/>
          <w:szCs w:val="30"/>
          <w:cs/>
        </w:rPr>
        <w:t>256</w:t>
      </w:r>
      <w:r w:rsidR="0016771D">
        <w:rPr>
          <w:rFonts w:ascii="Angsana New" w:hAnsi="Angsana New" w:hint="cs"/>
          <w:sz w:val="30"/>
          <w:szCs w:val="30"/>
          <w:cs/>
        </w:rPr>
        <w:t>4</w:t>
      </w:r>
      <w:r w:rsidRPr="00CA64A5">
        <w:rPr>
          <w:rFonts w:ascii="Angsana New" w:hAnsi="Angsana New"/>
          <w:sz w:val="30"/>
          <w:szCs w:val="30"/>
          <w:cs/>
        </w:rPr>
        <w:t xml:space="preserve"> มี</w:t>
      </w:r>
      <w:r w:rsidR="002A58FF">
        <w:rPr>
          <w:rFonts w:ascii="Angsana New" w:hAnsi="Angsana New" w:hint="cs"/>
          <w:sz w:val="30"/>
          <w:szCs w:val="30"/>
          <w:cs/>
        </w:rPr>
        <w:t>ดังนี้</w:t>
      </w:r>
    </w:p>
    <w:p w:rsidR="00104BB9" w:rsidRDefault="00104BB9" w:rsidP="006D2E04">
      <w:pPr>
        <w:ind w:hanging="90"/>
        <w:rPr>
          <w:rFonts w:ascii="Angsana New" w:hAnsi="Angsana New"/>
          <w:sz w:val="30"/>
          <w:szCs w:val="30"/>
        </w:rPr>
      </w:pPr>
    </w:p>
    <w:tbl>
      <w:tblPr>
        <w:tblW w:w="14570" w:type="dxa"/>
        <w:tblInd w:w="-72" w:type="dxa"/>
        <w:tblLayout w:type="fixed"/>
        <w:tblLook w:val="0000"/>
      </w:tblPr>
      <w:tblGrid>
        <w:gridCol w:w="3866"/>
        <w:gridCol w:w="1067"/>
        <w:gridCol w:w="284"/>
        <w:gridCol w:w="1059"/>
        <w:gridCol w:w="284"/>
        <w:gridCol w:w="1133"/>
        <w:gridCol w:w="284"/>
        <w:gridCol w:w="1134"/>
        <w:gridCol w:w="300"/>
        <w:gridCol w:w="1138"/>
        <w:gridCol w:w="236"/>
        <w:gridCol w:w="1114"/>
        <w:gridCol w:w="236"/>
        <w:gridCol w:w="1085"/>
        <w:gridCol w:w="236"/>
        <w:gridCol w:w="1114"/>
      </w:tblGrid>
      <w:tr w:rsidR="00104BB9" w:rsidRPr="00D02D1D" w:rsidTr="00EE0522">
        <w:trPr>
          <w:cantSplit/>
        </w:trPr>
        <w:tc>
          <w:tcPr>
            <w:tcW w:w="3866" w:type="dxa"/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300" w:type="dxa"/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04BB9" w:rsidRPr="00D02D1D" w:rsidTr="00EE0522">
        <w:trPr>
          <w:cantSplit/>
        </w:trPr>
        <w:tc>
          <w:tcPr>
            <w:tcW w:w="3866" w:type="dxa"/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4" w:type="dxa"/>
          </w:tcPr>
          <w:p w:rsidR="00104BB9" w:rsidRPr="00D02D1D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300" w:type="dxa"/>
          </w:tcPr>
          <w:p w:rsidR="00104BB9" w:rsidRPr="00D02D1D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754CD2" w:rsidRPr="00D02D1D" w:rsidTr="00EE0522">
        <w:trPr>
          <w:cantSplit/>
        </w:trPr>
        <w:tc>
          <w:tcPr>
            <w:tcW w:w="3866" w:type="dxa"/>
          </w:tcPr>
          <w:p w:rsidR="00754CD2" w:rsidRPr="00D02D1D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:rsidR="00754CD2" w:rsidRPr="00995DCA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6771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6771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754CD2" w:rsidRPr="00D02D1D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754CD2" w:rsidRPr="00995DCA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6771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6771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00" w:type="dxa"/>
          </w:tcPr>
          <w:p w:rsidR="00754CD2" w:rsidRPr="00D02D1D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754CD2" w:rsidRPr="00995DCA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6771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6771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754CD2" w:rsidRPr="00D02D1D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754CD2" w:rsidRPr="00995DCA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6771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677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54CD2" w:rsidRPr="00D02D1D" w:rsidTr="00EE0522">
        <w:trPr>
          <w:cantSplit/>
        </w:trPr>
        <w:tc>
          <w:tcPr>
            <w:tcW w:w="3866" w:type="dxa"/>
          </w:tcPr>
          <w:p w:rsidR="00754CD2" w:rsidRPr="00D02D1D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0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771D" w:rsidRPr="002A3462" w:rsidTr="00EE0522">
        <w:trPr>
          <w:cantSplit/>
        </w:trPr>
        <w:tc>
          <w:tcPr>
            <w:tcW w:w="3866" w:type="dxa"/>
            <w:vAlign w:val="center"/>
          </w:tcPr>
          <w:p w:rsidR="0016771D" w:rsidRPr="00E25899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16771D" w:rsidRPr="008D73D5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8D73D5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16771D" w:rsidRPr="008D73D5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8D73D5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16771D" w:rsidRPr="008D73D5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6771D" w:rsidRPr="008D73D5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300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16771D" w:rsidRPr="0028754D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6771D" w:rsidRPr="0028754D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16771D" w:rsidRPr="0028754D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28754D">
              <w:rPr>
                <w:rFonts w:ascii="Angsana New" w:hAnsi="Angsana New"/>
                <w:sz w:val="30"/>
                <w:szCs w:val="30"/>
              </w:rPr>
              <w:t>,</w:t>
            </w:r>
            <w:r w:rsidRPr="0028754D">
              <w:rPr>
                <w:rFonts w:ascii="Angsana New" w:hAnsi="Angsana New" w:hint="cs"/>
                <w:sz w:val="30"/>
                <w:szCs w:val="30"/>
                <w:cs/>
              </w:rPr>
              <w:t>467</w:t>
            </w:r>
          </w:p>
        </w:tc>
        <w:tc>
          <w:tcPr>
            <w:tcW w:w="236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6771D" w:rsidRPr="0083174B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964</w:t>
            </w:r>
          </w:p>
        </w:tc>
      </w:tr>
      <w:tr w:rsidR="0016771D" w:rsidRPr="002A3462" w:rsidTr="00EE0522">
        <w:trPr>
          <w:cantSplit/>
        </w:trPr>
        <w:tc>
          <w:tcPr>
            <w:tcW w:w="3866" w:type="dxa"/>
            <w:vAlign w:val="center"/>
          </w:tcPr>
          <w:p w:rsidR="0016771D" w:rsidRPr="00E25899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16771D" w:rsidRPr="008D73D5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16771D" w:rsidRPr="008D73D5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16771D" w:rsidRPr="008D73D5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6771D" w:rsidRPr="008D73D5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300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16771D" w:rsidRPr="0028754D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6771D" w:rsidRPr="0028754D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16771D" w:rsidRPr="00B175A8" w:rsidRDefault="00B175A8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19,430</w:t>
            </w:r>
          </w:p>
        </w:tc>
        <w:tc>
          <w:tcPr>
            <w:tcW w:w="236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6771D" w:rsidRPr="0083174B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718</w:t>
            </w:r>
          </w:p>
        </w:tc>
      </w:tr>
      <w:tr w:rsidR="0016771D" w:rsidRPr="002A3462" w:rsidTr="00EE0522">
        <w:trPr>
          <w:cantSplit/>
        </w:trPr>
        <w:tc>
          <w:tcPr>
            <w:tcW w:w="3866" w:type="dxa"/>
            <w:vAlign w:val="center"/>
          </w:tcPr>
          <w:p w:rsidR="0016771D" w:rsidRPr="00E25899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16771D" w:rsidRPr="008D73D5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4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16771D" w:rsidRPr="008D73D5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4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16771D" w:rsidRPr="008D73D5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6771D" w:rsidRPr="008D73D5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300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16771D" w:rsidRPr="0028754D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72" w:hanging="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6771D" w:rsidRPr="0028754D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16771D" w:rsidRPr="0028754D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6771D" w:rsidRPr="0083174B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6771D" w:rsidRPr="002A3462" w:rsidTr="00EE0522">
        <w:trPr>
          <w:cantSplit/>
        </w:trPr>
        <w:tc>
          <w:tcPr>
            <w:tcW w:w="3866" w:type="dxa"/>
            <w:vAlign w:val="center"/>
          </w:tcPr>
          <w:p w:rsidR="0016771D" w:rsidRPr="00E25899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  <w:shd w:val="clear" w:color="auto" w:fill="auto"/>
          </w:tcPr>
          <w:p w:rsidR="0016771D" w:rsidRPr="0083174B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4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16771D" w:rsidRPr="0083174B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4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16771D" w:rsidRPr="008D73D5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84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6771D" w:rsidRPr="008D73D5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300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16771D" w:rsidRPr="0028754D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1</w:t>
            </w:r>
            <w:r w:rsidRPr="0028754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28754D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16771D" w:rsidRPr="0028754D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1</w:t>
            </w:r>
            <w:r w:rsidRPr="0028754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28754D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16771D" w:rsidRPr="0028754D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10,584</w:t>
            </w:r>
          </w:p>
        </w:tc>
        <w:tc>
          <w:tcPr>
            <w:tcW w:w="236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6771D" w:rsidRPr="0083174B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9,261</w:t>
            </w:r>
          </w:p>
        </w:tc>
      </w:tr>
      <w:tr w:rsidR="006778FE" w:rsidRPr="002A3462" w:rsidTr="00EE0522">
        <w:trPr>
          <w:cantSplit/>
        </w:trPr>
        <w:tc>
          <w:tcPr>
            <w:tcW w:w="3866" w:type="dxa"/>
            <w:vAlign w:val="center"/>
          </w:tcPr>
          <w:p w:rsidR="006778FE" w:rsidRPr="00E25899" w:rsidRDefault="00D32FED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ชาลี ท็</w:t>
            </w:r>
            <w:r w:rsidR="00B175A8" w:rsidRPr="00ED43AE">
              <w:rPr>
                <w:rFonts w:ascii="Angsana New" w:hAnsi="Angsana New" w:hint="cs"/>
                <w:sz w:val="30"/>
                <w:szCs w:val="30"/>
                <w:cs/>
              </w:rPr>
              <w:t>อป โลจิสติกส์ โซลูชั่น</w:t>
            </w:r>
            <w:r w:rsidR="00B175A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175A8" w:rsidRPr="00ED43AE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67" w:type="dxa"/>
            <w:shd w:val="clear" w:color="auto" w:fill="auto"/>
          </w:tcPr>
          <w:p w:rsidR="006778FE" w:rsidRPr="008D73D5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1</w:t>
            </w:r>
            <w:r w:rsidRPr="008D73D5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84" w:type="dxa"/>
          </w:tcPr>
          <w:p w:rsidR="006778FE" w:rsidRPr="00F32C23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6778FE" w:rsidRPr="0028754D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6778FE" w:rsidRPr="00F32C23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6778FE" w:rsidRPr="008D73D5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8D73D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6778FE" w:rsidRPr="00F32C23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778FE" w:rsidRPr="0028754D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300" w:type="dxa"/>
          </w:tcPr>
          <w:p w:rsidR="006778FE" w:rsidRPr="00F32C23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6778FE" w:rsidRPr="0028754D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</w:t>
            </w:r>
            <w:r w:rsidRPr="0028754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6778FE" w:rsidRPr="00F32C23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72" w:hanging="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6778FE" w:rsidRPr="0028754D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778FE" w:rsidRPr="00F32C23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778FE" w:rsidRPr="0028754D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778FE" w:rsidRPr="00F32C23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6778FE" w:rsidRPr="0083174B" w:rsidRDefault="006778FE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6771D" w:rsidRPr="002A3462" w:rsidTr="00EB35BF">
        <w:trPr>
          <w:cantSplit/>
        </w:trPr>
        <w:tc>
          <w:tcPr>
            <w:tcW w:w="3866" w:type="dxa"/>
          </w:tcPr>
          <w:p w:rsidR="0016771D" w:rsidRPr="00E25899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771D" w:rsidRPr="0028754D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6</w:t>
            </w:r>
            <w:r w:rsidRPr="0028754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6778FE">
              <w:rPr>
                <w:rFonts w:ascii="Angsana New" w:hAnsi="Angsana New"/>
                <w:sz w:val="30"/>
                <w:szCs w:val="30"/>
              </w:rPr>
              <w:t>8,5</w:t>
            </w:r>
            <w:r w:rsidRPr="0028754D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36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16771D" w:rsidRPr="0028754D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6</w:t>
            </w:r>
            <w:r w:rsidRPr="0028754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28754D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771D" w:rsidRPr="00B175A8" w:rsidRDefault="00B175A8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  <w:r w:rsidR="0016771D" w:rsidRPr="00B175A8">
              <w:rPr>
                <w:rFonts w:ascii="Angsana New" w:hAnsi="Angsana New"/>
                <w:sz w:val="30"/>
                <w:szCs w:val="30"/>
              </w:rPr>
              <w:t>,</w:t>
            </w:r>
            <w:r w:rsidR="0016771D" w:rsidRPr="00B175A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81</w:t>
            </w:r>
          </w:p>
        </w:tc>
        <w:tc>
          <w:tcPr>
            <w:tcW w:w="236" w:type="dxa"/>
          </w:tcPr>
          <w:p w:rsidR="0016771D" w:rsidRPr="00F32C23" w:rsidRDefault="0016771D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16771D" w:rsidRPr="0083174B" w:rsidRDefault="0016771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943</w:t>
            </w:r>
          </w:p>
        </w:tc>
      </w:tr>
    </w:tbl>
    <w:p w:rsidR="003B6680" w:rsidRPr="002A3462" w:rsidRDefault="003B6680" w:rsidP="00C16D5C">
      <w:pPr>
        <w:rPr>
          <w:rFonts w:ascii="Angsana New" w:hAnsi="Angsana New"/>
          <w:sz w:val="30"/>
          <w:szCs w:val="30"/>
        </w:rPr>
      </w:pPr>
    </w:p>
    <w:p w:rsidR="00124F94" w:rsidRPr="00125AFE" w:rsidRDefault="00124F94" w:rsidP="00C16D5C">
      <w:pPr>
        <w:rPr>
          <w:rFonts w:ascii="Angsana New" w:hAnsi="Angsana New"/>
          <w:sz w:val="16"/>
          <w:szCs w:val="16"/>
        </w:rPr>
      </w:pPr>
    </w:p>
    <w:p w:rsidR="00125AFE" w:rsidRDefault="00125AFE" w:rsidP="00125AFE">
      <w:pPr>
        <w:rPr>
          <w:rFonts w:ascii="Angsana New" w:hAnsi="Angsana New"/>
          <w:sz w:val="30"/>
          <w:szCs w:val="30"/>
        </w:rPr>
      </w:pPr>
    </w:p>
    <w:p w:rsidR="00124F94" w:rsidRPr="00125AFE" w:rsidRDefault="00124F94" w:rsidP="00C16D5C">
      <w:pPr>
        <w:rPr>
          <w:rFonts w:ascii="Angsana New" w:hAnsi="Angsana New"/>
          <w:sz w:val="16"/>
          <w:szCs w:val="16"/>
        </w:rPr>
        <w:sectPr w:rsidR="00124F94" w:rsidRPr="00125AFE" w:rsidSect="00F73EC0">
          <w:footerReference w:type="first" r:id="rId13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051D04" w:rsidRDefault="00051D04" w:rsidP="0005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051D04" w:rsidRPr="004841CF" w:rsidRDefault="00051D04" w:rsidP="00051D04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B359B5" w:rsidRDefault="00941DA1" w:rsidP="00B14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ในระหว่างปี</w:t>
      </w:r>
      <w:r w:rsidR="00051D04">
        <w:rPr>
          <w:rFonts w:ascii="Angsana New" w:hAnsi="Angsana New" w:hint="cs"/>
          <w:sz w:val="30"/>
          <w:szCs w:val="30"/>
          <w:cs/>
        </w:rPr>
        <w:t xml:space="preserve"> 2564</w:t>
      </w:r>
      <w:r w:rsidR="00051D04" w:rsidRPr="002E6A69">
        <w:rPr>
          <w:rFonts w:ascii="Angsana New" w:hAnsi="Angsana New" w:hint="cs"/>
          <w:sz w:val="30"/>
          <w:szCs w:val="30"/>
          <w:cs/>
        </w:rPr>
        <w:t xml:space="preserve"> กลุ่มบริษัทขายใบสำคัญแส</w:t>
      </w:r>
      <w:r w:rsidR="00051D04">
        <w:rPr>
          <w:rFonts w:ascii="Angsana New" w:hAnsi="Angsana New" w:hint="cs"/>
          <w:sz w:val="30"/>
          <w:szCs w:val="30"/>
          <w:cs/>
        </w:rPr>
        <w:t>ดงสิทธิที่</w:t>
      </w:r>
      <w:r w:rsidR="0004006D" w:rsidRPr="0004006D">
        <w:rPr>
          <w:rFonts w:ascii="Angsana New" w:hAnsi="Angsana New" w:hint="cs"/>
          <w:sz w:val="30"/>
          <w:szCs w:val="30"/>
          <w:cs/>
        </w:rPr>
        <w:t xml:space="preserve">จะซื้อหุ้นสามัญของบริษัทย่อยครั้งที่ </w:t>
      </w:r>
      <w:r w:rsidR="0004006D" w:rsidRPr="0004006D">
        <w:rPr>
          <w:rFonts w:ascii="Angsana New" w:hAnsi="Angsana New"/>
          <w:sz w:val="30"/>
          <w:szCs w:val="30"/>
        </w:rPr>
        <w:t xml:space="preserve">2 </w:t>
      </w:r>
      <w:r w:rsidR="0004006D" w:rsidRPr="0004006D">
        <w:rPr>
          <w:rFonts w:ascii="Angsana New" w:hAnsi="Angsana New" w:hint="cs"/>
          <w:sz w:val="30"/>
          <w:szCs w:val="30"/>
          <w:cs/>
        </w:rPr>
        <w:t>(</w:t>
      </w:r>
      <w:r w:rsidR="00ED1F54">
        <w:rPr>
          <w:rFonts w:ascii="Angsana New" w:hAnsi="Angsana New"/>
          <w:sz w:val="30"/>
          <w:szCs w:val="30"/>
        </w:rPr>
        <w:t xml:space="preserve">SMART </w:t>
      </w:r>
      <w:r w:rsidR="0004006D" w:rsidRPr="0004006D">
        <w:rPr>
          <w:rFonts w:ascii="Angsana New" w:hAnsi="Angsana New"/>
          <w:sz w:val="30"/>
          <w:szCs w:val="30"/>
        </w:rPr>
        <w:t>-</w:t>
      </w:r>
      <w:r w:rsidR="00ED1F54">
        <w:rPr>
          <w:rFonts w:ascii="Angsana New" w:hAnsi="Angsana New"/>
          <w:sz w:val="30"/>
          <w:szCs w:val="30"/>
        </w:rPr>
        <w:t xml:space="preserve"> </w:t>
      </w:r>
      <w:r w:rsidR="0004006D" w:rsidRPr="0004006D">
        <w:rPr>
          <w:rFonts w:ascii="Angsana New" w:hAnsi="Angsana New"/>
          <w:sz w:val="30"/>
          <w:szCs w:val="30"/>
        </w:rPr>
        <w:t>W2)</w:t>
      </w:r>
      <w:r w:rsidR="0004006D">
        <w:rPr>
          <w:rFonts w:ascii="Angsana New" w:hAnsi="Angsana New"/>
          <w:i/>
          <w:iCs/>
          <w:sz w:val="30"/>
          <w:szCs w:val="30"/>
        </w:rPr>
        <w:t xml:space="preserve"> </w:t>
      </w:r>
      <w:r w:rsidR="00051D04">
        <w:rPr>
          <w:rFonts w:ascii="Angsana New" w:hAnsi="Angsana New" w:hint="cs"/>
          <w:sz w:val="30"/>
          <w:szCs w:val="30"/>
          <w:cs/>
        </w:rPr>
        <w:t>ได้รับจัดสรร</w:t>
      </w:r>
      <w:r w:rsidR="00051D04" w:rsidRPr="00BC071C">
        <w:rPr>
          <w:rFonts w:ascii="Angsana New" w:hAnsi="Angsana New" w:hint="cs"/>
          <w:sz w:val="30"/>
          <w:szCs w:val="30"/>
          <w:cs/>
        </w:rPr>
        <w:t>จำนวน 3</w:t>
      </w:r>
      <w:r w:rsidR="00051D04" w:rsidRPr="00BC071C">
        <w:rPr>
          <w:rFonts w:ascii="Angsana New" w:hAnsi="Angsana New"/>
          <w:sz w:val="30"/>
          <w:szCs w:val="30"/>
        </w:rPr>
        <w:t>6.8</w:t>
      </w:r>
      <w:r w:rsidR="00051D04" w:rsidRPr="00BC071C">
        <w:rPr>
          <w:rFonts w:ascii="Angsana New" w:hAnsi="Angsana New" w:hint="cs"/>
          <w:sz w:val="30"/>
          <w:szCs w:val="30"/>
          <w:cs/>
        </w:rPr>
        <w:t xml:space="preserve"> ล้านหน่วย เป็นจำนวนเงินรวม</w:t>
      </w:r>
      <w:r w:rsidR="00051D04">
        <w:rPr>
          <w:rFonts w:ascii="Angsana New" w:hAnsi="Angsana New" w:hint="cs"/>
          <w:sz w:val="30"/>
          <w:szCs w:val="30"/>
          <w:cs/>
        </w:rPr>
        <w:t xml:space="preserve"> </w:t>
      </w:r>
      <w:r w:rsidR="00051D04" w:rsidRPr="00BC071C">
        <w:rPr>
          <w:rFonts w:ascii="Angsana New" w:hAnsi="Angsana New" w:hint="cs"/>
          <w:sz w:val="30"/>
          <w:szCs w:val="30"/>
          <w:cs/>
        </w:rPr>
        <w:t>1</w:t>
      </w:r>
      <w:r w:rsidR="00051D04" w:rsidRPr="00BC071C">
        <w:rPr>
          <w:rFonts w:ascii="Angsana New" w:hAnsi="Angsana New"/>
          <w:sz w:val="30"/>
          <w:szCs w:val="30"/>
        </w:rPr>
        <w:t>2.9</w:t>
      </w:r>
      <w:r w:rsidR="00051D04" w:rsidRPr="00BC071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B359B5">
        <w:rPr>
          <w:rFonts w:ascii="Angsana New" w:hAnsi="Angsana New"/>
          <w:sz w:val="30"/>
          <w:szCs w:val="30"/>
        </w:rPr>
        <w:t xml:space="preserve"> </w:t>
      </w:r>
      <w:r w:rsidR="00B359B5">
        <w:rPr>
          <w:rFonts w:ascii="Angsana New" w:hAnsi="Angsana New" w:hint="cs"/>
          <w:sz w:val="30"/>
          <w:szCs w:val="30"/>
          <w:cs/>
        </w:rPr>
        <w:t>และ</w:t>
      </w:r>
      <w:r w:rsidR="00B359B5" w:rsidRPr="005F08BF">
        <w:rPr>
          <w:rFonts w:ascii="Angsana New" w:hAnsi="Angsana New" w:hint="cs"/>
          <w:sz w:val="30"/>
          <w:szCs w:val="30"/>
          <w:cs/>
        </w:rPr>
        <w:t>บริษัท ชลบุรีกันยง จำกัด (“บริษัทย่อย”) ขายเงินลงทุนในหุ้นสามัญของ</w:t>
      </w:r>
      <w:r w:rsidR="00B359B5" w:rsidRPr="005F08BF">
        <w:rPr>
          <w:rFonts w:ascii="Angsana New" w:hAnsi="Angsana New"/>
          <w:sz w:val="30"/>
          <w:szCs w:val="30"/>
          <w:cs/>
        </w:rPr>
        <w:t xml:space="preserve">บริษัท </w:t>
      </w:r>
      <w:r w:rsidR="00B359B5" w:rsidRPr="005F08BF">
        <w:rPr>
          <w:rFonts w:ascii="Angsana New" w:hAnsi="Angsana New" w:hint="cs"/>
          <w:sz w:val="30"/>
          <w:szCs w:val="30"/>
          <w:cs/>
        </w:rPr>
        <w:t xml:space="preserve">สมาร์ทคอนกรีต </w:t>
      </w:r>
      <w:r w:rsidR="00B359B5" w:rsidRPr="005F08BF">
        <w:rPr>
          <w:rFonts w:ascii="Angsana New" w:hAnsi="Angsana New"/>
          <w:sz w:val="30"/>
          <w:szCs w:val="30"/>
          <w:cs/>
        </w:rPr>
        <w:t>จำกัด (มหาชน)</w:t>
      </w:r>
      <w:r w:rsidR="00B359B5" w:rsidRPr="005F08BF">
        <w:rPr>
          <w:rFonts w:ascii="Angsana New" w:hAnsi="Angsana New" w:hint="cs"/>
          <w:sz w:val="30"/>
          <w:szCs w:val="30"/>
          <w:cs/>
        </w:rPr>
        <w:t xml:space="preserve"> (“บริษัทย่อย”)</w:t>
      </w:r>
      <w:r w:rsidR="00B359B5">
        <w:rPr>
          <w:rFonts w:ascii="Angsana New" w:hAnsi="Angsana New" w:hint="cs"/>
          <w:sz w:val="30"/>
          <w:szCs w:val="30"/>
          <w:cs/>
        </w:rPr>
        <w:t xml:space="preserve"> </w:t>
      </w:r>
      <w:r w:rsidR="00B359B5" w:rsidRPr="00402C1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359B5" w:rsidRPr="00402C11">
        <w:rPr>
          <w:rFonts w:ascii="Angsana New" w:hAnsi="Angsana New"/>
          <w:sz w:val="30"/>
          <w:szCs w:val="30"/>
        </w:rPr>
        <w:t>5.6</w:t>
      </w:r>
      <w:r w:rsidR="00B359B5" w:rsidRPr="00402C11">
        <w:rPr>
          <w:rFonts w:ascii="Angsana New" w:hAnsi="Angsana New" w:hint="cs"/>
          <w:sz w:val="30"/>
          <w:szCs w:val="30"/>
          <w:cs/>
        </w:rPr>
        <w:t xml:space="preserve"> ล้านหุ้น เป็นจำนวนเงินรวม </w:t>
      </w:r>
      <w:r w:rsidR="00B359B5" w:rsidRPr="00402C11">
        <w:rPr>
          <w:rFonts w:ascii="Angsana New" w:hAnsi="Angsana New"/>
          <w:sz w:val="30"/>
          <w:szCs w:val="30"/>
        </w:rPr>
        <w:t>9.6</w:t>
      </w:r>
      <w:r w:rsidR="00B359B5" w:rsidRPr="00402C1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A13CD5" w:rsidRDefault="00A13CD5" w:rsidP="005B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43D2F" w:rsidRPr="005B3E23" w:rsidRDefault="007C1DBB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E6469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243D2F" w:rsidRPr="00AD5369">
        <w:rPr>
          <w:rFonts w:ascii="Angsana New" w:hAnsi="Angsana New"/>
          <w:b/>
          <w:bCs/>
          <w:sz w:val="30"/>
          <w:szCs w:val="30"/>
        </w:rPr>
        <w:t>.</w:t>
      </w:r>
      <w:r w:rsidR="00243D2F" w:rsidRPr="00AD5369">
        <w:rPr>
          <w:rFonts w:ascii="Angsana New" w:hAnsi="Angsana New"/>
          <w:b/>
          <w:bCs/>
          <w:sz w:val="30"/>
          <w:szCs w:val="30"/>
        </w:rPr>
        <w:tab/>
      </w:r>
      <w:r w:rsidR="001E2F09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94646F" w:rsidRPr="0094646F" w:rsidRDefault="0094646F" w:rsidP="00243D2F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3970"/>
        <w:gridCol w:w="1701"/>
        <w:gridCol w:w="308"/>
        <w:gridCol w:w="1677"/>
        <w:gridCol w:w="257"/>
        <w:gridCol w:w="1727"/>
      </w:tblGrid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2A2733" w:rsidRPr="00AF3FF9" w:rsidRDefault="002A2733" w:rsidP="005A7231">
            <w:pPr>
              <w:ind w:left="-198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FC592F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FC592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C592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2733" w:rsidRPr="008E3F3F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8" w:type="dxa"/>
            <w:tcBorders>
              <w:top w:val="single" w:sz="4" w:space="0" w:color="auto"/>
            </w:tcBorders>
          </w:tcPr>
          <w:p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2A2733" w:rsidRPr="00FC592F" w:rsidRDefault="002A2733" w:rsidP="00AE20FD">
            <w:pPr>
              <w:ind w:left="-198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92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2A2733" w:rsidRPr="00FC592F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2A2733" w:rsidRPr="008E3F3F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8" w:type="dxa"/>
          </w:tcPr>
          <w:p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</w:tcPr>
          <w:p w:rsidR="002A2733" w:rsidRPr="00FC592F" w:rsidRDefault="002A2733" w:rsidP="00AE20FD">
            <w:pPr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92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7" w:type="dxa"/>
          </w:tcPr>
          <w:p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:rsidR="002A2733" w:rsidRPr="00FC592F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A2733" w:rsidRPr="008E3F3F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3F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308" w:type="dxa"/>
          </w:tcPr>
          <w:p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2A2733" w:rsidRPr="00FC592F" w:rsidRDefault="002A2733" w:rsidP="00AE20FD">
            <w:pPr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92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7" w:type="dxa"/>
          </w:tcPr>
          <w:p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:rsidR="002A2733" w:rsidRPr="00FC592F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</w:tcPr>
          <w:p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08" w:type="dxa"/>
          </w:tcPr>
          <w:p w:rsidR="002A2733" w:rsidRPr="00FC592F" w:rsidRDefault="002A2733" w:rsidP="003173A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7" w:type="dxa"/>
          </w:tcPr>
          <w:p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" w:type="dxa"/>
          </w:tcPr>
          <w:p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7" w:type="dxa"/>
          </w:tcPr>
          <w:p w:rsidR="002A2733" w:rsidRPr="00FC592F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A13CD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 1 มกราคม 256</w:t>
            </w:r>
            <w:r w:rsidRPr="00FC592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701" w:type="dxa"/>
          </w:tcPr>
          <w:p w:rsidR="002A2733" w:rsidRPr="003914B0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264,504</w:t>
            </w:r>
          </w:p>
        </w:tc>
        <w:tc>
          <w:tcPr>
            <w:tcW w:w="308" w:type="dxa"/>
          </w:tcPr>
          <w:p w:rsidR="002A2733" w:rsidRPr="003914B0" w:rsidRDefault="002A2733" w:rsidP="003173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677" w:type="dxa"/>
          </w:tcPr>
          <w:p w:rsidR="002A2733" w:rsidRPr="003914B0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6,331</w:t>
            </w:r>
          </w:p>
        </w:tc>
        <w:tc>
          <w:tcPr>
            <w:tcW w:w="257" w:type="dxa"/>
          </w:tcPr>
          <w:p w:rsidR="002A2733" w:rsidRPr="003914B0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:rsidR="002A2733" w:rsidRPr="003914B0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270,835</w:t>
            </w: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3173AA">
            <w:pPr>
              <w:rPr>
                <w:rFonts w:ascii="Angsana New" w:hAnsi="Angsana New"/>
                <w:sz w:val="30"/>
                <w:szCs w:val="30"/>
              </w:rPr>
            </w:pPr>
            <w:r w:rsidRPr="00FC592F">
              <w:rPr>
                <w:rFonts w:ascii="Angsana New" w:hAnsi="Angsana New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2A2733" w:rsidRPr="003914B0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14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2A2733" w:rsidRPr="003914B0" w:rsidRDefault="002A2733" w:rsidP="003173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677" w:type="dxa"/>
          </w:tcPr>
          <w:p w:rsidR="002A2733" w:rsidRPr="003914B0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4B0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57" w:type="dxa"/>
          </w:tcPr>
          <w:p w:rsidR="002A2733" w:rsidRPr="003914B0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:rsidR="002A2733" w:rsidRPr="003914B0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4B0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3173AA">
            <w:pPr>
              <w:rPr>
                <w:rFonts w:ascii="Angsana New" w:hAnsi="Angsana New"/>
                <w:sz w:val="30"/>
                <w:szCs w:val="30"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A2733" w:rsidRPr="003914B0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4B0">
              <w:rPr>
                <w:rFonts w:ascii="Angsana New" w:hAnsi="Angsana New"/>
                <w:sz w:val="30"/>
                <w:szCs w:val="30"/>
              </w:rPr>
              <w:t>(1,244)</w:t>
            </w:r>
          </w:p>
        </w:tc>
        <w:tc>
          <w:tcPr>
            <w:tcW w:w="308" w:type="dxa"/>
          </w:tcPr>
          <w:p w:rsidR="002A2733" w:rsidRPr="003914B0" w:rsidRDefault="002A2733" w:rsidP="003173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2A2733" w:rsidRPr="003914B0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4B0">
              <w:rPr>
                <w:rFonts w:ascii="Angsana New" w:hAnsi="Angsana New"/>
                <w:sz w:val="30"/>
                <w:szCs w:val="30"/>
              </w:rPr>
              <w:t>1,244</w:t>
            </w:r>
          </w:p>
        </w:tc>
        <w:tc>
          <w:tcPr>
            <w:tcW w:w="257" w:type="dxa"/>
          </w:tcPr>
          <w:p w:rsidR="002A2733" w:rsidRPr="003914B0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:rsidR="002A2733" w:rsidRPr="003914B0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14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 31 ธันวาคม 256</w:t>
            </w:r>
            <w:r w:rsidRPr="00FC59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2733" w:rsidRPr="003914B0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263,260</w:t>
            </w:r>
          </w:p>
        </w:tc>
        <w:tc>
          <w:tcPr>
            <w:tcW w:w="308" w:type="dxa"/>
          </w:tcPr>
          <w:p w:rsidR="002A2733" w:rsidRPr="003914B0" w:rsidRDefault="002A2733" w:rsidP="005D4B4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2A2733" w:rsidRPr="003914B0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7,778</w:t>
            </w:r>
          </w:p>
        </w:tc>
        <w:tc>
          <w:tcPr>
            <w:tcW w:w="257" w:type="dxa"/>
          </w:tcPr>
          <w:p w:rsidR="002A2733" w:rsidRPr="003914B0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2A2733" w:rsidRPr="003914B0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271,038</w:t>
            </w:r>
          </w:p>
        </w:tc>
      </w:tr>
      <w:tr w:rsidR="00160C77" w:rsidRPr="00FC592F" w:rsidTr="005A7231">
        <w:trPr>
          <w:cantSplit/>
        </w:trPr>
        <w:tc>
          <w:tcPr>
            <w:tcW w:w="3970" w:type="dxa"/>
          </w:tcPr>
          <w:p w:rsidR="00160C77" w:rsidRPr="00FC592F" w:rsidRDefault="00160C77" w:rsidP="005A72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Pr="00160C7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</w:tcPr>
          <w:p w:rsidR="00160C77" w:rsidRPr="003914B0" w:rsidRDefault="00160C77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(61,200</w:t>
            </w:r>
            <w:r w:rsidRPr="003914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8" w:type="dxa"/>
          </w:tcPr>
          <w:p w:rsidR="00160C77" w:rsidRPr="003914B0" w:rsidRDefault="00160C77" w:rsidP="005A72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677" w:type="dxa"/>
          </w:tcPr>
          <w:p w:rsidR="00160C77" w:rsidRPr="003914B0" w:rsidRDefault="00160C77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14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7" w:type="dxa"/>
          </w:tcPr>
          <w:p w:rsidR="00160C77" w:rsidRPr="003914B0" w:rsidRDefault="00160C77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:rsidR="00160C77" w:rsidRPr="003914B0" w:rsidRDefault="00160C77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(61,200</w:t>
            </w:r>
            <w:r w:rsidRPr="003914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A7231" w:rsidRPr="00FC592F" w:rsidTr="005A7231">
        <w:trPr>
          <w:cantSplit/>
        </w:trPr>
        <w:tc>
          <w:tcPr>
            <w:tcW w:w="3970" w:type="dxa"/>
          </w:tcPr>
          <w:p w:rsidR="005A7231" w:rsidRPr="00AF3FF9" w:rsidRDefault="005A7231" w:rsidP="005A72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FF9">
              <w:rPr>
                <w:rFonts w:ascii="Angsana New" w:hAnsi="Angsana New" w:hint="cs"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A7231" w:rsidRPr="00FE1211" w:rsidRDefault="005A723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121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5A7231" w:rsidRPr="00FE1211" w:rsidRDefault="005A7231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5A7231" w:rsidRPr="008E3395" w:rsidRDefault="005A723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(6,201</w:t>
            </w:r>
            <w:r w:rsidRPr="008E33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:rsidR="005A7231" w:rsidRPr="00FE1211" w:rsidRDefault="005A723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:rsidR="005A7231" w:rsidRPr="008E3395" w:rsidRDefault="005A723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(6,201</w:t>
            </w:r>
            <w:r w:rsidRPr="008E33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5D4B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 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A2733" w:rsidRPr="003914B0" w:rsidRDefault="005A723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202,0</w:t>
            </w:r>
            <w:r w:rsidR="002A273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08" w:type="dxa"/>
          </w:tcPr>
          <w:p w:rsidR="002A2733" w:rsidRPr="003914B0" w:rsidRDefault="002A2733" w:rsidP="005A723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2A2733" w:rsidRPr="003914B0" w:rsidRDefault="005A723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A27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257" w:type="dxa"/>
          </w:tcPr>
          <w:p w:rsidR="002A2733" w:rsidRPr="003914B0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:rsidR="002A2733" w:rsidRPr="003914B0" w:rsidRDefault="005A723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  <w:r w:rsidR="002A27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B74047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2733" w:rsidRPr="005D4B47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08" w:type="dxa"/>
          </w:tcPr>
          <w:p w:rsidR="002A2733" w:rsidRPr="005D4B47" w:rsidRDefault="002A2733" w:rsidP="003173A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2A2733" w:rsidRPr="005D4B47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7" w:type="dxa"/>
          </w:tcPr>
          <w:p w:rsidR="002A2733" w:rsidRPr="005D4B47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2A2733" w:rsidRPr="005D4B47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01" w:type="dxa"/>
          </w:tcPr>
          <w:p w:rsidR="002A2733" w:rsidRPr="005D4B47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08" w:type="dxa"/>
          </w:tcPr>
          <w:p w:rsidR="002A2733" w:rsidRPr="005D4B47" w:rsidRDefault="002A2733" w:rsidP="005D4B4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77" w:type="dxa"/>
          </w:tcPr>
          <w:p w:rsidR="002A2733" w:rsidRPr="005D4B47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" w:type="dxa"/>
          </w:tcPr>
          <w:p w:rsidR="002A2733" w:rsidRPr="005D4B47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7" w:type="dxa"/>
          </w:tcPr>
          <w:p w:rsidR="002A2733" w:rsidRPr="005D4B47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5D4B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 1 มกราคม 256</w:t>
            </w:r>
            <w:r w:rsidRPr="00FC59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01" w:type="dxa"/>
          </w:tcPr>
          <w:p w:rsidR="002A2733" w:rsidRPr="003914B0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14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2A2733" w:rsidRPr="003914B0" w:rsidRDefault="002A2733" w:rsidP="005D4B4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</w:tcPr>
          <w:p w:rsidR="002A2733" w:rsidRPr="003914B0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6,217</w:t>
            </w:r>
          </w:p>
        </w:tc>
        <w:tc>
          <w:tcPr>
            <w:tcW w:w="257" w:type="dxa"/>
          </w:tcPr>
          <w:p w:rsidR="002A2733" w:rsidRPr="003914B0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:rsidR="002A2733" w:rsidRPr="003914B0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6,217</w:t>
            </w:r>
          </w:p>
        </w:tc>
      </w:tr>
      <w:tr w:rsidR="002A2733" w:rsidRPr="00FC592F" w:rsidTr="005A7231">
        <w:trPr>
          <w:cantSplit/>
          <w:trHeight w:val="124"/>
        </w:trPr>
        <w:tc>
          <w:tcPr>
            <w:tcW w:w="3970" w:type="dxa"/>
          </w:tcPr>
          <w:p w:rsidR="002A2733" w:rsidRPr="00FC592F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:rsidR="002A2733" w:rsidRPr="003914B0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14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2A2733" w:rsidRPr="003914B0" w:rsidRDefault="002A2733" w:rsidP="005D4B4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</w:tcPr>
          <w:p w:rsidR="002A2733" w:rsidRPr="003914B0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1,204</w:t>
            </w:r>
          </w:p>
        </w:tc>
        <w:tc>
          <w:tcPr>
            <w:tcW w:w="257" w:type="dxa"/>
          </w:tcPr>
          <w:p w:rsidR="002A2733" w:rsidRPr="003914B0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:rsidR="002A2733" w:rsidRPr="003914B0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1,204</w:t>
            </w: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5D4B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 31 ธันวาคม 256</w:t>
            </w:r>
            <w:r w:rsidRPr="00FC59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2733" w:rsidRPr="003914B0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14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2A2733" w:rsidRPr="003914B0" w:rsidRDefault="002A2733" w:rsidP="005D4B4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2A2733" w:rsidRPr="003914B0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7,421</w:t>
            </w:r>
          </w:p>
        </w:tc>
        <w:tc>
          <w:tcPr>
            <w:tcW w:w="257" w:type="dxa"/>
          </w:tcPr>
          <w:p w:rsidR="002A2733" w:rsidRPr="003914B0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2A2733" w:rsidRPr="003914B0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7,421</w:t>
            </w: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:rsidR="002A2733" w:rsidRPr="002A2733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73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2A2733" w:rsidRPr="002A2733" w:rsidRDefault="002A2733" w:rsidP="005D4B4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</w:tcPr>
          <w:p w:rsidR="002A2733" w:rsidRPr="002A2733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57" w:type="dxa"/>
          </w:tcPr>
          <w:p w:rsidR="002A2733" w:rsidRPr="002A2733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:rsidR="002A2733" w:rsidRPr="002A2733" w:rsidRDefault="005A723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5A7231" w:rsidRPr="00FC592F" w:rsidTr="005A7231">
        <w:trPr>
          <w:cantSplit/>
        </w:trPr>
        <w:tc>
          <w:tcPr>
            <w:tcW w:w="3970" w:type="dxa"/>
          </w:tcPr>
          <w:p w:rsidR="005A7231" w:rsidRPr="00AF3FF9" w:rsidRDefault="005A7231" w:rsidP="005A72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FF9">
              <w:rPr>
                <w:rFonts w:ascii="Angsana New" w:hAnsi="Angsana New" w:hint="cs"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A7231" w:rsidRPr="00FE1211" w:rsidRDefault="005A723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121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5A7231" w:rsidRPr="00FE1211" w:rsidRDefault="005A7231" w:rsidP="005A723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5A7231" w:rsidRPr="008E3395" w:rsidRDefault="005A723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(6,201</w:t>
            </w:r>
            <w:r w:rsidRPr="008E33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:rsidR="005A7231" w:rsidRPr="00FE1211" w:rsidRDefault="005A723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:rsidR="005A7231" w:rsidRPr="008E3395" w:rsidRDefault="005A723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(6,201</w:t>
            </w:r>
            <w:r w:rsidRPr="008E33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5D4B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 31 ธันวาคม 256</w:t>
            </w:r>
            <w:r w:rsidRPr="00FC59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A2733" w:rsidRPr="005A7231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23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2A2733" w:rsidRPr="005A7231" w:rsidRDefault="002A2733" w:rsidP="005D4B4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A2733" w:rsidRPr="005A7231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231">
              <w:rPr>
                <w:rFonts w:ascii="Angsana New" w:hAnsi="Angsana New"/>
                <w:sz w:val="30"/>
                <w:szCs w:val="30"/>
              </w:rPr>
              <w:t>1,</w:t>
            </w:r>
            <w:r w:rsidR="005A7231"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257" w:type="dxa"/>
          </w:tcPr>
          <w:p w:rsidR="002A2733" w:rsidRPr="005A7231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2A2733" w:rsidRPr="005A7231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231">
              <w:rPr>
                <w:rFonts w:ascii="Angsana New" w:hAnsi="Angsana New"/>
                <w:sz w:val="30"/>
                <w:szCs w:val="30"/>
              </w:rPr>
              <w:t>1,</w:t>
            </w:r>
            <w:r w:rsidR="005A7231"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B74047" w:rsidRDefault="002A2733" w:rsidP="005D4B47">
            <w:pPr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2733" w:rsidRPr="005D4B47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08" w:type="dxa"/>
          </w:tcPr>
          <w:p w:rsidR="002A2733" w:rsidRPr="005D4B47" w:rsidRDefault="002A2733" w:rsidP="005D4B4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2A2733" w:rsidRPr="005D4B47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57" w:type="dxa"/>
          </w:tcPr>
          <w:p w:rsidR="002A2733" w:rsidRPr="005D4B47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2A2733" w:rsidRPr="005D4B47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</w:tbl>
    <w:p w:rsidR="00F64C87" w:rsidRDefault="00F64C87"/>
    <w:p w:rsidR="00F64C87" w:rsidRDefault="00F64C87"/>
    <w:tbl>
      <w:tblPr>
        <w:tblW w:w="9640" w:type="dxa"/>
        <w:tblInd w:w="-34" w:type="dxa"/>
        <w:tblLayout w:type="fixed"/>
        <w:tblLook w:val="0000"/>
      </w:tblPr>
      <w:tblGrid>
        <w:gridCol w:w="3970"/>
        <w:gridCol w:w="1701"/>
        <w:gridCol w:w="308"/>
        <w:gridCol w:w="1677"/>
        <w:gridCol w:w="257"/>
        <w:gridCol w:w="1727"/>
      </w:tblGrid>
      <w:tr w:rsidR="00F64C87" w:rsidRPr="00FC592F" w:rsidTr="00F64C87">
        <w:trPr>
          <w:cantSplit/>
        </w:trPr>
        <w:tc>
          <w:tcPr>
            <w:tcW w:w="3970" w:type="dxa"/>
          </w:tcPr>
          <w:p w:rsidR="00F64C87" w:rsidRPr="00FC592F" w:rsidRDefault="00F64C87" w:rsidP="005D4B47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F64C87" w:rsidRPr="00AF3FF9" w:rsidRDefault="00F64C87" w:rsidP="00770AB3">
            <w:pPr>
              <w:ind w:left="-198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FC592F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FC592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C592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64C87" w:rsidRPr="00FC592F" w:rsidTr="00F64C87">
        <w:trPr>
          <w:cantSplit/>
        </w:trPr>
        <w:tc>
          <w:tcPr>
            <w:tcW w:w="3970" w:type="dxa"/>
          </w:tcPr>
          <w:p w:rsidR="00F64C87" w:rsidRPr="00FC592F" w:rsidRDefault="00F64C87" w:rsidP="005D4B47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64C87" w:rsidRPr="008E3F3F" w:rsidRDefault="00F64C87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8" w:type="dxa"/>
            <w:tcBorders>
              <w:top w:val="single" w:sz="4" w:space="0" w:color="auto"/>
            </w:tcBorders>
          </w:tcPr>
          <w:p w:rsidR="00F64C87" w:rsidRPr="00FC592F" w:rsidRDefault="00F64C87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F64C87" w:rsidRPr="00FC592F" w:rsidRDefault="00F64C87" w:rsidP="00770AB3">
            <w:pPr>
              <w:ind w:left="-198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92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F64C87" w:rsidRPr="00FC592F" w:rsidRDefault="00F64C87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F64C87" w:rsidRPr="00FC592F" w:rsidRDefault="00F64C87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4C87" w:rsidRPr="00FC592F" w:rsidTr="005A7231">
        <w:trPr>
          <w:cantSplit/>
        </w:trPr>
        <w:tc>
          <w:tcPr>
            <w:tcW w:w="3970" w:type="dxa"/>
          </w:tcPr>
          <w:p w:rsidR="00F64C87" w:rsidRPr="00FC592F" w:rsidRDefault="00F64C87" w:rsidP="005D4B47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F64C87" w:rsidRPr="008E3F3F" w:rsidRDefault="00F64C87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8" w:type="dxa"/>
          </w:tcPr>
          <w:p w:rsidR="00F64C87" w:rsidRPr="00FC592F" w:rsidRDefault="00F64C87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</w:tcPr>
          <w:p w:rsidR="00F64C87" w:rsidRPr="00FC592F" w:rsidRDefault="00F64C87" w:rsidP="00770AB3">
            <w:pPr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92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7" w:type="dxa"/>
          </w:tcPr>
          <w:p w:rsidR="00F64C87" w:rsidRPr="00FC592F" w:rsidRDefault="00F64C87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:rsidR="00F64C87" w:rsidRPr="00FC592F" w:rsidRDefault="00F64C87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4C87" w:rsidRPr="00FC592F" w:rsidTr="00F64C87">
        <w:trPr>
          <w:cantSplit/>
        </w:trPr>
        <w:tc>
          <w:tcPr>
            <w:tcW w:w="3970" w:type="dxa"/>
          </w:tcPr>
          <w:p w:rsidR="00F64C87" w:rsidRPr="00FC592F" w:rsidRDefault="00F64C87" w:rsidP="005D4B47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64C87" w:rsidRPr="008E3F3F" w:rsidRDefault="00F64C87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3F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308" w:type="dxa"/>
          </w:tcPr>
          <w:p w:rsidR="00F64C87" w:rsidRPr="00FC592F" w:rsidRDefault="00F64C87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F64C87" w:rsidRPr="00FC592F" w:rsidRDefault="00F64C87" w:rsidP="00770AB3">
            <w:pPr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92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7" w:type="dxa"/>
          </w:tcPr>
          <w:p w:rsidR="00F64C87" w:rsidRPr="00FC592F" w:rsidRDefault="00F64C87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:rsidR="00F64C87" w:rsidRPr="00FC592F" w:rsidRDefault="00F64C87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A2733" w:rsidRPr="00FC592F" w:rsidTr="00F64C87">
        <w:trPr>
          <w:cantSplit/>
        </w:trPr>
        <w:tc>
          <w:tcPr>
            <w:tcW w:w="3970" w:type="dxa"/>
          </w:tcPr>
          <w:p w:rsidR="002A2733" w:rsidRPr="00FC592F" w:rsidRDefault="002A2733" w:rsidP="005D4B47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2733" w:rsidRPr="005D4B47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08" w:type="dxa"/>
          </w:tcPr>
          <w:p w:rsidR="002A2733" w:rsidRPr="005D4B47" w:rsidRDefault="002A2733" w:rsidP="005D4B4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2A2733" w:rsidRPr="005D4B47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7" w:type="dxa"/>
          </w:tcPr>
          <w:p w:rsidR="002A2733" w:rsidRPr="005D4B47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2A2733" w:rsidRPr="005D4B47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5D4B47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b/>
                <w:sz w:val="30"/>
                <w:szCs w:val="30"/>
                <w:cs/>
              </w:rPr>
              <w:t>ณ วันที่ 31 ธันวาคม 256</w:t>
            </w:r>
            <w:r w:rsidRPr="00FC592F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1701" w:type="dxa"/>
          </w:tcPr>
          <w:p w:rsidR="002A2733" w:rsidRPr="003914B0" w:rsidRDefault="00F0224C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  <w:r w:rsidR="002A2733">
              <w:rPr>
                <w:rFonts w:ascii="Angsana New" w:hAnsi="Angsana New"/>
                <w:sz w:val="30"/>
                <w:szCs w:val="30"/>
              </w:rPr>
              <w:t>,260</w:t>
            </w:r>
          </w:p>
        </w:tc>
        <w:tc>
          <w:tcPr>
            <w:tcW w:w="308" w:type="dxa"/>
          </w:tcPr>
          <w:p w:rsidR="002A2733" w:rsidRPr="003914B0" w:rsidRDefault="002A2733" w:rsidP="005D4B4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677" w:type="dxa"/>
          </w:tcPr>
          <w:p w:rsidR="002A2733" w:rsidRPr="003914B0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357</w:t>
            </w:r>
          </w:p>
        </w:tc>
        <w:tc>
          <w:tcPr>
            <w:tcW w:w="257" w:type="dxa"/>
          </w:tcPr>
          <w:p w:rsidR="002A2733" w:rsidRPr="003914B0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:rsidR="002A2733" w:rsidRPr="003914B0" w:rsidRDefault="00F0224C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263</w:t>
            </w:r>
            <w:r w:rsidR="002A2733">
              <w:rPr>
                <w:rFonts w:ascii="Angsana New" w:hAnsi="Angsana New"/>
                <w:bCs/>
                <w:sz w:val="30"/>
                <w:szCs w:val="30"/>
              </w:rPr>
              <w:t>,6</w:t>
            </w:r>
            <w:r w:rsidR="002A2733" w:rsidRPr="003914B0">
              <w:rPr>
                <w:rFonts w:ascii="Angsana New" w:hAnsi="Angsana New"/>
                <w:bCs/>
                <w:sz w:val="30"/>
                <w:szCs w:val="30"/>
              </w:rPr>
              <w:t>17</w:t>
            </w:r>
          </w:p>
        </w:tc>
      </w:tr>
      <w:tr w:rsidR="002A2733" w:rsidRPr="00FC592F" w:rsidTr="005A7231">
        <w:trPr>
          <w:cantSplit/>
        </w:trPr>
        <w:tc>
          <w:tcPr>
            <w:tcW w:w="3970" w:type="dxa"/>
          </w:tcPr>
          <w:p w:rsidR="002A2733" w:rsidRPr="00FC592F" w:rsidRDefault="002A2733" w:rsidP="005D4B47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b/>
                <w:sz w:val="30"/>
                <w:szCs w:val="30"/>
                <w:cs/>
              </w:rPr>
              <w:t>ณ วันที่ 31 ธันวาคม 256</w:t>
            </w:r>
            <w:r w:rsidRPr="00FC592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2A2733" w:rsidRPr="005A7231" w:rsidRDefault="005A723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  <w:r w:rsidR="002A2733" w:rsidRPr="005A723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308" w:type="dxa"/>
          </w:tcPr>
          <w:p w:rsidR="002A2733" w:rsidRPr="005A7231" w:rsidRDefault="002A2733" w:rsidP="005D4B4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677" w:type="dxa"/>
            <w:tcBorders>
              <w:bottom w:val="nil"/>
            </w:tcBorders>
          </w:tcPr>
          <w:p w:rsidR="002A2733" w:rsidRPr="005A7231" w:rsidRDefault="005A723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274</w:t>
            </w:r>
          </w:p>
        </w:tc>
        <w:tc>
          <w:tcPr>
            <w:tcW w:w="257" w:type="dxa"/>
            <w:tcBorders>
              <w:bottom w:val="nil"/>
            </w:tcBorders>
          </w:tcPr>
          <w:p w:rsidR="002A2733" w:rsidRPr="005A7231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:rsidR="002A2733" w:rsidRPr="005A7231" w:rsidRDefault="005A723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202</w:t>
            </w:r>
            <w:r w:rsidR="002A2733" w:rsidRPr="005A723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334</w:t>
            </w:r>
          </w:p>
        </w:tc>
      </w:tr>
    </w:tbl>
    <w:p w:rsidR="005A7231" w:rsidRPr="00F64C87" w:rsidRDefault="005A723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924" w:type="dxa"/>
        <w:tblInd w:w="-34" w:type="dxa"/>
        <w:tblLayout w:type="fixed"/>
        <w:tblLook w:val="0000"/>
      </w:tblPr>
      <w:tblGrid>
        <w:gridCol w:w="3403"/>
        <w:gridCol w:w="1418"/>
        <w:gridCol w:w="308"/>
        <w:gridCol w:w="1457"/>
        <w:gridCol w:w="257"/>
        <w:gridCol w:w="1457"/>
        <w:gridCol w:w="236"/>
        <w:gridCol w:w="1388"/>
      </w:tblGrid>
      <w:tr w:rsidR="00AF3FF9" w:rsidRPr="00FC592F" w:rsidTr="002A2733">
        <w:trPr>
          <w:cantSplit/>
        </w:trPr>
        <w:tc>
          <w:tcPr>
            <w:tcW w:w="3403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AF3FF9" w:rsidRPr="00920BE2" w:rsidRDefault="00AF3FF9" w:rsidP="005D4B47">
            <w:pPr>
              <w:pStyle w:val="a1"/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AF3FF9" w:rsidRPr="00FC592F" w:rsidTr="002A2733">
        <w:trPr>
          <w:cantSplit/>
        </w:trPr>
        <w:tc>
          <w:tcPr>
            <w:tcW w:w="3403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AF3FF9" w:rsidRPr="008E3F3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8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:rsidR="00AF3FF9" w:rsidRPr="00FC592F" w:rsidRDefault="00AF3FF9" w:rsidP="005D4B47">
            <w:pPr>
              <w:ind w:left="-198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92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57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:rsidR="00AF3FF9" w:rsidRPr="00AF3FF9" w:rsidRDefault="00AF3FF9" w:rsidP="00AF3FF9">
            <w:pPr>
              <w:ind w:left="-198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FF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8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F3FF9" w:rsidRPr="00FC592F" w:rsidTr="005F3C44">
        <w:trPr>
          <w:cantSplit/>
        </w:trPr>
        <w:tc>
          <w:tcPr>
            <w:tcW w:w="3403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AF3FF9" w:rsidRPr="008E3F3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8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:rsidR="00AF3FF9" w:rsidRPr="00FC592F" w:rsidRDefault="00AF3FF9" w:rsidP="005D4B47">
            <w:pPr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92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7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:rsidR="00AF3FF9" w:rsidRPr="00AF3FF9" w:rsidRDefault="00AF3FF9" w:rsidP="00AF3FF9">
            <w:pPr>
              <w:ind w:left="-198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FF9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8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F3FF9" w:rsidRPr="00FC592F" w:rsidTr="005F3C44">
        <w:trPr>
          <w:cantSplit/>
        </w:trPr>
        <w:tc>
          <w:tcPr>
            <w:tcW w:w="3403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F3FF9" w:rsidRPr="008E3F3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3F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308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AF3FF9" w:rsidRPr="00FC592F" w:rsidRDefault="00AF3FF9" w:rsidP="005D4B47">
            <w:pPr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92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7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AF3FF9" w:rsidRPr="00AF3FF9" w:rsidRDefault="00AF3FF9" w:rsidP="00AF3FF9">
            <w:pPr>
              <w:ind w:left="-198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FF9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36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AF3FF9" w:rsidRPr="00FC592F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F3FF9" w:rsidRPr="00FC592F" w:rsidTr="002A2733">
        <w:trPr>
          <w:cantSplit/>
        </w:trPr>
        <w:tc>
          <w:tcPr>
            <w:tcW w:w="3403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08" w:type="dxa"/>
          </w:tcPr>
          <w:p w:rsidR="00AF3FF9" w:rsidRPr="00FC592F" w:rsidRDefault="00AF3FF9" w:rsidP="005D4B47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7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7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8" w:type="dxa"/>
          </w:tcPr>
          <w:p w:rsidR="00AF3FF9" w:rsidRPr="00FC592F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F3FF9" w:rsidRPr="00FC592F" w:rsidTr="002A2733">
        <w:trPr>
          <w:cantSplit/>
        </w:trPr>
        <w:tc>
          <w:tcPr>
            <w:tcW w:w="3403" w:type="dxa"/>
          </w:tcPr>
          <w:p w:rsidR="00AF3FF9" w:rsidRPr="00FC592F" w:rsidRDefault="00AF3FF9" w:rsidP="005D4B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 1 มกราคม 256</w:t>
            </w:r>
            <w:r w:rsidRPr="00FC592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18" w:type="dxa"/>
          </w:tcPr>
          <w:p w:rsidR="00AF3FF9" w:rsidRPr="00F9720C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:rsidR="00AF3FF9" w:rsidRPr="00F9720C" w:rsidRDefault="00AF3FF9" w:rsidP="005D4B4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57" w:type="dxa"/>
          </w:tcPr>
          <w:p w:rsidR="00AF3FF9" w:rsidRPr="00F9720C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AF3FF9" w:rsidRPr="00F9720C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:rsidR="00AF3FF9" w:rsidRPr="00F9720C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F3FF9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:rsidR="00AF3FF9" w:rsidRPr="00F9720C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3FF9" w:rsidRPr="00FC592F" w:rsidTr="00C4054F">
        <w:trPr>
          <w:cantSplit/>
        </w:trPr>
        <w:tc>
          <w:tcPr>
            <w:tcW w:w="3403" w:type="dxa"/>
          </w:tcPr>
          <w:p w:rsidR="00AF3FF9" w:rsidRPr="00FC592F" w:rsidRDefault="00334DE5" w:rsidP="00334DE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AF3FF9" w:rsidRPr="00FC592F">
              <w:rPr>
                <w:rFonts w:ascii="Angsana New" w:hAnsi="Angsana New"/>
                <w:sz w:val="30"/>
                <w:szCs w:val="30"/>
                <w:cs/>
              </w:rPr>
              <w:t>วันที่ 31 ธันวาคม 256</w:t>
            </w:r>
            <w:r w:rsidR="00AF3FF9" w:rsidRPr="00FC59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</w:tcPr>
          <w:p w:rsidR="00AF3FF9" w:rsidRPr="00F9720C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122,992</w:t>
            </w:r>
          </w:p>
        </w:tc>
        <w:tc>
          <w:tcPr>
            <w:tcW w:w="308" w:type="dxa"/>
          </w:tcPr>
          <w:p w:rsidR="00AF3FF9" w:rsidRPr="00F9720C" w:rsidRDefault="00AF3FF9" w:rsidP="005A72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57" w:type="dxa"/>
          </w:tcPr>
          <w:p w:rsidR="00AF3FF9" w:rsidRPr="00F9720C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6,331</w:t>
            </w:r>
          </w:p>
        </w:tc>
        <w:tc>
          <w:tcPr>
            <w:tcW w:w="257" w:type="dxa"/>
          </w:tcPr>
          <w:p w:rsidR="00AF3FF9" w:rsidRPr="00F9720C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:rsidR="00AF3FF9" w:rsidRPr="00F9720C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20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AF3FF9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:rsidR="00AF3FF9" w:rsidRPr="00F9720C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129,323</w:t>
            </w:r>
          </w:p>
        </w:tc>
      </w:tr>
      <w:tr w:rsidR="00AF3FF9" w:rsidRPr="00FC592F" w:rsidTr="00C4054F">
        <w:trPr>
          <w:cantSplit/>
        </w:trPr>
        <w:tc>
          <w:tcPr>
            <w:tcW w:w="3403" w:type="dxa"/>
          </w:tcPr>
          <w:p w:rsidR="00AF3FF9" w:rsidRPr="00FC592F" w:rsidRDefault="00AF3FF9" w:rsidP="005D4B47">
            <w:pPr>
              <w:rPr>
                <w:rFonts w:ascii="Angsana New" w:hAnsi="Angsana New"/>
                <w:sz w:val="30"/>
                <w:szCs w:val="30"/>
              </w:rPr>
            </w:pPr>
            <w:r w:rsidRPr="00FC592F">
              <w:rPr>
                <w:rFonts w:ascii="Angsana New" w:hAnsi="Angsana New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:rsidR="00AF3FF9" w:rsidRPr="00AF3FF9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FF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AF3FF9" w:rsidRPr="00AF3FF9" w:rsidRDefault="00AF3FF9" w:rsidP="005D4B4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7" w:type="dxa"/>
          </w:tcPr>
          <w:p w:rsidR="00AF3FF9" w:rsidRPr="00AF3FF9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FF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7" w:type="dxa"/>
          </w:tcPr>
          <w:p w:rsidR="00AF3FF9" w:rsidRPr="00AF3FF9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:rsidR="00AF3FF9" w:rsidRPr="00F9720C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236" w:type="dxa"/>
          </w:tcPr>
          <w:p w:rsidR="00AF3FF9" w:rsidRPr="00AF3FF9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:rsidR="00AF3FF9" w:rsidRPr="00F9720C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</w:t>
            </w:r>
          </w:p>
        </w:tc>
      </w:tr>
      <w:tr w:rsidR="005A7231" w:rsidRPr="00FC592F" w:rsidTr="005F3C44">
        <w:trPr>
          <w:cantSplit/>
        </w:trPr>
        <w:tc>
          <w:tcPr>
            <w:tcW w:w="3403" w:type="dxa"/>
          </w:tcPr>
          <w:p w:rsidR="005A7231" w:rsidRPr="00AF3FF9" w:rsidRDefault="005A7231" w:rsidP="005A72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FF9">
              <w:rPr>
                <w:rFonts w:ascii="Angsana New" w:hAnsi="Angsana New" w:hint="cs"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7231" w:rsidRPr="00AF3FF9" w:rsidRDefault="005A723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FF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5A7231" w:rsidRPr="00F9720C" w:rsidRDefault="005A7231" w:rsidP="005A72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5A7231" w:rsidRPr="008E3395" w:rsidRDefault="005A723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(6,201</w:t>
            </w:r>
            <w:r w:rsidRPr="008E33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:rsidR="005A7231" w:rsidRPr="00AF3FF9" w:rsidRDefault="005A723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5A7231" w:rsidRPr="00AF3FF9" w:rsidRDefault="005A723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FF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5A7231" w:rsidRPr="00AF3FF9" w:rsidRDefault="005A723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5A7231" w:rsidRPr="008E3395" w:rsidRDefault="005A723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(6,201</w:t>
            </w:r>
            <w:r w:rsidRPr="008E33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3FF9" w:rsidRPr="00FC592F" w:rsidTr="005F3C44">
        <w:trPr>
          <w:cantSplit/>
        </w:trPr>
        <w:tc>
          <w:tcPr>
            <w:tcW w:w="3403" w:type="dxa"/>
          </w:tcPr>
          <w:p w:rsidR="00AF3FF9" w:rsidRPr="00FC592F" w:rsidRDefault="00AF3FF9" w:rsidP="005D4B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 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F3FF9" w:rsidRPr="00F9720C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122,992</w:t>
            </w:r>
          </w:p>
        </w:tc>
        <w:tc>
          <w:tcPr>
            <w:tcW w:w="308" w:type="dxa"/>
          </w:tcPr>
          <w:p w:rsidR="00AF3FF9" w:rsidRPr="00F9720C" w:rsidRDefault="00AF3FF9" w:rsidP="005A72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AF3FF9" w:rsidRPr="00F9720C" w:rsidRDefault="008E3395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57" w:type="dxa"/>
          </w:tcPr>
          <w:p w:rsidR="00AF3FF9" w:rsidRPr="00AF3FF9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AF3FF9" w:rsidRPr="00F9720C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236" w:type="dxa"/>
          </w:tcPr>
          <w:p w:rsidR="00AF3FF9" w:rsidRPr="00AF3FF9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AF3FF9" w:rsidRPr="00AF3FF9" w:rsidRDefault="008E3395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123,434</w:t>
            </w:r>
          </w:p>
        </w:tc>
      </w:tr>
      <w:tr w:rsidR="00AF3FF9" w:rsidRPr="00FC592F" w:rsidTr="005F3C44">
        <w:trPr>
          <w:cantSplit/>
        </w:trPr>
        <w:tc>
          <w:tcPr>
            <w:tcW w:w="3403" w:type="dxa"/>
          </w:tcPr>
          <w:p w:rsidR="00AF3FF9" w:rsidRPr="00B74047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F3FF9" w:rsidRPr="005D4B47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08" w:type="dxa"/>
          </w:tcPr>
          <w:p w:rsidR="00AF3FF9" w:rsidRPr="005D4B47" w:rsidRDefault="00AF3FF9" w:rsidP="005D4B4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AF3FF9" w:rsidRPr="005D4B47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7" w:type="dxa"/>
          </w:tcPr>
          <w:p w:rsidR="00AF3FF9" w:rsidRPr="005D4B47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AF3FF9" w:rsidRPr="005D4B47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:rsidR="00AF3FF9" w:rsidRPr="005D4B47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AF3FF9" w:rsidRPr="005D4B47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AF3FF9" w:rsidRPr="00FC592F" w:rsidTr="002A2733">
        <w:trPr>
          <w:cantSplit/>
        </w:trPr>
        <w:tc>
          <w:tcPr>
            <w:tcW w:w="3403" w:type="dxa"/>
          </w:tcPr>
          <w:p w:rsidR="00AF3FF9" w:rsidRPr="00FC592F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8" w:type="dxa"/>
          </w:tcPr>
          <w:p w:rsidR="00AF3FF9" w:rsidRPr="005D4B47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08" w:type="dxa"/>
          </w:tcPr>
          <w:p w:rsidR="00AF3FF9" w:rsidRPr="005D4B47" w:rsidRDefault="00AF3FF9" w:rsidP="005D4B4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7" w:type="dxa"/>
          </w:tcPr>
          <w:p w:rsidR="00AF3FF9" w:rsidRPr="005D4B47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" w:type="dxa"/>
          </w:tcPr>
          <w:p w:rsidR="00AF3FF9" w:rsidRPr="005D4B47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7" w:type="dxa"/>
          </w:tcPr>
          <w:p w:rsidR="00AF3FF9" w:rsidRPr="005D4B47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AF3FF9" w:rsidRPr="005D4B47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8" w:type="dxa"/>
          </w:tcPr>
          <w:p w:rsidR="00AF3FF9" w:rsidRPr="005D4B47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F3FF9" w:rsidRPr="00FC592F" w:rsidTr="002A2733">
        <w:trPr>
          <w:cantSplit/>
        </w:trPr>
        <w:tc>
          <w:tcPr>
            <w:tcW w:w="3403" w:type="dxa"/>
          </w:tcPr>
          <w:p w:rsidR="00AF3FF9" w:rsidRPr="00FC592F" w:rsidRDefault="00AF3FF9" w:rsidP="005D4B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 1 มกราคม 256</w:t>
            </w:r>
            <w:r w:rsidRPr="00FC59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</w:tcPr>
          <w:p w:rsidR="00AF3FF9" w:rsidRPr="00F9720C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20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AF3FF9" w:rsidRPr="00F9720C" w:rsidRDefault="00AF3FF9" w:rsidP="005D4B4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7" w:type="dxa"/>
          </w:tcPr>
          <w:p w:rsidR="00AF3FF9" w:rsidRPr="00F9720C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6,217</w:t>
            </w:r>
          </w:p>
        </w:tc>
        <w:tc>
          <w:tcPr>
            <w:tcW w:w="257" w:type="dxa"/>
          </w:tcPr>
          <w:p w:rsidR="00AF3FF9" w:rsidRPr="00F9720C" w:rsidRDefault="00AF3FF9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:rsidR="00AF3FF9" w:rsidRPr="00F9720C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20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AF3FF9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:rsidR="00AF3FF9" w:rsidRPr="00F9720C" w:rsidRDefault="00AF3FF9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6,217</w:t>
            </w:r>
          </w:p>
        </w:tc>
      </w:tr>
      <w:tr w:rsidR="00043761" w:rsidRPr="00FC592F" w:rsidTr="002A2733">
        <w:trPr>
          <w:cantSplit/>
          <w:trHeight w:val="124"/>
        </w:trPr>
        <w:tc>
          <w:tcPr>
            <w:tcW w:w="3403" w:type="dxa"/>
          </w:tcPr>
          <w:p w:rsidR="00043761" w:rsidRPr="00FC592F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:rsidR="00043761" w:rsidRPr="00F9720C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20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043761" w:rsidRPr="00F9720C" w:rsidRDefault="00043761" w:rsidP="005D4B4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7" w:type="dxa"/>
          </w:tcPr>
          <w:p w:rsidR="00043761" w:rsidRPr="00F9720C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7" w:type="dxa"/>
          </w:tcPr>
          <w:p w:rsidR="00043761" w:rsidRPr="00F9720C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:rsidR="00043761" w:rsidRPr="00F9720C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20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043761" w:rsidRPr="00F9720C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:rsidR="00043761" w:rsidRPr="00F9720C" w:rsidRDefault="00043761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43761" w:rsidRPr="00FC592F" w:rsidTr="005F3C44">
        <w:trPr>
          <w:cantSplit/>
        </w:trPr>
        <w:tc>
          <w:tcPr>
            <w:tcW w:w="3403" w:type="dxa"/>
          </w:tcPr>
          <w:p w:rsidR="00043761" w:rsidRPr="00FC592F" w:rsidRDefault="00043761" w:rsidP="005D4B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 31 ธันวาคม 256</w:t>
            </w:r>
            <w:r w:rsidRPr="00FC59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43761" w:rsidRPr="00F9720C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20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043761" w:rsidRPr="00F9720C" w:rsidRDefault="00043761" w:rsidP="005D4B4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043761" w:rsidRPr="00F9720C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6,223</w:t>
            </w:r>
          </w:p>
        </w:tc>
        <w:tc>
          <w:tcPr>
            <w:tcW w:w="257" w:type="dxa"/>
          </w:tcPr>
          <w:p w:rsidR="00043761" w:rsidRPr="00F9720C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043761" w:rsidRPr="00F9720C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20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043761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043761" w:rsidRPr="00F9720C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6,223</w:t>
            </w:r>
          </w:p>
        </w:tc>
      </w:tr>
      <w:tr w:rsidR="00043761" w:rsidRPr="00FC592F" w:rsidTr="002A2733">
        <w:trPr>
          <w:cantSplit/>
        </w:trPr>
        <w:tc>
          <w:tcPr>
            <w:tcW w:w="3403" w:type="dxa"/>
          </w:tcPr>
          <w:p w:rsidR="00043761" w:rsidRPr="00FC592F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:rsidR="00043761" w:rsidRPr="008E3395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339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043761" w:rsidRPr="005D4B47" w:rsidRDefault="00043761" w:rsidP="005D4B4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57" w:type="dxa"/>
          </w:tcPr>
          <w:p w:rsidR="00043761" w:rsidRPr="00F9720C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7" w:type="dxa"/>
          </w:tcPr>
          <w:p w:rsidR="00043761" w:rsidRPr="005D4B47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7" w:type="dxa"/>
          </w:tcPr>
          <w:p w:rsidR="00043761" w:rsidRPr="00F9720C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20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043761" w:rsidRPr="005D4B47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8" w:type="dxa"/>
          </w:tcPr>
          <w:p w:rsidR="00043761" w:rsidRPr="00F9720C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43761" w:rsidRPr="00FC592F" w:rsidTr="005F3C44">
        <w:trPr>
          <w:cantSplit/>
        </w:trPr>
        <w:tc>
          <w:tcPr>
            <w:tcW w:w="3403" w:type="dxa"/>
          </w:tcPr>
          <w:p w:rsidR="00043761" w:rsidRPr="00AF3FF9" w:rsidRDefault="00043761" w:rsidP="005A72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FF9">
              <w:rPr>
                <w:rFonts w:ascii="Angsana New" w:hAnsi="Angsana New" w:hint="cs"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43761" w:rsidRPr="00AF3FF9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FF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043761" w:rsidRPr="00F9720C" w:rsidRDefault="00043761" w:rsidP="005A723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043761" w:rsidRPr="008E3395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(6,201</w:t>
            </w:r>
            <w:r w:rsidRPr="008E33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:rsidR="00043761" w:rsidRPr="00AF3FF9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043761" w:rsidRPr="00F9720C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20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043761" w:rsidRPr="00AF3FF9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043761" w:rsidRPr="008E3395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(6,201</w:t>
            </w:r>
            <w:r w:rsidRPr="008E33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43761" w:rsidRPr="00FC592F" w:rsidTr="005F3C44">
        <w:trPr>
          <w:cantSplit/>
        </w:trPr>
        <w:tc>
          <w:tcPr>
            <w:tcW w:w="3403" w:type="dxa"/>
          </w:tcPr>
          <w:p w:rsidR="00043761" w:rsidRPr="00FC592F" w:rsidRDefault="00043761" w:rsidP="005D4B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 31 ธันวาคม 256</w:t>
            </w:r>
            <w:r w:rsidRPr="00FC59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43761" w:rsidRPr="008E3395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339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:rsidR="00043761" w:rsidRPr="005D4B47" w:rsidRDefault="00043761" w:rsidP="005D4B4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:rsidR="00043761" w:rsidRPr="008E3395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57" w:type="dxa"/>
          </w:tcPr>
          <w:p w:rsidR="00043761" w:rsidRPr="005D4B47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:rsidR="00043761" w:rsidRPr="00F9720C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20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043761" w:rsidRPr="005D4B47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043761" w:rsidRPr="008E3395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043761" w:rsidRPr="00FC592F" w:rsidTr="005F3C44">
        <w:trPr>
          <w:cantSplit/>
        </w:trPr>
        <w:tc>
          <w:tcPr>
            <w:tcW w:w="3403" w:type="dxa"/>
          </w:tcPr>
          <w:p w:rsidR="00043761" w:rsidRPr="00B74047" w:rsidRDefault="00043761" w:rsidP="005D4B47">
            <w:pPr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43761" w:rsidRPr="005D4B47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08" w:type="dxa"/>
          </w:tcPr>
          <w:p w:rsidR="00043761" w:rsidRPr="005D4B47" w:rsidRDefault="00043761" w:rsidP="005D4B4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043761" w:rsidRPr="005D4B47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57" w:type="dxa"/>
          </w:tcPr>
          <w:p w:rsidR="00043761" w:rsidRPr="005D4B47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043761" w:rsidRPr="005D4B47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:rsidR="00043761" w:rsidRPr="005D4B47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043761" w:rsidRPr="005D4B47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043761" w:rsidRPr="00FC592F" w:rsidTr="002A2733">
        <w:trPr>
          <w:cantSplit/>
        </w:trPr>
        <w:tc>
          <w:tcPr>
            <w:tcW w:w="3403" w:type="dxa"/>
          </w:tcPr>
          <w:p w:rsidR="00043761" w:rsidRPr="00FC592F" w:rsidRDefault="00043761" w:rsidP="005D4B47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18" w:type="dxa"/>
          </w:tcPr>
          <w:p w:rsidR="00043761" w:rsidRPr="005D4B47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08" w:type="dxa"/>
          </w:tcPr>
          <w:p w:rsidR="00043761" w:rsidRPr="005D4B47" w:rsidRDefault="00043761" w:rsidP="005D4B4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7" w:type="dxa"/>
          </w:tcPr>
          <w:p w:rsidR="00043761" w:rsidRPr="005D4B47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7" w:type="dxa"/>
          </w:tcPr>
          <w:p w:rsidR="00043761" w:rsidRPr="005D4B47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57" w:type="dxa"/>
          </w:tcPr>
          <w:p w:rsidR="00043761" w:rsidRPr="005D4B47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043761" w:rsidRPr="005D4B47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88" w:type="dxa"/>
          </w:tcPr>
          <w:p w:rsidR="00043761" w:rsidRPr="005D4B47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043761" w:rsidRPr="00FC592F" w:rsidTr="002A2733">
        <w:trPr>
          <w:cantSplit/>
        </w:trPr>
        <w:tc>
          <w:tcPr>
            <w:tcW w:w="3403" w:type="dxa"/>
          </w:tcPr>
          <w:p w:rsidR="00043761" w:rsidRPr="00FC592F" w:rsidRDefault="00043761" w:rsidP="005D4B47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b/>
                <w:sz w:val="30"/>
                <w:szCs w:val="30"/>
                <w:cs/>
              </w:rPr>
              <w:t>ณ วันที่ 31 ธันวาคม 256</w:t>
            </w:r>
            <w:r w:rsidRPr="00FC592F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1418" w:type="dxa"/>
          </w:tcPr>
          <w:p w:rsidR="00043761" w:rsidRPr="00F9720C" w:rsidRDefault="00043761" w:rsidP="00F972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122,992</w:t>
            </w:r>
          </w:p>
        </w:tc>
        <w:tc>
          <w:tcPr>
            <w:tcW w:w="308" w:type="dxa"/>
          </w:tcPr>
          <w:p w:rsidR="00043761" w:rsidRPr="00F9720C" w:rsidRDefault="00043761" w:rsidP="005D4B4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57" w:type="dxa"/>
          </w:tcPr>
          <w:p w:rsidR="00043761" w:rsidRPr="00F9720C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108</w:t>
            </w:r>
          </w:p>
        </w:tc>
        <w:tc>
          <w:tcPr>
            <w:tcW w:w="257" w:type="dxa"/>
          </w:tcPr>
          <w:p w:rsidR="00043761" w:rsidRPr="00F9720C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57" w:type="dxa"/>
          </w:tcPr>
          <w:p w:rsidR="00043761" w:rsidRPr="00F9720C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20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043761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:rsidR="00043761" w:rsidRPr="00F9720C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123,100</w:t>
            </w:r>
          </w:p>
        </w:tc>
      </w:tr>
      <w:tr w:rsidR="00043761" w:rsidRPr="00FC592F" w:rsidTr="002A2733">
        <w:trPr>
          <w:cantSplit/>
        </w:trPr>
        <w:tc>
          <w:tcPr>
            <w:tcW w:w="3403" w:type="dxa"/>
          </w:tcPr>
          <w:p w:rsidR="00043761" w:rsidRPr="00FC592F" w:rsidRDefault="00043761" w:rsidP="005D4B47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b/>
                <w:sz w:val="30"/>
                <w:szCs w:val="30"/>
                <w:cs/>
              </w:rPr>
              <w:t>ณ วันที่ 31 ธันวาคม 256</w:t>
            </w:r>
            <w:r w:rsidRPr="00FC592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1418" w:type="dxa"/>
            <w:tcBorders>
              <w:bottom w:val="nil"/>
            </w:tcBorders>
          </w:tcPr>
          <w:p w:rsidR="00043761" w:rsidRPr="00F9720C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122,992</w:t>
            </w:r>
          </w:p>
        </w:tc>
        <w:tc>
          <w:tcPr>
            <w:tcW w:w="308" w:type="dxa"/>
          </w:tcPr>
          <w:p w:rsidR="00043761" w:rsidRPr="008E3395" w:rsidRDefault="00043761" w:rsidP="005D4B4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57" w:type="dxa"/>
            <w:tcBorders>
              <w:bottom w:val="nil"/>
            </w:tcBorders>
          </w:tcPr>
          <w:p w:rsidR="00043761" w:rsidRPr="008E3395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102</w:t>
            </w:r>
          </w:p>
        </w:tc>
        <w:tc>
          <w:tcPr>
            <w:tcW w:w="257" w:type="dxa"/>
            <w:tcBorders>
              <w:bottom w:val="nil"/>
            </w:tcBorders>
          </w:tcPr>
          <w:p w:rsidR="00043761" w:rsidRPr="008E3395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nil"/>
            </w:tcBorders>
          </w:tcPr>
          <w:p w:rsidR="00043761" w:rsidRPr="00F9720C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236" w:type="dxa"/>
            <w:tcBorders>
              <w:bottom w:val="nil"/>
            </w:tcBorders>
          </w:tcPr>
          <w:p w:rsidR="00043761" w:rsidRPr="008E3395" w:rsidRDefault="00043761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:rsidR="00043761" w:rsidRPr="008E3395" w:rsidRDefault="00043761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123,406</w:t>
            </w:r>
          </w:p>
        </w:tc>
      </w:tr>
    </w:tbl>
    <w:p w:rsidR="001E0E2A" w:rsidRDefault="00F00A4F" w:rsidP="001E0E2A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อสังหาริมทรัพย์เพื่อการลงทุน </w:t>
      </w:r>
      <w:r w:rsidR="00243D2F" w:rsidRPr="005F061A">
        <w:rPr>
          <w:rFonts w:ascii="Angsana New" w:hAnsi="Angsana New" w:hint="cs"/>
          <w:sz w:val="30"/>
          <w:szCs w:val="30"/>
          <w:cs/>
        </w:rPr>
        <w:t>ได้แก่ ที่ดิน</w:t>
      </w:r>
      <w:r w:rsidR="00FC1F1B">
        <w:rPr>
          <w:rFonts w:ascii="Angsana New" w:hAnsi="Angsana New" w:hint="cs"/>
          <w:sz w:val="30"/>
          <w:szCs w:val="30"/>
          <w:cs/>
        </w:rPr>
        <w:t xml:space="preserve"> </w:t>
      </w:r>
      <w:r w:rsidR="00155365">
        <w:rPr>
          <w:rFonts w:ascii="Angsana New" w:hAnsi="Angsana New" w:hint="cs"/>
          <w:sz w:val="30"/>
          <w:szCs w:val="30"/>
          <w:cs/>
        </w:rPr>
        <w:t>อาคาร</w:t>
      </w:r>
      <w:r w:rsidR="00FC1F1B">
        <w:rPr>
          <w:rFonts w:ascii="Angsana New" w:hAnsi="Angsana New" w:hint="cs"/>
          <w:sz w:val="30"/>
          <w:szCs w:val="30"/>
          <w:cs/>
        </w:rPr>
        <w:t xml:space="preserve"> </w:t>
      </w:r>
      <w:r w:rsidR="002E6406">
        <w:rPr>
          <w:rFonts w:ascii="Angsana New" w:hAnsi="Angsana New" w:hint="cs"/>
          <w:sz w:val="30"/>
          <w:szCs w:val="30"/>
          <w:cs/>
        </w:rPr>
        <w:t>และส่วนปรับปรุงอาคาร</w:t>
      </w:r>
      <w:r w:rsidR="00243D2F" w:rsidRPr="005F061A">
        <w:rPr>
          <w:rFonts w:ascii="Angsana New" w:hAnsi="Angsana New" w:hint="cs"/>
          <w:sz w:val="30"/>
          <w:szCs w:val="30"/>
          <w:cs/>
        </w:rPr>
        <w:t xml:space="preserve"> ซึ่งถือครองไว้เพื่อหาประโยชน์จากรายได้ค่าเช่า</w:t>
      </w:r>
      <w:r w:rsidR="001E0E2A">
        <w:rPr>
          <w:rFonts w:ascii="Angsana New" w:hAnsi="Angsana New" w:hint="cs"/>
          <w:sz w:val="30"/>
          <w:szCs w:val="30"/>
          <w:cs/>
        </w:rPr>
        <w:t>ตาม</w:t>
      </w:r>
      <w:r w:rsidR="00E54325">
        <w:rPr>
          <w:rFonts w:ascii="Angsana New" w:hAnsi="Angsana New" w:hint="cs"/>
          <w:sz w:val="30"/>
          <w:szCs w:val="30"/>
          <w:cs/>
        </w:rPr>
        <w:t>อายุ</w:t>
      </w:r>
      <w:r w:rsidR="001E0E2A">
        <w:rPr>
          <w:rFonts w:ascii="Angsana New" w:hAnsi="Angsana New" w:hint="cs"/>
          <w:sz w:val="30"/>
          <w:szCs w:val="30"/>
          <w:cs/>
        </w:rPr>
        <w:t>สัญญาเช่าซึ่งมี</w:t>
      </w:r>
      <w:r w:rsidR="001E0E2A" w:rsidRPr="00033182">
        <w:rPr>
          <w:rFonts w:ascii="Angsana New" w:hAnsi="Angsana New" w:hint="cs"/>
          <w:sz w:val="30"/>
          <w:szCs w:val="30"/>
          <w:cs/>
        </w:rPr>
        <w:t>อายุ</w:t>
      </w:r>
      <w:r w:rsidR="00A60947" w:rsidRPr="00033182">
        <w:rPr>
          <w:rFonts w:ascii="Angsana New" w:hAnsi="Angsana New"/>
          <w:sz w:val="30"/>
          <w:szCs w:val="30"/>
        </w:rPr>
        <w:t xml:space="preserve"> </w:t>
      </w:r>
      <w:r w:rsidR="001E0E2A" w:rsidRPr="00033182">
        <w:rPr>
          <w:rFonts w:ascii="Angsana New" w:hAnsi="Angsana New"/>
          <w:sz w:val="30"/>
          <w:szCs w:val="30"/>
        </w:rPr>
        <w:t>1</w:t>
      </w:r>
      <w:r w:rsidR="0004006D">
        <w:rPr>
          <w:rFonts w:ascii="Angsana New" w:hAnsi="Angsana New" w:hint="cs"/>
          <w:sz w:val="30"/>
          <w:szCs w:val="30"/>
          <w:cs/>
        </w:rPr>
        <w:t xml:space="preserve"> ถึง</w:t>
      </w:r>
      <w:r w:rsidR="00D322BC">
        <w:rPr>
          <w:rFonts w:ascii="Angsana New" w:hAnsi="Angsana New" w:hint="cs"/>
          <w:sz w:val="30"/>
          <w:szCs w:val="30"/>
          <w:cs/>
        </w:rPr>
        <w:t xml:space="preserve"> </w:t>
      </w:r>
      <w:r w:rsidR="001E0E2A" w:rsidRPr="00033182">
        <w:rPr>
          <w:rFonts w:ascii="Angsana New" w:hAnsi="Angsana New"/>
          <w:sz w:val="30"/>
          <w:szCs w:val="30"/>
        </w:rPr>
        <w:t>30</w:t>
      </w:r>
      <w:r w:rsidR="001E0E2A" w:rsidRPr="00033182">
        <w:rPr>
          <w:rFonts w:ascii="Angsana New" w:hAnsi="Angsana New" w:hint="cs"/>
          <w:sz w:val="30"/>
          <w:szCs w:val="30"/>
          <w:cs/>
        </w:rPr>
        <w:t xml:space="preserve"> ปี</w:t>
      </w:r>
      <w:r w:rsidR="001E0E2A" w:rsidRPr="005F061A">
        <w:rPr>
          <w:rFonts w:ascii="Angsana New" w:hAnsi="Angsana New" w:hint="cs"/>
          <w:sz w:val="30"/>
          <w:szCs w:val="30"/>
          <w:cs/>
        </w:rPr>
        <w:t xml:space="preserve"> </w:t>
      </w:r>
    </w:p>
    <w:p w:rsidR="001E0E2A" w:rsidRPr="00050905" w:rsidRDefault="001E0E2A" w:rsidP="004F0A38">
      <w:pPr>
        <w:pStyle w:val="NoSpacing"/>
        <w:rPr>
          <w:rFonts w:ascii="Angsana New" w:hAnsi="Angsana New"/>
          <w:sz w:val="16"/>
          <w:szCs w:val="16"/>
        </w:rPr>
      </w:pPr>
    </w:p>
    <w:p w:rsidR="00D765AF" w:rsidRDefault="003413AE" w:rsidP="00236843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Cs w:val="30"/>
          <w:cs/>
        </w:rPr>
      </w:pPr>
      <w:r w:rsidRPr="007F7843">
        <w:rPr>
          <w:rFonts w:ascii="Angsana New" w:hAnsi="Angsana New"/>
          <w:szCs w:val="30"/>
          <w:cs/>
        </w:rPr>
        <w:t xml:space="preserve">ณ วันที่ 31 </w:t>
      </w:r>
      <w:r w:rsidRPr="007F7843">
        <w:rPr>
          <w:rFonts w:ascii="Angsana New" w:hAnsi="Angsana New" w:hint="cs"/>
          <w:szCs w:val="30"/>
          <w:cs/>
        </w:rPr>
        <w:t>ธันวา</w:t>
      </w:r>
      <w:r w:rsidRPr="007F7843">
        <w:rPr>
          <w:rFonts w:ascii="Angsana New" w:hAnsi="Angsana New"/>
          <w:szCs w:val="30"/>
          <w:cs/>
        </w:rPr>
        <w:t xml:space="preserve">คม </w:t>
      </w:r>
      <w:r>
        <w:rPr>
          <w:rFonts w:ascii="Angsana New" w:hAnsi="Angsana New"/>
          <w:szCs w:val="30"/>
          <w:cs/>
        </w:rPr>
        <w:t>256</w:t>
      </w:r>
      <w:r w:rsidR="006D2BA8">
        <w:rPr>
          <w:rFonts w:ascii="Angsana New" w:hAnsi="Angsana New" w:hint="cs"/>
          <w:szCs w:val="30"/>
          <w:cs/>
        </w:rPr>
        <w:t>5</w:t>
      </w:r>
      <w:r w:rsidR="00A60947">
        <w:rPr>
          <w:rFonts w:ascii="Angsana New" w:hAnsi="Angsana New"/>
          <w:szCs w:val="30"/>
        </w:rPr>
        <w:t xml:space="preserve"> </w:t>
      </w:r>
      <w:r w:rsidRPr="007F7843">
        <w:rPr>
          <w:rFonts w:ascii="Angsana New" w:hAnsi="Angsana New" w:hint="cs"/>
          <w:szCs w:val="30"/>
          <w:cs/>
        </w:rPr>
        <w:t xml:space="preserve">และ </w:t>
      </w:r>
      <w:r>
        <w:rPr>
          <w:rFonts w:ascii="Angsana New" w:hAnsi="Angsana New" w:hint="cs"/>
          <w:szCs w:val="30"/>
          <w:cs/>
        </w:rPr>
        <w:t>256</w:t>
      </w:r>
      <w:r w:rsidR="006D2BA8">
        <w:rPr>
          <w:rFonts w:ascii="Angsana New" w:hAnsi="Angsana New" w:hint="cs"/>
          <w:szCs w:val="30"/>
          <w:cs/>
        </w:rPr>
        <w:t>4</w:t>
      </w:r>
      <w:r w:rsidR="00A60947">
        <w:rPr>
          <w:rFonts w:ascii="Angsana New" w:hAnsi="Angsana New"/>
          <w:szCs w:val="30"/>
        </w:rPr>
        <w:t xml:space="preserve"> </w:t>
      </w:r>
      <w:r w:rsidRPr="007F7843">
        <w:rPr>
          <w:rFonts w:ascii="Angsana New" w:hAnsi="Angsana New"/>
          <w:szCs w:val="30"/>
          <w:cs/>
        </w:rPr>
        <w:t>ที่ดิน</w:t>
      </w:r>
      <w:r w:rsidR="00680EBE">
        <w:rPr>
          <w:rFonts w:ascii="Angsana New" w:hAnsi="Angsana New" w:hint="cs"/>
          <w:szCs w:val="30"/>
          <w:cs/>
        </w:rPr>
        <w:t>พร้อมสิ่งปลูกสร้าง</w:t>
      </w:r>
      <w:r w:rsidR="000456BA">
        <w:rPr>
          <w:rFonts w:ascii="Angsana New" w:hAnsi="Angsana New" w:hint="cs"/>
          <w:szCs w:val="30"/>
          <w:cs/>
        </w:rPr>
        <w:t>ของ</w:t>
      </w:r>
      <w:r w:rsidRPr="007F7843">
        <w:rPr>
          <w:rFonts w:ascii="Angsana New" w:hAnsi="Angsana New" w:hint="cs"/>
          <w:szCs w:val="30"/>
          <w:cs/>
        </w:rPr>
        <w:t>บริษัท</w:t>
      </w:r>
      <w:r w:rsidR="000456BA">
        <w:rPr>
          <w:rFonts w:ascii="Angsana New" w:hAnsi="Angsana New" w:hint="cs"/>
          <w:szCs w:val="30"/>
          <w:cs/>
        </w:rPr>
        <w:t>ย่อย</w:t>
      </w:r>
      <w:r w:rsidR="00F94957">
        <w:rPr>
          <w:rFonts w:ascii="Angsana New" w:hAnsi="Angsana New" w:hint="cs"/>
          <w:szCs w:val="30"/>
          <w:cs/>
        </w:rPr>
        <w:t xml:space="preserve"> (มูลค่าตามบัญชี</w:t>
      </w:r>
      <w:r w:rsidR="00F94957" w:rsidRPr="0032050F">
        <w:rPr>
          <w:rFonts w:ascii="Angsana New" w:hAnsi="Angsana New" w:hint="cs"/>
          <w:szCs w:val="30"/>
          <w:cs/>
        </w:rPr>
        <w:t xml:space="preserve">จำนวน </w:t>
      </w:r>
      <w:r w:rsidR="00D5484C" w:rsidRPr="00D5484C">
        <w:rPr>
          <w:rFonts w:ascii="Angsana New" w:hAnsi="Angsana New" w:hint="cs"/>
          <w:szCs w:val="30"/>
          <w:cs/>
        </w:rPr>
        <w:t>25.</w:t>
      </w:r>
      <w:r w:rsidR="00D5484C">
        <w:rPr>
          <w:rFonts w:ascii="Angsana New" w:hAnsi="Angsana New" w:hint="cs"/>
          <w:szCs w:val="30"/>
          <w:cs/>
        </w:rPr>
        <w:t>3</w:t>
      </w:r>
      <w:r w:rsidR="0032050F">
        <w:rPr>
          <w:rFonts w:ascii="Angsana New" w:hAnsi="Angsana New" w:hint="cs"/>
          <w:szCs w:val="30"/>
          <w:cs/>
        </w:rPr>
        <w:t xml:space="preserve"> ล้านบาท และ </w:t>
      </w:r>
      <w:r w:rsidR="00D5484C">
        <w:rPr>
          <w:rFonts w:ascii="Angsana New" w:hAnsi="Angsana New" w:hint="cs"/>
          <w:szCs w:val="30"/>
          <w:cs/>
        </w:rPr>
        <w:t>25.4</w:t>
      </w:r>
      <w:r w:rsidR="00F94957" w:rsidRPr="0032050F">
        <w:rPr>
          <w:rFonts w:ascii="Angsana New" w:hAnsi="Angsana New" w:hint="cs"/>
          <w:szCs w:val="30"/>
          <w:cs/>
        </w:rPr>
        <w:t xml:space="preserve"> ล้านบาท</w:t>
      </w:r>
      <w:r w:rsidR="0032050F">
        <w:rPr>
          <w:rFonts w:ascii="Angsana New" w:hAnsi="Angsana New" w:hint="cs"/>
          <w:szCs w:val="30"/>
          <w:cs/>
        </w:rPr>
        <w:t xml:space="preserve"> ตามลำดับ</w:t>
      </w:r>
      <w:r w:rsidR="00F94957" w:rsidRPr="0032050F">
        <w:rPr>
          <w:rFonts w:ascii="Angsana New" w:hAnsi="Angsana New" w:hint="cs"/>
          <w:szCs w:val="30"/>
          <w:cs/>
        </w:rPr>
        <w:t>)</w:t>
      </w:r>
      <w:r w:rsidR="0067186E">
        <w:rPr>
          <w:rFonts w:ascii="Angsana New" w:hAnsi="Angsana New" w:hint="cs"/>
          <w:szCs w:val="30"/>
          <w:cs/>
        </w:rPr>
        <w:t xml:space="preserve"> </w:t>
      </w:r>
      <w:r w:rsidRPr="007F7843">
        <w:rPr>
          <w:rFonts w:ascii="Angsana New" w:hAnsi="Angsana New" w:hint="cs"/>
          <w:szCs w:val="30"/>
          <w:cs/>
        </w:rPr>
        <w:t>ได้จดจำนอง</w:t>
      </w:r>
      <w:r w:rsidRPr="007F7843">
        <w:rPr>
          <w:rFonts w:ascii="Angsana New" w:hAnsi="Angsana New"/>
          <w:szCs w:val="30"/>
          <w:cs/>
        </w:rPr>
        <w:t>เพื่อค้ำประกันวงเงินสินเชื่อที่</w:t>
      </w:r>
      <w:r w:rsidRPr="007F7843">
        <w:rPr>
          <w:rFonts w:ascii="Angsana New" w:hAnsi="Angsana New" w:hint="cs"/>
          <w:szCs w:val="30"/>
          <w:cs/>
        </w:rPr>
        <w:t>กลุ่ม</w:t>
      </w:r>
      <w:r w:rsidRPr="007F7843">
        <w:rPr>
          <w:rFonts w:ascii="Angsana New" w:hAnsi="Angsana New"/>
          <w:szCs w:val="30"/>
          <w:cs/>
        </w:rPr>
        <w:t>บริษัทได้รับจาก</w:t>
      </w:r>
      <w:r w:rsidRPr="007F7843">
        <w:rPr>
          <w:rFonts w:ascii="Angsana New" w:hAnsi="Angsana New" w:hint="cs"/>
          <w:szCs w:val="30"/>
          <w:cs/>
        </w:rPr>
        <w:t>ธนาคารใน</w:t>
      </w:r>
      <w:r w:rsidRPr="007F7843">
        <w:rPr>
          <w:rFonts w:ascii="Angsana New" w:hAnsi="Angsana New"/>
          <w:szCs w:val="30"/>
          <w:cs/>
        </w:rPr>
        <w:t>ประเทศแห่ง</w:t>
      </w:r>
      <w:r w:rsidR="000456BA">
        <w:rPr>
          <w:rFonts w:ascii="Angsana New" w:hAnsi="Angsana New" w:hint="cs"/>
          <w:szCs w:val="30"/>
          <w:cs/>
        </w:rPr>
        <w:t>หนึ่ง</w:t>
      </w:r>
      <w:r>
        <w:rPr>
          <w:rFonts w:ascii="Angsana New" w:hAnsi="Angsana New" w:hint="cs"/>
          <w:szCs w:val="30"/>
          <w:cs/>
        </w:rPr>
        <w:t xml:space="preserve"> (</w:t>
      </w:r>
      <w:r w:rsidRPr="0032050F">
        <w:rPr>
          <w:rFonts w:ascii="Angsana New" w:hAnsi="Angsana New" w:hint="cs"/>
          <w:szCs w:val="30"/>
          <w:cs/>
        </w:rPr>
        <w:t xml:space="preserve">ดูหมายเหตุ </w:t>
      </w:r>
      <w:r w:rsidRPr="0032050F">
        <w:rPr>
          <w:rFonts w:ascii="Angsana New" w:hAnsi="Angsana New"/>
          <w:szCs w:val="30"/>
        </w:rPr>
        <w:t>1</w:t>
      </w:r>
      <w:r w:rsidR="0032050F" w:rsidRPr="0032050F">
        <w:rPr>
          <w:rFonts w:ascii="Angsana New" w:hAnsi="Angsana New" w:hint="cs"/>
          <w:szCs w:val="30"/>
          <w:cs/>
        </w:rPr>
        <w:t>6</w:t>
      </w:r>
      <w:r w:rsidRPr="0032050F">
        <w:rPr>
          <w:rFonts w:ascii="Angsana New" w:hAnsi="Angsana New" w:hint="cs"/>
          <w:szCs w:val="30"/>
          <w:cs/>
        </w:rPr>
        <w:t>)</w:t>
      </w:r>
    </w:p>
    <w:p w:rsidR="008E3F3F" w:rsidRPr="00050905" w:rsidRDefault="008E3F3F" w:rsidP="004F0A38">
      <w:pPr>
        <w:pStyle w:val="NoSpacing"/>
        <w:rPr>
          <w:sz w:val="16"/>
          <w:szCs w:val="16"/>
        </w:rPr>
      </w:pPr>
    </w:p>
    <w:p w:rsidR="006359A0" w:rsidRDefault="009242D1" w:rsidP="00236843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97C41">
        <w:rPr>
          <w:rFonts w:ascii="Angsana New" w:hAnsi="Angsana New" w:hint="cs"/>
          <w:szCs w:val="30"/>
          <w:cs/>
        </w:rPr>
        <w:t xml:space="preserve">ณ วันที่ </w:t>
      </w:r>
      <w:r w:rsidRPr="00597C41">
        <w:rPr>
          <w:rFonts w:ascii="Angsana New" w:hAnsi="Angsana New"/>
          <w:szCs w:val="30"/>
        </w:rPr>
        <w:t>31</w:t>
      </w:r>
      <w:r w:rsidRPr="00597C41">
        <w:rPr>
          <w:rFonts w:ascii="Angsana New" w:hAnsi="Angsana New" w:hint="cs"/>
          <w:szCs w:val="30"/>
          <w:cs/>
        </w:rPr>
        <w:t xml:space="preserve"> ธันวาคม </w:t>
      </w:r>
      <w:r w:rsidR="00DF0561">
        <w:rPr>
          <w:rFonts w:ascii="Angsana New" w:hAnsi="Angsana New"/>
          <w:szCs w:val="30"/>
        </w:rPr>
        <w:t>256</w:t>
      </w:r>
      <w:r w:rsidR="00050905">
        <w:rPr>
          <w:rFonts w:ascii="Angsana New" w:hAnsi="Angsana New" w:hint="cs"/>
          <w:szCs w:val="30"/>
          <w:cs/>
        </w:rPr>
        <w:t>5</w:t>
      </w:r>
      <w:r w:rsidR="00A60947">
        <w:rPr>
          <w:rFonts w:ascii="Angsana New" w:hAnsi="Angsana New"/>
          <w:szCs w:val="30"/>
        </w:rPr>
        <w:t xml:space="preserve"> </w:t>
      </w:r>
      <w:r w:rsidR="00050905">
        <w:rPr>
          <w:rFonts w:ascii="Angsana New" w:hAnsi="Angsana New" w:hint="cs"/>
          <w:szCs w:val="30"/>
          <w:cs/>
        </w:rPr>
        <w:t>และ 2564</w:t>
      </w:r>
      <w:r w:rsidR="008549BB">
        <w:rPr>
          <w:rFonts w:ascii="Angsana New" w:hAnsi="Angsana New" w:hint="cs"/>
          <w:szCs w:val="30"/>
          <w:cs/>
        </w:rPr>
        <w:t xml:space="preserve"> </w:t>
      </w:r>
      <w:r w:rsidR="006359A0">
        <w:rPr>
          <w:rFonts w:ascii="Angsana New" w:hAnsi="Angsana New" w:hint="cs"/>
          <w:szCs w:val="30"/>
          <w:cs/>
        </w:rPr>
        <w:t>มูลค่ายุติธรรมของอสังหาริมทรัพย์เพื่อการลงทุน</w:t>
      </w:r>
      <w:r w:rsidR="005D4B47">
        <w:rPr>
          <w:rFonts w:ascii="Angsana New" w:hAnsi="Angsana New" w:hint="cs"/>
          <w:szCs w:val="30"/>
          <w:cs/>
        </w:rPr>
        <w:t>ของบริษัทย่อย</w:t>
      </w:r>
      <w:r w:rsidR="00243D2F" w:rsidRPr="00597C41">
        <w:rPr>
          <w:rFonts w:ascii="Angsana New" w:hAnsi="Angsana New" w:hint="cs"/>
          <w:szCs w:val="30"/>
          <w:cs/>
        </w:rPr>
        <w:t>ประเมินราคาโดยผู้ประเมินราคาอิสระโดยวิธี</w:t>
      </w:r>
      <w:r w:rsidR="00243D2F" w:rsidRPr="003A24D7">
        <w:rPr>
          <w:rFonts w:ascii="Angsana New" w:hAnsi="Angsana New" w:hint="cs"/>
          <w:szCs w:val="30"/>
          <w:cs/>
        </w:rPr>
        <w:t xml:space="preserve">ต้นทุนและวิธีการเปรียบเทียบราคาตลาด </w:t>
      </w:r>
      <w:r w:rsidR="00723595" w:rsidRPr="003A24D7">
        <w:rPr>
          <w:rFonts w:ascii="Angsana New" w:hAnsi="Angsana New" w:hint="cs"/>
          <w:szCs w:val="30"/>
          <w:cs/>
        </w:rPr>
        <w:t>มีราคาประเมินเป็นจำนวนเงิน</w:t>
      </w:r>
      <w:r w:rsidR="00723595" w:rsidRPr="00941DA1">
        <w:rPr>
          <w:rFonts w:ascii="Angsana New" w:hAnsi="Angsana New" w:hint="cs"/>
          <w:szCs w:val="30"/>
          <w:cs/>
        </w:rPr>
        <w:t xml:space="preserve">รวม </w:t>
      </w:r>
      <w:r w:rsidR="004854DD" w:rsidRPr="00941DA1">
        <w:rPr>
          <w:rFonts w:ascii="Angsana New" w:hAnsi="Angsana New"/>
          <w:szCs w:val="30"/>
        </w:rPr>
        <w:t>401</w:t>
      </w:r>
      <w:r w:rsidR="00243D2F" w:rsidRPr="00941DA1">
        <w:rPr>
          <w:rFonts w:ascii="Angsana New" w:hAnsi="Angsana New" w:hint="cs"/>
          <w:szCs w:val="30"/>
          <w:cs/>
        </w:rPr>
        <w:t xml:space="preserve"> ล้านบาท</w:t>
      </w:r>
      <w:r w:rsidR="00C946D0" w:rsidRPr="00941DA1">
        <w:rPr>
          <w:rFonts w:ascii="Angsana New" w:hAnsi="Angsana New"/>
          <w:szCs w:val="30"/>
        </w:rPr>
        <w:t xml:space="preserve"> </w:t>
      </w:r>
      <w:r w:rsidR="00243D2F" w:rsidRPr="00941DA1">
        <w:rPr>
          <w:rFonts w:ascii="Angsana New" w:hAnsi="Angsana New" w:hint="cs"/>
          <w:szCs w:val="30"/>
          <w:cs/>
        </w:rPr>
        <w:t>(ประเมินเมื่อวันที่</w:t>
      </w:r>
      <w:r w:rsidR="008A515C">
        <w:rPr>
          <w:rFonts w:ascii="Angsana New" w:hAnsi="Angsana New"/>
          <w:szCs w:val="30"/>
        </w:rPr>
        <w:t xml:space="preserve"> </w:t>
      </w:r>
      <w:r w:rsidR="00551ECA" w:rsidRPr="00941DA1">
        <w:rPr>
          <w:rFonts w:ascii="Angsana New" w:hAnsi="Angsana New"/>
          <w:szCs w:val="30"/>
        </w:rPr>
        <w:t>5</w:t>
      </w:r>
      <w:r w:rsidR="00C946D0" w:rsidRPr="00941DA1">
        <w:rPr>
          <w:rFonts w:ascii="Angsana New" w:hAnsi="Angsana New"/>
          <w:szCs w:val="30"/>
        </w:rPr>
        <w:t xml:space="preserve"> </w:t>
      </w:r>
      <w:r w:rsidR="001E2F09" w:rsidRPr="00941DA1">
        <w:rPr>
          <w:rFonts w:ascii="Angsana New" w:hAnsi="Angsana New" w:hint="cs"/>
          <w:szCs w:val="30"/>
          <w:cs/>
        </w:rPr>
        <w:t>มีนาคม 2562</w:t>
      </w:r>
      <w:r w:rsidR="00C946D0" w:rsidRPr="00941DA1">
        <w:rPr>
          <w:rFonts w:ascii="Angsana New" w:hAnsi="Angsana New"/>
          <w:szCs w:val="30"/>
        </w:rPr>
        <w:t xml:space="preserve"> </w:t>
      </w:r>
      <w:r w:rsidR="00E2422A" w:rsidRPr="00941DA1">
        <w:rPr>
          <w:rFonts w:ascii="Angsana New" w:hAnsi="Angsana New" w:hint="cs"/>
          <w:szCs w:val="30"/>
          <w:cs/>
        </w:rPr>
        <w:t xml:space="preserve">และวันที่ </w:t>
      </w:r>
      <w:r w:rsidR="00551ECA" w:rsidRPr="00941DA1">
        <w:rPr>
          <w:rFonts w:ascii="Angsana New" w:hAnsi="Angsana New" w:hint="cs"/>
          <w:szCs w:val="30"/>
          <w:cs/>
        </w:rPr>
        <w:t>8</w:t>
      </w:r>
      <w:r w:rsidR="00C946D0" w:rsidRPr="00941DA1">
        <w:rPr>
          <w:rFonts w:ascii="Angsana New" w:hAnsi="Angsana New"/>
          <w:szCs w:val="30"/>
        </w:rPr>
        <w:t xml:space="preserve"> </w:t>
      </w:r>
      <w:r w:rsidR="00E2422A" w:rsidRPr="00941DA1">
        <w:rPr>
          <w:rFonts w:ascii="Angsana New" w:hAnsi="Angsana New" w:hint="cs"/>
          <w:szCs w:val="30"/>
          <w:cs/>
        </w:rPr>
        <w:t xml:space="preserve">มีนาคม </w:t>
      </w:r>
      <w:r w:rsidR="00551ECA" w:rsidRPr="00941DA1">
        <w:rPr>
          <w:rFonts w:ascii="Angsana New" w:hAnsi="Angsana New"/>
          <w:szCs w:val="30"/>
        </w:rPr>
        <w:t>256</w:t>
      </w:r>
      <w:r w:rsidR="00551ECA" w:rsidRPr="00941DA1">
        <w:rPr>
          <w:rFonts w:ascii="Angsana New" w:hAnsi="Angsana New" w:hint="cs"/>
          <w:szCs w:val="30"/>
          <w:cs/>
        </w:rPr>
        <w:t>2</w:t>
      </w:r>
      <w:r w:rsidR="00243D2F" w:rsidRPr="00941DA1">
        <w:rPr>
          <w:rFonts w:ascii="Angsana New" w:hAnsi="Angsana New"/>
          <w:szCs w:val="30"/>
        </w:rPr>
        <w:t>)</w:t>
      </w:r>
      <w:r w:rsidR="00C946D0" w:rsidRPr="00941DA1">
        <w:rPr>
          <w:rFonts w:ascii="Angsana New" w:hAnsi="Angsana New"/>
          <w:szCs w:val="30"/>
        </w:rPr>
        <w:t xml:space="preserve"> </w:t>
      </w:r>
      <w:r w:rsidR="006359A0" w:rsidRPr="00941DA1">
        <w:rPr>
          <w:rFonts w:ascii="Angsana New" w:hAnsi="Angsana New" w:hint="cs"/>
          <w:szCs w:val="30"/>
          <w:cs/>
        </w:rPr>
        <w:t xml:space="preserve">มูลค่ายุติธรรมนี้ถูกจัดอยู่ในลำดับที่ </w:t>
      </w:r>
      <w:r w:rsidR="006359A0" w:rsidRPr="00941DA1">
        <w:rPr>
          <w:rFonts w:ascii="Angsana New" w:hAnsi="Angsana New"/>
          <w:szCs w:val="30"/>
        </w:rPr>
        <w:t>2</w:t>
      </w:r>
      <w:r w:rsidR="006359A0" w:rsidRPr="00941DA1">
        <w:rPr>
          <w:rFonts w:ascii="Angsana New" w:hAnsi="Angsana New" w:hint="cs"/>
          <w:szCs w:val="30"/>
          <w:cs/>
        </w:rPr>
        <w:t xml:space="preserve"> ของลำดับชั้นของมูลค่ายุติธรรม </w:t>
      </w:r>
      <w:r w:rsidR="00DC71FE" w:rsidRPr="00941DA1">
        <w:rPr>
          <w:rFonts w:ascii="Angsana New" w:hAnsi="Angsana New" w:hint="cs"/>
          <w:szCs w:val="30"/>
          <w:cs/>
        </w:rPr>
        <w:t>ส่วนใหญ่ของอสังหา</w:t>
      </w:r>
      <w:r w:rsidR="008B2E18" w:rsidRPr="00941DA1">
        <w:rPr>
          <w:rFonts w:ascii="Angsana New" w:hAnsi="Angsana New" w:hint="cs"/>
          <w:szCs w:val="30"/>
          <w:cs/>
        </w:rPr>
        <w:t>ริมทรัพย์เพื่อการลงทุนเป็นที่ดินที่กล่าวไว้ใน</w:t>
      </w:r>
      <w:r w:rsidR="008B2E18" w:rsidRPr="008549BB">
        <w:rPr>
          <w:rFonts w:ascii="Angsana New" w:hAnsi="Angsana New" w:hint="cs"/>
          <w:szCs w:val="30"/>
          <w:cs/>
        </w:rPr>
        <w:t>หมายเหตุ 1</w:t>
      </w:r>
      <w:r w:rsidR="008549BB" w:rsidRPr="008549BB">
        <w:rPr>
          <w:rFonts w:ascii="Angsana New" w:hAnsi="Angsana New"/>
          <w:szCs w:val="30"/>
        </w:rPr>
        <w:t>9</w:t>
      </w:r>
    </w:p>
    <w:p w:rsidR="00BE769E" w:rsidRPr="008E3F3F" w:rsidRDefault="00BE769E" w:rsidP="00236843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540022" w:rsidRDefault="00540022" w:rsidP="00540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Cs w:val="30"/>
          <w:cs/>
        </w:rPr>
        <w:t>รายได้ค่าเช่าจาก</w:t>
      </w:r>
      <w:r w:rsidRPr="008B2E18">
        <w:rPr>
          <w:rFonts w:ascii="Angsana New" w:hAnsi="Angsana New"/>
          <w:szCs w:val="30"/>
          <w:cs/>
        </w:rPr>
        <w:t>อสังหาริมทรัพย์เพื่อ</w:t>
      </w:r>
      <w:r>
        <w:rPr>
          <w:rFonts w:ascii="Angsana New" w:hAnsi="Angsana New"/>
          <w:szCs w:val="30"/>
          <w:cs/>
        </w:rPr>
        <w:t>การลงทุน</w:t>
      </w:r>
      <w:r>
        <w:rPr>
          <w:rFonts w:ascii="Angsana New" w:hAnsi="Angsana New" w:hint="cs"/>
          <w:szCs w:val="30"/>
          <w:cs/>
        </w:rPr>
        <w:t>ที่</w:t>
      </w:r>
      <w:r w:rsidRPr="008B2E18">
        <w:rPr>
          <w:rFonts w:ascii="Angsana New" w:hAnsi="Angsana New"/>
          <w:szCs w:val="30"/>
          <w:cs/>
        </w:rPr>
        <w:t>รับรู้ใน</w:t>
      </w:r>
      <w:r>
        <w:rPr>
          <w:rFonts w:ascii="Angsana New" w:hAnsi="Angsana New" w:hint="cs"/>
          <w:szCs w:val="30"/>
          <w:cs/>
        </w:rPr>
        <w:t>งบกำไรขาดทุนเบ็ดเสร็จ</w:t>
      </w:r>
      <w:r w:rsidR="00413349" w:rsidRPr="00413349">
        <w:rPr>
          <w:rFonts w:ascii="Angsana New" w:hAnsi="Angsana New"/>
          <w:szCs w:val="30"/>
          <w:cs/>
        </w:rPr>
        <w:t>สำหรับปีสิ้นสุด</w:t>
      </w:r>
      <w:r w:rsidRPr="00B663AA">
        <w:rPr>
          <w:rFonts w:ascii="Angsana New" w:hAnsi="Angsana New"/>
          <w:sz w:val="30"/>
          <w:szCs w:val="30"/>
          <w:cs/>
        </w:rPr>
        <w:t xml:space="preserve">วันที่ 31 ธันวาคม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 xml:space="preserve">5 และ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 xml:space="preserve">4 </w:t>
      </w:r>
      <w:r w:rsidRPr="004D1114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540022" w:rsidRPr="005F061A" w:rsidRDefault="00540022" w:rsidP="00540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/>
      </w:tblPr>
      <w:tblGrid>
        <w:gridCol w:w="5778"/>
        <w:gridCol w:w="291"/>
        <w:gridCol w:w="1509"/>
        <w:gridCol w:w="540"/>
        <w:gridCol w:w="1560"/>
      </w:tblGrid>
      <w:tr w:rsidR="00540022" w:rsidRPr="00EA0007" w:rsidTr="00635F59">
        <w:tc>
          <w:tcPr>
            <w:tcW w:w="5778" w:type="dxa"/>
          </w:tcPr>
          <w:p w:rsidR="00540022" w:rsidRPr="00EA0007" w:rsidRDefault="00540022" w:rsidP="00635F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540022" w:rsidRPr="00EA0007" w:rsidRDefault="00540022" w:rsidP="00635F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:rsidR="00540022" w:rsidRPr="00EA0007" w:rsidRDefault="00540022" w:rsidP="00635F5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540022" w:rsidRPr="00EA0007" w:rsidTr="00635F59">
        <w:tc>
          <w:tcPr>
            <w:tcW w:w="5778" w:type="dxa"/>
          </w:tcPr>
          <w:p w:rsidR="00540022" w:rsidRPr="00EA0007" w:rsidRDefault="00540022" w:rsidP="00635F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540022" w:rsidRDefault="00540022" w:rsidP="00635F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540022" w:rsidRPr="006765E7" w:rsidRDefault="00540022" w:rsidP="00635F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540022" w:rsidRPr="00EA0007" w:rsidRDefault="00540022" w:rsidP="00635F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40022" w:rsidRPr="00EA0007" w:rsidRDefault="00540022" w:rsidP="00635F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540022" w:rsidRPr="00EA0007" w:rsidTr="00635F59">
        <w:tc>
          <w:tcPr>
            <w:tcW w:w="5778" w:type="dxa"/>
          </w:tcPr>
          <w:p w:rsidR="00540022" w:rsidRPr="00BB0D13" w:rsidRDefault="00540022" w:rsidP="00635F5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540022" w:rsidRDefault="00540022" w:rsidP="00635F59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540022" w:rsidRPr="00923FCB" w:rsidRDefault="00540022" w:rsidP="00635F59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8,933</w:t>
            </w:r>
          </w:p>
        </w:tc>
        <w:tc>
          <w:tcPr>
            <w:tcW w:w="540" w:type="dxa"/>
          </w:tcPr>
          <w:p w:rsidR="00540022" w:rsidRPr="00EA0007" w:rsidRDefault="00540022" w:rsidP="00635F59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40022" w:rsidRPr="00923FCB" w:rsidRDefault="00540022" w:rsidP="00635F59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9,021</w:t>
            </w:r>
          </w:p>
        </w:tc>
      </w:tr>
      <w:tr w:rsidR="00540022" w:rsidRPr="00EA0007" w:rsidTr="00635F59">
        <w:tc>
          <w:tcPr>
            <w:tcW w:w="5778" w:type="dxa"/>
          </w:tcPr>
          <w:p w:rsidR="00540022" w:rsidRPr="00BB0D13" w:rsidRDefault="00540022" w:rsidP="00635F5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  <w:tc>
          <w:tcPr>
            <w:tcW w:w="291" w:type="dxa"/>
          </w:tcPr>
          <w:p w:rsidR="00540022" w:rsidRDefault="00540022" w:rsidP="00635F59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540022" w:rsidRPr="00923FCB" w:rsidRDefault="00540022" w:rsidP="00635F59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2,704</w:t>
            </w:r>
          </w:p>
        </w:tc>
        <w:tc>
          <w:tcPr>
            <w:tcW w:w="540" w:type="dxa"/>
          </w:tcPr>
          <w:p w:rsidR="00540022" w:rsidRPr="00EA0007" w:rsidRDefault="00540022" w:rsidP="00635F59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40022" w:rsidRPr="00923FCB" w:rsidRDefault="00540022" w:rsidP="00635F59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3,127</w:t>
            </w:r>
          </w:p>
        </w:tc>
      </w:tr>
    </w:tbl>
    <w:p w:rsidR="00540022" w:rsidRPr="00946758" w:rsidRDefault="00540022" w:rsidP="00635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540022" w:rsidRPr="00946758" w:rsidSect="003258FF">
          <w:pgSz w:w="11909" w:h="16834" w:code="9"/>
          <w:pgMar w:top="261" w:right="1440" w:bottom="1440" w:left="1418" w:header="476" w:footer="590" w:gutter="0"/>
          <w:cols w:space="720"/>
          <w:docGrid w:linePitch="245"/>
        </w:sectPr>
      </w:pPr>
    </w:p>
    <w:p w:rsidR="001360BB" w:rsidRDefault="00FC34AF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E6469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 w:rsidRPr="00DA6DD9">
        <w:rPr>
          <w:rFonts w:ascii="Angsana New" w:hAnsi="Angsana New"/>
          <w:b/>
          <w:bCs/>
          <w:sz w:val="30"/>
          <w:szCs w:val="30"/>
        </w:rPr>
        <w:tab/>
      </w:r>
      <w:r w:rsidR="001360BB" w:rsidRPr="00DA6DD9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805323" w:rsidRPr="00805323" w:rsidRDefault="00805323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1360BB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hAnsi="Angsana New"/>
          <w:b/>
          <w:bCs/>
          <w:sz w:val="26"/>
          <w:szCs w:val="26"/>
        </w:rPr>
      </w:pPr>
    </w:p>
    <w:tbl>
      <w:tblPr>
        <w:tblW w:w="14619" w:type="dxa"/>
        <w:tblInd w:w="-34" w:type="dxa"/>
        <w:tblLayout w:type="fixed"/>
        <w:tblLook w:val="0020"/>
      </w:tblPr>
      <w:tblGrid>
        <w:gridCol w:w="3686"/>
        <w:gridCol w:w="1355"/>
        <w:gridCol w:w="271"/>
        <w:gridCol w:w="1355"/>
        <w:gridCol w:w="271"/>
        <w:gridCol w:w="1264"/>
        <w:gridCol w:w="271"/>
        <w:gridCol w:w="1450"/>
        <w:gridCol w:w="271"/>
        <w:gridCol w:w="1264"/>
        <w:gridCol w:w="271"/>
        <w:gridCol w:w="1264"/>
        <w:gridCol w:w="271"/>
        <w:gridCol w:w="1355"/>
      </w:tblGrid>
      <w:tr w:rsidR="001360BB" w:rsidRPr="0055717E" w:rsidTr="00986342">
        <w:trPr>
          <w:cantSplit/>
          <w:trHeight w:val="147"/>
        </w:trPr>
        <w:tc>
          <w:tcPr>
            <w:tcW w:w="3686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3" w:type="dxa"/>
            <w:gridSpan w:val="13"/>
            <w:tcBorders>
              <w:bottom w:val="single" w:sz="4" w:space="0" w:color="auto"/>
            </w:tcBorders>
          </w:tcPr>
          <w:p w:rsidR="001360BB" w:rsidRPr="0055717E" w:rsidRDefault="001360BB" w:rsidP="00920DE6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งบการเงินรวม (พันบาท)</w:t>
            </w:r>
          </w:p>
        </w:tc>
      </w:tr>
      <w:tr w:rsidR="00986342" w:rsidRPr="0055717E" w:rsidTr="00986342">
        <w:trPr>
          <w:cantSplit/>
          <w:trHeight w:val="147"/>
        </w:trPr>
        <w:tc>
          <w:tcPr>
            <w:tcW w:w="3686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:rsidR="00986342" w:rsidRPr="0055717E" w:rsidRDefault="00986342" w:rsidP="008B54F7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342" w:rsidRPr="0055717E" w:rsidTr="00986342">
        <w:trPr>
          <w:cantSplit/>
          <w:trHeight w:val="147"/>
        </w:trPr>
        <w:tc>
          <w:tcPr>
            <w:tcW w:w="3686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:rsidR="00986342" w:rsidRPr="0055717E" w:rsidRDefault="00986342" w:rsidP="008B54F7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86342" w:rsidRPr="0055717E" w:rsidRDefault="0098634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60BB" w:rsidRPr="0055717E" w:rsidTr="00986342">
        <w:trPr>
          <w:cantSplit/>
          <w:trHeight w:val="147"/>
        </w:trPr>
        <w:tc>
          <w:tcPr>
            <w:tcW w:w="3686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360BB" w:rsidRPr="0055717E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55717E" w:rsidTr="00986342">
        <w:trPr>
          <w:cantSplit/>
          <w:trHeight w:val="147"/>
        </w:trPr>
        <w:tc>
          <w:tcPr>
            <w:tcW w:w="3686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050905" w:rsidRPr="0055717E" w:rsidTr="00986342">
        <w:trPr>
          <w:cantSplit/>
          <w:trHeight w:val="147"/>
        </w:trPr>
        <w:tc>
          <w:tcPr>
            <w:tcW w:w="3686" w:type="dxa"/>
          </w:tcPr>
          <w:p w:rsidR="00050905" w:rsidRPr="0055717E" w:rsidRDefault="00050905" w:rsidP="001627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1 มกราคม 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355" w:type="dxa"/>
          </w:tcPr>
          <w:p w:rsidR="00050905" w:rsidRPr="006F3D7D" w:rsidRDefault="00310BE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347,538</w:t>
            </w:r>
          </w:p>
        </w:tc>
        <w:tc>
          <w:tcPr>
            <w:tcW w:w="271" w:type="dxa"/>
          </w:tcPr>
          <w:p w:rsidR="00050905" w:rsidRPr="006F3D7D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6F3D7D" w:rsidRDefault="00310BE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1,174,334</w:t>
            </w:r>
          </w:p>
        </w:tc>
        <w:tc>
          <w:tcPr>
            <w:tcW w:w="271" w:type="dxa"/>
          </w:tcPr>
          <w:p w:rsidR="00050905" w:rsidRPr="006F3D7D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6F3D7D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1,487,345</w:t>
            </w:r>
          </w:p>
        </w:tc>
        <w:tc>
          <w:tcPr>
            <w:tcW w:w="271" w:type="dxa"/>
          </w:tcPr>
          <w:p w:rsidR="00050905" w:rsidRPr="006F3D7D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050905" w:rsidRPr="006F3D7D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51,942</w:t>
            </w:r>
          </w:p>
        </w:tc>
        <w:tc>
          <w:tcPr>
            <w:tcW w:w="271" w:type="dxa"/>
          </w:tcPr>
          <w:p w:rsidR="00050905" w:rsidRPr="006F3D7D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6F3D7D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518,596</w:t>
            </w:r>
          </w:p>
        </w:tc>
        <w:tc>
          <w:tcPr>
            <w:tcW w:w="271" w:type="dxa"/>
          </w:tcPr>
          <w:p w:rsidR="00050905" w:rsidRPr="006F3D7D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6F3D7D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>15,657</w:t>
            </w:r>
          </w:p>
        </w:tc>
        <w:tc>
          <w:tcPr>
            <w:tcW w:w="271" w:type="dxa"/>
          </w:tcPr>
          <w:p w:rsidR="00050905" w:rsidRPr="006F3D7D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6F3D7D" w:rsidRDefault="00310BE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3,595,412</w:t>
            </w:r>
          </w:p>
        </w:tc>
      </w:tr>
      <w:tr w:rsidR="00050905" w:rsidRPr="0055717E" w:rsidTr="00986342">
        <w:trPr>
          <w:cantSplit/>
          <w:trHeight w:val="147"/>
        </w:trPr>
        <w:tc>
          <w:tcPr>
            <w:tcW w:w="3686" w:type="dxa"/>
          </w:tcPr>
          <w:p w:rsidR="00050905" w:rsidRPr="0055717E" w:rsidRDefault="00050905" w:rsidP="00693D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050905" w:rsidRPr="006F3D7D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081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883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637</w:t>
            </w:r>
          </w:p>
        </w:tc>
      </w:tr>
      <w:tr w:rsidR="00050905" w:rsidRPr="0055717E" w:rsidTr="00986342">
        <w:trPr>
          <w:cantSplit/>
          <w:trHeight w:val="147"/>
        </w:trPr>
        <w:tc>
          <w:tcPr>
            <w:tcW w:w="3686" w:type="dxa"/>
          </w:tcPr>
          <w:p w:rsidR="00050905" w:rsidRPr="0055717E" w:rsidRDefault="00050905" w:rsidP="00693D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124,283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(29,054</w:t>
            </w:r>
            <w:r w:rsidRPr="006341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112">
              <w:rPr>
                <w:rFonts w:ascii="Angsana New" w:hAnsi="Angsana New"/>
                <w:sz w:val="28"/>
                <w:szCs w:val="28"/>
              </w:rPr>
              <w:t>6,</w:t>
            </w: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310BE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411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(49,122</w:t>
            </w:r>
            <w:r w:rsidRPr="0063411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6F3D7D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  <w:r w:rsidRPr="006F3D7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</w:t>
            </w:r>
            <w:r w:rsidR="00310BE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50905" w:rsidRPr="0055717E" w:rsidTr="00050905">
        <w:trPr>
          <w:cantSplit/>
          <w:trHeight w:val="147"/>
        </w:trPr>
        <w:tc>
          <w:tcPr>
            <w:tcW w:w="3686" w:type="dxa"/>
          </w:tcPr>
          <w:p w:rsidR="00050905" w:rsidRPr="0055717E" w:rsidRDefault="00050905" w:rsidP="00693D85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050905" w:rsidRPr="006F3D7D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(765</w:t>
            </w:r>
            <w:r w:rsidRPr="006F3D7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(722</w:t>
            </w:r>
            <w:r w:rsidRPr="006341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(19,801</w:t>
            </w:r>
            <w:r w:rsidRPr="006341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(315</w:t>
            </w:r>
            <w:r w:rsidRPr="006341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(63,586</w:t>
            </w:r>
            <w:r w:rsidRPr="006341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050905" w:rsidRPr="006F3D7D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D7D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(85,189</w:t>
            </w:r>
            <w:r w:rsidRPr="006341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905" w:rsidRPr="0055717E" w:rsidTr="00050905">
        <w:trPr>
          <w:cantSplit/>
          <w:trHeight w:val="147"/>
        </w:trPr>
        <w:tc>
          <w:tcPr>
            <w:tcW w:w="3686" w:type="dxa"/>
          </w:tcPr>
          <w:p w:rsidR="00050905" w:rsidRPr="0055717E" w:rsidRDefault="00050905" w:rsidP="00693D8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0905" w:rsidRPr="00634112" w:rsidRDefault="00310BE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</w:t>
            </w:r>
            <w:r w:rsidR="00050905"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056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0905" w:rsidRPr="00634112" w:rsidRDefault="00310BE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1,158</w:t>
            </w:r>
            <w:r w:rsidR="00050905"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867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1,526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="00310B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511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271" w:type="dxa"/>
          </w:tcPr>
          <w:p w:rsidR="00050905" w:rsidRPr="0063411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0905" w:rsidRPr="00634112" w:rsidRDefault="00310BE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3,751</w:t>
            </w:r>
            <w:r w:rsidR="00050905"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951</w:t>
            </w:r>
          </w:p>
        </w:tc>
      </w:tr>
      <w:tr w:rsidR="00C336F8" w:rsidRPr="0055717E" w:rsidTr="00986342">
        <w:trPr>
          <w:cantSplit/>
          <w:trHeight w:val="147"/>
        </w:trPr>
        <w:tc>
          <w:tcPr>
            <w:tcW w:w="3686" w:type="dxa"/>
          </w:tcPr>
          <w:p w:rsidR="00C336F8" w:rsidRPr="0055717E" w:rsidRDefault="00C336F8" w:rsidP="0016278A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C336F8" w:rsidRPr="00C336F8" w:rsidRDefault="00C336F8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271" w:type="dxa"/>
          </w:tcPr>
          <w:p w:rsidR="00C336F8" w:rsidRPr="00C336F8" w:rsidRDefault="00C336F8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C336F8" w:rsidRPr="00C336F8" w:rsidRDefault="00C336F8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968</w:t>
            </w:r>
          </w:p>
        </w:tc>
        <w:tc>
          <w:tcPr>
            <w:tcW w:w="271" w:type="dxa"/>
          </w:tcPr>
          <w:p w:rsidR="00C336F8" w:rsidRPr="00C336F8" w:rsidRDefault="00C336F8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C336F8" w:rsidRPr="00C336F8" w:rsidRDefault="00C336F8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271" w:type="dxa"/>
          </w:tcPr>
          <w:p w:rsidR="00C336F8" w:rsidRPr="00C336F8" w:rsidRDefault="00C336F8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C336F8" w:rsidRPr="00C336F8" w:rsidRDefault="00C336F8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271" w:type="dxa"/>
          </w:tcPr>
          <w:p w:rsidR="00C336F8" w:rsidRPr="00C336F8" w:rsidRDefault="00C336F8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C336F8" w:rsidRPr="00C336F8" w:rsidRDefault="00C336F8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</w:t>
            </w:r>
            <w:r w:rsidR="007B3B3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1" w:type="dxa"/>
          </w:tcPr>
          <w:p w:rsidR="00C336F8" w:rsidRPr="00C336F8" w:rsidRDefault="00C336F8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C336F8" w:rsidRPr="00C336F8" w:rsidRDefault="00C336F8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271" w:type="dxa"/>
          </w:tcPr>
          <w:p w:rsidR="00C336F8" w:rsidRPr="00C336F8" w:rsidRDefault="00C336F8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C336F8" w:rsidRPr="00C336F8" w:rsidRDefault="00C336F8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="007B3B3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B3B3E" w:rsidRPr="0055717E" w:rsidTr="00986342">
        <w:trPr>
          <w:cantSplit/>
          <w:trHeight w:val="147"/>
        </w:trPr>
        <w:tc>
          <w:tcPr>
            <w:tcW w:w="3686" w:type="dxa"/>
          </w:tcPr>
          <w:p w:rsidR="007B3B3E" w:rsidRPr="0055717E" w:rsidRDefault="007B3B3E" w:rsidP="0016278A">
            <w:pPr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7B3B3E" w:rsidRPr="00C336F8" w:rsidRDefault="007B3B3E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63,459</w:t>
            </w:r>
          </w:p>
        </w:tc>
        <w:tc>
          <w:tcPr>
            <w:tcW w:w="271" w:type="dxa"/>
          </w:tcPr>
          <w:p w:rsidR="007B3B3E" w:rsidRPr="00C336F8" w:rsidRDefault="007B3B3E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7B3B3E" w:rsidRPr="00C336F8" w:rsidRDefault="007B3B3E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945</w:t>
            </w:r>
          </w:p>
        </w:tc>
        <w:tc>
          <w:tcPr>
            <w:tcW w:w="271" w:type="dxa"/>
          </w:tcPr>
          <w:p w:rsidR="007B3B3E" w:rsidRPr="00C336F8" w:rsidRDefault="007B3B3E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B3B3E" w:rsidRPr="00C336F8" w:rsidRDefault="007B3B3E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271" w:type="dxa"/>
          </w:tcPr>
          <w:p w:rsidR="007B3B3E" w:rsidRPr="00C336F8" w:rsidRDefault="007B3B3E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7B3B3E" w:rsidRPr="00C336F8" w:rsidRDefault="007B3B3E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71" w:type="dxa"/>
          </w:tcPr>
          <w:p w:rsidR="007B3B3E" w:rsidRPr="00C336F8" w:rsidRDefault="007B3B3E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B3B3E" w:rsidRPr="00C336F8" w:rsidRDefault="007B3B3E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B3B3E" w:rsidRPr="00C336F8" w:rsidRDefault="007B3B3E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B3B3E" w:rsidRPr="00C336F8" w:rsidRDefault="007B3B3E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(47,126</w:t>
            </w:r>
            <w:r w:rsidRPr="00C336F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</w:tcPr>
          <w:p w:rsidR="007B3B3E" w:rsidRPr="00C336F8" w:rsidRDefault="007B3B3E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7B3B3E" w:rsidRPr="00C336F8" w:rsidRDefault="007B3B3E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320</w:t>
            </w:r>
          </w:p>
        </w:tc>
      </w:tr>
      <w:tr w:rsidR="00634112" w:rsidRPr="0055717E" w:rsidTr="00986342">
        <w:trPr>
          <w:cantSplit/>
          <w:trHeight w:val="147"/>
        </w:trPr>
        <w:tc>
          <w:tcPr>
            <w:tcW w:w="3686" w:type="dxa"/>
          </w:tcPr>
          <w:p w:rsidR="00634112" w:rsidRPr="0055717E" w:rsidRDefault="00634112" w:rsidP="0016278A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4112" w:rsidRPr="00C336F8" w:rsidRDefault="007B3B3E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(971</w:t>
            </w:r>
            <w:r w:rsidR="00634112"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34112" w:rsidRPr="00C336F8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4112" w:rsidRPr="00C336F8" w:rsidRDefault="007B3B3E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(1,270</w:t>
            </w:r>
            <w:r w:rsidR="00634112"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34112" w:rsidRPr="00C336F8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4112" w:rsidRPr="00C336F8" w:rsidRDefault="00C336F8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(38,592</w:t>
            </w:r>
            <w:r w:rsidR="00634112"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34112" w:rsidRPr="00C336F8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634112" w:rsidRPr="00C336F8" w:rsidRDefault="00C336F8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(327</w:t>
            </w:r>
            <w:r w:rsidR="00634112"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34112" w:rsidRPr="00C336F8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4112" w:rsidRPr="00C336F8" w:rsidRDefault="00C336F8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(22,007</w:t>
            </w:r>
            <w:r w:rsidR="00634112"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634112" w:rsidRPr="00C336F8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4112" w:rsidRPr="00C336F8" w:rsidRDefault="00634112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4112" w:rsidRPr="00C336F8" w:rsidRDefault="00634112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4112" w:rsidRPr="00C336F8" w:rsidRDefault="007B3B3E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(63,167</w:t>
            </w:r>
            <w:r w:rsidR="00634112"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3D7D" w:rsidRPr="0055717E" w:rsidTr="00986342">
        <w:trPr>
          <w:cantSplit/>
          <w:trHeight w:val="147"/>
        </w:trPr>
        <w:tc>
          <w:tcPr>
            <w:tcW w:w="3686" w:type="dxa"/>
          </w:tcPr>
          <w:p w:rsidR="006F3D7D" w:rsidRPr="0055717E" w:rsidRDefault="006F3D7D" w:rsidP="0016278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 w:rsidR="0005090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C336F8" w:rsidRDefault="007B3B3E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</w:t>
            </w:r>
            <w:r w:rsidR="006F3D7D"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271" w:type="dxa"/>
          </w:tcPr>
          <w:p w:rsidR="006F3D7D" w:rsidRPr="00C336F8" w:rsidRDefault="006F3D7D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C336F8" w:rsidRDefault="00E04A7B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1,193</w:t>
            </w:r>
            <w:r w:rsidR="006F3D7D" w:rsidRPr="00C336F8">
              <w:rPr>
                <w:rFonts w:ascii="Angsana New" w:hAnsi="Angsana New"/>
                <w:sz w:val="28"/>
                <w:szCs w:val="28"/>
              </w:rPr>
              <w:t>,</w:t>
            </w:r>
            <w:r w:rsidR="007B3B3E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271" w:type="dxa"/>
          </w:tcPr>
          <w:p w:rsidR="006F3D7D" w:rsidRPr="00C336F8" w:rsidRDefault="006F3D7D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C336F8" w:rsidRDefault="00E04A7B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1,533</w:t>
            </w:r>
            <w:r w:rsidR="006F3D7D"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="007B3B3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1" w:type="dxa"/>
          </w:tcPr>
          <w:p w:rsidR="006F3D7D" w:rsidRPr="00C336F8" w:rsidRDefault="006F3D7D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C336F8" w:rsidRDefault="00E04A7B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="006F3D7D"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271" w:type="dxa"/>
          </w:tcPr>
          <w:p w:rsidR="006F3D7D" w:rsidRPr="00C336F8" w:rsidRDefault="006F3D7D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C336F8" w:rsidRDefault="00E04A7B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  <w:r w:rsidR="006F3D7D"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</w:t>
            </w:r>
            <w:r w:rsidR="007B3B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1" w:type="dxa"/>
          </w:tcPr>
          <w:p w:rsidR="006F3D7D" w:rsidRPr="00C336F8" w:rsidRDefault="006F3D7D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C336F8" w:rsidRDefault="00E04A7B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6F3D7D"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271" w:type="dxa"/>
          </w:tcPr>
          <w:p w:rsidR="006F3D7D" w:rsidRPr="00C336F8" w:rsidRDefault="006F3D7D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C336F8" w:rsidRDefault="007B3B3E" w:rsidP="001627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3,835</w:t>
            </w:r>
            <w:r w:rsidR="006F3D7D"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716</w:t>
            </w:r>
          </w:p>
        </w:tc>
      </w:tr>
    </w:tbl>
    <w:p w:rsidR="00920DE6" w:rsidRDefault="00920DE6"/>
    <w:p w:rsidR="00263AF7" w:rsidRDefault="00263AF7"/>
    <w:p w:rsidR="00921850" w:rsidRDefault="00921850"/>
    <w:p w:rsidR="00921850" w:rsidRDefault="00921850"/>
    <w:p w:rsidR="00634112" w:rsidRDefault="00634112"/>
    <w:tbl>
      <w:tblPr>
        <w:tblW w:w="14709" w:type="dxa"/>
        <w:tblInd w:w="18" w:type="dxa"/>
        <w:tblLayout w:type="fixed"/>
        <w:tblLook w:val="0020"/>
      </w:tblPr>
      <w:tblGrid>
        <w:gridCol w:w="3780"/>
        <w:gridCol w:w="1355"/>
        <w:gridCol w:w="271"/>
        <w:gridCol w:w="1347"/>
        <w:gridCol w:w="279"/>
        <w:gridCol w:w="1264"/>
        <w:gridCol w:w="271"/>
        <w:gridCol w:w="1446"/>
        <w:gridCol w:w="271"/>
        <w:gridCol w:w="1264"/>
        <w:gridCol w:w="271"/>
        <w:gridCol w:w="1264"/>
        <w:gridCol w:w="271"/>
        <w:gridCol w:w="1355"/>
      </w:tblGrid>
      <w:tr w:rsidR="001360BB" w:rsidRPr="0055717E" w:rsidTr="001045C8">
        <w:trPr>
          <w:cantSplit/>
          <w:trHeight w:val="147"/>
        </w:trPr>
        <w:tc>
          <w:tcPr>
            <w:tcW w:w="3780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9" w:type="dxa"/>
            <w:gridSpan w:val="13"/>
            <w:tcBorders>
              <w:bottom w:val="single" w:sz="4" w:space="0" w:color="auto"/>
            </w:tcBorders>
          </w:tcPr>
          <w:p w:rsidR="001360BB" w:rsidRPr="0055717E" w:rsidRDefault="001360BB" w:rsidP="00636A51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71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 (พันบาท)</w:t>
            </w:r>
          </w:p>
        </w:tc>
      </w:tr>
      <w:tr w:rsidR="001045C8" w:rsidRPr="0055717E" w:rsidTr="001045C8">
        <w:trPr>
          <w:cantSplit/>
          <w:trHeight w:val="147"/>
        </w:trPr>
        <w:tc>
          <w:tcPr>
            <w:tcW w:w="3780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045C8" w:rsidRPr="0055717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045C8" w:rsidRPr="0055717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1045C8" w:rsidRPr="0055717E" w:rsidRDefault="001045C8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1045C8" w:rsidRPr="0055717E" w:rsidRDefault="001045C8" w:rsidP="008B54F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045C8" w:rsidRPr="0055717E" w:rsidRDefault="001045C8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5C8" w:rsidRPr="0055717E" w:rsidTr="001045C8">
        <w:trPr>
          <w:cantSplit/>
          <w:trHeight w:val="147"/>
        </w:trPr>
        <w:tc>
          <w:tcPr>
            <w:tcW w:w="3780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045C8" w:rsidRPr="0055717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1045C8" w:rsidRPr="0055717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7" w:type="dxa"/>
          </w:tcPr>
          <w:p w:rsidR="001045C8" w:rsidRPr="0055717E" w:rsidRDefault="001045C8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9" w:type="dxa"/>
          </w:tcPr>
          <w:p w:rsidR="001045C8" w:rsidRPr="0055717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1045C8" w:rsidRPr="0055717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:rsidR="001045C8" w:rsidRPr="0055717E" w:rsidRDefault="001045C8" w:rsidP="008B54F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1045C8" w:rsidRPr="0055717E" w:rsidRDefault="001045C8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1045C8" w:rsidRPr="0055717E" w:rsidRDefault="001045C8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E6867" w:rsidRPr="0055717E" w:rsidTr="001045C8">
        <w:trPr>
          <w:cantSplit/>
          <w:trHeight w:val="147"/>
        </w:trPr>
        <w:tc>
          <w:tcPr>
            <w:tcW w:w="3780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55717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BE6867" w:rsidRPr="0055717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BE6867" w:rsidRPr="0055717E" w:rsidRDefault="00BE6867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9" w:type="dxa"/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717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55717E" w:rsidTr="001045C8">
        <w:trPr>
          <w:cantSplit/>
          <w:trHeight w:val="147"/>
        </w:trPr>
        <w:tc>
          <w:tcPr>
            <w:tcW w:w="3780" w:type="dxa"/>
          </w:tcPr>
          <w:p w:rsidR="001360BB" w:rsidRPr="0055717E" w:rsidRDefault="001360BB" w:rsidP="005D0BB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905" w:rsidRPr="0055717E" w:rsidTr="001045C8">
        <w:trPr>
          <w:cantSplit/>
          <w:trHeight w:val="147"/>
        </w:trPr>
        <w:tc>
          <w:tcPr>
            <w:tcW w:w="3780" w:type="dxa"/>
          </w:tcPr>
          <w:p w:rsidR="00050905" w:rsidRPr="0055717E" w:rsidRDefault="00050905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5" w:type="dxa"/>
          </w:tcPr>
          <w:p w:rsidR="00050905" w:rsidRPr="0055717E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26,306</w:t>
            </w:r>
          </w:p>
        </w:tc>
        <w:tc>
          <w:tcPr>
            <w:tcW w:w="271" w:type="dxa"/>
          </w:tcPr>
          <w:p w:rsidR="00050905" w:rsidRPr="0055717E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050905" w:rsidRPr="0055717E" w:rsidRDefault="00310BE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632</w:t>
            </w:r>
            <w:r w:rsidR="00050905" w:rsidRPr="0055717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279" w:type="dxa"/>
          </w:tcPr>
          <w:p w:rsidR="00050905" w:rsidRPr="0055717E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55717E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1,011</w:t>
            </w:r>
            <w:r w:rsidRPr="0055717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271" w:type="dxa"/>
          </w:tcPr>
          <w:p w:rsidR="00050905" w:rsidRPr="0055717E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050905" w:rsidRPr="0055717E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Pr="0055717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271" w:type="dxa"/>
          </w:tcPr>
          <w:p w:rsidR="00050905" w:rsidRPr="0055717E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55717E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</w:t>
            </w:r>
            <w:r w:rsidRPr="0055717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271" w:type="dxa"/>
          </w:tcPr>
          <w:p w:rsidR="00050905" w:rsidRPr="0055717E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55717E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55717E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55717E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</w:rPr>
              <w:t>2,</w:t>
            </w:r>
            <w:r w:rsidR="00310BEC">
              <w:rPr>
                <w:rFonts w:ascii="Angsana New" w:hAnsi="Angsana New"/>
                <w:sz w:val="28"/>
                <w:szCs w:val="28"/>
              </w:rPr>
              <w:t>152</w:t>
            </w:r>
            <w:r w:rsidRPr="0055717E">
              <w:rPr>
                <w:rFonts w:ascii="Angsana New" w:hAnsi="Angsana New"/>
                <w:sz w:val="28"/>
                <w:szCs w:val="28"/>
              </w:rPr>
              <w:t>,</w:t>
            </w:r>
            <w:r w:rsidR="00310BEC">
              <w:rPr>
                <w:rFonts w:ascii="Angsana New" w:hAnsi="Angsana New"/>
                <w:sz w:val="28"/>
                <w:szCs w:val="28"/>
              </w:rPr>
              <w:t>053</w:t>
            </w:r>
          </w:p>
        </w:tc>
      </w:tr>
      <w:tr w:rsidR="00050905" w:rsidRPr="0055717E" w:rsidTr="001045C8">
        <w:trPr>
          <w:cantSplit/>
          <w:trHeight w:val="147"/>
        </w:trPr>
        <w:tc>
          <w:tcPr>
            <w:tcW w:w="3780" w:type="dxa"/>
          </w:tcPr>
          <w:p w:rsidR="00050905" w:rsidRPr="0055717E" w:rsidRDefault="00050905" w:rsidP="006F3D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</w:t>
            </w:r>
            <w:r w:rsidR="00310BE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9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10BE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310BEC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050905" w:rsidRPr="0055717E" w:rsidTr="001045C8">
        <w:trPr>
          <w:cantSplit/>
          <w:trHeight w:val="147"/>
        </w:trPr>
        <w:tc>
          <w:tcPr>
            <w:tcW w:w="3780" w:type="dxa"/>
          </w:tcPr>
          <w:p w:rsidR="00050905" w:rsidRPr="0055717E" w:rsidRDefault="00050905" w:rsidP="006F3D7D">
            <w:pPr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711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(26,711</w:t>
            </w:r>
            <w:r w:rsidRPr="00267B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902</w:t>
            </w:r>
          </w:p>
        </w:tc>
      </w:tr>
      <w:tr w:rsidR="00050905" w:rsidRPr="0055717E" w:rsidTr="001045C8">
        <w:trPr>
          <w:cantSplit/>
          <w:trHeight w:val="147"/>
        </w:trPr>
        <w:tc>
          <w:tcPr>
            <w:tcW w:w="3780" w:type="dxa"/>
          </w:tcPr>
          <w:p w:rsidR="00050905" w:rsidRPr="0055717E" w:rsidRDefault="00050905" w:rsidP="006F3D7D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(562</w:t>
            </w:r>
            <w:r w:rsidRPr="00267B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050905" w:rsidRPr="00267BFF" w:rsidRDefault="00310BE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(17,175</w:t>
            </w:r>
            <w:r w:rsidR="00050905" w:rsidRPr="00267B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(296</w:t>
            </w:r>
            <w:r w:rsidRPr="00267B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(60,021</w:t>
            </w:r>
            <w:r w:rsidRPr="00267B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050905" w:rsidRPr="00267BFF" w:rsidRDefault="00A64634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(78,054</w:t>
            </w:r>
            <w:r w:rsidR="00050905" w:rsidRPr="00267B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905" w:rsidRPr="0055717E" w:rsidTr="001045C8">
        <w:trPr>
          <w:cantSplit/>
          <w:trHeight w:val="147"/>
        </w:trPr>
        <w:tc>
          <w:tcPr>
            <w:tcW w:w="3780" w:type="dxa"/>
          </w:tcPr>
          <w:p w:rsidR="00050905" w:rsidRPr="0055717E" w:rsidRDefault="00050905" w:rsidP="006F3D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050905" w:rsidRPr="00267BFF" w:rsidRDefault="00310BE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</w:t>
            </w:r>
            <w:r w:rsidR="00050905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279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1,078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018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0905" w:rsidRPr="00267BFF" w:rsidRDefault="00310BE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2,249</w:t>
            </w:r>
            <w:r w:rsidR="00050905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966</w:t>
            </w:r>
          </w:p>
        </w:tc>
      </w:tr>
      <w:tr w:rsidR="006F3D7D" w:rsidRPr="0055717E" w:rsidTr="001045C8">
        <w:trPr>
          <w:cantSplit/>
          <w:trHeight w:val="147"/>
        </w:trPr>
        <w:tc>
          <w:tcPr>
            <w:tcW w:w="3780" w:type="dxa"/>
          </w:tcPr>
          <w:p w:rsidR="006F3D7D" w:rsidRPr="0055717E" w:rsidRDefault="006F3D7D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6F3D7D" w:rsidRPr="00C336F8" w:rsidRDefault="00C336F8" w:rsidP="00860A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6F3D7D"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812</w:t>
            </w:r>
          </w:p>
        </w:tc>
        <w:tc>
          <w:tcPr>
            <w:tcW w:w="271" w:type="dxa"/>
          </w:tcPr>
          <w:p w:rsidR="006F3D7D" w:rsidRPr="00C336F8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6F3D7D" w:rsidRPr="00C336F8" w:rsidRDefault="00C336F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  <w:r w:rsidR="006F3D7D"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7B3B3E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79" w:type="dxa"/>
          </w:tcPr>
          <w:p w:rsidR="006F3D7D" w:rsidRPr="00C336F8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C336F8" w:rsidRDefault="00C336F8" w:rsidP="00187B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  <w:r w:rsidR="006F3D7D"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271" w:type="dxa"/>
          </w:tcPr>
          <w:p w:rsidR="006F3D7D" w:rsidRPr="00C336F8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6F3D7D" w:rsidRPr="00C336F8" w:rsidRDefault="00267BF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>1</w:t>
            </w:r>
            <w:r w:rsidR="006F3D7D" w:rsidRPr="00C336F8">
              <w:rPr>
                <w:rFonts w:ascii="Angsana New" w:hAnsi="Angsana New"/>
                <w:sz w:val="28"/>
                <w:szCs w:val="28"/>
              </w:rPr>
              <w:t>,</w:t>
            </w:r>
            <w:r w:rsidR="00C336F8">
              <w:rPr>
                <w:rFonts w:ascii="Angsana New" w:hAnsi="Angsana New"/>
                <w:sz w:val="28"/>
                <w:szCs w:val="28"/>
              </w:rPr>
              <w:t>811</w:t>
            </w:r>
          </w:p>
        </w:tc>
        <w:tc>
          <w:tcPr>
            <w:tcW w:w="271" w:type="dxa"/>
          </w:tcPr>
          <w:p w:rsidR="006F3D7D" w:rsidRPr="00C336F8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C336F8" w:rsidRDefault="00C336F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6F3D7D"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7B3B3E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71" w:type="dxa"/>
          </w:tcPr>
          <w:p w:rsidR="006F3D7D" w:rsidRPr="00C336F8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C336F8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C336F8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C336F8" w:rsidRPr="00C336F8" w:rsidRDefault="00C336F8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  <w:r w:rsidR="006F3D7D"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</w:t>
            </w:r>
            <w:r w:rsidR="007B3B3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04A7B" w:rsidRPr="0055717E" w:rsidTr="001045C8">
        <w:trPr>
          <w:cantSplit/>
          <w:trHeight w:val="147"/>
        </w:trPr>
        <w:tc>
          <w:tcPr>
            <w:tcW w:w="3780" w:type="dxa"/>
          </w:tcPr>
          <w:p w:rsidR="00E04A7B" w:rsidRPr="0055717E" w:rsidRDefault="00E04A7B" w:rsidP="004C0A4E">
            <w:pPr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E04A7B" w:rsidRPr="00E04A7B" w:rsidRDefault="00E04A7B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4A7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E04A7B" w:rsidRPr="00E04A7B" w:rsidRDefault="00E04A7B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E04A7B" w:rsidRPr="00E04A7B" w:rsidRDefault="00E04A7B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4A7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9" w:type="dxa"/>
          </w:tcPr>
          <w:p w:rsidR="00E04A7B" w:rsidRPr="00E04A7B" w:rsidRDefault="00E04A7B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E04A7B" w:rsidRPr="00E04A7B" w:rsidRDefault="00E04A7B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(2,761</w:t>
            </w:r>
            <w:r w:rsidRPr="00E04A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E04A7B" w:rsidRPr="00E04A7B" w:rsidRDefault="00E04A7B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E04A7B" w:rsidRPr="00267BFF" w:rsidRDefault="00E04A7B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271" w:type="dxa"/>
          </w:tcPr>
          <w:p w:rsidR="00E04A7B" w:rsidRPr="00E04A7B" w:rsidRDefault="00E04A7B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E04A7B" w:rsidRPr="00E04A7B" w:rsidRDefault="00E04A7B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4A7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E04A7B" w:rsidRPr="00E04A7B" w:rsidRDefault="00E04A7B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E04A7B" w:rsidRPr="00E04A7B" w:rsidRDefault="00E04A7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4A7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E04A7B" w:rsidRPr="00E04A7B" w:rsidRDefault="00E04A7B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E04A7B" w:rsidRPr="00E04A7B" w:rsidRDefault="00E04A7B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(2,500</w:t>
            </w:r>
            <w:r w:rsidRPr="00E04A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336F8" w:rsidRPr="0055717E" w:rsidTr="001045C8">
        <w:trPr>
          <w:cantSplit/>
          <w:trHeight w:val="147"/>
        </w:trPr>
        <w:tc>
          <w:tcPr>
            <w:tcW w:w="3780" w:type="dxa"/>
          </w:tcPr>
          <w:p w:rsidR="00C336F8" w:rsidRPr="0055717E" w:rsidRDefault="00C336F8" w:rsidP="002B7510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C336F8" w:rsidRPr="00C336F8" w:rsidRDefault="00C336F8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(907</w:t>
            </w:r>
            <w:r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C336F8" w:rsidRPr="00C336F8" w:rsidRDefault="00C336F8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C336F8" w:rsidRPr="00C336F8" w:rsidRDefault="007B3B3E" w:rsidP="004D1A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(755</w:t>
            </w:r>
            <w:r w:rsidR="00C336F8"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:rsidR="00C336F8" w:rsidRPr="00C336F8" w:rsidRDefault="00C336F8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C336F8" w:rsidRPr="00C336F8" w:rsidRDefault="00C336F8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(38,082</w:t>
            </w:r>
            <w:r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C336F8" w:rsidRPr="00C336F8" w:rsidRDefault="00C336F8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C336F8" w:rsidRPr="00C336F8" w:rsidRDefault="00C336F8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(319</w:t>
            </w:r>
            <w:r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C336F8" w:rsidRPr="00C336F8" w:rsidRDefault="00C336F8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C336F8" w:rsidRPr="00C336F8" w:rsidRDefault="007B3B3E" w:rsidP="004D1A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(18,684</w:t>
            </w:r>
            <w:r w:rsidR="00C336F8"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C336F8" w:rsidRPr="00C336F8" w:rsidRDefault="00C336F8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C336F8" w:rsidRPr="00C336F8" w:rsidRDefault="00C336F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C336F8" w:rsidRPr="00C336F8" w:rsidRDefault="00C336F8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C336F8" w:rsidRPr="00C336F8" w:rsidRDefault="007B3B3E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(58,747</w:t>
            </w:r>
            <w:r w:rsidR="00C336F8"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3D7D" w:rsidRPr="0055717E" w:rsidTr="001045C8">
        <w:trPr>
          <w:cantSplit/>
          <w:trHeight w:val="147"/>
        </w:trPr>
        <w:tc>
          <w:tcPr>
            <w:tcW w:w="3780" w:type="dxa"/>
          </w:tcPr>
          <w:p w:rsidR="006F3D7D" w:rsidRPr="0055717E" w:rsidRDefault="006F3D7D" w:rsidP="00EF35D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 w:rsidR="000509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161984" w:rsidRDefault="0016198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="006F3D7D" w:rsidRPr="00161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271" w:type="dxa"/>
          </w:tcPr>
          <w:p w:rsidR="006F3D7D" w:rsidRPr="00161984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161984" w:rsidRDefault="0016198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</w:t>
            </w:r>
            <w:r w:rsidR="006F3D7D" w:rsidRPr="00161984">
              <w:rPr>
                <w:rFonts w:ascii="Angsana New" w:hAnsi="Angsana New"/>
                <w:sz w:val="28"/>
                <w:szCs w:val="28"/>
              </w:rPr>
              <w:t>,</w:t>
            </w:r>
            <w:r w:rsidR="007B3B3E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279" w:type="dxa"/>
          </w:tcPr>
          <w:p w:rsidR="006F3D7D" w:rsidRPr="00161984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161984" w:rsidRDefault="00161984" w:rsidP="0024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1,121</w:t>
            </w:r>
            <w:r w:rsidR="006F3D7D" w:rsidRPr="00161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271" w:type="dxa"/>
          </w:tcPr>
          <w:p w:rsidR="006F3D7D" w:rsidRPr="00161984" w:rsidRDefault="006F3D7D" w:rsidP="00136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161984" w:rsidRDefault="00161984" w:rsidP="00244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="006F3D7D" w:rsidRPr="00161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271" w:type="dxa"/>
          </w:tcPr>
          <w:p w:rsidR="006F3D7D" w:rsidRPr="00161984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161984" w:rsidRDefault="0016198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</w:t>
            </w:r>
            <w:r w:rsidR="006F3D7D" w:rsidRPr="00161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271" w:type="dxa"/>
          </w:tcPr>
          <w:p w:rsidR="006F3D7D" w:rsidRPr="00161984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161984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198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F3D7D" w:rsidRPr="00161984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F3D7D" w:rsidRPr="00161984" w:rsidRDefault="0016198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2,343</w:t>
            </w:r>
            <w:r w:rsidR="006F3D7D" w:rsidRPr="00161984">
              <w:rPr>
                <w:rFonts w:ascii="Angsana New" w:hAnsi="Angsana New"/>
                <w:sz w:val="28"/>
                <w:szCs w:val="28"/>
              </w:rPr>
              <w:t>,</w:t>
            </w:r>
            <w:r w:rsidR="007B3B3E">
              <w:rPr>
                <w:rFonts w:ascii="Angsana New" w:hAnsi="Angsana New"/>
                <w:sz w:val="28"/>
                <w:szCs w:val="28"/>
              </w:rPr>
              <w:t>650</w:t>
            </w:r>
          </w:p>
        </w:tc>
      </w:tr>
    </w:tbl>
    <w:p w:rsidR="00920DE6" w:rsidRDefault="00920DE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:rsidR="001360BB" w:rsidRDefault="001360BB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1045C8" w:rsidRDefault="001045C8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FF6C64" w:rsidRDefault="00FF6C64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1045C8" w:rsidRDefault="001045C8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267BFF" w:rsidRDefault="00267BFF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050905" w:rsidRDefault="00050905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050905" w:rsidRDefault="00050905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805323" w:rsidRDefault="00805323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14421" w:type="dxa"/>
        <w:tblInd w:w="18" w:type="dxa"/>
        <w:tblLayout w:type="fixed"/>
        <w:tblLook w:val="0020"/>
      </w:tblPr>
      <w:tblGrid>
        <w:gridCol w:w="3492"/>
        <w:gridCol w:w="1355"/>
        <w:gridCol w:w="271"/>
        <w:gridCol w:w="1355"/>
        <w:gridCol w:w="271"/>
        <w:gridCol w:w="1264"/>
        <w:gridCol w:w="271"/>
        <w:gridCol w:w="1446"/>
        <w:gridCol w:w="271"/>
        <w:gridCol w:w="1264"/>
        <w:gridCol w:w="271"/>
        <w:gridCol w:w="1264"/>
        <w:gridCol w:w="271"/>
        <w:gridCol w:w="1355"/>
      </w:tblGrid>
      <w:tr w:rsidR="001360BB" w:rsidRPr="0055717E" w:rsidTr="0055717E">
        <w:trPr>
          <w:cantSplit/>
          <w:trHeight w:val="387"/>
        </w:trPr>
        <w:tc>
          <w:tcPr>
            <w:tcW w:w="3492" w:type="dxa"/>
          </w:tcPr>
          <w:p w:rsidR="001360BB" w:rsidRPr="0055717E" w:rsidRDefault="001360BB" w:rsidP="005D0BBA">
            <w:pPr>
              <w:rPr>
                <w:rStyle w:val="Emphasis"/>
                <w:sz w:val="28"/>
                <w:szCs w:val="28"/>
                <w:cs/>
              </w:rPr>
            </w:pPr>
          </w:p>
        </w:tc>
        <w:tc>
          <w:tcPr>
            <w:tcW w:w="10929" w:type="dxa"/>
            <w:gridSpan w:val="13"/>
            <w:tcBorders>
              <w:bottom w:val="single" w:sz="4" w:space="0" w:color="auto"/>
            </w:tcBorders>
          </w:tcPr>
          <w:p w:rsidR="001360BB" w:rsidRPr="0055717E" w:rsidRDefault="001360BB" w:rsidP="00920DE6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71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 (พันบาท)</w:t>
            </w:r>
          </w:p>
        </w:tc>
      </w:tr>
      <w:tr w:rsidR="0055717E" w:rsidRPr="0055717E" w:rsidTr="0055717E">
        <w:trPr>
          <w:cantSplit/>
          <w:trHeight w:val="147"/>
        </w:trPr>
        <w:tc>
          <w:tcPr>
            <w:tcW w:w="3492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55717E" w:rsidRPr="0055717E" w:rsidRDefault="0055717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55717E" w:rsidRPr="0055717E" w:rsidRDefault="0055717E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55717E" w:rsidRPr="0055717E" w:rsidRDefault="0055717E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55717E" w:rsidRPr="0055717E" w:rsidRDefault="0055717E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717E" w:rsidRPr="0055717E" w:rsidTr="0055717E">
        <w:trPr>
          <w:cantSplit/>
          <w:trHeight w:val="147"/>
        </w:trPr>
        <w:tc>
          <w:tcPr>
            <w:tcW w:w="3492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55717E" w:rsidRPr="0055717E" w:rsidRDefault="0055717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55717E" w:rsidRPr="0055717E" w:rsidRDefault="0055717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55717E" w:rsidRPr="0055717E" w:rsidRDefault="0055717E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55717E" w:rsidRPr="0055717E" w:rsidRDefault="0055717E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55717E" w:rsidRPr="0055717E" w:rsidRDefault="0055717E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:rsidR="0055717E" w:rsidRPr="0055717E" w:rsidRDefault="0055717E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55717E" w:rsidRPr="0055717E" w:rsidRDefault="0055717E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55717E" w:rsidRPr="0055717E" w:rsidRDefault="0055717E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E6867" w:rsidRPr="0055717E" w:rsidTr="0055717E">
        <w:trPr>
          <w:cantSplit/>
          <w:trHeight w:val="147"/>
        </w:trPr>
        <w:tc>
          <w:tcPr>
            <w:tcW w:w="3492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55717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BE6867" w:rsidRPr="0055717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55717E" w:rsidRDefault="00BE6867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55717E" w:rsidRDefault="00BE6867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717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55717E" w:rsidTr="0055717E">
        <w:trPr>
          <w:cantSplit/>
          <w:trHeight w:val="387"/>
        </w:trPr>
        <w:tc>
          <w:tcPr>
            <w:tcW w:w="3492" w:type="dxa"/>
          </w:tcPr>
          <w:p w:rsidR="001360BB" w:rsidRPr="0055717E" w:rsidRDefault="001360BB" w:rsidP="005D0BBA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55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2FF5" w:rsidRPr="0055717E" w:rsidTr="0055717E">
        <w:trPr>
          <w:cantSplit/>
          <w:trHeight w:val="387"/>
        </w:trPr>
        <w:tc>
          <w:tcPr>
            <w:tcW w:w="3492" w:type="dxa"/>
          </w:tcPr>
          <w:p w:rsidR="00372FF5" w:rsidRPr="0055717E" w:rsidRDefault="00372FF5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="006F3D7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050905">
              <w:rPr>
                <w:rFonts w:ascii="Angsana New" w:hAnsi="Angsana New"/>
                <w:sz w:val="28"/>
                <w:szCs w:val="28"/>
              </w:rPr>
              <w:t>4</w:t>
            </w:r>
            <w:r w:rsidR="007D5AC6"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</w:p>
        </w:tc>
        <w:tc>
          <w:tcPr>
            <w:tcW w:w="1355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372FF5" w:rsidRPr="0055717E" w:rsidRDefault="00372FF5" w:rsidP="00F036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372FF5" w:rsidRPr="0055717E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6F5C" w:rsidRPr="0055717E" w:rsidTr="0055717E">
        <w:trPr>
          <w:cantSplit/>
          <w:trHeight w:val="387"/>
        </w:trPr>
        <w:tc>
          <w:tcPr>
            <w:tcW w:w="3492" w:type="dxa"/>
          </w:tcPr>
          <w:p w:rsidR="00266F5C" w:rsidRPr="0055717E" w:rsidRDefault="007D5AC6" w:rsidP="00EF35DF">
            <w:pPr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วันที่ 31 ธันวาคม </w:t>
            </w:r>
            <w:r w:rsidR="006F3D7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050905">
              <w:rPr>
                <w:rFonts w:ascii="Angsana New" w:hAnsi="Angsana New"/>
                <w:sz w:val="28"/>
                <w:szCs w:val="28"/>
              </w:rPr>
              <w:t>4</w:t>
            </w: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66F5C"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DF0561" w:rsidRPr="0055717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0509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66F5C" w:rsidRPr="00267BFF" w:rsidRDefault="00266F5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>5,230</w:t>
            </w:r>
          </w:p>
        </w:tc>
        <w:tc>
          <w:tcPr>
            <w:tcW w:w="271" w:type="dxa"/>
          </w:tcPr>
          <w:p w:rsidR="00266F5C" w:rsidRPr="00267BFF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266F5C" w:rsidRPr="00267BFF" w:rsidRDefault="00266F5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>5,230</w:t>
            </w:r>
          </w:p>
        </w:tc>
      </w:tr>
      <w:tr w:rsidR="00266F5C" w:rsidRPr="0055717E" w:rsidTr="0055717E">
        <w:trPr>
          <w:cantSplit/>
          <w:trHeight w:val="387"/>
        </w:trPr>
        <w:tc>
          <w:tcPr>
            <w:tcW w:w="3492" w:type="dxa"/>
          </w:tcPr>
          <w:p w:rsidR="00266F5C" w:rsidRPr="0055717E" w:rsidRDefault="00266F5C" w:rsidP="005D0BBA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6F5C" w:rsidRPr="0055717E" w:rsidTr="0055717E">
        <w:trPr>
          <w:cantSplit/>
          <w:trHeight w:val="387"/>
        </w:trPr>
        <w:tc>
          <w:tcPr>
            <w:tcW w:w="3492" w:type="dxa"/>
          </w:tcPr>
          <w:p w:rsidR="00266F5C" w:rsidRPr="0055717E" w:rsidRDefault="00266F5C" w:rsidP="005D0BBA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</w:t>
            </w:r>
            <w:r w:rsidRPr="0055717E">
              <w:rPr>
                <w:rFonts w:ascii="Angsana New" w:hAnsi="Angsana New" w:hint="cs"/>
                <w:bCs/>
                <w:sz w:val="28"/>
                <w:szCs w:val="28"/>
                <w:cs/>
              </w:rPr>
              <w:t>ตาม</w:t>
            </w:r>
            <w:r w:rsidRPr="0055717E">
              <w:rPr>
                <w:rFonts w:ascii="Angsana New" w:hAnsi="Angsana New"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355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266F5C" w:rsidRPr="0055717E" w:rsidRDefault="00266F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905" w:rsidRPr="0055717E" w:rsidTr="0055717E">
        <w:trPr>
          <w:cantSplit/>
          <w:trHeight w:val="387"/>
        </w:trPr>
        <w:tc>
          <w:tcPr>
            <w:tcW w:w="3492" w:type="dxa"/>
          </w:tcPr>
          <w:p w:rsidR="00050905" w:rsidRPr="006F3D7D" w:rsidRDefault="00050905" w:rsidP="001E7017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ณ วันที่ 31 ธันวาคม 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</w:tcPr>
          <w:p w:rsidR="00050905" w:rsidRPr="00267BFF" w:rsidRDefault="00310BE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</w:t>
            </w:r>
            <w:r w:rsidR="00050905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 w:rsidR="00310BEC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448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</w:t>
            </w:r>
            <w:r w:rsidR="00310BE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005</w:t>
            </w:r>
          </w:p>
        </w:tc>
        <w:tc>
          <w:tcPr>
            <w:tcW w:w="271" w:type="dxa"/>
          </w:tcPr>
          <w:p w:rsidR="00050905" w:rsidRPr="00267BFF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267BFF" w:rsidRDefault="009828B4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1,496</w:t>
            </w:r>
            <w:r w:rsidR="00050905"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050905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6F3D7D" w:rsidRPr="0055717E" w:rsidTr="0055717E">
        <w:trPr>
          <w:cantSplit/>
          <w:trHeight w:val="387"/>
        </w:trPr>
        <w:tc>
          <w:tcPr>
            <w:tcW w:w="3492" w:type="dxa"/>
          </w:tcPr>
          <w:p w:rsidR="006F3D7D" w:rsidRPr="006F3D7D" w:rsidRDefault="006F3D7D" w:rsidP="00EF35DF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ณ วันที่ 31 ธันวาคม 256</w:t>
            </w:r>
            <w:r w:rsidR="00050905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</w:tcPr>
          <w:p w:rsidR="006F3D7D" w:rsidRPr="000B3C86" w:rsidRDefault="007B3B3E" w:rsidP="003965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</w:t>
            </w:r>
            <w:r w:rsidR="006F3D7D" w:rsidRPr="000B3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271" w:type="dxa"/>
          </w:tcPr>
          <w:p w:rsidR="006F3D7D" w:rsidRPr="000B3C86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0B3C86" w:rsidRDefault="000B3C8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</w:t>
            </w:r>
            <w:r w:rsidR="006F3D7D" w:rsidRPr="000B3C86">
              <w:rPr>
                <w:rFonts w:ascii="Angsana New" w:hAnsi="Angsana New"/>
                <w:sz w:val="28"/>
                <w:szCs w:val="28"/>
              </w:rPr>
              <w:t>,</w:t>
            </w:r>
            <w:r w:rsidR="007B3B3E">
              <w:rPr>
                <w:rFonts w:ascii="Angsana New" w:hAnsi="Angsana New"/>
                <w:sz w:val="28"/>
                <w:szCs w:val="28"/>
              </w:rPr>
              <w:t>079</w:t>
            </w:r>
          </w:p>
        </w:tc>
        <w:tc>
          <w:tcPr>
            <w:tcW w:w="271" w:type="dxa"/>
          </w:tcPr>
          <w:p w:rsidR="006F3D7D" w:rsidRPr="000B3C86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0B3C86" w:rsidRDefault="000B3C8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</w:t>
            </w:r>
            <w:r w:rsidR="006F3D7D" w:rsidRPr="000B3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7B3B3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1" w:type="dxa"/>
          </w:tcPr>
          <w:p w:rsidR="006F3D7D" w:rsidRPr="000B3C86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6F3D7D" w:rsidRPr="000B3C86" w:rsidRDefault="000B3C8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6F3D7D" w:rsidRPr="000B3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271" w:type="dxa"/>
          </w:tcPr>
          <w:p w:rsidR="006F3D7D" w:rsidRPr="000B3C86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0B3C86" w:rsidRDefault="000B3C8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="006F3D7D" w:rsidRPr="000B3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7B3B3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1" w:type="dxa"/>
          </w:tcPr>
          <w:p w:rsidR="006F3D7D" w:rsidRPr="000B3C86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0B3C86" w:rsidRDefault="000B3C8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6F3D7D" w:rsidRPr="000B3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271" w:type="dxa"/>
          </w:tcPr>
          <w:p w:rsidR="006F3D7D" w:rsidRPr="000B3C86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0B3C86" w:rsidRDefault="007B3B3E" w:rsidP="004D1A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1,486</w:t>
            </w:r>
            <w:r w:rsidR="006F3D7D" w:rsidRPr="000B3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836</w:t>
            </w:r>
          </w:p>
        </w:tc>
      </w:tr>
    </w:tbl>
    <w:p w:rsidR="00920DE6" w:rsidRDefault="00920DE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D8490C" w:rsidRDefault="00D8490C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7D5AC6" w:rsidRDefault="007D5AC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7D5AC6" w:rsidRDefault="007D5AC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55717E" w:rsidRDefault="0055717E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55717E" w:rsidRDefault="0055717E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995CDB" w:rsidRDefault="00995CDB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:rsidR="00B65EB2" w:rsidRDefault="00B65EB2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4619" w:type="dxa"/>
        <w:tblInd w:w="-34" w:type="dxa"/>
        <w:tblLayout w:type="fixed"/>
        <w:tblLook w:val="002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356"/>
        <w:gridCol w:w="271"/>
        <w:gridCol w:w="1264"/>
        <w:gridCol w:w="271"/>
        <w:gridCol w:w="1264"/>
        <w:gridCol w:w="271"/>
        <w:gridCol w:w="1355"/>
      </w:tblGrid>
      <w:tr w:rsidR="001360BB" w:rsidRPr="00920BE2" w:rsidTr="00920BE2">
        <w:trPr>
          <w:cantSplit/>
          <w:trHeight w:val="147"/>
        </w:trPr>
        <w:tc>
          <w:tcPr>
            <w:tcW w:w="3780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9" w:type="dxa"/>
            <w:gridSpan w:val="13"/>
            <w:tcBorders>
              <w:bottom w:val="single" w:sz="4" w:space="0" w:color="auto"/>
            </w:tcBorders>
          </w:tcPr>
          <w:p w:rsidR="001360BB" w:rsidRPr="00920BE2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0BE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920BE2" w:rsidRPr="00920BE2" w:rsidTr="00920BE2">
        <w:trPr>
          <w:cantSplit/>
          <w:trHeight w:val="147"/>
        </w:trPr>
        <w:tc>
          <w:tcPr>
            <w:tcW w:w="3780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920BE2" w:rsidRPr="00920BE2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20BE2" w:rsidRPr="00920BE2" w:rsidTr="00920BE2">
        <w:trPr>
          <w:cantSplit/>
          <w:trHeight w:val="147"/>
        </w:trPr>
        <w:tc>
          <w:tcPr>
            <w:tcW w:w="3780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</w:tcPr>
          <w:p w:rsidR="00920BE2" w:rsidRPr="00920BE2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6867" w:rsidRPr="00920BE2" w:rsidTr="00920BE2">
        <w:trPr>
          <w:cantSplit/>
          <w:trHeight w:val="147"/>
        </w:trPr>
        <w:tc>
          <w:tcPr>
            <w:tcW w:w="3780" w:type="dxa"/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920BE2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BE6867" w:rsidRPr="00920BE2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920BE2" w:rsidRDefault="00BE6867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BE6867" w:rsidRPr="00920BE2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920BE2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BE6867" w:rsidRPr="00920BE2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920BE2" w:rsidRDefault="00BE6867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BE6867" w:rsidRPr="00920BE2" w:rsidRDefault="00BE6867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0BE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920BE2" w:rsidTr="00920BE2">
        <w:trPr>
          <w:cantSplit/>
          <w:trHeight w:val="147"/>
        </w:trPr>
        <w:tc>
          <w:tcPr>
            <w:tcW w:w="3780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Merge w:val="restart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050905" w:rsidRPr="00920BE2" w:rsidTr="00920BE2">
        <w:trPr>
          <w:cantSplit/>
          <w:trHeight w:val="147"/>
        </w:trPr>
        <w:tc>
          <w:tcPr>
            <w:tcW w:w="3780" w:type="dxa"/>
          </w:tcPr>
          <w:p w:rsidR="00050905" w:rsidRPr="00920BE2" w:rsidRDefault="00050905" w:rsidP="005D0BBA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</w:p>
        </w:tc>
        <w:tc>
          <w:tcPr>
            <w:tcW w:w="1355" w:type="dxa"/>
          </w:tcPr>
          <w:p w:rsidR="00050905" w:rsidRPr="00920BE2" w:rsidRDefault="00B00EA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  <w:r w:rsidR="00050905" w:rsidRPr="00920B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280</w:t>
            </w:r>
          </w:p>
        </w:tc>
        <w:tc>
          <w:tcPr>
            <w:tcW w:w="271" w:type="dxa"/>
          </w:tcPr>
          <w:p w:rsidR="00050905" w:rsidRPr="00920BE2" w:rsidRDefault="00050905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920BE2" w:rsidRDefault="00050905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4</w:t>
            </w:r>
            <w:r w:rsidR="00B00EAB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="00B00EAB">
              <w:rPr>
                <w:rFonts w:ascii="Angsana New" w:hAnsi="Angsana New" w:hint="cs"/>
                <w:sz w:val="28"/>
                <w:szCs w:val="28"/>
                <w:cs/>
              </w:rPr>
              <w:t>941</w:t>
            </w:r>
          </w:p>
        </w:tc>
        <w:tc>
          <w:tcPr>
            <w:tcW w:w="271" w:type="dxa"/>
          </w:tcPr>
          <w:p w:rsidR="00050905" w:rsidRPr="00920BE2" w:rsidRDefault="00050905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920BE2" w:rsidRDefault="00050905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8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Pr="00920BE2">
              <w:rPr>
                <w:rFonts w:ascii="Angsana New" w:hAnsi="Angsana New"/>
                <w:sz w:val="28"/>
                <w:szCs w:val="28"/>
              </w:rPr>
              <w:t>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882</w:t>
            </w:r>
          </w:p>
        </w:tc>
        <w:tc>
          <w:tcPr>
            <w:tcW w:w="271" w:type="dxa"/>
          </w:tcPr>
          <w:p w:rsidR="00050905" w:rsidRPr="00920BE2" w:rsidRDefault="00050905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050905" w:rsidRPr="00920BE2" w:rsidRDefault="00050905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12,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815</w:t>
            </w:r>
          </w:p>
        </w:tc>
        <w:tc>
          <w:tcPr>
            <w:tcW w:w="271" w:type="dxa"/>
          </w:tcPr>
          <w:p w:rsidR="00050905" w:rsidRPr="00920BE2" w:rsidRDefault="00050905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920BE2" w:rsidRDefault="00050905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447</w:t>
            </w:r>
            <w:r w:rsidRPr="00920BE2">
              <w:rPr>
                <w:rFonts w:ascii="Angsana New" w:hAnsi="Angsana New"/>
                <w:sz w:val="28"/>
                <w:szCs w:val="28"/>
              </w:rPr>
              <w:t>,2</w:t>
            </w: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271" w:type="dxa"/>
            <w:vMerge/>
          </w:tcPr>
          <w:p w:rsidR="00050905" w:rsidRPr="00920BE2" w:rsidRDefault="00050905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920BE2" w:rsidRDefault="00050905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9,375</w:t>
            </w:r>
          </w:p>
        </w:tc>
        <w:tc>
          <w:tcPr>
            <w:tcW w:w="271" w:type="dxa"/>
          </w:tcPr>
          <w:p w:rsidR="00050905" w:rsidRPr="00920BE2" w:rsidRDefault="00050905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B00EAB" w:rsidRDefault="00B00EA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1,870</w:t>
            </w:r>
            <w:r w:rsidR="00050905" w:rsidRPr="00B00E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520</w:t>
            </w:r>
          </w:p>
        </w:tc>
      </w:tr>
      <w:tr w:rsidR="00050905" w:rsidRPr="00920BE2" w:rsidTr="00920BE2">
        <w:trPr>
          <w:cantSplit/>
          <w:trHeight w:val="147"/>
        </w:trPr>
        <w:tc>
          <w:tcPr>
            <w:tcW w:w="3780" w:type="dxa"/>
          </w:tcPr>
          <w:p w:rsidR="00050905" w:rsidRPr="00920BE2" w:rsidRDefault="00050905" w:rsidP="006F3D7D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>13,380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>11,126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 xml:space="preserve">        32,672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>16,777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>34,394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>108,638</w:t>
            </w:r>
          </w:p>
        </w:tc>
      </w:tr>
      <w:tr w:rsidR="00050905" w:rsidRPr="00920BE2" w:rsidTr="00920BE2">
        <w:trPr>
          <w:cantSplit/>
          <w:trHeight w:val="147"/>
        </w:trPr>
        <w:tc>
          <w:tcPr>
            <w:tcW w:w="3780" w:type="dxa"/>
          </w:tcPr>
          <w:p w:rsidR="00050905" w:rsidRPr="00920BE2" w:rsidRDefault="00050905" w:rsidP="006F3D7D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7BB1">
              <w:rPr>
                <w:rFonts w:ascii="Angsana New" w:hAnsi="Angsana New"/>
                <w:sz w:val="28"/>
                <w:szCs w:val="28"/>
              </w:rPr>
              <w:t>116,</w:t>
            </w:r>
            <w:r w:rsidRPr="00FC7BB1">
              <w:rPr>
                <w:rFonts w:ascii="Angsana New" w:hAnsi="Angsana New" w:hint="cs"/>
                <w:sz w:val="28"/>
                <w:szCs w:val="28"/>
                <w:cs/>
              </w:rPr>
              <w:t>694</w:t>
            </w:r>
          </w:p>
        </w:tc>
        <w:tc>
          <w:tcPr>
            <w:tcW w:w="271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7BB1">
              <w:rPr>
                <w:rFonts w:ascii="Angsana New" w:hAnsi="Angsana New"/>
                <w:sz w:val="28"/>
                <w:szCs w:val="28"/>
              </w:rPr>
              <w:t>(39,435)</w:t>
            </w:r>
          </w:p>
        </w:tc>
        <w:tc>
          <w:tcPr>
            <w:tcW w:w="271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7BB1">
              <w:rPr>
                <w:rFonts w:ascii="Angsana New" w:hAnsi="Angsana New"/>
                <w:sz w:val="28"/>
                <w:szCs w:val="28"/>
              </w:rPr>
              <w:t>6,14</w:t>
            </w:r>
            <w:r w:rsidR="00E2142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1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7BB1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7BB1">
              <w:rPr>
                <w:rFonts w:ascii="Angsana New" w:hAnsi="Angsana New"/>
                <w:sz w:val="28"/>
                <w:szCs w:val="28"/>
              </w:rPr>
              <w:t>38,699</w:t>
            </w:r>
          </w:p>
        </w:tc>
        <w:tc>
          <w:tcPr>
            <w:tcW w:w="271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7BB1">
              <w:rPr>
                <w:rFonts w:ascii="Angsana New" w:hAnsi="Angsana New"/>
                <w:sz w:val="28"/>
                <w:szCs w:val="28"/>
              </w:rPr>
              <w:t>(31,</w:t>
            </w:r>
            <w:r w:rsidRPr="00FC7BB1">
              <w:rPr>
                <w:rFonts w:ascii="Angsana New" w:hAnsi="Angsana New" w:hint="cs"/>
                <w:sz w:val="28"/>
                <w:szCs w:val="28"/>
                <w:cs/>
              </w:rPr>
              <w:t>013</w:t>
            </w:r>
            <w:r w:rsidRPr="00FC7BB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7BB1">
              <w:rPr>
                <w:rFonts w:ascii="Angsana New" w:hAnsi="Angsana New"/>
                <w:sz w:val="28"/>
                <w:szCs w:val="28"/>
              </w:rPr>
              <w:t>91,09</w:t>
            </w:r>
            <w:r w:rsidR="00E2142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50905" w:rsidRPr="00920BE2" w:rsidTr="00920BE2">
        <w:trPr>
          <w:cantSplit/>
          <w:trHeight w:val="147"/>
        </w:trPr>
        <w:tc>
          <w:tcPr>
            <w:tcW w:w="3780" w:type="dxa"/>
          </w:tcPr>
          <w:p w:rsidR="00050905" w:rsidRPr="00920BE2" w:rsidRDefault="00050905" w:rsidP="006F3D7D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>(650)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>(15,249)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>(63,586)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>(79,573)</w:t>
            </w:r>
          </w:p>
        </w:tc>
      </w:tr>
      <w:tr w:rsidR="00050905" w:rsidRPr="00920BE2" w:rsidTr="00920BE2">
        <w:trPr>
          <w:cantSplit/>
          <w:trHeight w:val="147"/>
        </w:trPr>
        <w:tc>
          <w:tcPr>
            <w:tcW w:w="3780" w:type="dxa"/>
          </w:tcPr>
          <w:p w:rsidR="00050905" w:rsidRPr="00920BE2" w:rsidRDefault="00050905" w:rsidP="006F3D7D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0905" w:rsidRPr="00E21427" w:rsidRDefault="00E2142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  <w:r w:rsidR="00050905" w:rsidRPr="00E214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354</w:t>
            </w:r>
          </w:p>
        </w:tc>
        <w:tc>
          <w:tcPr>
            <w:tcW w:w="271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0905" w:rsidRPr="00E21427" w:rsidRDefault="00E2142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</w:t>
            </w:r>
            <w:r w:rsidR="00050905" w:rsidRPr="00E214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982</w:t>
            </w:r>
          </w:p>
        </w:tc>
        <w:tc>
          <w:tcPr>
            <w:tcW w:w="271" w:type="dxa"/>
          </w:tcPr>
          <w:p w:rsidR="00050905" w:rsidRPr="008B7A54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0905" w:rsidRPr="008B7A54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895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 w:rsidR="00E2142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1" w:type="dxa"/>
          </w:tcPr>
          <w:p w:rsidR="00050905" w:rsidRPr="008B7A54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050905" w:rsidRPr="008B7A54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016</w:t>
            </w:r>
          </w:p>
        </w:tc>
        <w:tc>
          <w:tcPr>
            <w:tcW w:w="271" w:type="dxa"/>
          </w:tcPr>
          <w:p w:rsidR="00050905" w:rsidRPr="008B7A54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0905" w:rsidRPr="008B7A54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439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271" w:type="dxa"/>
          </w:tcPr>
          <w:p w:rsidR="00050905" w:rsidRPr="008B7A54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0905" w:rsidRPr="008B7A54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Pr="008B7A5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756</w:t>
            </w:r>
          </w:p>
        </w:tc>
        <w:tc>
          <w:tcPr>
            <w:tcW w:w="271" w:type="dxa"/>
          </w:tcPr>
          <w:p w:rsidR="00050905" w:rsidRPr="008B7A54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0905" w:rsidRPr="00E21427" w:rsidRDefault="00E2142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1,990</w:t>
            </w:r>
            <w:r w:rsidR="00050905" w:rsidRPr="00E214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676</w:t>
            </w:r>
          </w:p>
        </w:tc>
      </w:tr>
      <w:tr w:rsidR="008B7A54" w:rsidRPr="00920BE2" w:rsidTr="00920BE2">
        <w:trPr>
          <w:cantSplit/>
          <w:trHeight w:val="147"/>
        </w:trPr>
        <w:tc>
          <w:tcPr>
            <w:tcW w:w="3780" w:type="dxa"/>
          </w:tcPr>
          <w:p w:rsidR="008B7A54" w:rsidRPr="00920BE2" w:rsidRDefault="008B7A54" w:rsidP="005D0BBA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8B7A54" w:rsidRPr="0029098E" w:rsidRDefault="00D80A8A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15,196</w:t>
            </w:r>
          </w:p>
        </w:tc>
        <w:tc>
          <w:tcPr>
            <w:tcW w:w="271" w:type="dxa"/>
          </w:tcPr>
          <w:p w:rsidR="008B7A54" w:rsidRPr="00B00EAB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8B7A54" w:rsidRPr="0029098E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5,128</w:t>
            </w:r>
          </w:p>
        </w:tc>
        <w:tc>
          <w:tcPr>
            <w:tcW w:w="271" w:type="dxa"/>
          </w:tcPr>
          <w:p w:rsidR="008B7A54" w:rsidRPr="00D80A8A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8B7A54" w:rsidRPr="00D80A8A" w:rsidRDefault="00D80A8A" w:rsidP="00E901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27,651</w:t>
            </w:r>
          </w:p>
        </w:tc>
        <w:tc>
          <w:tcPr>
            <w:tcW w:w="271" w:type="dxa"/>
          </w:tcPr>
          <w:p w:rsidR="008B7A54" w:rsidRPr="00D80A8A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8B7A54" w:rsidRPr="00D80A8A" w:rsidRDefault="00D80A8A" w:rsidP="008919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271" w:type="dxa"/>
          </w:tcPr>
          <w:p w:rsidR="008B7A54" w:rsidRPr="00D80A8A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8B7A54" w:rsidRPr="00D80A8A" w:rsidRDefault="00D80A8A" w:rsidP="00477D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9,66</w:t>
            </w:r>
            <w:r w:rsidR="0029098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1" w:type="dxa"/>
          </w:tcPr>
          <w:p w:rsidR="008B7A54" w:rsidRPr="00D80A8A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8B7A54" w:rsidRPr="00D80A8A" w:rsidRDefault="00D80A8A" w:rsidP="00935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</w:t>
            </w:r>
            <w:r w:rsidR="0029098E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271" w:type="dxa"/>
          </w:tcPr>
          <w:p w:rsidR="008B7A54" w:rsidRPr="00D80A8A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8B7A54" w:rsidRPr="0029098E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80,</w:t>
            </w:r>
            <w:r w:rsidR="0029098E">
              <w:rPr>
                <w:rFonts w:ascii="Angsana New" w:hAnsi="Angsana New"/>
                <w:sz w:val="28"/>
                <w:szCs w:val="28"/>
              </w:rPr>
              <w:t>096</w:t>
            </w:r>
          </w:p>
        </w:tc>
      </w:tr>
      <w:tr w:rsidR="00D80A8A" w:rsidRPr="00920BE2" w:rsidTr="004A2300">
        <w:trPr>
          <w:cantSplit/>
          <w:trHeight w:val="147"/>
        </w:trPr>
        <w:tc>
          <w:tcPr>
            <w:tcW w:w="3780" w:type="dxa"/>
          </w:tcPr>
          <w:p w:rsidR="00D80A8A" w:rsidRPr="00920BE2" w:rsidRDefault="00D80A8A" w:rsidP="004C0A4E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D80A8A" w:rsidRPr="0029098E" w:rsidRDefault="00D80A8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2,</w:t>
            </w:r>
            <w:r w:rsidRPr="0029098E">
              <w:rPr>
                <w:rFonts w:ascii="Angsana New" w:hAnsi="Angsana New" w:hint="cs"/>
                <w:sz w:val="28"/>
                <w:szCs w:val="28"/>
                <w:cs/>
              </w:rPr>
              <w:t>038</w:t>
            </w:r>
          </w:p>
        </w:tc>
        <w:tc>
          <w:tcPr>
            <w:tcW w:w="271" w:type="dxa"/>
          </w:tcPr>
          <w:p w:rsidR="00D80A8A" w:rsidRPr="0029098E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D80A8A" w:rsidRPr="0029098E" w:rsidRDefault="00D80A8A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24,788</w:t>
            </w:r>
          </w:p>
        </w:tc>
        <w:tc>
          <w:tcPr>
            <w:tcW w:w="271" w:type="dxa"/>
          </w:tcPr>
          <w:p w:rsidR="00D80A8A" w:rsidRPr="0029098E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D80A8A" w:rsidRPr="0029098E" w:rsidRDefault="00D80A8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3,655</w:t>
            </w:r>
          </w:p>
        </w:tc>
        <w:tc>
          <w:tcPr>
            <w:tcW w:w="271" w:type="dxa"/>
          </w:tcPr>
          <w:p w:rsidR="00D80A8A" w:rsidRPr="0029098E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D80A8A" w:rsidRPr="0029098E" w:rsidRDefault="00D80A8A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shd w:val="clear" w:color="auto" w:fill="auto"/>
          </w:tcPr>
          <w:p w:rsidR="00D80A8A" w:rsidRPr="0029098E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D80A8A" w:rsidRPr="0029098E" w:rsidRDefault="00D80A8A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D80A8A" w:rsidRPr="0029098E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D80A8A" w:rsidRPr="0029098E" w:rsidRDefault="00D80A8A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(30,</w:t>
            </w:r>
            <w:r w:rsidRPr="0029098E">
              <w:rPr>
                <w:rFonts w:ascii="Angsana New" w:hAnsi="Angsana New" w:hint="cs"/>
                <w:sz w:val="28"/>
                <w:szCs w:val="28"/>
                <w:cs/>
              </w:rPr>
              <w:t>481</w:t>
            </w:r>
            <w:r w:rsidRPr="002909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D80A8A" w:rsidRPr="0029098E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D80A8A" w:rsidRPr="0029098E" w:rsidRDefault="00D80A8A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D80A8A" w:rsidRPr="00920BE2" w:rsidTr="004A2300">
        <w:trPr>
          <w:cantSplit/>
          <w:trHeight w:val="147"/>
        </w:trPr>
        <w:tc>
          <w:tcPr>
            <w:tcW w:w="3780" w:type="dxa"/>
          </w:tcPr>
          <w:p w:rsidR="00D80A8A" w:rsidRPr="00920BE2" w:rsidRDefault="00D80A8A" w:rsidP="002B7510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D80A8A" w:rsidRPr="0029098E" w:rsidRDefault="0029098E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(971</w:t>
            </w:r>
            <w:r w:rsidR="00D80A8A" w:rsidRPr="002909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D80A8A" w:rsidRPr="0029098E" w:rsidRDefault="00D80A8A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D80A8A" w:rsidRPr="0029098E" w:rsidRDefault="0029098E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(1,270</w:t>
            </w:r>
            <w:r w:rsidR="00D80A8A" w:rsidRPr="002909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D80A8A" w:rsidRPr="0029098E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D80A8A" w:rsidRPr="0029098E" w:rsidRDefault="00D80A8A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(36,363)</w:t>
            </w:r>
          </w:p>
        </w:tc>
        <w:tc>
          <w:tcPr>
            <w:tcW w:w="271" w:type="dxa"/>
          </w:tcPr>
          <w:p w:rsidR="00D80A8A" w:rsidRPr="0029098E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D80A8A" w:rsidRPr="0029098E" w:rsidRDefault="00D80A8A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(90)</w:t>
            </w:r>
          </w:p>
        </w:tc>
        <w:tc>
          <w:tcPr>
            <w:tcW w:w="271" w:type="dxa"/>
          </w:tcPr>
          <w:p w:rsidR="00D80A8A" w:rsidRPr="0029098E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D80A8A" w:rsidRPr="0029098E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(19,128)</w:t>
            </w:r>
          </w:p>
        </w:tc>
        <w:tc>
          <w:tcPr>
            <w:tcW w:w="271" w:type="dxa"/>
          </w:tcPr>
          <w:p w:rsidR="00D80A8A" w:rsidRPr="0029098E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D80A8A" w:rsidRPr="0029098E" w:rsidRDefault="00D80A8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D80A8A" w:rsidRPr="0029098E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D80A8A" w:rsidRPr="0029098E" w:rsidRDefault="0029098E" w:rsidP="008A2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(57,822</w:t>
            </w:r>
            <w:r w:rsidR="00D80A8A" w:rsidRPr="002909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7A54" w:rsidRPr="00920BE2" w:rsidTr="004A2300">
        <w:trPr>
          <w:cantSplit/>
          <w:trHeight w:val="147"/>
        </w:trPr>
        <w:tc>
          <w:tcPr>
            <w:tcW w:w="3780" w:type="dxa"/>
          </w:tcPr>
          <w:p w:rsidR="008B7A54" w:rsidRPr="00920BE2" w:rsidRDefault="008B7A54" w:rsidP="00EF35DF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 w:rsidR="000509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8B7A54" w:rsidRPr="0029098E" w:rsidRDefault="002909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</w:t>
            </w:r>
            <w:r w:rsidR="008B7A54" w:rsidRPr="0029098E">
              <w:rPr>
                <w:rFonts w:ascii="Angsana New" w:hAnsi="Angsana New"/>
                <w:sz w:val="28"/>
                <w:szCs w:val="28"/>
              </w:rPr>
              <w:t>,</w:t>
            </w:r>
            <w:r w:rsidR="00D80A8A" w:rsidRPr="0029098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271" w:type="dxa"/>
          </w:tcPr>
          <w:p w:rsidR="008B7A54" w:rsidRPr="00B00EAB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8B7A54" w:rsidRPr="0029098E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471</w:t>
            </w:r>
            <w:r w:rsidR="008B7A54" w:rsidRPr="0029098E">
              <w:rPr>
                <w:rFonts w:ascii="Angsana New" w:hAnsi="Angsana New"/>
                <w:sz w:val="28"/>
                <w:szCs w:val="28"/>
              </w:rPr>
              <w:t>,</w:t>
            </w:r>
            <w:r w:rsidR="0029098E">
              <w:rPr>
                <w:rFonts w:ascii="Angsana New" w:hAnsi="Angsana New" w:hint="cs"/>
                <w:sz w:val="28"/>
                <w:szCs w:val="28"/>
                <w:cs/>
              </w:rPr>
              <w:t>628</w:t>
            </w:r>
          </w:p>
        </w:tc>
        <w:tc>
          <w:tcPr>
            <w:tcW w:w="271" w:type="dxa"/>
          </w:tcPr>
          <w:p w:rsidR="008B7A54" w:rsidRPr="00D80A8A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B7A54" w:rsidRPr="00D80A8A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890</w:t>
            </w:r>
            <w:r w:rsidR="008B7A54" w:rsidRPr="00D80A8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 w:rsidR="0029098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1" w:type="dxa"/>
          </w:tcPr>
          <w:p w:rsidR="008B7A54" w:rsidRPr="00D80A8A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8B7A54" w:rsidRPr="00D80A8A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0A8A">
              <w:rPr>
                <w:rFonts w:ascii="Angsana New" w:hAnsi="Angsana New"/>
                <w:sz w:val="28"/>
                <w:szCs w:val="28"/>
              </w:rPr>
              <w:t>13,</w:t>
            </w:r>
            <w:r w:rsidR="00D80A8A">
              <w:rPr>
                <w:rFonts w:ascii="Angsana New" w:hAnsi="Angsana New" w:hint="cs"/>
                <w:sz w:val="28"/>
                <w:szCs w:val="28"/>
                <w:cs/>
              </w:rPr>
              <w:t>253</w:t>
            </w:r>
          </w:p>
        </w:tc>
        <w:tc>
          <w:tcPr>
            <w:tcW w:w="271" w:type="dxa"/>
          </w:tcPr>
          <w:p w:rsidR="008B7A54" w:rsidRPr="00D80A8A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B7A54" w:rsidRPr="00D80A8A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429</w:t>
            </w:r>
            <w:r w:rsidR="008B7A54" w:rsidRPr="00D80A8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="002909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1" w:type="dxa"/>
          </w:tcPr>
          <w:p w:rsidR="008B7A54" w:rsidRPr="00D80A8A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B7A54" w:rsidRPr="00D80A8A" w:rsidRDefault="00D80A8A" w:rsidP="00935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8B7A54" w:rsidRPr="00D80A8A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29098E">
              <w:rPr>
                <w:rFonts w:ascii="Angsana New" w:hAnsi="Angsana New" w:hint="cs"/>
                <w:sz w:val="28"/>
                <w:szCs w:val="28"/>
                <w:cs/>
              </w:rPr>
              <w:t>405</w:t>
            </w:r>
          </w:p>
        </w:tc>
        <w:tc>
          <w:tcPr>
            <w:tcW w:w="271" w:type="dxa"/>
          </w:tcPr>
          <w:p w:rsidR="008B7A54" w:rsidRPr="00D80A8A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8B7A54" w:rsidRPr="0029098E" w:rsidRDefault="002909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2,012</w:t>
            </w:r>
            <w:r w:rsidR="008B7A54" w:rsidRPr="002909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950</w:t>
            </w:r>
          </w:p>
        </w:tc>
      </w:tr>
      <w:tr w:rsidR="008B7A54" w:rsidRPr="00920BE2" w:rsidTr="008B7A54">
        <w:trPr>
          <w:cantSplit/>
          <w:trHeight w:val="147"/>
        </w:trPr>
        <w:tc>
          <w:tcPr>
            <w:tcW w:w="3780" w:type="dxa"/>
          </w:tcPr>
          <w:p w:rsidR="008B7A54" w:rsidRPr="00920BE2" w:rsidRDefault="008B7A54" w:rsidP="00EF35D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8B7A54" w:rsidRPr="008B7A54" w:rsidRDefault="008B7A54" w:rsidP="00935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nil"/>
            </w:tcBorders>
          </w:tcPr>
          <w:p w:rsidR="008B7A54" w:rsidRPr="008B7A54" w:rsidRDefault="008B7A5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1360BB" w:rsidRDefault="001360BB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:rsidR="001360BB" w:rsidRDefault="001360BB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20BE2" w:rsidRDefault="00920BE2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20BE2" w:rsidRDefault="00920BE2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050905" w:rsidRDefault="00050905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FF6C64" w:rsidRDefault="00FF6C64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FF6C64" w:rsidRDefault="00FF6C64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4709" w:type="dxa"/>
        <w:tblInd w:w="18" w:type="dxa"/>
        <w:tblLayout w:type="fixed"/>
        <w:tblLook w:val="002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446"/>
        <w:gridCol w:w="271"/>
        <w:gridCol w:w="1264"/>
        <w:gridCol w:w="271"/>
        <w:gridCol w:w="1264"/>
        <w:gridCol w:w="271"/>
        <w:gridCol w:w="1355"/>
      </w:tblGrid>
      <w:tr w:rsidR="001360BB" w:rsidRPr="00920BE2" w:rsidTr="00920BE2">
        <w:trPr>
          <w:cantSplit/>
          <w:trHeight w:val="147"/>
        </w:trPr>
        <w:tc>
          <w:tcPr>
            <w:tcW w:w="3780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9" w:type="dxa"/>
            <w:gridSpan w:val="13"/>
            <w:tcBorders>
              <w:bottom w:val="single" w:sz="4" w:space="0" w:color="auto"/>
            </w:tcBorders>
          </w:tcPr>
          <w:p w:rsidR="001360BB" w:rsidRPr="00920BE2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0BE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920BE2" w:rsidRPr="00920BE2" w:rsidTr="00920BE2">
        <w:trPr>
          <w:cantSplit/>
          <w:trHeight w:val="147"/>
        </w:trPr>
        <w:tc>
          <w:tcPr>
            <w:tcW w:w="3780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920BE2" w:rsidRPr="00920BE2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20BE2" w:rsidRPr="00920BE2" w:rsidTr="00920BE2">
        <w:trPr>
          <w:cantSplit/>
          <w:trHeight w:val="147"/>
        </w:trPr>
        <w:tc>
          <w:tcPr>
            <w:tcW w:w="3780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:rsidR="00920BE2" w:rsidRPr="00920BE2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920BE2" w:rsidRPr="00920BE2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164B4" w:rsidRPr="00920BE2" w:rsidTr="00920BE2">
        <w:trPr>
          <w:cantSplit/>
          <w:trHeight w:val="147"/>
        </w:trPr>
        <w:tc>
          <w:tcPr>
            <w:tcW w:w="3780" w:type="dxa"/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164B4" w:rsidRPr="00920BE2" w:rsidRDefault="001164B4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1164B4" w:rsidRPr="00920BE2" w:rsidRDefault="001164B4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164B4" w:rsidRPr="00920BE2" w:rsidRDefault="001164B4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1164B4" w:rsidRPr="00920BE2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164B4" w:rsidRPr="00920BE2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1164B4" w:rsidRPr="00920BE2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164B4" w:rsidRPr="00920BE2" w:rsidRDefault="001164B4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164B4" w:rsidRPr="00920BE2" w:rsidRDefault="001164B4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0BE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920BE2" w:rsidTr="00920BE2">
        <w:trPr>
          <w:cantSplit/>
          <w:trHeight w:val="147"/>
        </w:trPr>
        <w:tc>
          <w:tcPr>
            <w:tcW w:w="3780" w:type="dxa"/>
          </w:tcPr>
          <w:p w:rsidR="001360BB" w:rsidRPr="00920BE2" w:rsidRDefault="001360BB" w:rsidP="005D0BB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905" w:rsidRPr="00920BE2" w:rsidTr="00920BE2">
        <w:trPr>
          <w:cantSplit/>
          <w:trHeight w:val="147"/>
        </w:trPr>
        <w:tc>
          <w:tcPr>
            <w:tcW w:w="3780" w:type="dxa"/>
          </w:tcPr>
          <w:p w:rsidR="00050905" w:rsidRPr="00920BE2" w:rsidRDefault="00050905" w:rsidP="005D0BBA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5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B00EAB" w:rsidRDefault="00B00EAB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246,040</w:t>
            </w:r>
          </w:p>
        </w:tc>
        <w:tc>
          <w:tcPr>
            <w:tcW w:w="271" w:type="dxa"/>
          </w:tcPr>
          <w:p w:rsidR="00050905" w:rsidRPr="00920BE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920BE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636,548</w:t>
            </w:r>
          </w:p>
        </w:tc>
        <w:tc>
          <w:tcPr>
            <w:tcW w:w="271" w:type="dxa"/>
          </w:tcPr>
          <w:p w:rsidR="00050905" w:rsidRPr="00920BE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050905" w:rsidRPr="00920BE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11,233</w:t>
            </w:r>
          </w:p>
        </w:tc>
        <w:tc>
          <w:tcPr>
            <w:tcW w:w="271" w:type="dxa"/>
          </w:tcPr>
          <w:p w:rsidR="00050905" w:rsidRPr="00920BE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920BE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>378,756</w:t>
            </w:r>
          </w:p>
        </w:tc>
        <w:tc>
          <w:tcPr>
            <w:tcW w:w="271" w:type="dxa"/>
          </w:tcPr>
          <w:p w:rsidR="00050905" w:rsidRPr="00920BE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920BE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920BE2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B00EAB" w:rsidRDefault="00B00EAB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1,272,577</w:t>
            </w:r>
          </w:p>
        </w:tc>
      </w:tr>
      <w:tr w:rsidR="00050905" w:rsidRPr="00920BE2" w:rsidTr="00920BE2">
        <w:trPr>
          <w:cantSplit/>
          <w:trHeight w:val="147"/>
        </w:trPr>
        <w:tc>
          <w:tcPr>
            <w:tcW w:w="3780" w:type="dxa"/>
          </w:tcPr>
          <w:p w:rsidR="00050905" w:rsidRPr="00920BE2" w:rsidRDefault="00050905" w:rsidP="006F3D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71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 xml:space="preserve">      20,89</w:t>
            </w:r>
            <w:r w:rsidR="00E21427" w:rsidRPr="00E2142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1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>40,</w:t>
            </w:r>
            <w:r w:rsidR="00E21427" w:rsidRPr="00E21427">
              <w:rPr>
                <w:rFonts w:ascii="Angsana New" w:hAnsi="Angsana New"/>
                <w:sz w:val="28"/>
                <w:szCs w:val="28"/>
              </w:rPr>
              <w:t>793</w:t>
            </w:r>
          </w:p>
        </w:tc>
        <w:tc>
          <w:tcPr>
            <w:tcW w:w="271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271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>18,108</w:t>
            </w:r>
          </w:p>
        </w:tc>
        <w:tc>
          <w:tcPr>
            <w:tcW w:w="271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>80,4</w:t>
            </w:r>
            <w:r w:rsidR="001D0BA5">
              <w:rPr>
                <w:rFonts w:ascii="Angsana New" w:hAnsi="Angsana New"/>
                <w:sz w:val="28"/>
                <w:szCs w:val="28"/>
              </w:rPr>
              <w:t>4</w:t>
            </w:r>
            <w:r w:rsidR="00E21427" w:rsidRPr="00E2142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50905" w:rsidRPr="00920BE2" w:rsidTr="00050905">
        <w:trPr>
          <w:cantSplit/>
          <w:trHeight w:val="147"/>
        </w:trPr>
        <w:tc>
          <w:tcPr>
            <w:tcW w:w="3780" w:type="dxa"/>
          </w:tcPr>
          <w:p w:rsidR="00050905" w:rsidRPr="00920BE2" w:rsidRDefault="00050905" w:rsidP="00693D85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7BB1">
              <w:rPr>
                <w:rFonts w:ascii="Angsana New" w:hAnsi="Angsana New"/>
                <w:sz w:val="28"/>
                <w:szCs w:val="28"/>
              </w:rPr>
              <w:t xml:space="preserve">      26,711</w:t>
            </w:r>
          </w:p>
        </w:tc>
        <w:tc>
          <w:tcPr>
            <w:tcW w:w="271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7BB1">
              <w:rPr>
                <w:rFonts w:ascii="Angsana New" w:hAnsi="Angsana New"/>
                <w:sz w:val="28"/>
                <w:szCs w:val="28"/>
              </w:rPr>
              <w:t>(</w:t>
            </w:r>
            <w:r w:rsidRPr="00FC7BB1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FC7BB1">
              <w:rPr>
                <w:rFonts w:ascii="Angsana New" w:hAnsi="Angsana New"/>
                <w:sz w:val="28"/>
                <w:szCs w:val="28"/>
              </w:rPr>
              <w:t>,</w:t>
            </w:r>
            <w:r w:rsidRPr="00FC7BB1">
              <w:rPr>
                <w:rFonts w:ascii="Angsana New" w:hAnsi="Angsana New" w:hint="cs"/>
                <w:sz w:val="28"/>
                <w:szCs w:val="28"/>
                <w:cs/>
              </w:rPr>
              <w:t>711</w:t>
            </w:r>
            <w:r w:rsidRPr="00FC7BB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7BB1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7BB1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7BB1">
              <w:rPr>
                <w:rFonts w:ascii="Angsana New" w:hAnsi="Angsana New"/>
                <w:sz w:val="28"/>
                <w:szCs w:val="28"/>
              </w:rPr>
              <w:t>15,902</w:t>
            </w:r>
          </w:p>
        </w:tc>
        <w:tc>
          <w:tcPr>
            <w:tcW w:w="271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7BB1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050905" w:rsidRPr="00FC7BB1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7BB1">
              <w:rPr>
                <w:rFonts w:ascii="Angsana New" w:hAnsi="Angsana New"/>
                <w:sz w:val="28"/>
                <w:szCs w:val="28"/>
              </w:rPr>
              <w:t>15,902</w:t>
            </w:r>
          </w:p>
        </w:tc>
      </w:tr>
      <w:tr w:rsidR="00050905" w:rsidRPr="00920BE2" w:rsidTr="00920BE2">
        <w:trPr>
          <w:cantSplit/>
          <w:trHeight w:val="147"/>
        </w:trPr>
        <w:tc>
          <w:tcPr>
            <w:tcW w:w="3780" w:type="dxa"/>
          </w:tcPr>
          <w:p w:rsidR="00050905" w:rsidRPr="00920BE2" w:rsidRDefault="00050905" w:rsidP="006F3D7D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>(</w:t>
            </w:r>
            <w:r w:rsidRPr="00B00EAB">
              <w:rPr>
                <w:rFonts w:ascii="Angsana New" w:hAnsi="Angsana New" w:hint="cs"/>
                <w:sz w:val="28"/>
                <w:szCs w:val="28"/>
                <w:cs/>
              </w:rPr>
              <w:t>551</w:t>
            </w:r>
            <w:r w:rsidRPr="00B00E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>(</w:t>
            </w:r>
            <w:r w:rsidRPr="00B00EAB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 w:rsidRPr="00B00EAB">
              <w:rPr>
                <w:rFonts w:ascii="Angsana New" w:hAnsi="Angsana New"/>
                <w:sz w:val="28"/>
                <w:szCs w:val="28"/>
              </w:rPr>
              <w:t>,</w:t>
            </w:r>
            <w:r w:rsidR="001D0BA5">
              <w:rPr>
                <w:rFonts w:ascii="Angsana New" w:hAnsi="Angsana New" w:hint="cs"/>
                <w:sz w:val="28"/>
                <w:szCs w:val="28"/>
                <w:cs/>
              </w:rPr>
              <w:t>014</w:t>
            </w:r>
            <w:r w:rsidRPr="00B00E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>(</w:t>
            </w:r>
            <w:r w:rsidRPr="00B00EAB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  <w:r w:rsidRPr="00B00EAB">
              <w:rPr>
                <w:rFonts w:ascii="Angsana New" w:hAnsi="Angsana New"/>
                <w:sz w:val="28"/>
                <w:szCs w:val="28"/>
              </w:rPr>
              <w:t>,</w:t>
            </w:r>
            <w:r w:rsidRPr="00B00EAB">
              <w:rPr>
                <w:rFonts w:ascii="Angsana New" w:hAnsi="Angsana New" w:hint="cs"/>
                <w:sz w:val="28"/>
                <w:szCs w:val="28"/>
                <w:cs/>
              </w:rPr>
              <w:t>021</w:t>
            </w:r>
            <w:r w:rsidRPr="00B00E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050905" w:rsidRPr="00B00EAB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EAB">
              <w:rPr>
                <w:rFonts w:ascii="Angsana New" w:hAnsi="Angsana New"/>
                <w:sz w:val="28"/>
                <w:szCs w:val="28"/>
              </w:rPr>
              <w:t>(</w:t>
            </w:r>
            <w:r w:rsidRPr="00B00EAB">
              <w:rPr>
                <w:rFonts w:ascii="Angsana New" w:hAnsi="Angsana New" w:hint="cs"/>
                <w:sz w:val="28"/>
                <w:szCs w:val="28"/>
                <w:cs/>
              </w:rPr>
              <w:t>74</w:t>
            </w:r>
            <w:r w:rsidRPr="00B00EAB">
              <w:rPr>
                <w:rFonts w:ascii="Angsana New" w:hAnsi="Angsana New"/>
                <w:sz w:val="28"/>
                <w:szCs w:val="28"/>
              </w:rPr>
              <w:t>,</w:t>
            </w:r>
            <w:r w:rsidR="001D0BA5">
              <w:rPr>
                <w:rFonts w:ascii="Angsana New" w:hAnsi="Angsana New" w:hint="cs"/>
                <w:sz w:val="28"/>
                <w:szCs w:val="28"/>
                <w:cs/>
              </w:rPr>
              <w:t>674</w:t>
            </w:r>
            <w:r w:rsidRPr="00B00E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905" w:rsidRPr="00920BE2" w:rsidTr="00920BE2">
        <w:trPr>
          <w:cantSplit/>
          <w:trHeight w:val="147"/>
        </w:trPr>
        <w:tc>
          <w:tcPr>
            <w:tcW w:w="3780" w:type="dxa"/>
          </w:tcPr>
          <w:p w:rsidR="00050905" w:rsidRPr="00920BE2" w:rsidRDefault="00050905" w:rsidP="006F3D7D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 xml:space="preserve">      26,722</w:t>
            </w:r>
          </w:p>
        </w:tc>
        <w:tc>
          <w:tcPr>
            <w:tcW w:w="271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0905" w:rsidRPr="00E21427" w:rsidRDefault="00E2142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</w:t>
            </w:r>
            <w:r w:rsidR="00050905" w:rsidRPr="00E214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271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>663,327</w:t>
            </w:r>
          </w:p>
        </w:tc>
        <w:tc>
          <w:tcPr>
            <w:tcW w:w="271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>11,790</w:t>
            </w:r>
          </w:p>
        </w:tc>
        <w:tc>
          <w:tcPr>
            <w:tcW w:w="271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>352,745</w:t>
            </w:r>
          </w:p>
        </w:tc>
        <w:tc>
          <w:tcPr>
            <w:tcW w:w="271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050905" w:rsidRPr="00E21427" w:rsidRDefault="0005090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0905" w:rsidRPr="00E21427" w:rsidRDefault="00E2142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1,294</w:t>
            </w:r>
            <w:r w:rsidR="00050905" w:rsidRPr="00E214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  <w:tr w:rsidR="0074265C" w:rsidRPr="00920BE2" w:rsidTr="00920BE2">
        <w:trPr>
          <w:cantSplit/>
          <w:trHeight w:val="147"/>
        </w:trPr>
        <w:tc>
          <w:tcPr>
            <w:tcW w:w="3780" w:type="dxa"/>
          </w:tcPr>
          <w:p w:rsidR="0074265C" w:rsidRPr="00920BE2" w:rsidRDefault="0074265C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  <w:shd w:val="clear" w:color="auto" w:fill="auto"/>
          </w:tcPr>
          <w:p w:rsidR="0074265C" w:rsidRPr="001522A6" w:rsidRDefault="00D80A8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3,029</w:t>
            </w:r>
          </w:p>
        </w:tc>
        <w:tc>
          <w:tcPr>
            <w:tcW w:w="271" w:type="dxa"/>
          </w:tcPr>
          <w:p w:rsidR="0074265C" w:rsidRPr="001522A6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74265C" w:rsidRPr="001522A6" w:rsidRDefault="00D80A8A" w:rsidP="00DF22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 xml:space="preserve">      19,20</w:t>
            </w:r>
            <w:r w:rsidR="001522A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1" w:type="dxa"/>
          </w:tcPr>
          <w:p w:rsidR="0074265C" w:rsidRPr="00D80A8A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4265C" w:rsidRPr="00D80A8A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39,111</w:t>
            </w:r>
          </w:p>
        </w:tc>
        <w:tc>
          <w:tcPr>
            <w:tcW w:w="271" w:type="dxa"/>
          </w:tcPr>
          <w:p w:rsidR="0074265C" w:rsidRPr="00D80A8A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74265C" w:rsidRPr="00D80A8A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271" w:type="dxa"/>
          </w:tcPr>
          <w:p w:rsidR="0074265C" w:rsidRPr="00D80A8A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4265C" w:rsidRPr="00D80A8A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12,50</w:t>
            </w:r>
            <w:r w:rsidR="001522A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1" w:type="dxa"/>
          </w:tcPr>
          <w:p w:rsidR="0074265C" w:rsidRPr="00D80A8A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74265C" w:rsidRPr="00D80A8A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A8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74265C" w:rsidRPr="00D80A8A" w:rsidRDefault="0074265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74265C" w:rsidRPr="001522A6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74,3</w:t>
            </w:r>
            <w:r w:rsidR="001522A6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D80A8A" w:rsidRPr="00920BE2" w:rsidTr="00AF6038">
        <w:trPr>
          <w:cantSplit/>
          <w:trHeight w:val="147"/>
        </w:trPr>
        <w:tc>
          <w:tcPr>
            <w:tcW w:w="3780" w:type="dxa"/>
          </w:tcPr>
          <w:p w:rsidR="00D80A8A" w:rsidRPr="00920BE2" w:rsidRDefault="00D80A8A" w:rsidP="004A2300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  <w:shd w:val="clear" w:color="auto" w:fill="auto"/>
          </w:tcPr>
          <w:p w:rsidR="00D80A8A" w:rsidRPr="001522A6" w:rsidRDefault="00D80A8A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D80A8A" w:rsidRPr="001522A6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D80A8A" w:rsidRPr="001522A6" w:rsidRDefault="00D80A8A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D80A8A" w:rsidRPr="001522A6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D80A8A" w:rsidRPr="001522A6" w:rsidRDefault="00D80A8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D80A8A" w:rsidRPr="001522A6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D80A8A" w:rsidRPr="001522A6" w:rsidRDefault="00D80A8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D80A8A" w:rsidRPr="001522A6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D80A8A" w:rsidRPr="001522A6" w:rsidRDefault="00D80A8A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D80A8A" w:rsidRPr="001522A6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D80A8A" w:rsidRPr="001522A6" w:rsidRDefault="00D80A8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D80A8A" w:rsidRPr="001522A6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D80A8A" w:rsidRPr="001522A6" w:rsidRDefault="00D80A8A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1522A6" w:rsidRPr="00920BE2" w:rsidTr="00920BE2">
        <w:trPr>
          <w:cantSplit/>
          <w:trHeight w:val="147"/>
        </w:trPr>
        <w:tc>
          <w:tcPr>
            <w:tcW w:w="3780" w:type="dxa"/>
          </w:tcPr>
          <w:p w:rsidR="001522A6" w:rsidRPr="00920BE2" w:rsidRDefault="001522A6" w:rsidP="002B7510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1522A6" w:rsidRPr="001522A6" w:rsidRDefault="001522A6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(</w:t>
            </w:r>
            <w:r w:rsidRPr="001522A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07</w:t>
            </w:r>
            <w:r w:rsidRPr="001522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1522A6" w:rsidRPr="001522A6" w:rsidRDefault="001522A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522A6" w:rsidRPr="001522A6" w:rsidRDefault="001522A6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755</w:t>
            </w:r>
            <w:r w:rsidRPr="001522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1522A6" w:rsidRPr="001522A6" w:rsidRDefault="001522A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522A6" w:rsidRPr="001522A6" w:rsidRDefault="001522A6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(</w:t>
            </w:r>
            <w:r w:rsidRPr="001522A6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Pr="001522A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327</w:t>
            </w:r>
            <w:r w:rsidRPr="001522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1522A6" w:rsidRPr="001522A6" w:rsidRDefault="001522A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1522A6" w:rsidRPr="001522A6" w:rsidRDefault="001522A6" w:rsidP="0055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(90)</w:t>
            </w:r>
          </w:p>
        </w:tc>
        <w:tc>
          <w:tcPr>
            <w:tcW w:w="271" w:type="dxa"/>
          </w:tcPr>
          <w:p w:rsidR="001522A6" w:rsidRPr="001522A6" w:rsidRDefault="001522A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522A6" w:rsidRPr="001522A6" w:rsidRDefault="001522A6" w:rsidP="001522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 w:rsidRPr="001522A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867</w:t>
            </w:r>
            <w:r w:rsidRPr="001522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1522A6" w:rsidRPr="001522A6" w:rsidRDefault="001522A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522A6" w:rsidRPr="001522A6" w:rsidRDefault="001522A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1522A6" w:rsidRPr="001522A6" w:rsidRDefault="001522A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1522A6" w:rsidRPr="001522A6" w:rsidRDefault="001522A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  <w:r w:rsidRPr="001522A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946</w:t>
            </w:r>
            <w:r w:rsidRPr="001522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F6038" w:rsidRPr="00920BE2" w:rsidTr="00920BE2">
        <w:trPr>
          <w:cantSplit/>
          <w:trHeight w:val="147"/>
        </w:trPr>
        <w:tc>
          <w:tcPr>
            <w:tcW w:w="3780" w:type="dxa"/>
          </w:tcPr>
          <w:p w:rsidR="00AF6038" w:rsidRPr="00920BE2" w:rsidRDefault="00AF6038" w:rsidP="00EF35DF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 w:rsidR="0005090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6038" w:rsidRPr="001522A6" w:rsidRDefault="00D80A8A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 xml:space="preserve">      28,844</w:t>
            </w:r>
          </w:p>
        </w:tc>
        <w:tc>
          <w:tcPr>
            <w:tcW w:w="271" w:type="dxa"/>
          </w:tcPr>
          <w:p w:rsidR="00AF6038" w:rsidRPr="001522A6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AF6038" w:rsidRPr="001522A6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258,1</w:t>
            </w:r>
            <w:r w:rsidR="001522A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71" w:type="dxa"/>
          </w:tcPr>
          <w:p w:rsidR="00AF6038" w:rsidRPr="001522A6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F6038" w:rsidRPr="001522A6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666,111</w:t>
            </w:r>
          </w:p>
        </w:tc>
        <w:tc>
          <w:tcPr>
            <w:tcW w:w="271" w:type="dxa"/>
          </w:tcPr>
          <w:p w:rsidR="00AF6038" w:rsidRPr="001522A6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:rsidR="00AF6038" w:rsidRPr="001522A6" w:rsidRDefault="00D80A8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12,241</w:t>
            </w:r>
          </w:p>
        </w:tc>
        <w:tc>
          <w:tcPr>
            <w:tcW w:w="271" w:type="dxa"/>
          </w:tcPr>
          <w:p w:rsidR="00AF6038" w:rsidRPr="001522A6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F6038" w:rsidRPr="001522A6" w:rsidRDefault="00D80A8A" w:rsidP="00C71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349</w:t>
            </w:r>
            <w:r w:rsidR="00AF6038" w:rsidRPr="001522A6">
              <w:rPr>
                <w:rFonts w:ascii="Angsana New" w:hAnsi="Angsana New"/>
                <w:sz w:val="28"/>
                <w:szCs w:val="28"/>
              </w:rPr>
              <w:t>,</w:t>
            </w:r>
            <w:r w:rsidRPr="001522A6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271" w:type="dxa"/>
          </w:tcPr>
          <w:p w:rsidR="00AF6038" w:rsidRPr="001522A6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F6038" w:rsidRPr="001522A6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AF6038" w:rsidRPr="001522A6" w:rsidRDefault="00AF603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AF6038" w:rsidRPr="001522A6" w:rsidRDefault="00D80A8A" w:rsidP="00C71F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1,314</w:t>
            </w:r>
            <w:r w:rsidR="00AF6038" w:rsidRPr="001522A6">
              <w:rPr>
                <w:rFonts w:ascii="Angsana New" w:hAnsi="Angsana New"/>
                <w:sz w:val="28"/>
                <w:szCs w:val="28"/>
              </w:rPr>
              <w:t>,</w:t>
            </w:r>
            <w:r w:rsidR="001522A6">
              <w:rPr>
                <w:rFonts w:ascii="Angsana New" w:hAnsi="Angsana New"/>
                <w:sz w:val="28"/>
                <w:szCs w:val="28"/>
              </w:rPr>
              <w:t>690</w:t>
            </w:r>
          </w:p>
        </w:tc>
      </w:tr>
      <w:tr w:rsidR="006F3D7D" w:rsidRPr="00920BE2" w:rsidTr="00920BE2">
        <w:trPr>
          <w:cantSplit/>
          <w:trHeight w:val="147"/>
        </w:trPr>
        <w:tc>
          <w:tcPr>
            <w:tcW w:w="3780" w:type="dxa"/>
          </w:tcPr>
          <w:p w:rsidR="006F3D7D" w:rsidRPr="00920BE2" w:rsidRDefault="006F3D7D" w:rsidP="005D0BBA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B00EAB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</w:tcPr>
          <w:p w:rsidR="006F3D7D" w:rsidRPr="00B00EAB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B00EAB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F3D7D" w:rsidRPr="00B00EAB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F3D7D" w:rsidRPr="00920BE2" w:rsidTr="00920BE2">
        <w:trPr>
          <w:cantSplit/>
          <w:trHeight w:val="147"/>
        </w:trPr>
        <w:tc>
          <w:tcPr>
            <w:tcW w:w="3780" w:type="dxa"/>
          </w:tcPr>
          <w:p w:rsidR="006F3D7D" w:rsidRPr="00920BE2" w:rsidRDefault="006F3D7D" w:rsidP="005D0BBA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</w:t>
            </w:r>
            <w:r w:rsidRPr="00920BE2">
              <w:rPr>
                <w:rFonts w:ascii="Angsana New" w:hAnsi="Angsana New" w:hint="cs"/>
                <w:bCs/>
                <w:sz w:val="28"/>
                <w:szCs w:val="28"/>
                <w:cs/>
              </w:rPr>
              <w:t>ตาม</w:t>
            </w:r>
            <w:r w:rsidRPr="00920BE2">
              <w:rPr>
                <w:rFonts w:ascii="Angsana New" w:hAnsi="Angsana New"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355" w:type="dxa"/>
          </w:tcPr>
          <w:p w:rsidR="006F3D7D" w:rsidRPr="00B00EAB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</w:tcPr>
          <w:p w:rsidR="006F3D7D" w:rsidRPr="00B00EAB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F3D7D" w:rsidRPr="00B00EAB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6F3D7D" w:rsidRPr="00920BE2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6F3D7D" w:rsidRPr="00B00EAB" w:rsidRDefault="006F3D7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921850" w:rsidRPr="00920BE2" w:rsidTr="00920BE2">
        <w:trPr>
          <w:cantSplit/>
          <w:trHeight w:val="147"/>
        </w:trPr>
        <w:tc>
          <w:tcPr>
            <w:tcW w:w="3780" w:type="dxa"/>
          </w:tcPr>
          <w:p w:rsidR="00921850" w:rsidRPr="00920BE2" w:rsidRDefault="00921850" w:rsidP="001E7017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5" w:type="dxa"/>
          </w:tcPr>
          <w:p w:rsidR="00921850" w:rsidRPr="00813D93" w:rsidRDefault="00813D93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921850" w:rsidRPr="00813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271" w:type="dxa"/>
          </w:tcPr>
          <w:p w:rsidR="00921850" w:rsidRPr="00813D93" w:rsidRDefault="00921850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921850" w:rsidRPr="00813D93" w:rsidRDefault="00921850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3D93">
              <w:rPr>
                <w:rFonts w:asciiTheme="majorBidi" w:hAnsiTheme="majorBidi" w:cstheme="majorBidi"/>
                <w:sz w:val="28"/>
                <w:szCs w:val="28"/>
              </w:rPr>
              <w:t>203,</w:t>
            </w:r>
            <w:r w:rsidR="00813D93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271" w:type="dxa"/>
          </w:tcPr>
          <w:p w:rsidR="00921850" w:rsidRPr="00FC7BB1" w:rsidRDefault="00921850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921850" w:rsidRPr="00BB31D5" w:rsidRDefault="00921850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Pr="00BB31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13D9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1" w:type="dxa"/>
          </w:tcPr>
          <w:p w:rsidR="00921850" w:rsidRPr="00BB31D5" w:rsidRDefault="00921850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</w:tcPr>
          <w:p w:rsidR="00921850" w:rsidRPr="00BB31D5" w:rsidRDefault="00921850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31D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71" w:type="dxa"/>
          </w:tcPr>
          <w:p w:rsidR="00921850" w:rsidRPr="00BB31D5" w:rsidRDefault="00921850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921850" w:rsidRPr="00BB31D5" w:rsidRDefault="00921850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BB31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271" w:type="dxa"/>
          </w:tcPr>
          <w:p w:rsidR="00921850" w:rsidRPr="00BB31D5" w:rsidRDefault="00921850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921850" w:rsidRPr="00BB31D5" w:rsidRDefault="00921850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31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271" w:type="dxa"/>
          </w:tcPr>
          <w:p w:rsidR="00921850" w:rsidRPr="00BB31D5" w:rsidRDefault="00921850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921850" w:rsidRPr="00FC7BB1" w:rsidRDefault="00FC7BB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696</w:t>
            </w:r>
            <w:r w:rsidR="00921850" w:rsidRPr="00FC7B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</w:tr>
      <w:tr w:rsidR="00164933" w:rsidRPr="00920BE2" w:rsidTr="00920BE2">
        <w:trPr>
          <w:cantSplit/>
          <w:trHeight w:val="147"/>
        </w:trPr>
        <w:tc>
          <w:tcPr>
            <w:tcW w:w="3780" w:type="dxa"/>
          </w:tcPr>
          <w:p w:rsidR="00164933" w:rsidRPr="00920BE2" w:rsidRDefault="00164933" w:rsidP="00EF35D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</w:t>
            </w:r>
            <w:r w:rsidR="0005090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55" w:type="dxa"/>
          </w:tcPr>
          <w:p w:rsidR="00164933" w:rsidRPr="001522A6" w:rsidRDefault="001522A6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164933" w:rsidRPr="001522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271" w:type="dxa"/>
          </w:tcPr>
          <w:p w:rsidR="00164933" w:rsidRPr="001522A6" w:rsidRDefault="00164933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164933" w:rsidRPr="001522A6" w:rsidRDefault="00D80A8A" w:rsidP="00BB31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2A6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164933" w:rsidRPr="001522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22A6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271" w:type="dxa"/>
          </w:tcPr>
          <w:p w:rsidR="00164933" w:rsidRPr="001522A6" w:rsidRDefault="00164933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64933" w:rsidRPr="001522A6" w:rsidRDefault="00D80A8A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2A6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164933" w:rsidRPr="001522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22A6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1522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1" w:type="dxa"/>
          </w:tcPr>
          <w:p w:rsidR="00164933" w:rsidRPr="001522A6" w:rsidRDefault="00164933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</w:tcPr>
          <w:p w:rsidR="00164933" w:rsidRPr="001522A6" w:rsidRDefault="00164933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2A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80A8A" w:rsidRPr="001522A6">
              <w:rPr>
                <w:rFonts w:asciiTheme="majorBidi" w:hAnsiTheme="majorBidi" w:cstheme="majorBidi"/>
                <w:sz w:val="28"/>
                <w:szCs w:val="28"/>
              </w:rPr>
              <w:t>012</w:t>
            </w:r>
          </w:p>
        </w:tc>
        <w:tc>
          <w:tcPr>
            <w:tcW w:w="271" w:type="dxa"/>
          </w:tcPr>
          <w:p w:rsidR="00164933" w:rsidRPr="001522A6" w:rsidRDefault="00164933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64933" w:rsidRPr="001522A6" w:rsidRDefault="00D80A8A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2A6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164933" w:rsidRPr="001522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22A6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1522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1" w:type="dxa"/>
          </w:tcPr>
          <w:p w:rsidR="00164933" w:rsidRPr="001522A6" w:rsidRDefault="00164933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64933" w:rsidRPr="001522A6" w:rsidRDefault="00D80A8A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2A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64933" w:rsidRPr="001522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22A6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271" w:type="dxa"/>
          </w:tcPr>
          <w:p w:rsidR="00164933" w:rsidRPr="001522A6" w:rsidRDefault="00164933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164933" w:rsidRPr="001522A6" w:rsidRDefault="001522A6" w:rsidP="008B5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698</w:t>
            </w:r>
            <w:r w:rsidR="00164933" w:rsidRPr="001522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</w:tr>
    </w:tbl>
    <w:p w:rsidR="00246EB4" w:rsidRPr="00DC07BA" w:rsidRDefault="00246EB4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  <w:sectPr w:rsidR="00246EB4" w:rsidRPr="00DC07BA" w:rsidSect="00031ADF">
          <w:footerReference w:type="default" r:id="rId14"/>
          <w:footerReference w:type="first" r:id="rId15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0C5268" w:rsidRDefault="000C5268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63AA">
        <w:rPr>
          <w:rFonts w:ascii="Angsana New" w:hAnsi="Angsana New"/>
          <w:sz w:val="30"/>
          <w:szCs w:val="30"/>
          <w:cs/>
        </w:rPr>
        <w:lastRenderedPageBreak/>
        <w:t>ราคาตามบัญชีก่อนหักค่าเสื่อมราคาสะสมของ</w:t>
      </w:r>
      <w:r w:rsidR="007B55AF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B663AA">
        <w:rPr>
          <w:rFonts w:ascii="Angsana New" w:hAnsi="Angsana New"/>
          <w:sz w:val="30"/>
          <w:szCs w:val="30"/>
          <w:cs/>
        </w:rPr>
        <w:t xml:space="preserve">ซึ่งหักค่าเสื่อมราคาทั้งจำนวนแล้วแต่ยังคงใช้งานอยู่ ณ วันที่ 31 ธันวาคม </w:t>
      </w:r>
      <w:r w:rsidR="00164933">
        <w:rPr>
          <w:rFonts w:ascii="Angsana New" w:hAnsi="Angsana New"/>
          <w:sz w:val="30"/>
          <w:szCs w:val="30"/>
        </w:rPr>
        <w:t>256</w:t>
      </w:r>
      <w:r w:rsidR="00921850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164933">
        <w:rPr>
          <w:rFonts w:ascii="Angsana New" w:hAnsi="Angsana New"/>
          <w:sz w:val="30"/>
          <w:szCs w:val="30"/>
        </w:rPr>
        <w:t>256</w:t>
      </w:r>
      <w:r w:rsidR="00921850">
        <w:rPr>
          <w:rFonts w:ascii="Angsana New" w:hAnsi="Angsana New" w:hint="cs"/>
          <w:sz w:val="30"/>
          <w:szCs w:val="30"/>
          <w:cs/>
        </w:rPr>
        <w:t>4</w:t>
      </w:r>
      <w:r w:rsidR="00164933">
        <w:rPr>
          <w:rFonts w:ascii="Angsana New" w:hAnsi="Angsana New" w:hint="cs"/>
          <w:sz w:val="30"/>
          <w:szCs w:val="30"/>
          <w:cs/>
        </w:rPr>
        <w:t xml:space="preserve"> </w:t>
      </w:r>
      <w:r w:rsidRPr="004D1114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0C5268" w:rsidRPr="005F061A" w:rsidRDefault="000C5268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/>
      </w:tblPr>
      <w:tblGrid>
        <w:gridCol w:w="5778"/>
        <w:gridCol w:w="291"/>
        <w:gridCol w:w="1509"/>
        <w:gridCol w:w="540"/>
        <w:gridCol w:w="1560"/>
      </w:tblGrid>
      <w:tr w:rsidR="000C5268" w:rsidRPr="00EA0007" w:rsidTr="005D0BBA">
        <w:tc>
          <w:tcPr>
            <w:tcW w:w="5778" w:type="dxa"/>
          </w:tcPr>
          <w:p w:rsidR="000C5268" w:rsidRPr="00EA0007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0C5268" w:rsidRPr="00EA0007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:rsidR="000C5268" w:rsidRPr="00EA0007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807175" w:rsidRPr="00EA0007" w:rsidTr="005D0BBA">
        <w:tc>
          <w:tcPr>
            <w:tcW w:w="5778" w:type="dxa"/>
          </w:tcPr>
          <w:p w:rsidR="00807175" w:rsidRPr="00EA0007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807175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807175" w:rsidRPr="006765E7" w:rsidRDefault="00DF0561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2185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07175" w:rsidRPr="00EA0007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07175" w:rsidRPr="00EA0007" w:rsidRDefault="00A42575" w:rsidP="001E70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2185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921850" w:rsidRPr="00EA0007" w:rsidTr="005D0BBA">
        <w:tc>
          <w:tcPr>
            <w:tcW w:w="5778" w:type="dxa"/>
          </w:tcPr>
          <w:p w:rsidR="00921850" w:rsidRPr="00BB0D13" w:rsidRDefault="00921850" w:rsidP="005D0BB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921850" w:rsidRDefault="00921850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921850" w:rsidRPr="00923FCB" w:rsidRDefault="00923FCB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1,147</w:t>
            </w:r>
          </w:p>
        </w:tc>
        <w:tc>
          <w:tcPr>
            <w:tcW w:w="540" w:type="dxa"/>
          </w:tcPr>
          <w:p w:rsidR="00921850" w:rsidRPr="00EA0007" w:rsidRDefault="00921850" w:rsidP="005D0BB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21850" w:rsidRPr="004A2300" w:rsidRDefault="00921850" w:rsidP="00693D85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="004E5BF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21850" w:rsidRPr="00EA0007" w:rsidTr="005D0BBA">
        <w:tc>
          <w:tcPr>
            <w:tcW w:w="5778" w:type="dxa"/>
          </w:tcPr>
          <w:p w:rsidR="00921850" w:rsidRPr="00BB0D13" w:rsidRDefault="00921850" w:rsidP="005D0BB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  <w:tc>
          <w:tcPr>
            <w:tcW w:w="291" w:type="dxa"/>
          </w:tcPr>
          <w:p w:rsidR="00921850" w:rsidRDefault="00921850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921850" w:rsidRPr="00923FCB" w:rsidRDefault="00923FCB" w:rsidP="00702D9B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540" w:type="dxa"/>
          </w:tcPr>
          <w:p w:rsidR="00921850" w:rsidRPr="00EA0007" w:rsidRDefault="00921850" w:rsidP="005D0BB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21850" w:rsidRPr="00AC232A" w:rsidRDefault="00921850" w:rsidP="00693D85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32A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4E5BF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:rsidR="000C5268" w:rsidRPr="00E841C1" w:rsidRDefault="000C5268" w:rsidP="000C5268">
      <w:pPr>
        <w:jc w:val="thaiDistribute"/>
        <w:rPr>
          <w:rFonts w:ascii="Angsana New" w:hAnsi="Angsana New"/>
          <w:sz w:val="16"/>
          <w:szCs w:val="16"/>
        </w:rPr>
      </w:pPr>
    </w:p>
    <w:p w:rsidR="007A638A" w:rsidRPr="007F7843" w:rsidRDefault="00951AAD" w:rsidP="000C526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914A6F">
        <w:rPr>
          <w:rFonts w:ascii="Angsana New" w:hAnsi="Angsana New" w:hint="cs"/>
          <w:sz w:val="30"/>
          <w:szCs w:val="30"/>
          <w:cs/>
        </w:rPr>
        <w:t>บริษัท ชลบุรีกันยง จำกัด (“</w:t>
      </w:r>
      <w:r w:rsidR="007A638A" w:rsidRPr="00914A6F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14A6F">
        <w:rPr>
          <w:rFonts w:ascii="Angsana New" w:hAnsi="Angsana New" w:hint="cs"/>
          <w:sz w:val="30"/>
          <w:szCs w:val="30"/>
          <w:cs/>
        </w:rPr>
        <w:t xml:space="preserve">”) </w:t>
      </w:r>
      <w:r w:rsidR="007A638A" w:rsidRPr="00914A6F">
        <w:rPr>
          <w:rFonts w:ascii="Angsana New" w:hAnsi="Angsana New" w:hint="cs"/>
          <w:sz w:val="30"/>
          <w:szCs w:val="30"/>
          <w:cs/>
        </w:rPr>
        <w:t>ตั้งค่าเผื่อการด้อยค่าจำนวนประมาณ 5 ล้านบาท สำหรับสินทรัพย์ระหว่างก่อสร้างที่ตั้งอยู่บนที่ดินที่บริษัทย่อยจ่ายเงินล่วงหน้าค่าซื้อที่ดินดังกล่าวจำนวน 35 ล้านบาท และได้ตั้งค่าเผื่อการด้อยค่าของเงินที่จ่ายล่วงหน้าดังกล่าวทั้งจำนวนเนื่องจากผู้ขายไม่สามารถโอนกรรมสิทธิ์ที่ดินตามสัญญาดังกล่าวได้ และบริษัทย่อยมีการประนีประนอมยอมความกับผู้ขาย ปัจจุบันอยู่ระหว่างการติดตามทวงถามหนี้กับผู้ขาย</w:t>
      </w:r>
      <w:r w:rsidR="007A638A" w:rsidRPr="007F7843">
        <w:rPr>
          <w:rFonts w:ascii="Angsana New" w:hAnsi="Angsana New" w:hint="cs"/>
          <w:sz w:val="30"/>
          <w:szCs w:val="30"/>
          <w:cs/>
        </w:rPr>
        <w:t xml:space="preserve"> </w:t>
      </w:r>
    </w:p>
    <w:p w:rsidR="007A638A" w:rsidRPr="007F7843" w:rsidRDefault="007A638A" w:rsidP="000C5268">
      <w:pPr>
        <w:pStyle w:val="BodyText2"/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:rsidR="001B2683" w:rsidRPr="001F22CE" w:rsidRDefault="001B2683" w:rsidP="001B268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7F7843">
        <w:rPr>
          <w:rFonts w:ascii="Angsana New" w:hAnsi="Angsana New"/>
          <w:sz w:val="30"/>
          <w:szCs w:val="30"/>
          <w:cs/>
        </w:rPr>
        <w:t xml:space="preserve">ณ วันที่ 31 </w:t>
      </w:r>
      <w:r w:rsidRPr="007F7843">
        <w:rPr>
          <w:rFonts w:ascii="Angsana New" w:hAnsi="Angsana New" w:hint="cs"/>
          <w:sz w:val="30"/>
          <w:szCs w:val="30"/>
          <w:cs/>
        </w:rPr>
        <w:t>ธันวา</w:t>
      </w:r>
      <w:r w:rsidRPr="007F7843">
        <w:rPr>
          <w:rFonts w:ascii="Angsana New" w:hAnsi="Angsana New"/>
          <w:sz w:val="30"/>
          <w:szCs w:val="30"/>
          <w:cs/>
        </w:rPr>
        <w:t xml:space="preserve">คม </w:t>
      </w:r>
      <w:r w:rsidR="00DF0561">
        <w:rPr>
          <w:rFonts w:ascii="Angsana New" w:hAnsi="Angsana New"/>
          <w:sz w:val="30"/>
          <w:szCs w:val="30"/>
          <w:cs/>
        </w:rPr>
        <w:t>256</w:t>
      </w:r>
      <w:r w:rsidR="00EA6A09">
        <w:rPr>
          <w:rFonts w:ascii="Angsana New" w:hAnsi="Angsana New" w:hint="cs"/>
          <w:sz w:val="30"/>
          <w:szCs w:val="30"/>
          <w:cs/>
        </w:rPr>
        <w:t>5</w:t>
      </w:r>
      <w:r w:rsidR="0083580E">
        <w:rPr>
          <w:rFonts w:ascii="Angsana New" w:hAnsi="Angsana New"/>
          <w:sz w:val="30"/>
          <w:szCs w:val="30"/>
        </w:rPr>
        <w:t xml:space="preserve"> </w:t>
      </w:r>
      <w:r w:rsidR="0083580E">
        <w:rPr>
          <w:rFonts w:ascii="Angsana New" w:hAnsi="Angsana New" w:hint="cs"/>
          <w:sz w:val="30"/>
          <w:szCs w:val="30"/>
          <w:cs/>
        </w:rPr>
        <w:t>และ 256</w:t>
      </w:r>
      <w:r w:rsidR="00EA6A09">
        <w:rPr>
          <w:rFonts w:ascii="Angsana New" w:hAnsi="Angsana New" w:hint="cs"/>
          <w:sz w:val="30"/>
          <w:szCs w:val="30"/>
          <w:cs/>
        </w:rPr>
        <w:t>4</w:t>
      </w:r>
      <w:r w:rsidRPr="007F7843">
        <w:rPr>
          <w:rFonts w:ascii="Angsana New" w:hAnsi="Angsana New"/>
          <w:sz w:val="30"/>
          <w:szCs w:val="30"/>
          <w:cs/>
        </w:rPr>
        <w:t xml:space="preserve"> ที่ดิน</w:t>
      </w:r>
      <w:r w:rsidRPr="007F7843">
        <w:rPr>
          <w:rFonts w:ascii="Angsana New" w:hAnsi="Angsana New" w:hint="cs"/>
          <w:sz w:val="30"/>
          <w:szCs w:val="30"/>
          <w:cs/>
        </w:rPr>
        <w:t>พร้อมสิ่งปลูกสร้างส่วนใหญ่ของกลุ่มบริษัท</w:t>
      </w:r>
      <w:r w:rsidR="00020979">
        <w:rPr>
          <w:rFonts w:ascii="Angsana New" w:hAnsi="Angsana New" w:hint="cs"/>
          <w:sz w:val="30"/>
          <w:szCs w:val="30"/>
          <w:cs/>
        </w:rPr>
        <w:t xml:space="preserve"> </w:t>
      </w:r>
      <w:r w:rsidR="00020979" w:rsidRPr="00B15C32">
        <w:rPr>
          <w:rFonts w:ascii="Angsana New" w:hAnsi="Angsana New" w:hint="cs"/>
          <w:sz w:val="30"/>
          <w:szCs w:val="30"/>
          <w:cs/>
        </w:rPr>
        <w:t>(มูลค่าสุทธิตามบัญชี</w:t>
      </w:r>
      <w:r w:rsidR="00B15C32" w:rsidRPr="00B15C32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020979" w:rsidRPr="00B15C32">
        <w:rPr>
          <w:rFonts w:ascii="Angsana New" w:hAnsi="Angsana New" w:hint="cs"/>
          <w:sz w:val="30"/>
          <w:szCs w:val="30"/>
          <w:cs/>
        </w:rPr>
        <w:t xml:space="preserve"> </w:t>
      </w:r>
      <w:r w:rsidR="00020979" w:rsidRPr="00AD765B">
        <w:rPr>
          <w:rFonts w:ascii="Angsana New" w:hAnsi="Angsana New" w:hint="cs"/>
          <w:sz w:val="30"/>
          <w:szCs w:val="30"/>
          <w:cs/>
        </w:rPr>
        <w:t>1</w:t>
      </w:r>
      <w:r w:rsidR="00CB7C60">
        <w:rPr>
          <w:rFonts w:ascii="Angsana New" w:hAnsi="Angsana New"/>
          <w:sz w:val="30"/>
          <w:szCs w:val="30"/>
        </w:rPr>
        <w:t>,038.0</w:t>
      </w:r>
      <w:r w:rsidR="00FA5DAC" w:rsidRPr="00B15C32">
        <w:rPr>
          <w:rFonts w:ascii="Angsana New" w:hAnsi="Angsana New"/>
          <w:sz w:val="30"/>
          <w:szCs w:val="30"/>
        </w:rPr>
        <w:t xml:space="preserve"> </w:t>
      </w:r>
      <w:r w:rsidR="0083580E" w:rsidRPr="00B15C32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EA6A09" w:rsidRPr="00B15C32">
        <w:rPr>
          <w:rFonts w:ascii="Angsana New" w:hAnsi="Angsana New" w:hint="cs"/>
          <w:sz w:val="30"/>
          <w:szCs w:val="30"/>
          <w:cs/>
        </w:rPr>
        <w:t>1</w:t>
      </w:r>
      <w:r w:rsidR="00EA6A09" w:rsidRPr="00B15C32">
        <w:rPr>
          <w:rFonts w:ascii="Angsana New" w:hAnsi="Angsana New"/>
          <w:sz w:val="30"/>
          <w:szCs w:val="30"/>
        </w:rPr>
        <w:t xml:space="preserve">,025.5 </w:t>
      </w:r>
      <w:r w:rsidR="00B15C32" w:rsidRPr="00B15C32">
        <w:rPr>
          <w:rFonts w:ascii="Angsana New" w:hAnsi="Angsana New" w:hint="cs"/>
          <w:sz w:val="30"/>
          <w:szCs w:val="30"/>
          <w:cs/>
        </w:rPr>
        <w:t xml:space="preserve">ล้านบาท ตามลำดับ และงบการเงินเฉพาะกิจการ </w:t>
      </w:r>
      <w:r w:rsidR="00CB7C60">
        <w:rPr>
          <w:rFonts w:ascii="Angsana New" w:hAnsi="Angsana New" w:hint="cs"/>
          <w:sz w:val="30"/>
          <w:szCs w:val="30"/>
          <w:cs/>
        </w:rPr>
        <w:t>590.7</w:t>
      </w:r>
      <w:r w:rsidR="00B15C32" w:rsidRPr="00B15C32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EA6A09" w:rsidRPr="00B15C32">
        <w:rPr>
          <w:rFonts w:ascii="Angsana New" w:hAnsi="Angsana New" w:hint="cs"/>
          <w:sz w:val="30"/>
          <w:szCs w:val="30"/>
          <w:cs/>
        </w:rPr>
        <w:t xml:space="preserve">556.8 </w:t>
      </w:r>
      <w:r w:rsidR="00B15C32" w:rsidRPr="00B15C32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020979" w:rsidRPr="00B15C32">
        <w:rPr>
          <w:rFonts w:ascii="Angsana New" w:hAnsi="Angsana New" w:hint="cs"/>
          <w:sz w:val="30"/>
          <w:szCs w:val="30"/>
          <w:cs/>
        </w:rPr>
        <w:t>ตามลำดับ)</w:t>
      </w:r>
      <w:r w:rsidR="00020979">
        <w:rPr>
          <w:rFonts w:ascii="Angsana New" w:hAnsi="Angsana New" w:hint="cs"/>
          <w:sz w:val="30"/>
          <w:szCs w:val="30"/>
          <w:cs/>
        </w:rPr>
        <w:t xml:space="preserve"> </w:t>
      </w:r>
      <w:r w:rsidRPr="007F7843">
        <w:rPr>
          <w:rFonts w:ascii="Angsana New" w:hAnsi="Angsana New" w:hint="cs"/>
          <w:sz w:val="30"/>
          <w:szCs w:val="30"/>
          <w:cs/>
        </w:rPr>
        <w:t>ได้จดจำนอง</w:t>
      </w:r>
      <w:r w:rsidRPr="007F7843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</w:t>
      </w:r>
      <w:r w:rsidRPr="007F7843">
        <w:rPr>
          <w:rFonts w:ascii="Angsana New" w:hAnsi="Angsana New" w:hint="cs"/>
          <w:sz w:val="30"/>
          <w:szCs w:val="30"/>
          <w:cs/>
        </w:rPr>
        <w:t>กลุ่ม</w:t>
      </w:r>
      <w:r w:rsidRPr="007F7843">
        <w:rPr>
          <w:rFonts w:ascii="Angsana New" w:hAnsi="Angsana New"/>
          <w:sz w:val="30"/>
          <w:szCs w:val="30"/>
          <w:cs/>
        </w:rPr>
        <w:t>บริษัทได้รับจาก</w:t>
      </w:r>
      <w:r w:rsidR="009C4823" w:rsidRPr="007F7843">
        <w:rPr>
          <w:rFonts w:ascii="Angsana New" w:hAnsi="Angsana New" w:hint="cs"/>
          <w:sz w:val="30"/>
          <w:szCs w:val="30"/>
          <w:cs/>
        </w:rPr>
        <w:t>ธนาคาร</w:t>
      </w:r>
      <w:r w:rsidRPr="007F7843">
        <w:rPr>
          <w:rFonts w:ascii="Angsana New" w:hAnsi="Angsana New" w:hint="cs"/>
          <w:sz w:val="30"/>
          <w:szCs w:val="30"/>
          <w:cs/>
        </w:rPr>
        <w:t>ใน</w:t>
      </w:r>
      <w:r w:rsidRPr="007F7843">
        <w:rPr>
          <w:rFonts w:ascii="Angsana New" w:hAnsi="Angsana New"/>
          <w:sz w:val="30"/>
          <w:szCs w:val="30"/>
          <w:cs/>
        </w:rPr>
        <w:t>ประเทศ</w:t>
      </w:r>
      <w:r w:rsidR="00D930EA">
        <w:rPr>
          <w:rFonts w:ascii="Angsana New" w:hAnsi="Angsana New" w:hint="cs"/>
          <w:sz w:val="30"/>
          <w:szCs w:val="30"/>
          <w:cs/>
        </w:rPr>
        <w:t>บาง</w:t>
      </w:r>
      <w:r w:rsidRPr="007F7843">
        <w:rPr>
          <w:rFonts w:ascii="Angsana New" w:hAnsi="Angsana New"/>
          <w:sz w:val="30"/>
          <w:szCs w:val="30"/>
          <w:cs/>
        </w:rPr>
        <w:t>แห่ง</w:t>
      </w:r>
      <w:r w:rsidR="007D76AF">
        <w:rPr>
          <w:rFonts w:ascii="Angsana New" w:hAnsi="Angsana New" w:hint="cs"/>
          <w:sz w:val="30"/>
          <w:szCs w:val="30"/>
          <w:cs/>
        </w:rPr>
        <w:t xml:space="preserve"> (ดู</w:t>
      </w:r>
      <w:r w:rsidRPr="004A2300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Pr="004A2300">
        <w:rPr>
          <w:rFonts w:ascii="Angsana New" w:hAnsi="Angsana New"/>
          <w:sz w:val="30"/>
          <w:szCs w:val="30"/>
        </w:rPr>
        <w:t>1</w:t>
      </w:r>
      <w:r w:rsidR="004A2300" w:rsidRPr="004A2300">
        <w:rPr>
          <w:rFonts w:ascii="Angsana New" w:hAnsi="Angsana New" w:hint="cs"/>
          <w:sz w:val="30"/>
          <w:szCs w:val="30"/>
          <w:cs/>
        </w:rPr>
        <w:t>6</w:t>
      </w:r>
      <w:r w:rsidR="007D76AF">
        <w:rPr>
          <w:rFonts w:ascii="Angsana New" w:hAnsi="Angsana New" w:hint="cs"/>
          <w:sz w:val="30"/>
          <w:szCs w:val="30"/>
          <w:cs/>
        </w:rPr>
        <w:t>)</w:t>
      </w:r>
      <w:r w:rsidR="008B33C8">
        <w:rPr>
          <w:rFonts w:ascii="Angsana New" w:hAnsi="Angsana New"/>
          <w:sz w:val="30"/>
          <w:szCs w:val="30"/>
        </w:rPr>
        <w:t xml:space="preserve"> </w:t>
      </w:r>
      <w:r w:rsidR="001F22CE">
        <w:rPr>
          <w:rFonts w:ascii="Angsana New" w:hAnsi="Angsana New" w:hint="cs"/>
          <w:sz w:val="30"/>
          <w:szCs w:val="30"/>
          <w:cs/>
        </w:rPr>
        <w:t>และ</w:t>
      </w:r>
      <w:r w:rsidR="007D76AF">
        <w:rPr>
          <w:rFonts w:ascii="Angsana New" w:hAnsi="Angsana New" w:hint="cs"/>
          <w:sz w:val="30"/>
          <w:szCs w:val="30"/>
          <w:cs/>
        </w:rPr>
        <w:t>ค้ำประกัน</w:t>
      </w:r>
      <w:r w:rsidR="00AE170A">
        <w:rPr>
          <w:rFonts w:ascii="Angsana New" w:hAnsi="Angsana New" w:hint="cs"/>
          <w:sz w:val="30"/>
          <w:szCs w:val="30"/>
          <w:cs/>
        </w:rPr>
        <w:t xml:space="preserve">การประเมินภาษีอากรโดยกรมสรรพากรของบริษัทย่อยแห่งหนึ่ง </w:t>
      </w:r>
      <w:r w:rsidR="007D76AF" w:rsidRPr="004A2300">
        <w:rPr>
          <w:rFonts w:ascii="Angsana New" w:hAnsi="Angsana New" w:hint="cs"/>
          <w:sz w:val="30"/>
          <w:szCs w:val="30"/>
          <w:cs/>
        </w:rPr>
        <w:t>(ดู</w:t>
      </w:r>
      <w:r w:rsidR="00AE170A" w:rsidRPr="004A2300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4A2300" w:rsidRPr="004A2300">
        <w:rPr>
          <w:rFonts w:ascii="Angsana New" w:hAnsi="Angsana New"/>
          <w:sz w:val="30"/>
          <w:szCs w:val="30"/>
        </w:rPr>
        <w:t>31</w:t>
      </w:r>
      <w:r w:rsidR="007D76AF" w:rsidRPr="004A2300">
        <w:rPr>
          <w:rFonts w:ascii="Angsana New" w:hAnsi="Angsana New"/>
          <w:sz w:val="30"/>
          <w:szCs w:val="30"/>
        </w:rPr>
        <w:t>)</w:t>
      </w:r>
    </w:p>
    <w:p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2B4EF8" w:rsidRDefault="002B4EF8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08670F" w:rsidRDefault="0008670F" w:rsidP="00961F4A">
      <w:pPr>
        <w:tabs>
          <w:tab w:val="left" w:pos="709"/>
        </w:tabs>
        <w:ind w:right="-166"/>
        <w:rPr>
          <w:rFonts w:ascii="Angsana New" w:hAnsi="Angsana New"/>
          <w:i/>
          <w:iCs/>
          <w:sz w:val="30"/>
          <w:szCs w:val="30"/>
        </w:rPr>
      </w:pPr>
      <w:r w:rsidRPr="0008670F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สินทรัพย์ที่ไม่ได้ใช้ในการดำเนินงาน</w:t>
      </w:r>
    </w:p>
    <w:p w:rsidR="0008670F" w:rsidRPr="0008670F" w:rsidRDefault="0008670F" w:rsidP="00961F4A">
      <w:pPr>
        <w:tabs>
          <w:tab w:val="left" w:pos="709"/>
        </w:tabs>
        <w:ind w:right="-166"/>
        <w:rPr>
          <w:rFonts w:ascii="Angsana New" w:hAnsi="Angsana New"/>
          <w:i/>
          <w:iCs/>
          <w:sz w:val="16"/>
          <w:szCs w:val="16"/>
        </w:rPr>
      </w:pPr>
    </w:p>
    <w:p w:rsidR="00961F4A" w:rsidRDefault="00E841C1" w:rsidP="00961F4A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ธันวาคม 2565 และ 2564</w:t>
      </w:r>
      <w:r w:rsidR="00A436BE">
        <w:rPr>
          <w:rFonts w:ascii="Angsana New" w:hAnsi="Angsana New" w:hint="cs"/>
          <w:sz w:val="30"/>
          <w:szCs w:val="30"/>
          <w:cs/>
        </w:rPr>
        <w:t xml:space="preserve"> </w:t>
      </w:r>
      <w:r w:rsidR="00961F4A">
        <w:rPr>
          <w:rFonts w:ascii="Angsana New" w:hAnsi="Angsana New" w:hint="cs"/>
          <w:sz w:val="30"/>
          <w:szCs w:val="30"/>
          <w:cs/>
        </w:rPr>
        <w:t>สินทรัพย์ที่ไม่ได้ใช้ในการดำ</w:t>
      </w:r>
      <w:r w:rsidR="00EB6E06">
        <w:rPr>
          <w:rFonts w:ascii="Angsana New" w:hAnsi="Angsana New" w:hint="cs"/>
          <w:sz w:val="30"/>
          <w:szCs w:val="30"/>
          <w:cs/>
        </w:rPr>
        <w:t xml:space="preserve">เนินงาน </w:t>
      </w:r>
      <w:r w:rsidR="00961F4A">
        <w:rPr>
          <w:rFonts w:ascii="Angsana New" w:hAnsi="Angsana New" w:hint="cs"/>
          <w:sz w:val="30"/>
          <w:szCs w:val="30"/>
          <w:cs/>
        </w:rPr>
        <w:t>ประกอบด้วย</w:t>
      </w:r>
    </w:p>
    <w:p w:rsidR="00446FAC" w:rsidRDefault="00446FAC"/>
    <w:tbl>
      <w:tblPr>
        <w:tblW w:w="9640" w:type="dxa"/>
        <w:tblLook w:val="04A0"/>
      </w:tblPr>
      <w:tblGrid>
        <w:gridCol w:w="3652"/>
        <w:gridCol w:w="1278"/>
        <w:gridCol w:w="288"/>
        <w:gridCol w:w="1275"/>
        <w:gridCol w:w="310"/>
        <w:gridCol w:w="1249"/>
        <w:gridCol w:w="287"/>
        <w:gridCol w:w="1301"/>
      </w:tblGrid>
      <w:tr w:rsidR="00446FAC" w:rsidRPr="00446FAC" w:rsidTr="00446FAC">
        <w:tc>
          <w:tcPr>
            <w:tcW w:w="3652" w:type="dxa"/>
          </w:tcPr>
          <w:p w:rsidR="00446FAC" w:rsidRPr="00446FAC" w:rsidRDefault="00446FAC" w:rsidP="00702D9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8" w:type="dxa"/>
            <w:gridSpan w:val="7"/>
          </w:tcPr>
          <w:p w:rsidR="00446FAC" w:rsidRPr="00446FAC" w:rsidRDefault="00446FAC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46FAC" w:rsidRPr="00446FAC" w:rsidTr="00446FAC">
        <w:tc>
          <w:tcPr>
            <w:tcW w:w="3652" w:type="dxa"/>
          </w:tcPr>
          <w:p w:rsidR="00446FAC" w:rsidRPr="00446FAC" w:rsidRDefault="00446FAC" w:rsidP="00702D9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0" w:type="dxa"/>
            <w:gridSpan w:val="5"/>
            <w:tcBorders>
              <w:top w:val="single" w:sz="4" w:space="0" w:color="auto"/>
            </w:tcBorders>
          </w:tcPr>
          <w:p w:rsidR="00446FAC" w:rsidRPr="00446FAC" w:rsidRDefault="00446FAC" w:rsidP="007719C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</w:tcPr>
          <w:p w:rsidR="00446FAC" w:rsidRPr="00446FAC" w:rsidRDefault="00446FAC" w:rsidP="007A08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:rsidR="00446FAC" w:rsidRPr="00446FAC" w:rsidRDefault="00446FAC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</w:tr>
      <w:tr w:rsidR="00446FAC" w:rsidRPr="00446FAC" w:rsidTr="00446FAC">
        <w:tc>
          <w:tcPr>
            <w:tcW w:w="3652" w:type="dxa"/>
          </w:tcPr>
          <w:p w:rsidR="00446FAC" w:rsidRPr="00446FAC" w:rsidRDefault="00446FAC" w:rsidP="00702D9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0" w:type="dxa"/>
            <w:gridSpan w:val="5"/>
            <w:tcBorders>
              <w:bottom w:val="single" w:sz="4" w:space="0" w:color="auto"/>
            </w:tcBorders>
          </w:tcPr>
          <w:p w:rsidR="00446FAC" w:rsidRPr="00446FAC" w:rsidRDefault="00446FAC" w:rsidP="00354F7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" w:type="dxa"/>
          </w:tcPr>
          <w:p w:rsidR="00446FAC" w:rsidRPr="00446FAC" w:rsidRDefault="00446FAC" w:rsidP="007A08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446FAC" w:rsidRPr="00446FAC" w:rsidRDefault="00446FAC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446FAC" w:rsidRPr="00446FAC" w:rsidTr="00446FAC">
        <w:tc>
          <w:tcPr>
            <w:tcW w:w="3652" w:type="dxa"/>
          </w:tcPr>
          <w:p w:rsidR="00446FAC" w:rsidRPr="00446FAC" w:rsidRDefault="00446FAC" w:rsidP="00702D9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446FAC" w:rsidRPr="00446FAC" w:rsidRDefault="00446FAC" w:rsidP="007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446FAC" w:rsidRPr="00446FAC" w:rsidRDefault="00446FAC" w:rsidP="006F75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46FAC" w:rsidRPr="00446FAC" w:rsidRDefault="00446FAC" w:rsidP="006F75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:rsidR="00446FAC" w:rsidRPr="00446FAC" w:rsidRDefault="00446FAC" w:rsidP="006F75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446FAC" w:rsidRPr="00446FAC" w:rsidRDefault="00446FAC" w:rsidP="007719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87" w:type="dxa"/>
          </w:tcPr>
          <w:p w:rsidR="00446FAC" w:rsidRPr="00446FAC" w:rsidRDefault="00446FAC" w:rsidP="007A08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446FAC" w:rsidRPr="00446FAC" w:rsidRDefault="00446FAC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</w:tr>
      <w:tr w:rsidR="00446FAC" w:rsidRPr="00446FAC" w:rsidTr="00446FAC">
        <w:tc>
          <w:tcPr>
            <w:tcW w:w="3652" w:type="dxa"/>
          </w:tcPr>
          <w:p w:rsidR="00446FAC" w:rsidRPr="00446FAC" w:rsidRDefault="00446FAC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446FAC" w:rsidRPr="00446FAC" w:rsidRDefault="00446FAC" w:rsidP="00702D9B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</w:p>
        </w:tc>
        <w:tc>
          <w:tcPr>
            <w:tcW w:w="288" w:type="dxa"/>
          </w:tcPr>
          <w:p w:rsidR="00446FAC" w:rsidRPr="00446FAC" w:rsidRDefault="00446FAC" w:rsidP="00702D9B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46FAC" w:rsidRPr="00446FAC" w:rsidRDefault="00446FAC" w:rsidP="004633D2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</w:p>
        </w:tc>
        <w:tc>
          <w:tcPr>
            <w:tcW w:w="310" w:type="dxa"/>
          </w:tcPr>
          <w:p w:rsidR="00446FAC" w:rsidRPr="00446FAC" w:rsidRDefault="00446FAC" w:rsidP="00702D9B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446FAC" w:rsidRPr="00446FAC" w:rsidRDefault="00446FAC" w:rsidP="007719C5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</w:p>
        </w:tc>
        <w:tc>
          <w:tcPr>
            <w:tcW w:w="287" w:type="dxa"/>
          </w:tcPr>
          <w:p w:rsidR="00446FAC" w:rsidRPr="00446FAC" w:rsidRDefault="00446FAC" w:rsidP="00702D9B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</w:p>
        </w:tc>
        <w:tc>
          <w:tcPr>
            <w:tcW w:w="1301" w:type="dxa"/>
          </w:tcPr>
          <w:p w:rsidR="00446FAC" w:rsidRPr="00446FAC" w:rsidRDefault="00446FAC" w:rsidP="004633D2">
            <w:pPr>
              <w:pStyle w:val="BodyText3"/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</w:p>
        </w:tc>
      </w:tr>
      <w:tr w:rsidR="00446FAC" w:rsidRPr="00446FAC" w:rsidTr="00446FAC">
        <w:tc>
          <w:tcPr>
            <w:tcW w:w="3652" w:type="dxa"/>
          </w:tcPr>
          <w:p w:rsidR="00446FAC" w:rsidRPr="00446FAC" w:rsidRDefault="00446FAC" w:rsidP="00BB2CB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 วันที่ 1 มกราคม 256</w:t>
            </w:r>
            <w:r w:rsidRPr="00446FA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78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52,404</w:t>
            </w:r>
          </w:p>
        </w:tc>
        <w:tc>
          <w:tcPr>
            <w:tcW w:w="288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22,918</w:t>
            </w:r>
          </w:p>
        </w:tc>
        <w:tc>
          <w:tcPr>
            <w:tcW w:w="310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75,</w:t>
            </w: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322</w:t>
            </w:r>
          </w:p>
        </w:tc>
        <w:tc>
          <w:tcPr>
            <w:tcW w:w="287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52,404</w:t>
            </w:r>
          </w:p>
        </w:tc>
      </w:tr>
      <w:tr w:rsidR="00446FAC" w:rsidRPr="00446FAC" w:rsidTr="00446FAC">
        <w:tc>
          <w:tcPr>
            <w:tcW w:w="3652" w:type="dxa"/>
          </w:tcPr>
          <w:p w:rsidR="00446FAC" w:rsidRPr="00446FAC" w:rsidRDefault="00446FAC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78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(52,404)</w:t>
            </w:r>
          </w:p>
        </w:tc>
        <w:tc>
          <w:tcPr>
            <w:tcW w:w="288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310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(52,404)</w:t>
            </w:r>
          </w:p>
        </w:tc>
        <w:tc>
          <w:tcPr>
            <w:tcW w:w="287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(52,404)</w:t>
            </w:r>
          </w:p>
        </w:tc>
      </w:tr>
      <w:tr w:rsidR="00446FAC" w:rsidRPr="00446FAC" w:rsidTr="00446FAC">
        <w:tc>
          <w:tcPr>
            <w:tcW w:w="3652" w:type="dxa"/>
          </w:tcPr>
          <w:p w:rsidR="00446FAC" w:rsidRPr="00446FAC" w:rsidRDefault="00446FAC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(44)</w:t>
            </w:r>
          </w:p>
        </w:tc>
        <w:tc>
          <w:tcPr>
            <w:tcW w:w="310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(44)</w:t>
            </w:r>
          </w:p>
        </w:tc>
        <w:tc>
          <w:tcPr>
            <w:tcW w:w="287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446FAC" w:rsidRPr="00446FAC" w:rsidTr="00446FAC">
        <w:tc>
          <w:tcPr>
            <w:tcW w:w="3652" w:type="dxa"/>
          </w:tcPr>
          <w:p w:rsidR="00446FAC" w:rsidRPr="00446FAC" w:rsidRDefault="00446FAC" w:rsidP="00BB2C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 วันที่ 31 ธันวาคม 256</w:t>
            </w:r>
            <w:r w:rsidRPr="00446FA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22,874</w:t>
            </w:r>
          </w:p>
        </w:tc>
        <w:tc>
          <w:tcPr>
            <w:tcW w:w="310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22,874</w:t>
            </w:r>
          </w:p>
        </w:tc>
        <w:tc>
          <w:tcPr>
            <w:tcW w:w="287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545076" w:rsidRPr="00446FAC" w:rsidTr="00446FAC">
        <w:tc>
          <w:tcPr>
            <w:tcW w:w="3652" w:type="dxa"/>
          </w:tcPr>
          <w:p w:rsidR="00545076" w:rsidRPr="00446FAC" w:rsidRDefault="00545076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78" w:type="dxa"/>
          </w:tcPr>
          <w:p w:rsidR="00545076" w:rsidRPr="00446FAC" w:rsidRDefault="00545076" w:rsidP="00354F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545076" w:rsidRPr="00446FAC" w:rsidRDefault="00545076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545076" w:rsidRPr="00446FAC" w:rsidRDefault="00545076" w:rsidP="003539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4,880</w:t>
            </w:r>
          </w:p>
        </w:tc>
        <w:tc>
          <w:tcPr>
            <w:tcW w:w="310" w:type="dxa"/>
          </w:tcPr>
          <w:p w:rsidR="00545076" w:rsidRPr="00446FAC" w:rsidRDefault="00545076" w:rsidP="003539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</w:tcPr>
          <w:p w:rsidR="00545076" w:rsidRPr="00446FAC" w:rsidRDefault="00545076" w:rsidP="003539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4,880</w:t>
            </w:r>
          </w:p>
        </w:tc>
        <w:tc>
          <w:tcPr>
            <w:tcW w:w="287" w:type="dxa"/>
          </w:tcPr>
          <w:p w:rsidR="00545076" w:rsidRPr="00446FAC" w:rsidRDefault="00545076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01" w:type="dxa"/>
          </w:tcPr>
          <w:p w:rsidR="00545076" w:rsidRPr="00446FAC" w:rsidRDefault="00545076" w:rsidP="00354F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0C234E" w:rsidRPr="00446FAC" w:rsidTr="00446FAC">
        <w:tc>
          <w:tcPr>
            <w:tcW w:w="3652" w:type="dxa"/>
          </w:tcPr>
          <w:p w:rsidR="000C234E" w:rsidRPr="00446FAC" w:rsidRDefault="000C234E" w:rsidP="00A00A9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 วันที่ 31 ธันวาคม 256</w:t>
            </w:r>
            <w:r w:rsidRPr="00446FA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0C234E" w:rsidRPr="00354F78" w:rsidRDefault="000C234E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0C234E" w:rsidRPr="00446FAC" w:rsidRDefault="000C234E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C234E" w:rsidRPr="000C234E" w:rsidRDefault="000C234E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27,754</w:t>
            </w:r>
          </w:p>
        </w:tc>
        <w:tc>
          <w:tcPr>
            <w:tcW w:w="310" w:type="dxa"/>
          </w:tcPr>
          <w:p w:rsidR="000C234E" w:rsidRPr="00446FAC" w:rsidRDefault="000C234E" w:rsidP="00E760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0C234E" w:rsidRPr="000C234E" w:rsidRDefault="000C234E" w:rsidP="003539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27,754</w:t>
            </w:r>
          </w:p>
        </w:tc>
        <w:tc>
          <w:tcPr>
            <w:tcW w:w="287" w:type="dxa"/>
          </w:tcPr>
          <w:p w:rsidR="000C234E" w:rsidRPr="00446FAC" w:rsidRDefault="000C234E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0C234E" w:rsidRPr="00446FAC" w:rsidRDefault="000C234E" w:rsidP="00354F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446FAC" w:rsidRPr="00446FAC" w:rsidTr="00446FAC">
        <w:tc>
          <w:tcPr>
            <w:tcW w:w="3652" w:type="dxa"/>
          </w:tcPr>
          <w:p w:rsidR="00446FAC" w:rsidRPr="00446FAC" w:rsidRDefault="00446FAC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446FAC" w:rsidRPr="00354F78" w:rsidRDefault="00446FAC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:rsidR="00446FAC" w:rsidRPr="00446FAC" w:rsidRDefault="00446FAC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46FAC" w:rsidRPr="00446FAC" w:rsidRDefault="00446FAC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310" w:type="dxa"/>
          </w:tcPr>
          <w:p w:rsidR="00446FAC" w:rsidRPr="00446FAC" w:rsidRDefault="00446FAC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446FAC" w:rsidRPr="00446FAC" w:rsidRDefault="00446FAC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87" w:type="dxa"/>
          </w:tcPr>
          <w:p w:rsidR="00446FAC" w:rsidRPr="00446FAC" w:rsidRDefault="00446FAC" w:rsidP="00702D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:rsidR="00446FAC" w:rsidRPr="00446FAC" w:rsidRDefault="00446FAC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46FAC" w:rsidRPr="00446FAC" w:rsidTr="00446FAC">
        <w:tc>
          <w:tcPr>
            <w:tcW w:w="3652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:rsidR="00446FAC" w:rsidRPr="00354F78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10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7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6FAC" w:rsidRPr="00446FAC" w:rsidTr="00446FAC">
        <w:tc>
          <w:tcPr>
            <w:tcW w:w="3652" w:type="dxa"/>
          </w:tcPr>
          <w:p w:rsidR="00446FAC" w:rsidRPr="00446FAC" w:rsidRDefault="00446FAC" w:rsidP="00693D8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 วันที่ 1 มกราคม 256</w:t>
            </w:r>
            <w:r w:rsidRPr="00446FA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78" w:type="dxa"/>
          </w:tcPr>
          <w:p w:rsidR="00446FAC" w:rsidRPr="00354F78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17,477</w:t>
            </w:r>
          </w:p>
        </w:tc>
        <w:tc>
          <w:tcPr>
            <w:tcW w:w="310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17,477</w:t>
            </w:r>
          </w:p>
        </w:tc>
        <w:tc>
          <w:tcPr>
            <w:tcW w:w="287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446FAC" w:rsidRPr="00446FAC" w:rsidTr="00446FAC">
        <w:tc>
          <w:tcPr>
            <w:tcW w:w="3652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</w:tcPr>
          <w:p w:rsidR="00446FAC" w:rsidRPr="00354F78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1,141</w:t>
            </w:r>
          </w:p>
        </w:tc>
        <w:tc>
          <w:tcPr>
            <w:tcW w:w="310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1,141</w:t>
            </w:r>
          </w:p>
        </w:tc>
        <w:tc>
          <w:tcPr>
            <w:tcW w:w="287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446FAC" w:rsidRPr="00446FAC" w:rsidTr="00446FAC">
        <w:tc>
          <w:tcPr>
            <w:tcW w:w="3652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46FAC" w:rsidRPr="00354F78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(14)</w:t>
            </w:r>
          </w:p>
        </w:tc>
        <w:tc>
          <w:tcPr>
            <w:tcW w:w="310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(14)</w:t>
            </w:r>
          </w:p>
        </w:tc>
        <w:tc>
          <w:tcPr>
            <w:tcW w:w="287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446FAC" w:rsidRPr="00446FAC" w:rsidTr="00446FAC">
        <w:tc>
          <w:tcPr>
            <w:tcW w:w="3652" w:type="dxa"/>
          </w:tcPr>
          <w:p w:rsidR="00446FAC" w:rsidRPr="00446FAC" w:rsidRDefault="00446FAC" w:rsidP="00693D8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 วันที่ 31 ธันวาคม 256</w:t>
            </w:r>
            <w:r w:rsidRPr="00446FA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446FAC" w:rsidRPr="00354F78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18,604</w:t>
            </w:r>
          </w:p>
        </w:tc>
        <w:tc>
          <w:tcPr>
            <w:tcW w:w="310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18,604</w:t>
            </w:r>
          </w:p>
        </w:tc>
        <w:tc>
          <w:tcPr>
            <w:tcW w:w="287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0C234E" w:rsidRPr="00446FAC" w:rsidTr="00446FAC">
        <w:tc>
          <w:tcPr>
            <w:tcW w:w="3652" w:type="dxa"/>
          </w:tcPr>
          <w:p w:rsidR="000C234E" w:rsidRPr="00446FAC" w:rsidRDefault="000C234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</w:tcPr>
          <w:p w:rsidR="000C234E" w:rsidRPr="00354F78" w:rsidRDefault="000C234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0C234E" w:rsidRPr="00446FAC" w:rsidRDefault="000C234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C234E" w:rsidRPr="000C234E" w:rsidRDefault="000C234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1,139</w:t>
            </w:r>
          </w:p>
        </w:tc>
        <w:tc>
          <w:tcPr>
            <w:tcW w:w="310" w:type="dxa"/>
          </w:tcPr>
          <w:p w:rsidR="000C234E" w:rsidRPr="00446FAC" w:rsidRDefault="000C234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</w:tcPr>
          <w:p w:rsidR="000C234E" w:rsidRPr="000C234E" w:rsidRDefault="000C234E" w:rsidP="003539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1,139</w:t>
            </w:r>
          </w:p>
        </w:tc>
        <w:tc>
          <w:tcPr>
            <w:tcW w:w="287" w:type="dxa"/>
          </w:tcPr>
          <w:p w:rsidR="000C234E" w:rsidRPr="00446FAC" w:rsidRDefault="000C234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01" w:type="dxa"/>
          </w:tcPr>
          <w:p w:rsidR="000C234E" w:rsidRPr="00354F78" w:rsidRDefault="000C234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0C234E" w:rsidRPr="00446FAC" w:rsidTr="000C234E">
        <w:tc>
          <w:tcPr>
            <w:tcW w:w="3652" w:type="dxa"/>
          </w:tcPr>
          <w:p w:rsidR="000C234E" w:rsidRPr="00446FAC" w:rsidRDefault="000C234E" w:rsidP="0035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78" w:type="dxa"/>
          </w:tcPr>
          <w:p w:rsidR="000C234E" w:rsidRPr="00354F78" w:rsidRDefault="000C234E" w:rsidP="003539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0C234E" w:rsidRPr="00446FAC" w:rsidRDefault="000C234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C234E" w:rsidRPr="000C234E" w:rsidRDefault="000C234E" w:rsidP="003539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2,761</w:t>
            </w:r>
          </w:p>
        </w:tc>
        <w:tc>
          <w:tcPr>
            <w:tcW w:w="310" w:type="dxa"/>
          </w:tcPr>
          <w:p w:rsidR="000C234E" w:rsidRPr="00446FAC" w:rsidRDefault="000C234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</w:tcPr>
          <w:p w:rsidR="000C234E" w:rsidRPr="000C234E" w:rsidRDefault="000C234E" w:rsidP="003539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2,761</w:t>
            </w:r>
          </w:p>
        </w:tc>
        <w:tc>
          <w:tcPr>
            <w:tcW w:w="287" w:type="dxa"/>
          </w:tcPr>
          <w:p w:rsidR="000C234E" w:rsidRPr="00446FAC" w:rsidRDefault="000C234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01" w:type="dxa"/>
          </w:tcPr>
          <w:p w:rsidR="000C234E" w:rsidRPr="00354F78" w:rsidRDefault="000C234E" w:rsidP="003539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0C234E" w:rsidRPr="00446FAC" w:rsidTr="00446FAC">
        <w:tc>
          <w:tcPr>
            <w:tcW w:w="3652" w:type="dxa"/>
          </w:tcPr>
          <w:p w:rsidR="000C234E" w:rsidRPr="00446FAC" w:rsidRDefault="000C234E" w:rsidP="00693D8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 วันที่ 31 ธันวาคม 256</w:t>
            </w:r>
            <w:r w:rsidRPr="00446FA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0C234E" w:rsidRPr="00354F78" w:rsidRDefault="000C234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0C234E" w:rsidRPr="00446FAC" w:rsidRDefault="000C234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C234E" w:rsidRPr="000C234E" w:rsidRDefault="000C234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22,504</w:t>
            </w:r>
          </w:p>
        </w:tc>
        <w:tc>
          <w:tcPr>
            <w:tcW w:w="310" w:type="dxa"/>
          </w:tcPr>
          <w:p w:rsidR="000C234E" w:rsidRPr="00446FAC" w:rsidRDefault="000C234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0C234E" w:rsidRPr="000C234E" w:rsidRDefault="000C234E" w:rsidP="003539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22,504</w:t>
            </w:r>
          </w:p>
        </w:tc>
        <w:tc>
          <w:tcPr>
            <w:tcW w:w="287" w:type="dxa"/>
          </w:tcPr>
          <w:p w:rsidR="000C234E" w:rsidRPr="00446FAC" w:rsidRDefault="000C234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0C234E" w:rsidRPr="00354F78" w:rsidRDefault="000C234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446FAC" w:rsidRPr="00446FAC" w:rsidTr="00446FAC">
        <w:tc>
          <w:tcPr>
            <w:tcW w:w="3652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:rsidR="00446FAC" w:rsidRPr="00354F78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310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87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:rsidR="00446FAC" w:rsidRPr="00354F78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46FAC" w:rsidRPr="00446FAC" w:rsidTr="00446FAC">
        <w:tc>
          <w:tcPr>
            <w:tcW w:w="3652" w:type="dxa"/>
          </w:tcPr>
          <w:p w:rsidR="00446FAC" w:rsidRPr="00446FAC" w:rsidRDefault="00446FAC" w:rsidP="00693D85">
            <w:pPr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78" w:type="dxa"/>
          </w:tcPr>
          <w:p w:rsidR="00446FAC" w:rsidRPr="00354F78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:rsidR="00446FAC" w:rsidRPr="00446FAC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:rsidR="00446FAC" w:rsidRPr="00354F78" w:rsidRDefault="00446FA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2B4C" w:rsidRPr="00446FAC" w:rsidTr="00F572CD">
        <w:tc>
          <w:tcPr>
            <w:tcW w:w="3652" w:type="dxa"/>
          </w:tcPr>
          <w:p w:rsidR="00052B4C" w:rsidRPr="00F572CD" w:rsidRDefault="00F572CD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 วันที่ 1 มกราคม 256</w:t>
            </w:r>
            <w:r w:rsidRPr="00446FA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78" w:type="dxa"/>
          </w:tcPr>
          <w:p w:rsidR="00052B4C" w:rsidRPr="00354F78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52B4C" w:rsidRPr="00354F78" w:rsidRDefault="00052B4C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</w:tcPr>
          <w:p w:rsidR="00052B4C" w:rsidRPr="00354F78" w:rsidRDefault="00052B4C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:rsidR="00052B4C" w:rsidRPr="00354F78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2B4C" w:rsidRPr="00446FAC" w:rsidTr="00F572CD">
        <w:tc>
          <w:tcPr>
            <w:tcW w:w="3652" w:type="dxa"/>
          </w:tcPr>
          <w:p w:rsidR="00052B4C" w:rsidRPr="00446FAC" w:rsidRDefault="00F572CD" w:rsidP="00693D8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="00052B4C"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วันที่ 31 ธันวาคม 256</w:t>
            </w:r>
            <w:r w:rsidR="00052B4C" w:rsidRPr="00446FA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78" w:type="dxa"/>
          </w:tcPr>
          <w:p w:rsidR="00052B4C" w:rsidRPr="00354F78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310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287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:rsidR="00052B4C" w:rsidRPr="00354F78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052B4C" w:rsidRPr="00446FAC" w:rsidTr="00446FAC">
        <w:tc>
          <w:tcPr>
            <w:tcW w:w="3652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52B4C" w:rsidRPr="00354F78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52B4C" w:rsidRPr="000C234E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1,850</w:t>
            </w:r>
          </w:p>
        </w:tc>
        <w:tc>
          <w:tcPr>
            <w:tcW w:w="310" w:type="dxa"/>
          </w:tcPr>
          <w:p w:rsidR="00052B4C" w:rsidRPr="000C234E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052B4C" w:rsidRPr="000C234E" w:rsidRDefault="00052B4C" w:rsidP="003539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1,850</w:t>
            </w:r>
          </w:p>
        </w:tc>
        <w:tc>
          <w:tcPr>
            <w:tcW w:w="287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052B4C" w:rsidRPr="00354F78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052B4C" w:rsidRPr="00446FAC" w:rsidTr="00446FAC">
        <w:tc>
          <w:tcPr>
            <w:tcW w:w="3652" w:type="dxa"/>
          </w:tcPr>
          <w:p w:rsidR="00052B4C" w:rsidRPr="00446FAC" w:rsidRDefault="00052B4C" w:rsidP="00693D8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 วันที่ 31 ธันวาคม 256</w:t>
            </w:r>
            <w:r w:rsidRPr="00446FA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052B4C" w:rsidRPr="00354F78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52B4C" w:rsidRPr="000C234E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2,170</w:t>
            </w:r>
          </w:p>
        </w:tc>
        <w:tc>
          <w:tcPr>
            <w:tcW w:w="310" w:type="dxa"/>
          </w:tcPr>
          <w:p w:rsidR="00052B4C" w:rsidRPr="000C234E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052B4C" w:rsidRPr="000C234E" w:rsidRDefault="00052B4C" w:rsidP="003539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2,170</w:t>
            </w:r>
          </w:p>
        </w:tc>
        <w:tc>
          <w:tcPr>
            <w:tcW w:w="287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:rsidR="00052B4C" w:rsidRPr="00354F78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052B4C" w:rsidRPr="00446FAC" w:rsidTr="00446FAC">
        <w:tc>
          <w:tcPr>
            <w:tcW w:w="3652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052B4C" w:rsidRPr="00354F78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310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87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52B4C" w:rsidRPr="00446FAC" w:rsidTr="00446FAC">
        <w:tc>
          <w:tcPr>
            <w:tcW w:w="3652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78" w:type="dxa"/>
          </w:tcPr>
          <w:p w:rsidR="00052B4C" w:rsidRPr="00354F78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10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7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2B4C" w:rsidRPr="00446FAC" w:rsidTr="00446FAC">
        <w:tc>
          <w:tcPr>
            <w:tcW w:w="3652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 31 ธันวาคม 256</w:t>
            </w:r>
            <w:r w:rsidRPr="00446FA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78" w:type="dxa"/>
          </w:tcPr>
          <w:p w:rsidR="00052B4C" w:rsidRPr="00354F78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3,950</w:t>
            </w:r>
          </w:p>
        </w:tc>
        <w:tc>
          <w:tcPr>
            <w:tcW w:w="310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9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>3,950</w:t>
            </w:r>
          </w:p>
        </w:tc>
        <w:tc>
          <w:tcPr>
            <w:tcW w:w="287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052B4C" w:rsidRPr="00446FAC" w:rsidTr="00446FAC">
        <w:tc>
          <w:tcPr>
            <w:tcW w:w="3652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46FA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 31 ธันวาคม 256</w:t>
            </w:r>
            <w:r w:rsidRPr="00446FA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8" w:type="dxa"/>
          </w:tcPr>
          <w:p w:rsidR="00052B4C" w:rsidRPr="00354F78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88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52B4C" w:rsidRPr="000C234E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3,080</w:t>
            </w:r>
          </w:p>
        </w:tc>
        <w:tc>
          <w:tcPr>
            <w:tcW w:w="310" w:type="dxa"/>
          </w:tcPr>
          <w:p w:rsidR="00052B4C" w:rsidRPr="000C234E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:rsidR="00052B4C" w:rsidRPr="000C234E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3,080</w:t>
            </w:r>
          </w:p>
        </w:tc>
        <w:tc>
          <w:tcPr>
            <w:tcW w:w="287" w:type="dxa"/>
          </w:tcPr>
          <w:p w:rsidR="00052B4C" w:rsidRPr="00446FAC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01" w:type="dxa"/>
            <w:tcBorders>
              <w:bottom w:val="nil"/>
            </w:tcBorders>
          </w:tcPr>
          <w:p w:rsidR="00052B4C" w:rsidRPr="00354F78" w:rsidRDefault="00052B4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4F78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</w:tbl>
    <w:p w:rsidR="0004006D" w:rsidRDefault="0004006D" w:rsidP="0012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572CD" w:rsidRDefault="00F572CD" w:rsidP="0012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259C9" w:rsidRDefault="006D00CE" w:rsidP="0012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EE6469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6363F2">
        <w:rPr>
          <w:rFonts w:ascii="Angsana New" w:hAnsi="Angsana New"/>
          <w:b/>
          <w:bCs/>
          <w:sz w:val="30"/>
          <w:szCs w:val="30"/>
        </w:rPr>
        <w:t>.</w:t>
      </w:r>
      <w:r w:rsidR="006363F2">
        <w:rPr>
          <w:rFonts w:ascii="Angsana New" w:hAnsi="Angsana New"/>
          <w:b/>
          <w:bCs/>
          <w:sz w:val="30"/>
          <w:szCs w:val="30"/>
        </w:rPr>
        <w:tab/>
      </w:r>
      <w:r w:rsidR="001259C9"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="001259C9">
        <w:rPr>
          <w:rFonts w:ascii="Angsana New" w:hAnsi="Angsana New"/>
          <w:b/>
          <w:bCs/>
          <w:sz w:val="30"/>
          <w:szCs w:val="30"/>
          <w:cs/>
        </w:rPr>
        <w:t>–</w:t>
      </w:r>
      <w:r w:rsidR="001259C9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1259C9" w:rsidRPr="0008670F" w:rsidRDefault="001259C9" w:rsidP="00E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4111"/>
        <w:gridCol w:w="1418"/>
        <w:gridCol w:w="270"/>
        <w:gridCol w:w="1289"/>
        <w:gridCol w:w="284"/>
        <w:gridCol w:w="1289"/>
        <w:gridCol w:w="284"/>
        <w:gridCol w:w="1262"/>
      </w:tblGrid>
      <w:tr w:rsidR="00BD75D7" w:rsidRPr="00A808E0" w:rsidTr="00A808E0">
        <w:trPr>
          <w:cantSplit/>
        </w:trPr>
        <w:tc>
          <w:tcPr>
            <w:tcW w:w="4111" w:type="dxa"/>
          </w:tcPr>
          <w:p w:rsidR="00BD75D7" w:rsidRPr="00A808E0" w:rsidRDefault="00BD75D7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7"/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BD75D7" w:rsidRPr="00A808E0" w:rsidTr="00A808E0">
        <w:trPr>
          <w:cantSplit/>
        </w:trPr>
        <w:tc>
          <w:tcPr>
            <w:tcW w:w="4111" w:type="dxa"/>
          </w:tcPr>
          <w:p w:rsidR="00BD75D7" w:rsidRPr="00A808E0" w:rsidRDefault="00BD75D7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D75D7" w:rsidRPr="00A808E0" w:rsidRDefault="00BD75D7" w:rsidP="003859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75D7" w:rsidRPr="00A808E0" w:rsidTr="00A808E0">
        <w:trPr>
          <w:cantSplit/>
        </w:trPr>
        <w:tc>
          <w:tcPr>
            <w:tcW w:w="4111" w:type="dxa"/>
          </w:tcPr>
          <w:p w:rsidR="00BD75D7" w:rsidRPr="00A808E0" w:rsidRDefault="00BD75D7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D75D7" w:rsidRPr="00A808E0" w:rsidRDefault="00BD75D7" w:rsidP="0038595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84" w:type="dxa"/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D75D7" w:rsidRPr="00A808E0" w:rsidTr="00A808E0">
        <w:trPr>
          <w:cantSplit/>
        </w:trPr>
        <w:tc>
          <w:tcPr>
            <w:tcW w:w="4111" w:type="dxa"/>
          </w:tcPr>
          <w:p w:rsidR="00BD75D7" w:rsidRPr="00A808E0" w:rsidRDefault="00BD75D7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4" w:type="dxa"/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4" w:type="dxa"/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D75D7" w:rsidRPr="00A808E0" w:rsidTr="00A808E0">
        <w:trPr>
          <w:cantSplit/>
        </w:trPr>
        <w:tc>
          <w:tcPr>
            <w:tcW w:w="4111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0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BD75D7" w:rsidRPr="00A808E0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D75D7" w:rsidRPr="00A808E0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841C1" w:rsidRPr="00A808E0" w:rsidTr="00A808E0">
        <w:trPr>
          <w:cantSplit/>
        </w:trPr>
        <w:tc>
          <w:tcPr>
            <w:tcW w:w="4111" w:type="dxa"/>
          </w:tcPr>
          <w:p w:rsidR="00E841C1" w:rsidRPr="00A808E0" w:rsidRDefault="00E841C1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A808E0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18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A808E0">
              <w:rPr>
                <w:rFonts w:ascii="Angsana New" w:hAnsi="Angsana New"/>
                <w:sz w:val="30"/>
                <w:szCs w:val="30"/>
              </w:rPr>
              <w:t>,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956</w:t>
            </w:r>
          </w:p>
        </w:tc>
        <w:tc>
          <w:tcPr>
            <w:tcW w:w="270" w:type="dxa"/>
          </w:tcPr>
          <w:p w:rsidR="00E841C1" w:rsidRPr="00A808E0" w:rsidRDefault="00E841C1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Pr="00A808E0">
              <w:rPr>
                <w:rFonts w:ascii="Angsana New" w:hAnsi="Angsana New"/>
                <w:sz w:val="30"/>
                <w:szCs w:val="30"/>
              </w:rPr>
              <w:t>,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808E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Pr="00A808E0">
              <w:rPr>
                <w:rFonts w:ascii="Angsana New" w:hAnsi="Angsana New"/>
                <w:sz w:val="30"/>
                <w:szCs w:val="30"/>
              </w:rPr>
              <w:t>,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387</w:t>
            </w:r>
          </w:p>
        </w:tc>
        <w:tc>
          <w:tcPr>
            <w:tcW w:w="284" w:type="dxa"/>
          </w:tcPr>
          <w:p w:rsidR="00E841C1" w:rsidRPr="00A808E0" w:rsidRDefault="00E841C1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94</w:t>
            </w:r>
            <w:r w:rsidRPr="00A808E0">
              <w:rPr>
                <w:rFonts w:ascii="Angsana New" w:hAnsi="Angsana New"/>
                <w:sz w:val="30"/>
                <w:szCs w:val="30"/>
              </w:rPr>
              <w:t>,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Pr="00A808E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841C1" w:rsidRPr="00A808E0" w:rsidTr="00A808E0">
        <w:trPr>
          <w:cantSplit/>
        </w:trPr>
        <w:tc>
          <w:tcPr>
            <w:tcW w:w="4111" w:type="dxa"/>
          </w:tcPr>
          <w:p w:rsidR="00E841C1" w:rsidRPr="00A808E0" w:rsidRDefault="00E841C1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E841C1" w:rsidRPr="00A808E0" w:rsidRDefault="00E841C1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Pr="00A808E0">
              <w:rPr>
                <w:rFonts w:ascii="Angsana New" w:hAnsi="Angsana New"/>
                <w:sz w:val="30"/>
                <w:szCs w:val="30"/>
              </w:rPr>
              <w:t>,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331</w:t>
            </w:r>
          </w:p>
        </w:tc>
        <w:tc>
          <w:tcPr>
            <w:tcW w:w="284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857</w:t>
            </w:r>
          </w:p>
        </w:tc>
        <w:tc>
          <w:tcPr>
            <w:tcW w:w="284" w:type="dxa"/>
          </w:tcPr>
          <w:p w:rsidR="00E841C1" w:rsidRPr="00A808E0" w:rsidRDefault="00E841C1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2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15,188</w:t>
            </w:r>
          </w:p>
        </w:tc>
      </w:tr>
      <w:tr w:rsidR="00E841C1" w:rsidRPr="00A808E0" w:rsidTr="00A808E0">
        <w:trPr>
          <w:cantSplit/>
        </w:trPr>
        <w:tc>
          <w:tcPr>
            <w:tcW w:w="4111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18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E841C1" w:rsidRPr="00A808E0" w:rsidRDefault="00E841C1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 xml:space="preserve"> (38,645)</w:t>
            </w:r>
          </w:p>
        </w:tc>
        <w:tc>
          <w:tcPr>
            <w:tcW w:w="284" w:type="dxa"/>
          </w:tcPr>
          <w:p w:rsidR="00E841C1" w:rsidRPr="00A808E0" w:rsidRDefault="00E841C1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2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 xml:space="preserve"> (38,645)</w:t>
            </w:r>
          </w:p>
        </w:tc>
      </w:tr>
      <w:tr w:rsidR="00E841C1" w:rsidRPr="00A808E0" w:rsidTr="00A808E0">
        <w:trPr>
          <w:cantSplit/>
        </w:trPr>
        <w:tc>
          <w:tcPr>
            <w:tcW w:w="4111" w:type="dxa"/>
          </w:tcPr>
          <w:p w:rsidR="00E841C1" w:rsidRPr="00A808E0" w:rsidRDefault="00E841C1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A808E0">
              <w:rPr>
                <w:rFonts w:ascii="Angsana New" w:hAnsi="Angsana New"/>
                <w:sz w:val="30"/>
                <w:szCs w:val="30"/>
              </w:rPr>
              <w:t>,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956</w:t>
            </w:r>
          </w:p>
        </w:tc>
        <w:tc>
          <w:tcPr>
            <w:tcW w:w="270" w:type="dxa"/>
          </w:tcPr>
          <w:p w:rsidR="00E841C1" w:rsidRPr="00A808E0" w:rsidRDefault="00E841C1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  <w:r w:rsidRPr="00A808E0">
              <w:rPr>
                <w:rFonts w:ascii="Angsana New" w:hAnsi="Angsana New"/>
                <w:sz w:val="30"/>
                <w:szCs w:val="30"/>
              </w:rPr>
              <w:t>,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589</w:t>
            </w:r>
          </w:p>
        </w:tc>
        <w:tc>
          <w:tcPr>
            <w:tcW w:w="284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A808E0">
              <w:rPr>
                <w:rFonts w:ascii="Angsana New" w:hAnsi="Angsana New"/>
                <w:sz w:val="30"/>
                <w:szCs w:val="30"/>
              </w:rPr>
              <w:t>,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599</w:t>
            </w:r>
          </w:p>
        </w:tc>
        <w:tc>
          <w:tcPr>
            <w:tcW w:w="284" w:type="dxa"/>
          </w:tcPr>
          <w:p w:rsidR="00E841C1" w:rsidRPr="00A808E0" w:rsidRDefault="00E841C1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 w:rsidRPr="00A808E0">
              <w:rPr>
                <w:rFonts w:ascii="Angsana New" w:hAnsi="Angsana New"/>
                <w:sz w:val="30"/>
                <w:szCs w:val="30"/>
              </w:rPr>
              <w:t>,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144</w:t>
            </w:r>
          </w:p>
        </w:tc>
      </w:tr>
      <w:tr w:rsidR="00817BCC" w:rsidRPr="00A808E0" w:rsidTr="00A808E0">
        <w:trPr>
          <w:cantSplit/>
        </w:trPr>
        <w:tc>
          <w:tcPr>
            <w:tcW w:w="4111" w:type="dxa"/>
          </w:tcPr>
          <w:p w:rsidR="00817BCC" w:rsidRPr="00A808E0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:rsidR="00817BCC" w:rsidRPr="00817BCC" w:rsidRDefault="00817BCC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817B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928</w:t>
            </w:r>
          </w:p>
        </w:tc>
        <w:tc>
          <w:tcPr>
            <w:tcW w:w="270" w:type="dxa"/>
          </w:tcPr>
          <w:p w:rsidR="00817BCC" w:rsidRPr="00817BCC" w:rsidRDefault="00817BCC" w:rsidP="00FF5FB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817BCC" w:rsidRPr="00817BCC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817B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310</w:t>
            </w:r>
          </w:p>
        </w:tc>
        <w:tc>
          <w:tcPr>
            <w:tcW w:w="284" w:type="dxa"/>
          </w:tcPr>
          <w:p w:rsidR="00817BCC" w:rsidRPr="00817BCC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817BCC" w:rsidRPr="00817BCC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1,824</w:t>
            </w:r>
          </w:p>
        </w:tc>
        <w:tc>
          <w:tcPr>
            <w:tcW w:w="284" w:type="dxa"/>
          </w:tcPr>
          <w:p w:rsidR="00817BCC" w:rsidRPr="00817BCC" w:rsidRDefault="00817BCC" w:rsidP="00FF5FB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817BCC" w:rsidRPr="00817BCC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48,062</w:t>
            </w:r>
          </w:p>
        </w:tc>
      </w:tr>
      <w:tr w:rsidR="00BD75D7" w:rsidRPr="00A808E0" w:rsidTr="00A808E0">
        <w:trPr>
          <w:cantSplit/>
        </w:trPr>
        <w:tc>
          <w:tcPr>
            <w:tcW w:w="4111" w:type="dxa"/>
          </w:tcPr>
          <w:p w:rsidR="00BD75D7" w:rsidRPr="00A808E0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E841C1" w:rsidRPr="00A808E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D75D7" w:rsidRPr="00817BCC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 w:rsidR="00BD75D7" w:rsidRPr="00817B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884</w:t>
            </w:r>
          </w:p>
        </w:tc>
        <w:tc>
          <w:tcPr>
            <w:tcW w:w="270" w:type="dxa"/>
          </w:tcPr>
          <w:p w:rsidR="00BD75D7" w:rsidRPr="00817BCC" w:rsidRDefault="00BD75D7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BD75D7" w:rsidRPr="00817BCC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 w:rsidR="00BD75D7" w:rsidRPr="00817B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899</w:t>
            </w:r>
          </w:p>
        </w:tc>
        <w:tc>
          <w:tcPr>
            <w:tcW w:w="284" w:type="dxa"/>
          </w:tcPr>
          <w:p w:rsidR="00BD75D7" w:rsidRPr="00817BCC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BD75D7" w:rsidRPr="00817BCC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="00BD75D7" w:rsidRPr="00817B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423</w:t>
            </w:r>
          </w:p>
        </w:tc>
        <w:tc>
          <w:tcPr>
            <w:tcW w:w="284" w:type="dxa"/>
          </w:tcPr>
          <w:p w:rsidR="00BD75D7" w:rsidRPr="00817BCC" w:rsidRDefault="00BD75D7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BD75D7" w:rsidRPr="00817BCC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119</w:t>
            </w:r>
            <w:r w:rsidR="00BD75D7" w:rsidRPr="00817B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206</w:t>
            </w:r>
          </w:p>
        </w:tc>
      </w:tr>
      <w:tr w:rsidR="00BD75D7" w:rsidRPr="00A808E0" w:rsidTr="00A808E0">
        <w:trPr>
          <w:cantSplit/>
        </w:trPr>
        <w:tc>
          <w:tcPr>
            <w:tcW w:w="4111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BD75D7" w:rsidRPr="00A808E0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BD75D7" w:rsidRPr="00A808E0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D75D7" w:rsidRPr="00A808E0" w:rsidTr="00A808E0">
        <w:trPr>
          <w:cantSplit/>
        </w:trPr>
        <w:tc>
          <w:tcPr>
            <w:tcW w:w="4111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08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 w:rsidRPr="00A80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เสื่อมราคา</w:t>
            </w:r>
            <w:r w:rsidRPr="00A808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418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BD75D7" w:rsidRPr="00A808E0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D75D7" w:rsidRPr="00A808E0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841C1" w:rsidRPr="00A808E0" w:rsidTr="00A808E0">
        <w:trPr>
          <w:cantSplit/>
        </w:trPr>
        <w:tc>
          <w:tcPr>
            <w:tcW w:w="4111" w:type="dxa"/>
          </w:tcPr>
          <w:p w:rsidR="00E841C1" w:rsidRPr="00A808E0" w:rsidRDefault="00E841C1" w:rsidP="0002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A808E0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18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1,475</w:t>
            </w:r>
          </w:p>
        </w:tc>
        <w:tc>
          <w:tcPr>
            <w:tcW w:w="270" w:type="dxa"/>
          </w:tcPr>
          <w:p w:rsidR="00E841C1" w:rsidRPr="00A808E0" w:rsidRDefault="00E841C1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  <w:tc>
          <w:tcPr>
            <w:tcW w:w="284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1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A808E0">
              <w:rPr>
                <w:rFonts w:ascii="Angsana New" w:hAnsi="Angsana New"/>
                <w:sz w:val="30"/>
                <w:szCs w:val="30"/>
              </w:rPr>
              <w:t>,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523</w:t>
            </w:r>
          </w:p>
        </w:tc>
        <w:tc>
          <w:tcPr>
            <w:tcW w:w="284" w:type="dxa"/>
          </w:tcPr>
          <w:p w:rsidR="00E841C1" w:rsidRPr="00A808E0" w:rsidRDefault="00E841C1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17,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111</w:t>
            </w:r>
          </w:p>
        </w:tc>
      </w:tr>
      <w:tr w:rsidR="00E841C1" w:rsidRPr="00A808E0" w:rsidTr="00A808E0">
        <w:trPr>
          <w:cantSplit/>
        </w:trPr>
        <w:tc>
          <w:tcPr>
            <w:tcW w:w="4111" w:type="dxa"/>
          </w:tcPr>
          <w:p w:rsidR="00E841C1" w:rsidRPr="00A808E0" w:rsidRDefault="00E841C1" w:rsidP="00693D85">
            <w:pPr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18" w:type="dxa"/>
            <w:shd w:val="clear" w:color="auto" w:fill="auto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1,475</w:t>
            </w:r>
          </w:p>
        </w:tc>
        <w:tc>
          <w:tcPr>
            <w:tcW w:w="270" w:type="dxa"/>
            <w:shd w:val="clear" w:color="auto" w:fill="auto"/>
          </w:tcPr>
          <w:p w:rsidR="00E841C1" w:rsidRPr="00A808E0" w:rsidRDefault="00E841C1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shd w:val="clear" w:color="auto" w:fill="auto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1,353</w:t>
            </w:r>
          </w:p>
        </w:tc>
        <w:tc>
          <w:tcPr>
            <w:tcW w:w="284" w:type="dxa"/>
            <w:shd w:val="clear" w:color="auto" w:fill="auto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shd w:val="clear" w:color="auto" w:fill="auto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84" w:type="dxa"/>
            <w:shd w:val="clear" w:color="auto" w:fill="auto"/>
          </w:tcPr>
          <w:p w:rsidR="00E841C1" w:rsidRPr="00A808E0" w:rsidRDefault="00E841C1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6,898</w:t>
            </w:r>
          </w:p>
        </w:tc>
      </w:tr>
      <w:tr w:rsidR="00E841C1" w:rsidRPr="00A808E0" w:rsidTr="00A808E0">
        <w:trPr>
          <w:cantSplit/>
        </w:trPr>
        <w:tc>
          <w:tcPr>
            <w:tcW w:w="4111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18" w:type="dxa"/>
            <w:shd w:val="clear" w:color="auto" w:fill="auto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:rsidR="00E841C1" w:rsidRPr="00A808E0" w:rsidRDefault="00E841C1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shd w:val="clear" w:color="auto" w:fill="auto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  <w:shd w:val="clear" w:color="auto" w:fill="auto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shd w:val="clear" w:color="auto" w:fill="auto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 xml:space="preserve"> (15,902)</w:t>
            </w:r>
          </w:p>
        </w:tc>
        <w:tc>
          <w:tcPr>
            <w:tcW w:w="284" w:type="dxa"/>
            <w:shd w:val="clear" w:color="auto" w:fill="auto"/>
          </w:tcPr>
          <w:p w:rsidR="00E841C1" w:rsidRPr="00A808E0" w:rsidRDefault="00E841C1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 xml:space="preserve"> (15,902)</w:t>
            </w:r>
          </w:p>
        </w:tc>
      </w:tr>
      <w:tr w:rsidR="00E841C1" w:rsidRPr="00A808E0" w:rsidTr="00A808E0">
        <w:trPr>
          <w:cantSplit/>
        </w:trPr>
        <w:tc>
          <w:tcPr>
            <w:tcW w:w="4111" w:type="dxa"/>
          </w:tcPr>
          <w:p w:rsidR="00E841C1" w:rsidRPr="00A808E0" w:rsidRDefault="00E841C1" w:rsidP="00EA7793">
            <w:pPr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  <w:r w:rsidRPr="00A808E0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E841C1" w:rsidRPr="00A808E0" w:rsidRDefault="00E841C1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2,466</w:t>
            </w:r>
          </w:p>
        </w:tc>
        <w:tc>
          <w:tcPr>
            <w:tcW w:w="284" w:type="dxa"/>
            <w:shd w:val="clear" w:color="auto" w:fill="auto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2,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691</w:t>
            </w:r>
          </w:p>
        </w:tc>
        <w:tc>
          <w:tcPr>
            <w:tcW w:w="284" w:type="dxa"/>
            <w:shd w:val="clear" w:color="auto" w:fill="auto"/>
          </w:tcPr>
          <w:p w:rsidR="00E841C1" w:rsidRPr="00A808E0" w:rsidRDefault="00E841C1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8,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107</w:t>
            </w:r>
          </w:p>
        </w:tc>
      </w:tr>
      <w:tr w:rsidR="00BD75D7" w:rsidRPr="00A808E0" w:rsidTr="00A808E0">
        <w:trPr>
          <w:cantSplit/>
        </w:trPr>
        <w:tc>
          <w:tcPr>
            <w:tcW w:w="4111" w:type="dxa"/>
          </w:tcPr>
          <w:p w:rsidR="00BD75D7" w:rsidRPr="00A808E0" w:rsidRDefault="00BD75D7" w:rsidP="00FF5FB6">
            <w:pPr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18" w:type="dxa"/>
            <w:shd w:val="clear" w:color="auto" w:fill="auto"/>
          </w:tcPr>
          <w:p w:rsidR="00BD75D7" w:rsidRPr="00817BCC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</w:t>
            </w:r>
            <w:r w:rsidR="0032443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D75D7" w:rsidRPr="00817BCC" w:rsidRDefault="00BD75D7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shd w:val="clear" w:color="auto" w:fill="auto"/>
          </w:tcPr>
          <w:p w:rsidR="00BD75D7" w:rsidRPr="00817BCC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</w:t>
            </w:r>
            <w:r w:rsidR="00324437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84" w:type="dxa"/>
            <w:shd w:val="clear" w:color="auto" w:fill="auto"/>
          </w:tcPr>
          <w:p w:rsidR="00BD75D7" w:rsidRPr="00817BCC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BD75D7" w:rsidRPr="00817BCC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2,545</w:t>
            </w:r>
          </w:p>
        </w:tc>
        <w:tc>
          <w:tcPr>
            <w:tcW w:w="284" w:type="dxa"/>
            <w:shd w:val="clear" w:color="auto" w:fill="auto"/>
          </w:tcPr>
          <w:p w:rsidR="00BD75D7" w:rsidRPr="00817BCC" w:rsidRDefault="00BD75D7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BD75D7" w:rsidRPr="00817BCC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7,238</w:t>
            </w:r>
          </w:p>
        </w:tc>
      </w:tr>
      <w:tr w:rsidR="00BD75D7" w:rsidRPr="00A808E0" w:rsidTr="00A808E0">
        <w:trPr>
          <w:cantSplit/>
        </w:trPr>
        <w:tc>
          <w:tcPr>
            <w:tcW w:w="4111" w:type="dxa"/>
          </w:tcPr>
          <w:p w:rsidR="00BD75D7" w:rsidRPr="00A808E0" w:rsidRDefault="00BD75D7" w:rsidP="00FF5FB6">
            <w:pPr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  <w:r w:rsidRPr="00A808E0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E841C1" w:rsidRPr="00A808E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75D7" w:rsidRPr="00817BCC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4,67</w:t>
            </w:r>
            <w:r w:rsidR="0032443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</w:tcBorders>
          </w:tcPr>
          <w:p w:rsidR="00BD75D7" w:rsidRPr="00817BCC" w:rsidRDefault="00BD75D7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BD75D7" w:rsidRPr="00817BCC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</w:t>
            </w:r>
            <w:r w:rsidR="003244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BD75D7" w:rsidRPr="00817BCC" w:rsidRDefault="00BD75D7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BD75D7" w:rsidRPr="00817BCC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D75D7" w:rsidRPr="00817B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236</w:t>
            </w:r>
          </w:p>
        </w:tc>
        <w:tc>
          <w:tcPr>
            <w:tcW w:w="284" w:type="dxa"/>
          </w:tcPr>
          <w:p w:rsidR="00BD75D7" w:rsidRPr="00817BCC" w:rsidRDefault="00BD75D7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BD75D7" w:rsidRPr="00817BCC" w:rsidRDefault="00817BCC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BD75D7" w:rsidRPr="00817B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345</w:t>
            </w:r>
          </w:p>
        </w:tc>
      </w:tr>
      <w:tr w:rsidR="00BD75D7" w:rsidRPr="00A808E0" w:rsidTr="00A808E0">
        <w:trPr>
          <w:cantSplit/>
        </w:trPr>
        <w:tc>
          <w:tcPr>
            <w:tcW w:w="4111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BD75D7" w:rsidRPr="00A808E0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BD75D7" w:rsidRPr="00A808E0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BD75D7" w:rsidRPr="00A808E0" w:rsidTr="00A808E0">
        <w:trPr>
          <w:cantSplit/>
        </w:trPr>
        <w:tc>
          <w:tcPr>
            <w:tcW w:w="4111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08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 w:rsidRPr="00A80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</w:t>
            </w:r>
            <w:r w:rsidRPr="00A808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418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BD75D7" w:rsidRPr="00A808E0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BD75D7" w:rsidRPr="00A808E0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841C1" w:rsidRPr="00A808E0" w:rsidTr="00A808E0">
        <w:trPr>
          <w:cantSplit/>
        </w:trPr>
        <w:tc>
          <w:tcPr>
            <w:tcW w:w="4111" w:type="dxa"/>
          </w:tcPr>
          <w:p w:rsidR="00E841C1" w:rsidRPr="00A808E0" w:rsidRDefault="00E841C1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1418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08E0">
              <w:rPr>
                <w:rFonts w:ascii="Angsana New" w:hAnsi="Angsana New"/>
                <w:bCs/>
                <w:sz w:val="30"/>
                <w:szCs w:val="30"/>
              </w:rPr>
              <w:t>19,006</w:t>
            </w:r>
          </w:p>
        </w:tc>
        <w:tc>
          <w:tcPr>
            <w:tcW w:w="270" w:type="dxa"/>
          </w:tcPr>
          <w:p w:rsidR="00E841C1" w:rsidRPr="00A808E0" w:rsidRDefault="00E841C1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  <w:r w:rsidRPr="00A808E0">
              <w:rPr>
                <w:rFonts w:ascii="Angsana New" w:hAnsi="Angsana New"/>
                <w:sz w:val="30"/>
                <w:szCs w:val="30"/>
              </w:rPr>
              <w:t>,123</w:t>
            </w:r>
          </w:p>
        </w:tc>
        <w:tc>
          <w:tcPr>
            <w:tcW w:w="284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9,908</w:t>
            </w:r>
          </w:p>
        </w:tc>
        <w:tc>
          <w:tcPr>
            <w:tcW w:w="284" w:type="dxa"/>
          </w:tcPr>
          <w:p w:rsidR="00E841C1" w:rsidRPr="00A808E0" w:rsidRDefault="00E841C1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E841C1" w:rsidRPr="00A808E0" w:rsidRDefault="00E841C1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63,037</w:t>
            </w:r>
          </w:p>
        </w:tc>
      </w:tr>
      <w:tr w:rsidR="00BD75D7" w:rsidRPr="00A808E0" w:rsidTr="00A808E0">
        <w:trPr>
          <w:cantSplit/>
        </w:trPr>
        <w:tc>
          <w:tcPr>
            <w:tcW w:w="4111" w:type="dxa"/>
          </w:tcPr>
          <w:p w:rsidR="00BD75D7" w:rsidRPr="00A808E0" w:rsidRDefault="00BD75D7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E841C1" w:rsidRPr="00A808E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18" w:type="dxa"/>
            <w:tcBorders>
              <w:bottom w:val="nil"/>
            </w:tcBorders>
          </w:tcPr>
          <w:p w:rsidR="00BD75D7" w:rsidRPr="00817BCC" w:rsidRDefault="00817BCC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23,21</w:t>
            </w:r>
            <w:r w:rsidR="00324437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</w:tcPr>
          <w:p w:rsidR="00BD75D7" w:rsidRPr="00A808E0" w:rsidRDefault="00BD75D7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  <w:tcBorders>
              <w:bottom w:val="nil"/>
            </w:tcBorders>
          </w:tcPr>
          <w:p w:rsidR="00BD75D7" w:rsidRPr="00817BCC" w:rsidRDefault="00817BCC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,46</w:t>
            </w:r>
            <w:r w:rsidR="0032443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bottom w:val="nil"/>
            </w:tcBorders>
          </w:tcPr>
          <w:p w:rsidR="00BD75D7" w:rsidRPr="00A808E0" w:rsidRDefault="00BD75D7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</w:tcPr>
          <w:p w:rsidR="00BD75D7" w:rsidRPr="00817BCC" w:rsidRDefault="00817BCC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9,187</w:t>
            </w:r>
          </w:p>
        </w:tc>
        <w:tc>
          <w:tcPr>
            <w:tcW w:w="284" w:type="dxa"/>
            <w:tcBorders>
              <w:bottom w:val="nil"/>
            </w:tcBorders>
          </w:tcPr>
          <w:p w:rsidR="00BD75D7" w:rsidRPr="00817BCC" w:rsidRDefault="00BD75D7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bottom w:val="nil"/>
            </w:tcBorders>
          </w:tcPr>
          <w:p w:rsidR="00BD75D7" w:rsidRPr="00817BCC" w:rsidRDefault="00817BCC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103,861</w:t>
            </w:r>
          </w:p>
        </w:tc>
      </w:tr>
    </w:tbl>
    <w:p w:rsidR="00E42BC3" w:rsidRPr="007B2B5F" w:rsidRDefault="00E42BC3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1259C9" w:rsidRDefault="001259C9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33182" w:rsidRDefault="00033182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33182" w:rsidRDefault="00033182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77BCF" w:rsidRDefault="00277BCF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77BCF" w:rsidRDefault="00277BCF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63C07" w:rsidRDefault="00A63C07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0064" w:type="dxa"/>
        <w:tblInd w:w="-34" w:type="dxa"/>
        <w:tblLayout w:type="fixed"/>
        <w:tblLook w:val="0000"/>
      </w:tblPr>
      <w:tblGrid>
        <w:gridCol w:w="3119"/>
        <w:gridCol w:w="1275"/>
        <w:gridCol w:w="270"/>
        <w:gridCol w:w="1148"/>
        <w:gridCol w:w="283"/>
        <w:gridCol w:w="1134"/>
        <w:gridCol w:w="284"/>
        <w:gridCol w:w="1134"/>
        <w:gridCol w:w="284"/>
        <w:gridCol w:w="1133"/>
      </w:tblGrid>
      <w:tr w:rsidR="00823F3B" w:rsidRPr="00823F3B" w:rsidTr="0033237A">
        <w:trPr>
          <w:cantSplit/>
        </w:trPr>
        <w:tc>
          <w:tcPr>
            <w:tcW w:w="3119" w:type="dxa"/>
          </w:tcPr>
          <w:p w:rsidR="00823F3B" w:rsidRPr="00823F3B" w:rsidRDefault="00823F3B" w:rsidP="00B37DF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</w:tcBorders>
          </w:tcPr>
          <w:p w:rsidR="00823F3B" w:rsidRPr="00823F3B" w:rsidRDefault="00823F3B" w:rsidP="00B37DF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(พันบาท)</w:t>
            </w:r>
          </w:p>
        </w:tc>
      </w:tr>
      <w:tr w:rsidR="00353321" w:rsidRPr="00823F3B" w:rsidTr="0033237A">
        <w:trPr>
          <w:cantSplit/>
        </w:trPr>
        <w:tc>
          <w:tcPr>
            <w:tcW w:w="3119" w:type="dxa"/>
          </w:tcPr>
          <w:p w:rsidR="00353321" w:rsidRPr="00823F3B" w:rsidRDefault="00353321" w:rsidP="00B37DF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3321" w:rsidRPr="00823F3B" w:rsidTr="0033237A">
        <w:trPr>
          <w:cantSplit/>
        </w:trPr>
        <w:tc>
          <w:tcPr>
            <w:tcW w:w="3119" w:type="dxa"/>
          </w:tcPr>
          <w:p w:rsidR="00353321" w:rsidRPr="00823F3B" w:rsidRDefault="00353321" w:rsidP="00B37DF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83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284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53321" w:rsidRPr="00823F3B" w:rsidTr="0033237A">
        <w:trPr>
          <w:cantSplit/>
        </w:trPr>
        <w:tc>
          <w:tcPr>
            <w:tcW w:w="3119" w:type="dxa"/>
          </w:tcPr>
          <w:p w:rsidR="00353321" w:rsidRPr="00823F3B" w:rsidRDefault="00353321" w:rsidP="00B37DF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83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84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84" w:type="dxa"/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53321" w:rsidRPr="007B2B5F" w:rsidRDefault="00353321" w:rsidP="00AE20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2B5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23F3B" w:rsidRPr="00823F3B" w:rsidTr="0033237A">
        <w:trPr>
          <w:cantSplit/>
        </w:trPr>
        <w:tc>
          <w:tcPr>
            <w:tcW w:w="3119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A63C07" w:rsidRPr="00823F3B" w:rsidTr="0033237A">
        <w:trPr>
          <w:cantSplit/>
        </w:trPr>
        <w:tc>
          <w:tcPr>
            <w:tcW w:w="3119" w:type="dxa"/>
          </w:tcPr>
          <w:p w:rsidR="00A63C07" w:rsidRPr="00A63C07" w:rsidRDefault="00A63C0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1 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823F3B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275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51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490</w:t>
            </w:r>
          </w:p>
        </w:tc>
        <w:tc>
          <w:tcPr>
            <w:tcW w:w="270" w:type="dxa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8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857</w:t>
            </w:r>
          </w:p>
        </w:tc>
        <w:tc>
          <w:tcPr>
            <w:tcW w:w="283" w:type="dxa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38,645</w:t>
            </w:r>
          </w:p>
        </w:tc>
        <w:tc>
          <w:tcPr>
            <w:tcW w:w="284" w:type="dxa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3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823F3B">
              <w:rPr>
                <w:rFonts w:ascii="Angsana New" w:hAnsi="Angsana New"/>
                <w:sz w:val="26"/>
                <w:szCs w:val="26"/>
              </w:rPr>
              <w:t>9,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992</w:t>
            </w:r>
          </w:p>
        </w:tc>
      </w:tr>
      <w:tr w:rsidR="00A63C07" w:rsidRPr="00823F3B" w:rsidTr="0033237A">
        <w:trPr>
          <w:cantSplit/>
        </w:trPr>
        <w:tc>
          <w:tcPr>
            <w:tcW w:w="3119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5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A63C07" w:rsidRPr="00823F3B" w:rsidRDefault="00A63C07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48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A63C07" w:rsidRPr="00823F3B" w:rsidRDefault="00A63C07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814</w:t>
            </w:r>
          </w:p>
        </w:tc>
        <w:tc>
          <w:tcPr>
            <w:tcW w:w="284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A63C07" w:rsidRPr="00823F3B" w:rsidRDefault="00A63C07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3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814</w:t>
            </w:r>
          </w:p>
        </w:tc>
      </w:tr>
      <w:tr w:rsidR="00A63C07" w:rsidRPr="00823F3B" w:rsidTr="0033237A">
        <w:trPr>
          <w:cantSplit/>
        </w:trPr>
        <w:tc>
          <w:tcPr>
            <w:tcW w:w="3119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75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A63C07" w:rsidRPr="00823F3B" w:rsidRDefault="00A63C07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48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A63C07" w:rsidRPr="00823F3B" w:rsidRDefault="00A63C07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(38,645)</w:t>
            </w:r>
          </w:p>
        </w:tc>
        <w:tc>
          <w:tcPr>
            <w:tcW w:w="284" w:type="dxa"/>
          </w:tcPr>
          <w:p w:rsidR="00A63C07" w:rsidRPr="00823F3B" w:rsidRDefault="00A63C07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3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(38,645)</w:t>
            </w:r>
          </w:p>
        </w:tc>
      </w:tr>
      <w:tr w:rsidR="00A63C07" w:rsidRPr="00823F3B" w:rsidTr="0033237A">
        <w:trPr>
          <w:cantSplit/>
        </w:trPr>
        <w:tc>
          <w:tcPr>
            <w:tcW w:w="3119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</w:p>
        </w:tc>
        <w:tc>
          <w:tcPr>
            <w:tcW w:w="283" w:type="dxa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</w:p>
        </w:tc>
      </w:tr>
      <w:tr w:rsidR="00A63C07" w:rsidRPr="00823F3B" w:rsidTr="0033237A">
        <w:trPr>
          <w:cantSplit/>
        </w:trPr>
        <w:tc>
          <w:tcPr>
            <w:tcW w:w="3119" w:type="dxa"/>
          </w:tcPr>
          <w:p w:rsidR="00A63C07" w:rsidRPr="00823F3B" w:rsidRDefault="00A63C0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31 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51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490</w:t>
            </w:r>
          </w:p>
        </w:tc>
        <w:tc>
          <w:tcPr>
            <w:tcW w:w="270" w:type="dxa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896</w:t>
            </w:r>
          </w:p>
        </w:tc>
        <w:tc>
          <w:tcPr>
            <w:tcW w:w="283" w:type="dxa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814</w:t>
            </w:r>
          </w:p>
        </w:tc>
        <w:tc>
          <w:tcPr>
            <w:tcW w:w="284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</w:tr>
      <w:tr w:rsidR="00FD0E8E" w:rsidRPr="00823F3B" w:rsidTr="0033237A">
        <w:trPr>
          <w:cantSplit/>
        </w:trPr>
        <w:tc>
          <w:tcPr>
            <w:tcW w:w="3119" w:type="dxa"/>
          </w:tcPr>
          <w:p w:rsidR="00FD0E8E" w:rsidRPr="00823F3B" w:rsidRDefault="00FD0E8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5" w:type="dxa"/>
          </w:tcPr>
          <w:p w:rsidR="00FD0E8E" w:rsidRPr="00823F3B" w:rsidRDefault="00FD0E8E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270" w:type="dxa"/>
          </w:tcPr>
          <w:p w:rsidR="00FD0E8E" w:rsidRPr="00A63C07" w:rsidRDefault="00FD0E8E" w:rsidP="00FF5FB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48" w:type="dxa"/>
          </w:tcPr>
          <w:p w:rsidR="00FD0E8E" w:rsidRPr="00FD0E8E" w:rsidRDefault="00FD0E8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E8E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FD0E8E" w:rsidRPr="00FD0E8E" w:rsidRDefault="00FD0E8E" w:rsidP="00FF5FB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FD0E8E" w:rsidRPr="00FD0E8E" w:rsidRDefault="00FD0E8E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  <w:r>
              <w:rPr>
                <w:rFonts w:ascii="Angsana New" w:hAnsi="Angsana New"/>
                <w:sz w:val="26"/>
                <w:szCs w:val="26"/>
              </w:rPr>
              <w:t>,310</w:t>
            </w:r>
          </w:p>
        </w:tc>
        <w:tc>
          <w:tcPr>
            <w:tcW w:w="284" w:type="dxa"/>
          </w:tcPr>
          <w:p w:rsidR="00FD0E8E" w:rsidRPr="00A63C07" w:rsidRDefault="00FD0E8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FD0E8E" w:rsidRPr="00963249" w:rsidRDefault="00FD0E8E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1,824</w:t>
            </w:r>
          </w:p>
        </w:tc>
        <w:tc>
          <w:tcPr>
            <w:tcW w:w="284" w:type="dxa"/>
          </w:tcPr>
          <w:p w:rsidR="00FD0E8E" w:rsidRPr="00FD0E8E" w:rsidRDefault="00FD0E8E" w:rsidP="00FF5FB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:rsidR="00FD0E8E" w:rsidRPr="00FD0E8E" w:rsidRDefault="00FD0E8E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48</w:t>
            </w:r>
            <w:r>
              <w:rPr>
                <w:rFonts w:ascii="Angsana New" w:hAnsi="Angsana New"/>
                <w:sz w:val="26"/>
                <w:szCs w:val="26"/>
              </w:rPr>
              <w:t>,062</w:t>
            </w:r>
          </w:p>
        </w:tc>
      </w:tr>
      <w:tr w:rsidR="00FD0E8E" w:rsidRPr="00823F3B" w:rsidTr="0033237A">
        <w:trPr>
          <w:cantSplit/>
        </w:trPr>
        <w:tc>
          <w:tcPr>
            <w:tcW w:w="3119" w:type="dxa"/>
          </w:tcPr>
          <w:p w:rsidR="00FD0E8E" w:rsidRPr="00823F3B" w:rsidRDefault="00FD0E8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31 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D0E8E" w:rsidRPr="00FD0E8E" w:rsidRDefault="00FD0E8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57</w:t>
            </w:r>
            <w:r w:rsidRPr="00FD0E8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418</w:t>
            </w:r>
          </w:p>
        </w:tc>
        <w:tc>
          <w:tcPr>
            <w:tcW w:w="270" w:type="dxa"/>
          </w:tcPr>
          <w:p w:rsidR="00FD0E8E" w:rsidRPr="00A63C07" w:rsidRDefault="00FD0E8E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FD0E8E" w:rsidRPr="00FD0E8E" w:rsidRDefault="00FD0E8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E8E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Pr="00FD0E8E">
              <w:rPr>
                <w:rFonts w:ascii="Angsana New" w:hAnsi="Angsana New"/>
                <w:sz w:val="26"/>
                <w:szCs w:val="26"/>
              </w:rPr>
              <w:t>,</w:t>
            </w:r>
            <w:r w:rsidRPr="00FD0E8E">
              <w:rPr>
                <w:rFonts w:ascii="Angsana New" w:hAnsi="Angsana New" w:hint="cs"/>
                <w:sz w:val="26"/>
                <w:szCs w:val="26"/>
                <w:cs/>
              </w:rPr>
              <w:t>896</w:t>
            </w:r>
          </w:p>
        </w:tc>
        <w:tc>
          <w:tcPr>
            <w:tcW w:w="283" w:type="dxa"/>
          </w:tcPr>
          <w:p w:rsidR="00FD0E8E" w:rsidRPr="00FD0E8E" w:rsidRDefault="00FD0E8E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0E8E" w:rsidRPr="00FD0E8E" w:rsidRDefault="00FD0E8E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  <w:r>
              <w:rPr>
                <w:rFonts w:ascii="Angsana New" w:hAnsi="Angsana New"/>
                <w:sz w:val="26"/>
                <w:szCs w:val="26"/>
              </w:rPr>
              <w:t>,124</w:t>
            </w:r>
          </w:p>
        </w:tc>
        <w:tc>
          <w:tcPr>
            <w:tcW w:w="284" w:type="dxa"/>
          </w:tcPr>
          <w:p w:rsidR="00FD0E8E" w:rsidRPr="00A63C07" w:rsidRDefault="00FD0E8E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0E8E" w:rsidRPr="00963249" w:rsidRDefault="00FD0E8E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1,824</w:t>
            </w:r>
          </w:p>
        </w:tc>
        <w:tc>
          <w:tcPr>
            <w:tcW w:w="284" w:type="dxa"/>
          </w:tcPr>
          <w:p w:rsidR="00FD0E8E" w:rsidRPr="00FD0E8E" w:rsidRDefault="00FD0E8E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FD0E8E" w:rsidRPr="00FD0E8E" w:rsidRDefault="00FD0E8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</w:t>
            </w:r>
            <w:r w:rsidRPr="00FD0E8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262</w:t>
            </w:r>
          </w:p>
        </w:tc>
      </w:tr>
      <w:tr w:rsidR="00823F3B" w:rsidRPr="00823F3B" w:rsidTr="0033237A">
        <w:trPr>
          <w:cantSplit/>
        </w:trPr>
        <w:tc>
          <w:tcPr>
            <w:tcW w:w="3119" w:type="dxa"/>
          </w:tcPr>
          <w:p w:rsidR="00823F3B" w:rsidRPr="007014B3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3F3B" w:rsidRPr="007014B3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823F3B" w:rsidRPr="007014B3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823F3B" w:rsidRPr="007014B3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823F3B" w:rsidRPr="007014B3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7014B3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23F3B" w:rsidRPr="007014B3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7014B3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23F3B" w:rsidRPr="007014B3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823F3B" w:rsidRPr="007014B3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823F3B" w:rsidRPr="00823F3B" w:rsidTr="0033237A">
        <w:trPr>
          <w:cantSplit/>
        </w:trPr>
        <w:tc>
          <w:tcPr>
            <w:tcW w:w="3119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</w:t>
            </w:r>
            <w:r w:rsidRPr="00823F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เสื่อมราคา</w:t>
            </w:r>
            <w:r w:rsidRPr="00823F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275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A63C07" w:rsidRPr="00823F3B" w:rsidTr="0033237A">
        <w:trPr>
          <w:cantSplit/>
        </w:trPr>
        <w:tc>
          <w:tcPr>
            <w:tcW w:w="3119" w:type="dxa"/>
          </w:tcPr>
          <w:p w:rsidR="00A63C07" w:rsidRPr="00823F3B" w:rsidRDefault="00A63C07" w:rsidP="00B37DF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275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279</w:t>
            </w:r>
          </w:p>
        </w:tc>
        <w:tc>
          <w:tcPr>
            <w:tcW w:w="270" w:type="dxa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8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1,16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83" w:type="dxa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297</w:t>
            </w:r>
          </w:p>
        </w:tc>
        <w:tc>
          <w:tcPr>
            <w:tcW w:w="284" w:type="dxa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3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>1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743</w:t>
            </w:r>
          </w:p>
        </w:tc>
      </w:tr>
      <w:tr w:rsidR="00A63C07" w:rsidRPr="00823F3B" w:rsidTr="0033237A">
        <w:trPr>
          <w:cantSplit/>
        </w:trPr>
        <w:tc>
          <w:tcPr>
            <w:tcW w:w="3119" w:type="dxa"/>
            <w:shd w:val="clear" w:color="auto" w:fill="auto"/>
          </w:tcPr>
          <w:p w:rsidR="00A63C07" w:rsidRPr="00823F3B" w:rsidRDefault="00A63C07" w:rsidP="00B37DFA">
            <w:pPr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75" w:type="dxa"/>
            <w:shd w:val="clear" w:color="auto" w:fill="auto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823F3B">
              <w:rPr>
                <w:rFonts w:ascii="Angsana New" w:hAnsi="Angsana New"/>
                <w:sz w:val="26"/>
                <w:szCs w:val="26"/>
              </w:rPr>
              <w:t>,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279</w:t>
            </w:r>
          </w:p>
        </w:tc>
        <w:tc>
          <w:tcPr>
            <w:tcW w:w="270" w:type="dxa"/>
            <w:shd w:val="clear" w:color="auto" w:fill="auto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A63C07" w:rsidRPr="00963249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249">
              <w:rPr>
                <w:rFonts w:ascii="Angsana New" w:hAnsi="Angsana New"/>
                <w:sz w:val="26"/>
                <w:szCs w:val="26"/>
              </w:rPr>
              <w:t>1,1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3" w:type="dxa"/>
            <w:shd w:val="clear" w:color="auto" w:fill="auto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:rsidR="00A63C07" w:rsidRPr="00963249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84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A63C07" w:rsidRPr="00963249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1,605</w:t>
            </w:r>
          </w:p>
        </w:tc>
        <w:tc>
          <w:tcPr>
            <w:tcW w:w="284" w:type="dxa"/>
            <w:shd w:val="clear" w:color="auto" w:fill="auto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A63C07" w:rsidRPr="00963249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9632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218</w:t>
            </w:r>
          </w:p>
        </w:tc>
      </w:tr>
      <w:tr w:rsidR="00A63C07" w:rsidRPr="00823F3B" w:rsidTr="0033237A">
        <w:trPr>
          <w:cantSplit/>
        </w:trPr>
        <w:tc>
          <w:tcPr>
            <w:tcW w:w="3119" w:type="dxa"/>
            <w:shd w:val="clear" w:color="auto" w:fill="auto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A63C07" w:rsidRPr="00963249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249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A63C07" w:rsidRPr="00823F3B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63C07" w:rsidRPr="00963249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249">
              <w:rPr>
                <w:rFonts w:ascii="Angsana New" w:hAnsi="Angsana New"/>
                <w:sz w:val="26"/>
                <w:szCs w:val="26"/>
              </w:rPr>
              <w:t xml:space="preserve"> (15,902)</w:t>
            </w:r>
          </w:p>
        </w:tc>
        <w:tc>
          <w:tcPr>
            <w:tcW w:w="284" w:type="dxa"/>
            <w:shd w:val="clear" w:color="auto" w:fill="auto"/>
          </w:tcPr>
          <w:p w:rsidR="00A63C07" w:rsidRPr="00823F3B" w:rsidRDefault="00A63C07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A63C07" w:rsidRPr="00963249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249">
              <w:rPr>
                <w:rFonts w:ascii="Angsana New" w:hAnsi="Angsana New"/>
                <w:sz w:val="26"/>
                <w:szCs w:val="26"/>
              </w:rPr>
              <w:t xml:space="preserve"> (15,902)</w:t>
            </w:r>
          </w:p>
        </w:tc>
      </w:tr>
      <w:tr w:rsidR="0033237A" w:rsidRPr="00823F3B" w:rsidTr="0033237A">
        <w:trPr>
          <w:cantSplit/>
        </w:trPr>
        <w:tc>
          <w:tcPr>
            <w:tcW w:w="3119" w:type="dxa"/>
            <w:shd w:val="clear" w:color="auto" w:fill="auto"/>
          </w:tcPr>
          <w:p w:rsidR="0033237A" w:rsidRPr="00823F3B" w:rsidRDefault="0033237A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31 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3237A" w:rsidRPr="00963249" w:rsidRDefault="0033237A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2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558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33237A" w:rsidRPr="00823F3B" w:rsidRDefault="0033237A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33237A" w:rsidRPr="00963249" w:rsidRDefault="0033237A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9632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283" w:type="dxa"/>
            <w:shd w:val="clear" w:color="auto" w:fill="auto"/>
          </w:tcPr>
          <w:p w:rsidR="0033237A" w:rsidRPr="00823F3B" w:rsidRDefault="0033237A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3237A" w:rsidRPr="00963249" w:rsidRDefault="0033237A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84" w:type="dxa"/>
          </w:tcPr>
          <w:p w:rsidR="0033237A" w:rsidRPr="00823F3B" w:rsidRDefault="0033237A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3237A" w:rsidRPr="00823F3B" w:rsidRDefault="0033237A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  <w:shd w:val="clear" w:color="auto" w:fill="auto"/>
          </w:tcPr>
          <w:p w:rsidR="0033237A" w:rsidRPr="00823F3B" w:rsidRDefault="0033237A" w:rsidP="00693D85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33237A" w:rsidRPr="00963249" w:rsidRDefault="0033237A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9632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059</w:t>
            </w:r>
          </w:p>
        </w:tc>
      </w:tr>
      <w:tr w:rsidR="00963249" w:rsidRPr="00823F3B" w:rsidTr="0033237A">
        <w:trPr>
          <w:cantSplit/>
        </w:trPr>
        <w:tc>
          <w:tcPr>
            <w:tcW w:w="3119" w:type="dxa"/>
            <w:shd w:val="clear" w:color="auto" w:fill="auto"/>
          </w:tcPr>
          <w:p w:rsidR="00963249" w:rsidRPr="00823F3B" w:rsidRDefault="00963249" w:rsidP="00FF5FB6">
            <w:pPr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75" w:type="dxa"/>
            <w:shd w:val="clear" w:color="auto" w:fill="auto"/>
          </w:tcPr>
          <w:p w:rsidR="00963249" w:rsidRPr="00FD0E8E" w:rsidRDefault="00963249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E8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FD0E8E">
              <w:rPr>
                <w:rFonts w:ascii="Angsana New" w:hAnsi="Angsana New"/>
                <w:sz w:val="26"/>
                <w:szCs w:val="26"/>
              </w:rPr>
              <w:t>,</w:t>
            </w:r>
            <w:r w:rsidR="00FD0E8E">
              <w:rPr>
                <w:rFonts w:ascii="Angsana New" w:hAnsi="Angsana New" w:hint="cs"/>
                <w:sz w:val="26"/>
                <w:szCs w:val="26"/>
                <w:cs/>
              </w:rPr>
              <w:t>526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63249" w:rsidRPr="00FD0E8E" w:rsidRDefault="00963249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:rsidR="00963249" w:rsidRPr="00FD0E8E" w:rsidRDefault="00963249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E8E">
              <w:rPr>
                <w:rFonts w:ascii="Angsana New" w:hAnsi="Angsana New"/>
                <w:sz w:val="26"/>
                <w:szCs w:val="26"/>
              </w:rPr>
              <w:t>1,170</w:t>
            </w:r>
          </w:p>
        </w:tc>
        <w:tc>
          <w:tcPr>
            <w:tcW w:w="283" w:type="dxa"/>
            <w:shd w:val="clear" w:color="auto" w:fill="auto"/>
          </w:tcPr>
          <w:p w:rsidR="00963249" w:rsidRPr="00FD0E8E" w:rsidRDefault="00963249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963249" w:rsidRPr="00FD0E8E" w:rsidRDefault="00FD0E8E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1,677</w:t>
            </w:r>
          </w:p>
        </w:tc>
        <w:tc>
          <w:tcPr>
            <w:tcW w:w="284" w:type="dxa"/>
          </w:tcPr>
          <w:p w:rsidR="00963249" w:rsidRPr="00FD0E8E" w:rsidRDefault="00963249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963249" w:rsidRPr="00FD0E8E" w:rsidRDefault="00FD0E8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84" w:type="dxa"/>
            <w:shd w:val="clear" w:color="auto" w:fill="auto"/>
          </w:tcPr>
          <w:p w:rsidR="00963249" w:rsidRPr="00FD0E8E" w:rsidRDefault="00963249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963249" w:rsidRPr="00FD0E8E" w:rsidRDefault="00FD0E8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6,398</w:t>
            </w:r>
          </w:p>
        </w:tc>
      </w:tr>
      <w:tr w:rsidR="00FD0E8E" w:rsidRPr="00823F3B" w:rsidTr="0033237A">
        <w:trPr>
          <w:cantSplit/>
        </w:trPr>
        <w:tc>
          <w:tcPr>
            <w:tcW w:w="3119" w:type="dxa"/>
            <w:shd w:val="clear" w:color="auto" w:fill="auto"/>
          </w:tcPr>
          <w:p w:rsidR="00FD0E8E" w:rsidRPr="00823F3B" w:rsidRDefault="00FD0E8E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31 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823F3B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E8E" w:rsidRPr="00FD0E8E" w:rsidRDefault="00FD0E8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  <w:r w:rsidRPr="00FD0E8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084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FD0E8E" w:rsidRPr="00FD0E8E" w:rsidRDefault="00FD0E8E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E8E" w:rsidRPr="00FD0E8E" w:rsidRDefault="00FD0E8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3,507</w:t>
            </w:r>
          </w:p>
        </w:tc>
        <w:tc>
          <w:tcPr>
            <w:tcW w:w="283" w:type="dxa"/>
            <w:shd w:val="clear" w:color="auto" w:fill="auto"/>
          </w:tcPr>
          <w:p w:rsidR="00FD0E8E" w:rsidRPr="00FD0E8E" w:rsidRDefault="00FD0E8E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0E8E" w:rsidRPr="00FD0E8E" w:rsidRDefault="00FD0E8E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1,841</w:t>
            </w:r>
          </w:p>
        </w:tc>
        <w:tc>
          <w:tcPr>
            <w:tcW w:w="284" w:type="dxa"/>
          </w:tcPr>
          <w:p w:rsidR="00FD0E8E" w:rsidRPr="00FD0E8E" w:rsidRDefault="00FD0E8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E8E" w:rsidRPr="00FD0E8E" w:rsidRDefault="00FD0E8E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84" w:type="dxa"/>
            <w:shd w:val="clear" w:color="auto" w:fill="auto"/>
          </w:tcPr>
          <w:p w:rsidR="00FD0E8E" w:rsidRPr="00FD0E8E" w:rsidRDefault="00FD0E8E" w:rsidP="00FF5FB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0E8E" w:rsidRPr="00FD0E8E" w:rsidRDefault="00FD0E8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Pr="00FD0E8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457</w:t>
            </w:r>
          </w:p>
        </w:tc>
      </w:tr>
      <w:tr w:rsidR="00823F3B" w:rsidRPr="00823F3B" w:rsidTr="0033237A">
        <w:trPr>
          <w:cantSplit/>
        </w:trPr>
        <w:tc>
          <w:tcPr>
            <w:tcW w:w="3119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23F3B" w:rsidRPr="00823F3B" w:rsidTr="0033237A">
        <w:trPr>
          <w:cantSplit/>
        </w:trPr>
        <w:tc>
          <w:tcPr>
            <w:tcW w:w="3119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</w:t>
            </w:r>
            <w:r w:rsidRPr="00823F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</w:t>
            </w:r>
            <w:r w:rsidRPr="00823F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บัญชี</w:t>
            </w:r>
          </w:p>
        </w:tc>
        <w:tc>
          <w:tcPr>
            <w:tcW w:w="1275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48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23F3B" w:rsidRPr="00823F3B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3" w:type="dxa"/>
          </w:tcPr>
          <w:p w:rsidR="00823F3B" w:rsidRPr="00823F3B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</w:tr>
      <w:tr w:rsidR="00A63C07" w:rsidRPr="00823F3B" w:rsidTr="0033237A">
        <w:trPr>
          <w:cantSplit/>
        </w:trPr>
        <w:tc>
          <w:tcPr>
            <w:tcW w:w="3119" w:type="dxa"/>
          </w:tcPr>
          <w:p w:rsidR="00A63C07" w:rsidRPr="00823F3B" w:rsidRDefault="00A63C07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275" w:type="dxa"/>
          </w:tcPr>
          <w:p w:rsidR="00A63C07" w:rsidRPr="00963249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44,932</w:t>
            </w:r>
          </w:p>
        </w:tc>
        <w:tc>
          <w:tcPr>
            <w:tcW w:w="270" w:type="dxa"/>
          </w:tcPr>
          <w:p w:rsidR="00A63C07" w:rsidRPr="00963249" w:rsidRDefault="00A63C07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:rsidR="00A63C07" w:rsidRPr="00963249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17,559</w:t>
            </w:r>
          </w:p>
        </w:tc>
        <w:tc>
          <w:tcPr>
            <w:tcW w:w="283" w:type="dxa"/>
          </w:tcPr>
          <w:p w:rsidR="00A63C07" w:rsidRPr="00963249" w:rsidRDefault="00A63C07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A63C07" w:rsidRPr="00963249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9,650</w:t>
            </w:r>
          </w:p>
        </w:tc>
        <w:tc>
          <w:tcPr>
            <w:tcW w:w="284" w:type="dxa"/>
          </w:tcPr>
          <w:p w:rsidR="00A63C07" w:rsidRPr="00963249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A63C07" w:rsidRPr="00963249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249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:rsidR="00A63C07" w:rsidRPr="00963249" w:rsidRDefault="00A63C07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:rsidR="00A63C07" w:rsidRPr="00963249" w:rsidRDefault="00A63C0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72,141</w:t>
            </w:r>
          </w:p>
        </w:tc>
      </w:tr>
      <w:tr w:rsidR="00FD0E8E" w:rsidRPr="00823F3B" w:rsidTr="0033237A">
        <w:trPr>
          <w:cantSplit/>
        </w:trPr>
        <w:tc>
          <w:tcPr>
            <w:tcW w:w="3119" w:type="dxa"/>
          </w:tcPr>
          <w:p w:rsidR="00FD0E8E" w:rsidRPr="00823F3B" w:rsidRDefault="00FD0E8E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3F3B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  <w:r w:rsidRPr="00823F3B">
              <w:rPr>
                <w:rFonts w:ascii="Angsana New" w:hAnsi="Angsana New" w:hint="cs"/>
                <w:sz w:val="26"/>
                <w:szCs w:val="26"/>
                <w:cs/>
              </w:rPr>
              <w:t xml:space="preserve"> 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75" w:type="dxa"/>
            <w:tcBorders>
              <w:bottom w:val="nil"/>
            </w:tcBorders>
          </w:tcPr>
          <w:p w:rsidR="00FD0E8E" w:rsidRPr="00FD0E8E" w:rsidRDefault="00FD0E8E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47,334</w:t>
            </w:r>
          </w:p>
        </w:tc>
        <w:tc>
          <w:tcPr>
            <w:tcW w:w="270" w:type="dxa"/>
            <w:tcBorders>
              <w:bottom w:val="nil"/>
            </w:tcBorders>
          </w:tcPr>
          <w:p w:rsidR="00FD0E8E" w:rsidRPr="00FD0E8E" w:rsidRDefault="00FD0E8E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FD0E8E" w:rsidRPr="00FD0E8E" w:rsidRDefault="00FD0E8E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16,389</w:t>
            </w:r>
          </w:p>
        </w:tc>
        <w:tc>
          <w:tcPr>
            <w:tcW w:w="283" w:type="dxa"/>
            <w:tcBorders>
              <w:bottom w:val="nil"/>
            </w:tcBorders>
          </w:tcPr>
          <w:p w:rsidR="00FD0E8E" w:rsidRPr="00FD0E8E" w:rsidRDefault="00FD0E8E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D0E8E" w:rsidRPr="00FD0E8E" w:rsidRDefault="00FD0E8E" w:rsidP="00BB2C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48,283</w:t>
            </w:r>
          </w:p>
        </w:tc>
        <w:tc>
          <w:tcPr>
            <w:tcW w:w="284" w:type="dxa"/>
            <w:tcBorders>
              <w:bottom w:val="nil"/>
            </w:tcBorders>
          </w:tcPr>
          <w:p w:rsidR="00FD0E8E" w:rsidRPr="00FD0E8E" w:rsidRDefault="00FD0E8E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FD0E8E" w:rsidRPr="00963249" w:rsidRDefault="00FD0E8E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1,799</w:t>
            </w:r>
          </w:p>
        </w:tc>
        <w:tc>
          <w:tcPr>
            <w:tcW w:w="284" w:type="dxa"/>
            <w:tcBorders>
              <w:bottom w:val="nil"/>
            </w:tcBorders>
          </w:tcPr>
          <w:p w:rsidR="00FD0E8E" w:rsidRPr="00FD0E8E" w:rsidRDefault="00FD0E8E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FD0E8E" w:rsidRPr="00FD0E8E" w:rsidRDefault="00FD0E8E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113,805</w:t>
            </w:r>
          </w:p>
        </w:tc>
      </w:tr>
    </w:tbl>
    <w:p w:rsidR="007014B3" w:rsidRDefault="007014B3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15127" w:rsidRDefault="00515127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15127" w:rsidRDefault="00515127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15127" w:rsidRDefault="00515127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15127" w:rsidRDefault="00515127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15127" w:rsidRDefault="00515127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15127" w:rsidRDefault="00515127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347EE" w:rsidRDefault="003347EE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347EE" w:rsidRDefault="003347EE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15127" w:rsidRDefault="00515127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9455D" w:rsidRPr="00A9455D" w:rsidRDefault="00164933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E6469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6363F2">
        <w:rPr>
          <w:rFonts w:ascii="Angsana New" w:hAnsi="Angsana New"/>
          <w:b/>
          <w:bCs/>
          <w:sz w:val="30"/>
          <w:szCs w:val="30"/>
        </w:rPr>
        <w:t>.</w:t>
      </w:r>
      <w:r w:rsidR="006363F2">
        <w:rPr>
          <w:rFonts w:ascii="Angsana New" w:hAnsi="Angsana New"/>
          <w:b/>
          <w:bCs/>
          <w:sz w:val="30"/>
          <w:szCs w:val="30"/>
        </w:rPr>
        <w:tab/>
      </w:r>
      <w:r w:rsidR="00A9455D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สินทรัพย์ไม่มีตัวตนอื่น (โปรแกรมคอมพิวเตอร์) - สุทธิ</w:t>
      </w:r>
    </w:p>
    <w:p w:rsidR="00A9455D" w:rsidRPr="005F061A" w:rsidRDefault="00A9455D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677" w:type="dxa"/>
        <w:tblInd w:w="-72" w:type="dxa"/>
        <w:tblLayout w:type="fixed"/>
        <w:tblLook w:val="0000"/>
      </w:tblPr>
      <w:tblGrid>
        <w:gridCol w:w="3724"/>
        <w:gridCol w:w="1275"/>
        <w:gridCol w:w="270"/>
        <w:gridCol w:w="1290"/>
        <w:gridCol w:w="283"/>
        <w:gridCol w:w="1276"/>
        <w:gridCol w:w="284"/>
        <w:gridCol w:w="1275"/>
      </w:tblGrid>
      <w:tr w:rsidR="00A9455D" w:rsidRPr="004F07C8" w:rsidTr="00DB160C">
        <w:trPr>
          <w:cantSplit/>
        </w:trPr>
        <w:tc>
          <w:tcPr>
            <w:tcW w:w="3724" w:type="dxa"/>
          </w:tcPr>
          <w:p w:rsidR="00A9455D" w:rsidRPr="004F07C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A9455D" w:rsidRPr="004F07C8" w:rsidRDefault="00A9455D" w:rsidP="00DB160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9455D" w:rsidRPr="004F07C8" w:rsidTr="00DB160C">
        <w:trPr>
          <w:cantSplit/>
        </w:trPr>
        <w:tc>
          <w:tcPr>
            <w:tcW w:w="3724" w:type="dxa"/>
          </w:tcPr>
          <w:p w:rsidR="00A9455D" w:rsidRPr="004F07C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55D" w:rsidRPr="004F07C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9455D" w:rsidRPr="004F07C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455D" w:rsidRPr="004F07C8" w:rsidRDefault="00A9455D" w:rsidP="00DB160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9455D" w:rsidRPr="00F51F88" w:rsidTr="00DB160C">
        <w:trPr>
          <w:cantSplit/>
        </w:trPr>
        <w:tc>
          <w:tcPr>
            <w:tcW w:w="3724" w:type="dxa"/>
          </w:tcPr>
          <w:p w:rsidR="00A9455D" w:rsidRPr="00F51F8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455D" w:rsidRPr="00EA0007" w:rsidRDefault="00A9455D" w:rsidP="00A945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768D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A9455D" w:rsidRPr="00EA0007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A9455D" w:rsidRPr="00EA0007" w:rsidRDefault="00A9455D" w:rsidP="00A945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768D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A9455D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455D" w:rsidRPr="00EA0007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768D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A9455D" w:rsidRPr="00EA0007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9455D" w:rsidRPr="00EA0007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768D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9455D" w:rsidRPr="00E24209" w:rsidTr="00DB160C">
        <w:trPr>
          <w:cantSplit/>
        </w:trPr>
        <w:tc>
          <w:tcPr>
            <w:tcW w:w="3724" w:type="dxa"/>
          </w:tcPr>
          <w:p w:rsidR="00A9455D" w:rsidRPr="0037181F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8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9455D" w:rsidRPr="00807175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A9455D" w:rsidRPr="00D40D00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A9455D" w:rsidRPr="00D40D00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9455D" w:rsidRPr="000233DF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455D" w:rsidRPr="00807175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9455D" w:rsidRPr="000233DF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9455D" w:rsidRPr="000233DF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6CA" w:rsidRPr="00E24209" w:rsidTr="00DB160C">
        <w:trPr>
          <w:cantSplit/>
        </w:trPr>
        <w:tc>
          <w:tcPr>
            <w:tcW w:w="3724" w:type="dxa"/>
          </w:tcPr>
          <w:p w:rsidR="00EA16CA" w:rsidRPr="00843905" w:rsidRDefault="00EA16CA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</w:t>
            </w: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5" w:type="dxa"/>
          </w:tcPr>
          <w:p w:rsidR="00EA16CA" w:rsidRPr="00E110ED" w:rsidRDefault="00EA16CA" w:rsidP="00515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49,834</w:t>
            </w:r>
          </w:p>
        </w:tc>
        <w:tc>
          <w:tcPr>
            <w:tcW w:w="270" w:type="dxa"/>
          </w:tcPr>
          <w:p w:rsidR="00EA16CA" w:rsidRPr="0059276C" w:rsidRDefault="00EA16CA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EA16CA" w:rsidRPr="002F365B" w:rsidRDefault="00EA16CA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>49,</w:t>
            </w: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83" w:type="dxa"/>
          </w:tcPr>
          <w:p w:rsidR="00EA16CA" w:rsidRPr="0059276C" w:rsidRDefault="00EA16CA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A16CA" w:rsidRPr="00E110ED" w:rsidRDefault="00EA16CA" w:rsidP="00515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19,831</w:t>
            </w:r>
          </w:p>
        </w:tc>
        <w:tc>
          <w:tcPr>
            <w:tcW w:w="284" w:type="dxa"/>
          </w:tcPr>
          <w:p w:rsidR="00EA16CA" w:rsidRPr="000233DF" w:rsidRDefault="00EA16CA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A16CA" w:rsidRPr="002F365B" w:rsidRDefault="00EA16CA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>19,</w:t>
            </w: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4768D2" w:rsidRPr="00E24209" w:rsidTr="00DB160C">
        <w:trPr>
          <w:cantSplit/>
        </w:trPr>
        <w:tc>
          <w:tcPr>
            <w:tcW w:w="3724" w:type="dxa"/>
          </w:tcPr>
          <w:p w:rsidR="004768D2" w:rsidRPr="00843905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390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:rsidR="004768D2" w:rsidRPr="00EA16CA" w:rsidRDefault="00F304B7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:rsidR="004768D2" w:rsidRPr="0059276C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4768D2" w:rsidRPr="00E110ED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283" w:type="dxa"/>
          </w:tcPr>
          <w:p w:rsidR="004768D2" w:rsidRPr="0059276C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768D2" w:rsidRPr="00EA16CA" w:rsidRDefault="00EA16CA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4" w:type="dxa"/>
          </w:tcPr>
          <w:p w:rsidR="004768D2" w:rsidRPr="000233DF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4768D2" w:rsidRPr="00E110ED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4768D2" w:rsidRPr="00E24209" w:rsidTr="00DB160C">
        <w:trPr>
          <w:cantSplit/>
        </w:trPr>
        <w:tc>
          <w:tcPr>
            <w:tcW w:w="3724" w:type="dxa"/>
          </w:tcPr>
          <w:p w:rsidR="004768D2" w:rsidRPr="00843905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</w:t>
            </w: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768D2" w:rsidRPr="00EA16CA" w:rsidRDefault="00F304B7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4768D2" w:rsidRPr="00EA16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270" w:type="dxa"/>
          </w:tcPr>
          <w:p w:rsidR="004768D2" w:rsidRPr="0059276C" w:rsidRDefault="004768D2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768D2" w:rsidRPr="00E110ED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49,834</w:t>
            </w:r>
          </w:p>
        </w:tc>
        <w:tc>
          <w:tcPr>
            <w:tcW w:w="283" w:type="dxa"/>
          </w:tcPr>
          <w:p w:rsidR="004768D2" w:rsidRPr="0059276C" w:rsidRDefault="004768D2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768D2" w:rsidRPr="00EA16CA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6CA">
              <w:rPr>
                <w:rFonts w:ascii="Angsana New" w:hAnsi="Angsana New"/>
                <w:sz w:val="30"/>
                <w:szCs w:val="30"/>
              </w:rPr>
              <w:t>19,8</w:t>
            </w:r>
            <w:r w:rsidR="00EA16CA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84" w:type="dxa"/>
          </w:tcPr>
          <w:p w:rsidR="004768D2" w:rsidRPr="002C6935" w:rsidRDefault="004768D2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768D2" w:rsidRPr="00E110ED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19,831</w:t>
            </w:r>
          </w:p>
        </w:tc>
      </w:tr>
      <w:tr w:rsidR="004768D2" w:rsidRPr="00370BB9" w:rsidTr="00DB160C">
        <w:trPr>
          <w:cantSplit/>
        </w:trPr>
        <w:tc>
          <w:tcPr>
            <w:tcW w:w="3724" w:type="dxa"/>
          </w:tcPr>
          <w:p w:rsidR="004768D2" w:rsidRPr="00370BB9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768D2" w:rsidRPr="00EA16CA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768D2" w:rsidRPr="00370BB9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4768D2" w:rsidRPr="00164933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4768D2" w:rsidRPr="00370BB9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768D2" w:rsidRPr="00EA16CA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4768D2" w:rsidRPr="00370BB9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768D2" w:rsidRPr="00164933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4768D2" w:rsidRPr="00E24209" w:rsidTr="00DB160C">
        <w:trPr>
          <w:cantSplit/>
        </w:trPr>
        <w:tc>
          <w:tcPr>
            <w:tcW w:w="3724" w:type="dxa"/>
          </w:tcPr>
          <w:p w:rsidR="004768D2" w:rsidRPr="0037181F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8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75" w:type="dxa"/>
          </w:tcPr>
          <w:p w:rsidR="004768D2" w:rsidRPr="00EA16CA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768D2" w:rsidRPr="00D40D00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4768D2" w:rsidRPr="00164933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768D2" w:rsidRPr="000233DF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768D2" w:rsidRPr="00EA16CA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4768D2" w:rsidRPr="000233DF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4768D2" w:rsidRPr="00164933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16CA" w:rsidRPr="00E24209" w:rsidTr="00DB160C">
        <w:trPr>
          <w:cantSplit/>
        </w:trPr>
        <w:tc>
          <w:tcPr>
            <w:tcW w:w="3724" w:type="dxa"/>
          </w:tcPr>
          <w:p w:rsidR="00EA16CA" w:rsidRPr="00472784" w:rsidRDefault="00EA16CA" w:rsidP="00DB160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275" w:type="dxa"/>
          </w:tcPr>
          <w:p w:rsidR="00EA16CA" w:rsidRPr="00E110ED" w:rsidRDefault="00EA16CA" w:rsidP="00515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47,497</w:t>
            </w:r>
          </w:p>
        </w:tc>
        <w:tc>
          <w:tcPr>
            <w:tcW w:w="270" w:type="dxa"/>
          </w:tcPr>
          <w:p w:rsidR="00EA16CA" w:rsidRPr="0059276C" w:rsidRDefault="00EA16CA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EA16CA" w:rsidRPr="002F365B" w:rsidRDefault="00EA16CA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Pr="002F36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83" w:type="dxa"/>
          </w:tcPr>
          <w:p w:rsidR="00EA16CA" w:rsidRPr="0059276C" w:rsidRDefault="00EA16CA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EA16CA" w:rsidRPr="00E110ED" w:rsidRDefault="00EA16CA" w:rsidP="00515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18,377</w:t>
            </w:r>
          </w:p>
        </w:tc>
        <w:tc>
          <w:tcPr>
            <w:tcW w:w="284" w:type="dxa"/>
          </w:tcPr>
          <w:p w:rsidR="00EA16CA" w:rsidRPr="0016145D" w:rsidRDefault="00EA16CA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A16CA" w:rsidRPr="002F365B" w:rsidRDefault="00EA16CA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2F36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  <w:tr w:rsidR="004768D2" w:rsidRPr="00E24209" w:rsidTr="00DB160C">
        <w:trPr>
          <w:cantSplit/>
        </w:trPr>
        <w:tc>
          <w:tcPr>
            <w:tcW w:w="3724" w:type="dxa"/>
          </w:tcPr>
          <w:p w:rsidR="004768D2" w:rsidRPr="00472784" w:rsidRDefault="004768D2" w:rsidP="00DB160C">
            <w:pPr>
              <w:rPr>
                <w:rFonts w:ascii="Angsana New" w:hAnsi="Angsana New"/>
                <w:sz w:val="30"/>
                <w:szCs w:val="30"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75" w:type="dxa"/>
          </w:tcPr>
          <w:p w:rsidR="004768D2" w:rsidRPr="00EA16CA" w:rsidRDefault="00EA16CA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:rsidR="004768D2" w:rsidRPr="0059276C" w:rsidRDefault="004768D2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4768D2" w:rsidRPr="00E110ED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83" w:type="dxa"/>
          </w:tcPr>
          <w:p w:rsidR="004768D2" w:rsidRPr="0059276C" w:rsidRDefault="004768D2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4768D2" w:rsidRPr="00EA16CA" w:rsidRDefault="00EA16CA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84" w:type="dxa"/>
          </w:tcPr>
          <w:p w:rsidR="004768D2" w:rsidRPr="0016145D" w:rsidRDefault="004768D2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4768D2" w:rsidRPr="00E110ED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F304B7" w:rsidRPr="00E24209" w:rsidTr="00DB160C">
        <w:trPr>
          <w:cantSplit/>
        </w:trPr>
        <w:tc>
          <w:tcPr>
            <w:tcW w:w="3724" w:type="dxa"/>
          </w:tcPr>
          <w:p w:rsidR="00F304B7" w:rsidRDefault="00F304B7" w:rsidP="00DB160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304B7" w:rsidRPr="00F304B7" w:rsidRDefault="00F304B7" w:rsidP="00515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(261</w:t>
            </w:r>
            <w:r w:rsidRPr="00F304B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304B7" w:rsidRPr="0059276C" w:rsidRDefault="00F304B7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F304B7" w:rsidRPr="00E110ED" w:rsidRDefault="00F304B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0ED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F304B7" w:rsidRPr="0059276C" w:rsidRDefault="00F304B7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304B7" w:rsidRPr="00EA16CA" w:rsidRDefault="00F304B7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6C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F304B7" w:rsidRPr="0016145D" w:rsidRDefault="00F304B7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304B7" w:rsidRPr="00E110ED" w:rsidRDefault="00F304B7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0ED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768D2" w:rsidRPr="00E24209" w:rsidTr="00DB160C">
        <w:trPr>
          <w:cantSplit/>
        </w:trPr>
        <w:tc>
          <w:tcPr>
            <w:tcW w:w="3724" w:type="dxa"/>
          </w:tcPr>
          <w:p w:rsidR="004768D2" w:rsidRPr="00472784" w:rsidRDefault="004768D2" w:rsidP="00DB160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8D2" w:rsidRPr="00EA16CA" w:rsidRDefault="00F304B7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="004768D2" w:rsidRPr="00EA16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270" w:type="dxa"/>
            <w:tcBorders>
              <w:left w:val="nil"/>
            </w:tcBorders>
          </w:tcPr>
          <w:p w:rsidR="004768D2" w:rsidRPr="0059276C" w:rsidRDefault="004768D2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4768D2" w:rsidRPr="00E110ED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47,497</w:t>
            </w:r>
          </w:p>
        </w:tc>
        <w:tc>
          <w:tcPr>
            <w:tcW w:w="283" w:type="dxa"/>
          </w:tcPr>
          <w:p w:rsidR="004768D2" w:rsidRPr="0059276C" w:rsidRDefault="004768D2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768D2" w:rsidRPr="00EA16CA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6CA">
              <w:rPr>
                <w:rFonts w:ascii="Angsana New" w:hAnsi="Angsana New"/>
                <w:sz w:val="30"/>
                <w:szCs w:val="30"/>
              </w:rPr>
              <w:t>18,</w:t>
            </w:r>
            <w:r w:rsidR="00EA16CA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84" w:type="dxa"/>
          </w:tcPr>
          <w:p w:rsidR="004768D2" w:rsidRPr="0016145D" w:rsidRDefault="004768D2" w:rsidP="00DB160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768D2" w:rsidRPr="00E110ED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18,377</w:t>
            </w:r>
          </w:p>
        </w:tc>
      </w:tr>
      <w:tr w:rsidR="004768D2" w:rsidRPr="00067688" w:rsidTr="00DB160C">
        <w:trPr>
          <w:cantSplit/>
        </w:trPr>
        <w:tc>
          <w:tcPr>
            <w:tcW w:w="3724" w:type="dxa"/>
          </w:tcPr>
          <w:p w:rsidR="004768D2" w:rsidRPr="00067688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768D2" w:rsidRPr="00EA16CA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4768D2" w:rsidRPr="0059276C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4768D2" w:rsidRPr="00164933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4768D2" w:rsidRPr="0059276C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768D2" w:rsidRPr="00EA16CA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4768D2" w:rsidRPr="00067688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768D2" w:rsidRPr="00164933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4768D2" w:rsidRPr="00E24209" w:rsidTr="00DB160C">
        <w:trPr>
          <w:cantSplit/>
        </w:trPr>
        <w:tc>
          <w:tcPr>
            <w:tcW w:w="3724" w:type="dxa"/>
          </w:tcPr>
          <w:p w:rsidR="004768D2" w:rsidRPr="0037181F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</w:t>
            </w:r>
            <w:r w:rsidRPr="003718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275" w:type="dxa"/>
          </w:tcPr>
          <w:p w:rsidR="004768D2" w:rsidRPr="00EA16CA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4768D2" w:rsidRPr="0059276C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4768D2" w:rsidRPr="00164933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768D2" w:rsidRPr="0059276C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768D2" w:rsidRPr="00EA16CA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768D2" w:rsidRPr="000233DF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4768D2" w:rsidRPr="00164933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4768D2" w:rsidRPr="00E24209" w:rsidTr="00DB160C">
        <w:trPr>
          <w:cantSplit/>
        </w:trPr>
        <w:tc>
          <w:tcPr>
            <w:tcW w:w="3724" w:type="dxa"/>
          </w:tcPr>
          <w:p w:rsidR="004768D2" w:rsidRPr="00472784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4768D2" w:rsidRPr="00EA16CA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6CA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EA16CA">
              <w:rPr>
                <w:rFonts w:ascii="Angsana New" w:hAnsi="Angsana New"/>
                <w:bCs/>
                <w:sz w:val="30"/>
                <w:szCs w:val="30"/>
              </w:rPr>
              <w:t>022</w:t>
            </w:r>
          </w:p>
        </w:tc>
        <w:tc>
          <w:tcPr>
            <w:tcW w:w="270" w:type="dxa"/>
          </w:tcPr>
          <w:p w:rsidR="004768D2" w:rsidRPr="0059276C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:rsidR="004768D2" w:rsidRPr="00E110ED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2,337</w:t>
            </w:r>
          </w:p>
        </w:tc>
        <w:tc>
          <w:tcPr>
            <w:tcW w:w="283" w:type="dxa"/>
          </w:tcPr>
          <w:p w:rsidR="004768D2" w:rsidRPr="0059276C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4768D2" w:rsidRPr="00EA16CA" w:rsidRDefault="004768D2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6CA">
              <w:rPr>
                <w:rFonts w:ascii="Angsana New" w:hAnsi="Angsana New"/>
                <w:sz w:val="30"/>
                <w:szCs w:val="30"/>
              </w:rPr>
              <w:t>1,</w:t>
            </w:r>
            <w:r w:rsidR="00EA16CA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284" w:type="dxa"/>
          </w:tcPr>
          <w:p w:rsidR="004768D2" w:rsidRPr="000233DF" w:rsidRDefault="004768D2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4768D2" w:rsidRPr="00E110ED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1,454</w:t>
            </w:r>
          </w:p>
        </w:tc>
      </w:tr>
    </w:tbl>
    <w:p w:rsidR="00A9455D" w:rsidRDefault="00A9455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9455D" w:rsidRDefault="00A9455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F5FB6" w:rsidRDefault="00A9455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FF5FB6" w:rsidRPr="009158A0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A275C">
        <w:rPr>
          <w:rFonts w:ascii="Angsana New" w:hAnsi="Angsana New" w:hint="cs"/>
          <w:b/>
          <w:bCs/>
          <w:sz w:val="30"/>
          <w:szCs w:val="30"/>
          <w:cs/>
        </w:rPr>
        <w:lastRenderedPageBreak/>
        <w:t>15.</w:t>
      </w:r>
      <w:r w:rsidRPr="002A275C">
        <w:rPr>
          <w:rFonts w:ascii="Angsana New" w:hAnsi="Angsana New" w:hint="cs"/>
          <w:b/>
          <w:bCs/>
          <w:sz w:val="30"/>
          <w:szCs w:val="30"/>
          <w:cs/>
        </w:rPr>
        <w:tab/>
        <w:t>สินทร</w:t>
      </w:r>
      <w:r w:rsidR="0048052D" w:rsidRPr="002A275C">
        <w:rPr>
          <w:rFonts w:ascii="Angsana New" w:hAnsi="Angsana New" w:hint="cs"/>
          <w:b/>
          <w:bCs/>
          <w:sz w:val="30"/>
          <w:szCs w:val="30"/>
          <w:cs/>
        </w:rPr>
        <w:t>ัพย์</w:t>
      </w:r>
      <w:r w:rsidR="00A1607B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2A275C">
        <w:rPr>
          <w:rFonts w:ascii="Angsana New" w:hAnsi="Angsana New" w:hint="cs"/>
          <w:b/>
          <w:bCs/>
          <w:sz w:val="30"/>
          <w:szCs w:val="30"/>
          <w:cs/>
        </w:rPr>
        <w:t xml:space="preserve">หนี้สินภาษีเงินได้รอการตัดบัญชี </w:t>
      </w:r>
      <w:r w:rsidR="009158A0" w:rsidRPr="009158A0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9158A0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:rsidR="00FF5FB6" w:rsidRPr="00E75163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9158A0" w:rsidRPr="009158A0" w:rsidRDefault="009158A0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158A0">
        <w:rPr>
          <w:rFonts w:ascii="Angsana New" w:hAnsi="Angsana New"/>
          <w:i/>
          <w:iCs/>
          <w:sz w:val="30"/>
          <w:szCs w:val="30"/>
          <w:cs/>
        </w:rPr>
        <w:t>สินทรัพย์</w:t>
      </w:r>
      <w:r w:rsidRPr="009158A0">
        <w:rPr>
          <w:rFonts w:ascii="Angsana New" w:hAnsi="Angsana New" w:hint="cs"/>
          <w:i/>
          <w:iCs/>
          <w:sz w:val="30"/>
          <w:szCs w:val="30"/>
          <w:cs/>
        </w:rPr>
        <w:t>และหนี้สิน</w:t>
      </w:r>
      <w:r w:rsidRPr="009158A0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9158A0" w:rsidRPr="009158A0" w:rsidRDefault="009158A0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FF5FB6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="Angsana New" w:hAnsi="Angsana New" w:hint="cs"/>
          <w:sz w:val="30"/>
          <w:szCs w:val="30"/>
          <w:cs/>
        </w:rPr>
        <w:t>และหนี้สิน</w:t>
      </w:r>
      <w:r w:rsidRPr="008D6154">
        <w:rPr>
          <w:rFonts w:ascii="Angsana New" w:hAnsi="Angsana New"/>
          <w:sz w:val="30"/>
          <w:szCs w:val="30"/>
          <w:cs/>
        </w:rPr>
        <w:t>ภาษีเงินได้รอการตัดบัญชีที่แสดงในงบแสดงฐานะการเงิน ณ วันที่</w:t>
      </w:r>
      <w:r w:rsidRPr="008D6154">
        <w:rPr>
          <w:rFonts w:ascii="Angsana New" w:hAnsi="Angsana New"/>
          <w:sz w:val="30"/>
          <w:szCs w:val="30"/>
        </w:rPr>
        <w:t xml:space="preserve"> 31 </w:t>
      </w:r>
      <w:r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4768D2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และ </w:t>
      </w:r>
      <w:r w:rsidR="004768D2">
        <w:rPr>
          <w:rFonts w:ascii="Angsana New" w:hAnsi="Angsana New"/>
          <w:sz w:val="30"/>
          <w:szCs w:val="30"/>
        </w:rPr>
        <w:t>2564</w:t>
      </w:r>
      <w:r w:rsidRPr="008D6154">
        <w:rPr>
          <w:rFonts w:ascii="Angsana New" w:hAnsi="Angsana New"/>
          <w:sz w:val="30"/>
          <w:szCs w:val="30"/>
          <w:cs/>
        </w:rPr>
        <w:t>ประกอบด้วย</w:t>
      </w:r>
    </w:p>
    <w:p w:rsidR="00FF5FB6" w:rsidRPr="000B2A2C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10206" w:type="dxa"/>
        <w:tblInd w:w="-34" w:type="dxa"/>
        <w:tblBorders>
          <w:bottom w:val="double" w:sz="4" w:space="0" w:color="auto"/>
        </w:tblBorders>
        <w:tblLayout w:type="fixed"/>
        <w:tblLook w:val="0000"/>
      </w:tblPr>
      <w:tblGrid>
        <w:gridCol w:w="4253"/>
        <w:gridCol w:w="1276"/>
        <w:gridCol w:w="269"/>
        <w:gridCol w:w="1290"/>
        <w:gridCol w:w="283"/>
        <w:gridCol w:w="1276"/>
        <w:gridCol w:w="270"/>
        <w:gridCol w:w="1289"/>
      </w:tblGrid>
      <w:tr w:rsidR="00FF5FB6" w:rsidRPr="004F07C8" w:rsidTr="00FF5FB6">
        <w:trPr>
          <w:cantSplit/>
        </w:trPr>
        <w:tc>
          <w:tcPr>
            <w:tcW w:w="4253" w:type="dxa"/>
          </w:tcPr>
          <w:p w:rsidR="00FF5FB6" w:rsidRPr="008D6154" w:rsidRDefault="00FF5FB6" w:rsidP="00FF5FB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</w:tcPr>
          <w:p w:rsidR="00FF5FB6" w:rsidRPr="004F07C8" w:rsidRDefault="00FF5FB6" w:rsidP="00FF5FB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FF5FB6" w:rsidRPr="004F07C8" w:rsidTr="00FF5FB6">
        <w:trPr>
          <w:cantSplit/>
        </w:trPr>
        <w:tc>
          <w:tcPr>
            <w:tcW w:w="4253" w:type="dxa"/>
          </w:tcPr>
          <w:p w:rsidR="00FF5FB6" w:rsidRPr="008D6154" w:rsidRDefault="00FF5FB6" w:rsidP="00FF5FB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right w:val="nil"/>
            </w:tcBorders>
          </w:tcPr>
          <w:p w:rsidR="00FF5FB6" w:rsidRPr="004F07C8" w:rsidRDefault="00FF5FB6" w:rsidP="00FF5FB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:rsidR="00FF5FB6" w:rsidRPr="004F07C8" w:rsidRDefault="00FF5FB6" w:rsidP="00FF5FB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FF5FB6" w:rsidRPr="004F07C8" w:rsidRDefault="00FF5FB6" w:rsidP="00FF5FB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FF5FB6" w:rsidRPr="00F51F88" w:rsidTr="00FF5FB6">
        <w:trPr>
          <w:cantSplit/>
        </w:trPr>
        <w:tc>
          <w:tcPr>
            <w:tcW w:w="4253" w:type="dxa"/>
          </w:tcPr>
          <w:p w:rsidR="00FF5FB6" w:rsidRPr="00F51F88" w:rsidRDefault="00FF5FB6" w:rsidP="00FF5FB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5FB6" w:rsidRPr="00836535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768D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FF5FB6" w:rsidRPr="00F51F88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5FB6" w:rsidRPr="00836535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768D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left w:val="nil"/>
            </w:tcBorders>
          </w:tcPr>
          <w:p w:rsidR="00FF5FB6" w:rsidRPr="00F51F88" w:rsidRDefault="00FF5FB6" w:rsidP="00FF5FB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5FB6" w:rsidRPr="00836535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768D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F5FB6" w:rsidRPr="00F51F88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FF5FB6" w:rsidRPr="00836535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768D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5FB6" w:rsidRPr="00E34444" w:rsidTr="00FF5FB6">
        <w:trPr>
          <w:cantSplit/>
        </w:trPr>
        <w:tc>
          <w:tcPr>
            <w:tcW w:w="4253" w:type="dxa"/>
          </w:tcPr>
          <w:p w:rsidR="00FF5FB6" w:rsidRPr="00A41C4C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1C4C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FF5FB6" w:rsidRPr="00E34444" w:rsidRDefault="00FF5FB6" w:rsidP="00FF5F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FF5FB6" w:rsidRPr="00E34444" w:rsidRDefault="00FF5FB6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F5FB6" w:rsidRPr="00E34444" w:rsidRDefault="00FF5FB6" w:rsidP="00FF5FB6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C3FBB" w:rsidRPr="00E34444" w:rsidTr="00FF5FB6">
        <w:trPr>
          <w:cantSplit/>
        </w:trPr>
        <w:tc>
          <w:tcPr>
            <w:tcW w:w="4253" w:type="dxa"/>
          </w:tcPr>
          <w:p w:rsidR="008C3FBB" w:rsidRP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C3FB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ผลกระทบของรายการที่ยังไม่สามารถถือเป็น</w:t>
            </w:r>
          </w:p>
        </w:tc>
        <w:tc>
          <w:tcPr>
            <w:tcW w:w="1276" w:type="dxa"/>
          </w:tcPr>
          <w:p w:rsidR="008C3FBB" w:rsidRP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8C3FBB" w:rsidRPr="00E34444" w:rsidRDefault="008C3FBB" w:rsidP="0005757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8C3FBB" w:rsidRPr="00E34444" w:rsidRDefault="008C3FBB" w:rsidP="00057577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3FBB" w:rsidRPr="00E34444" w:rsidRDefault="008C3FBB" w:rsidP="0005757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C3FBB" w:rsidRPr="00E34444" w:rsidTr="00FF5FB6">
        <w:trPr>
          <w:cantSplit/>
        </w:trPr>
        <w:tc>
          <w:tcPr>
            <w:tcW w:w="4253" w:type="dxa"/>
          </w:tcPr>
          <w:p w:rsidR="008C3FBB" w:rsidRP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C3FB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รายจ่ายทางภาษี</w:t>
            </w:r>
          </w:p>
        </w:tc>
        <w:tc>
          <w:tcPr>
            <w:tcW w:w="1276" w:type="dxa"/>
          </w:tcPr>
          <w:p w:rsidR="008C3FBB" w:rsidRP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8C3FBB" w:rsidRPr="00E34444" w:rsidRDefault="008C3FBB" w:rsidP="0005757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8C3FBB" w:rsidRPr="00E34444" w:rsidRDefault="008C3FBB" w:rsidP="00057577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3FBB" w:rsidRPr="00E34444" w:rsidRDefault="008C3FBB" w:rsidP="00057577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8C3FBB" w:rsidRDefault="008C3FBB" w:rsidP="0005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F5FB6" w:rsidRPr="00E34444" w:rsidTr="00FF5FB6">
        <w:trPr>
          <w:cantSplit/>
        </w:trPr>
        <w:tc>
          <w:tcPr>
            <w:tcW w:w="4253" w:type="dxa"/>
          </w:tcPr>
          <w:p w:rsidR="00FF5FB6" w:rsidRPr="000F4DC4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ค่าเผื่อการด้อยค่าของผลขาดทุนด้านเครดิต</w:t>
            </w:r>
          </w:p>
        </w:tc>
        <w:tc>
          <w:tcPr>
            <w:tcW w:w="1276" w:type="dxa"/>
          </w:tcPr>
          <w:p w:rsidR="00FF5FB6" w:rsidRPr="008C3FBB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FF5FB6" w:rsidRPr="00E34444" w:rsidRDefault="00FF5FB6" w:rsidP="00FF5F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FF5FB6" w:rsidRPr="00E34444" w:rsidRDefault="00FF5FB6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FF5FB6" w:rsidRPr="00057577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F5FB6" w:rsidRPr="00E34444" w:rsidRDefault="00FF5FB6" w:rsidP="00FF5FB6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FF5FB6" w:rsidRPr="00421978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768D2" w:rsidRPr="00E34444" w:rsidTr="00FF5FB6">
        <w:trPr>
          <w:cantSplit/>
        </w:trPr>
        <w:tc>
          <w:tcPr>
            <w:tcW w:w="4253" w:type="dxa"/>
          </w:tcPr>
          <w:p w:rsidR="004768D2" w:rsidRPr="009D5681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276" w:type="dxa"/>
          </w:tcPr>
          <w:p w:rsidR="004768D2" w:rsidRPr="00FB67CB" w:rsidRDefault="00FB67C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4768D2" w:rsidRPr="00FB67C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669</w:t>
            </w:r>
          </w:p>
        </w:tc>
        <w:tc>
          <w:tcPr>
            <w:tcW w:w="269" w:type="dxa"/>
          </w:tcPr>
          <w:p w:rsidR="004768D2" w:rsidRPr="00E34444" w:rsidRDefault="004768D2" w:rsidP="00FF5F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4768D2" w:rsidRPr="008C3FBB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3FBB">
              <w:rPr>
                <w:rFonts w:ascii="Angsana New" w:hAnsi="Angsana New"/>
                <w:bCs/>
                <w:sz w:val="30"/>
                <w:szCs w:val="30"/>
              </w:rPr>
              <w:t>12,358</w:t>
            </w:r>
          </w:p>
        </w:tc>
        <w:tc>
          <w:tcPr>
            <w:tcW w:w="283" w:type="dxa"/>
          </w:tcPr>
          <w:p w:rsidR="004768D2" w:rsidRPr="00E34444" w:rsidRDefault="004768D2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4768D2" w:rsidRPr="00FB67CB" w:rsidRDefault="00FB67C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768D2" w:rsidRPr="00FB67C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319</w:t>
            </w:r>
          </w:p>
        </w:tc>
        <w:tc>
          <w:tcPr>
            <w:tcW w:w="270" w:type="dxa"/>
          </w:tcPr>
          <w:p w:rsidR="004768D2" w:rsidRPr="00E34444" w:rsidRDefault="004768D2" w:rsidP="00FF5FB6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4768D2" w:rsidRPr="00057577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57577">
              <w:rPr>
                <w:rFonts w:ascii="Angsana New" w:hAnsi="Angsana New"/>
                <w:bCs/>
                <w:sz w:val="30"/>
                <w:szCs w:val="30"/>
              </w:rPr>
              <w:t>,9</w:t>
            </w:r>
            <w:r>
              <w:rPr>
                <w:rFonts w:ascii="Angsana New" w:hAnsi="Angsana New"/>
                <w:bCs/>
                <w:sz w:val="30"/>
                <w:szCs w:val="30"/>
              </w:rPr>
              <w:t>19</w:t>
            </w:r>
          </w:p>
        </w:tc>
      </w:tr>
      <w:tr w:rsidR="004768D2" w:rsidRPr="00E34444" w:rsidTr="00FF5FB6">
        <w:trPr>
          <w:cantSplit/>
        </w:trPr>
        <w:tc>
          <w:tcPr>
            <w:tcW w:w="4253" w:type="dxa"/>
          </w:tcPr>
          <w:p w:rsidR="004768D2" w:rsidRDefault="004768D2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หนี้สิน</w:t>
            </w:r>
            <w:r w:rsidRPr="006C5087">
              <w:rPr>
                <w:rFonts w:ascii="Angsana New" w:hAnsi="Angsana New"/>
                <w:b/>
                <w:sz w:val="30"/>
                <w:szCs w:val="30"/>
                <w:cs/>
              </w:rPr>
              <w:t>ผลประโยชน์ของพนักงาน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6" w:type="dxa"/>
          </w:tcPr>
          <w:p w:rsidR="004768D2" w:rsidRPr="00FB67CB" w:rsidRDefault="004768D2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67CB">
              <w:rPr>
                <w:rFonts w:ascii="Angsana New" w:hAnsi="Angsana New"/>
                <w:bCs/>
                <w:sz w:val="30"/>
                <w:szCs w:val="30"/>
              </w:rPr>
              <w:t>12,</w:t>
            </w:r>
            <w:r w:rsidR="00FB67CB">
              <w:rPr>
                <w:rFonts w:ascii="Angsana New" w:hAnsi="Angsana New"/>
                <w:bCs/>
                <w:sz w:val="30"/>
                <w:szCs w:val="30"/>
              </w:rPr>
              <w:t>172</w:t>
            </w:r>
          </w:p>
        </w:tc>
        <w:tc>
          <w:tcPr>
            <w:tcW w:w="269" w:type="dxa"/>
          </w:tcPr>
          <w:p w:rsidR="004768D2" w:rsidRPr="00E34444" w:rsidRDefault="004768D2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4768D2" w:rsidRPr="008C3FBB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3FBB">
              <w:rPr>
                <w:rFonts w:ascii="Angsana New" w:hAnsi="Angsana New"/>
                <w:bCs/>
                <w:sz w:val="30"/>
                <w:szCs w:val="30"/>
              </w:rPr>
              <w:t>12,044</w:t>
            </w:r>
          </w:p>
        </w:tc>
        <w:tc>
          <w:tcPr>
            <w:tcW w:w="283" w:type="dxa"/>
          </w:tcPr>
          <w:p w:rsidR="004768D2" w:rsidRPr="00E34444" w:rsidRDefault="004768D2" w:rsidP="00CE43A0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4768D2" w:rsidRPr="00FB67CB" w:rsidRDefault="00FB67CB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4768D2" w:rsidRPr="00FB67C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:rsidR="004768D2" w:rsidRPr="00E34444" w:rsidRDefault="004768D2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4768D2" w:rsidRPr="00057577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05757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958</w:t>
            </w:r>
          </w:p>
        </w:tc>
      </w:tr>
      <w:tr w:rsidR="004768D2" w:rsidRPr="00E34444" w:rsidTr="00FF5FB6">
        <w:trPr>
          <w:cantSplit/>
        </w:trPr>
        <w:tc>
          <w:tcPr>
            <w:tcW w:w="4253" w:type="dxa"/>
          </w:tcPr>
          <w:p w:rsidR="004768D2" w:rsidRPr="003D50F9" w:rsidRDefault="004768D2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ผลขาดทุนสุทธิทางภาษียกมา</w:t>
            </w:r>
          </w:p>
        </w:tc>
        <w:tc>
          <w:tcPr>
            <w:tcW w:w="1276" w:type="dxa"/>
          </w:tcPr>
          <w:p w:rsidR="004768D2" w:rsidRPr="00FB67CB" w:rsidRDefault="00FB67CB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4768D2" w:rsidRPr="00FB67C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897</w:t>
            </w:r>
          </w:p>
        </w:tc>
        <w:tc>
          <w:tcPr>
            <w:tcW w:w="269" w:type="dxa"/>
          </w:tcPr>
          <w:p w:rsidR="004768D2" w:rsidRPr="00E34444" w:rsidRDefault="004768D2" w:rsidP="00CE43A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:rsidR="004768D2" w:rsidRPr="008C3FBB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3FBB">
              <w:rPr>
                <w:rFonts w:ascii="Angsana New" w:hAnsi="Angsana New"/>
                <w:bCs/>
                <w:sz w:val="30"/>
                <w:szCs w:val="30"/>
              </w:rPr>
              <w:t>6,175</w:t>
            </w:r>
          </w:p>
        </w:tc>
        <w:tc>
          <w:tcPr>
            <w:tcW w:w="283" w:type="dxa"/>
          </w:tcPr>
          <w:p w:rsidR="004768D2" w:rsidRPr="00E34444" w:rsidRDefault="004768D2" w:rsidP="00CE43A0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4768D2" w:rsidRPr="00FB67CB" w:rsidRDefault="004768D2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67CB">
              <w:rPr>
                <w:rFonts w:ascii="Angsana New" w:hAnsi="Angsana New"/>
                <w:bCs/>
                <w:sz w:val="30"/>
                <w:szCs w:val="30"/>
              </w:rPr>
              <w:t>4,897</w:t>
            </w:r>
          </w:p>
        </w:tc>
        <w:tc>
          <w:tcPr>
            <w:tcW w:w="270" w:type="dxa"/>
          </w:tcPr>
          <w:p w:rsidR="004768D2" w:rsidRPr="00E34444" w:rsidRDefault="004768D2" w:rsidP="00CE43A0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:rsidR="004768D2" w:rsidRPr="00057577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4,897</w:t>
            </w:r>
          </w:p>
        </w:tc>
      </w:tr>
      <w:tr w:rsidR="004768D2" w:rsidRPr="00E34444" w:rsidTr="00FF5FB6">
        <w:trPr>
          <w:cantSplit/>
        </w:trPr>
        <w:tc>
          <w:tcPr>
            <w:tcW w:w="4253" w:type="dxa"/>
          </w:tcPr>
          <w:p w:rsidR="004768D2" w:rsidRPr="003D50F9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</w:tcPr>
          <w:p w:rsidR="004768D2" w:rsidRPr="00FB67CB" w:rsidRDefault="00FB67C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4768D2" w:rsidRPr="00FB67C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976</w:t>
            </w:r>
          </w:p>
        </w:tc>
        <w:tc>
          <w:tcPr>
            <w:tcW w:w="269" w:type="dxa"/>
          </w:tcPr>
          <w:p w:rsidR="004768D2" w:rsidRPr="00E34444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4768D2" w:rsidRPr="008C3FBB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3FBB">
              <w:rPr>
                <w:rFonts w:ascii="Angsana New" w:hAnsi="Angsana New"/>
                <w:bCs/>
                <w:sz w:val="30"/>
                <w:szCs w:val="30"/>
              </w:rPr>
              <w:t>7,856</w:t>
            </w:r>
          </w:p>
        </w:tc>
        <w:tc>
          <w:tcPr>
            <w:tcW w:w="283" w:type="dxa"/>
          </w:tcPr>
          <w:p w:rsidR="004768D2" w:rsidRPr="00E34444" w:rsidRDefault="004768D2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:rsidR="004768D2" w:rsidRPr="00FB67CB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67CB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FB67CB">
              <w:rPr>
                <w:rFonts w:ascii="Angsana New" w:hAnsi="Angsana New"/>
                <w:bCs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:rsidR="004768D2" w:rsidRPr="00E34444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:rsidR="004768D2" w:rsidRPr="00057577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05757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318</w:t>
            </w:r>
          </w:p>
        </w:tc>
      </w:tr>
      <w:tr w:rsidR="004768D2" w:rsidRPr="00E34444" w:rsidTr="00FF5FB6">
        <w:trPr>
          <w:cantSplit/>
        </w:trPr>
        <w:tc>
          <w:tcPr>
            <w:tcW w:w="4253" w:type="dxa"/>
          </w:tcPr>
          <w:p w:rsidR="004768D2" w:rsidRPr="003D50F9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768D2" w:rsidRPr="00FB67CB" w:rsidRDefault="00FB67C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37</w:t>
            </w:r>
            <w:r w:rsidR="004768D2" w:rsidRPr="00FB67C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714</w:t>
            </w:r>
          </w:p>
        </w:tc>
        <w:tc>
          <w:tcPr>
            <w:tcW w:w="269" w:type="dxa"/>
          </w:tcPr>
          <w:p w:rsidR="004768D2" w:rsidRPr="00E34444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4768D2" w:rsidRPr="008C3FBB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3FBB">
              <w:rPr>
                <w:rFonts w:ascii="Angsana New" w:hAnsi="Angsana New"/>
                <w:bCs/>
                <w:sz w:val="30"/>
                <w:szCs w:val="30"/>
              </w:rPr>
              <w:t xml:space="preserve">    38,433</w:t>
            </w:r>
          </w:p>
        </w:tc>
        <w:tc>
          <w:tcPr>
            <w:tcW w:w="283" w:type="dxa"/>
          </w:tcPr>
          <w:p w:rsidR="004768D2" w:rsidRPr="00E34444" w:rsidRDefault="004768D2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768D2" w:rsidRPr="00FB67CB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67CB">
              <w:rPr>
                <w:rFonts w:ascii="Angsana New" w:hAnsi="Angsana New"/>
                <w:bCs/>
                <w:sz w:val="30"/>
                <w:szCs w:val="30"/>
              </w:rPr>
              <w:t>18,</w:t>
            </w:r>
            <w:r w:rsidR="00FB67CB">
              <w:rPr>
                <w:rFonts w:ascii="Angsana New" w:hAnsi="Angsana New"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:rsidR="004768D2" w:rsidRPr="00E34444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4768D2" w:rsidRPr="00057577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Pr="0005757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092</w:t>
            </w:r>
          </w:p>
        </w:tc>
      </w:tr>
      <w:tr w:rsidR="004768D2" w:rsidRPr="00F6185C" w:rsidTr="00FF5FB6">
        <w:trPr>
          <w:cantSplit/>
        </w:trPr>
        <w:tc>
          <w:tcPr>
            <w:tcW w:w="4253" w:type="dxa"/>
          </w:tcPr>
          <w:p w:rsidR="004768D2" w:rsidRPr="00F6185C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4768D2" w:rsidRPr="00FB67CB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:rsidR="004768D2" w:rsidRPr="00F6185C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double" w:sz="4" w:space="0" w:color="auto"/>
              <w:bottom w:val="nil"/>
            </w:tcBorders>
          </w:tcPr>
          <w:p w:rsidR="004768D2" w:rsidRPr="00A61806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4768D2" w:rsidRPr="00F6185C" w:rsidRDefault="004768D2" w:rsidP="00FF5FB6">
            <w:pPr>
              <w:ind w:right="176"/>
              <w:jc w:val="right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4768D2" w:rsidRPr="00FB67CB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768D2" w:rsidRPr="00F6185C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nil"/>
            </w:tcBorders>
          </w:tcPr>
          <w:p w:rsidR="004768D2" w:rsidRPr="00A61806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4768D2" w:rsidRPr="00E34444" w:rsidTr="00FF5FB6">
        <w:trPr>
          <w:cantSplit/>
        </w:trPr>
        <w:tc>
          <w:tcPr>
            <w:tcW w:w="4253" w:type="dxa"/>
          </w:tcPr>
          <w:p w:rsidR="004768D2" w:rsidRPr="00A41C4C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1C4C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768D2" w:rsidRPr="00FB67CB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4768D2" w:rsidRPr="00E34444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4768D2" w:rsidRPr="00A61806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768D2" w:rsidRPr="00E34444" w:rsidRDefault="004768D2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768D2" w:rsidRPr="00FB67CB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68D2" w:rsidRPr="00E34444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</w:tcPr>
          <w:p w:rsidR="004768D2" w:rsidRPr="00A61806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4768D2" w:rsidRPr="00E34444" w:rsidTr="00FF5FB6">
        <w:trPr>
          <w:cantSplit/>
        </w:trPr>
        <w:tc>
          <w:tcPr>
            <w:tcW w:w="4253" w:type="dxa"/>
            <w:tcBorders>
              <w:bottom w:val="nil"/>
            </w:tcBorders>
          </w:tcPr>
          <w:p w:rsidR="004768D2" w:rsidRPr="00A41C4C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41C4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ผลกระทบของรายการที่ยังไม่สามารถถือเป็น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768D2" w:rsidRPr="00FB67CB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4768D2" w:rsidRPr="00E34444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4768D2" w:rsidRPr="00A61806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768D2" w:rsidRPr="00E34444" w:rsidRDefault="004768D2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4768D2" w:rsidRPr="00FB67CB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68D2" w:rsidRPr="00E34444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4768D2" w:rsidRPr="00A61806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4768D2" w:rsidRPr="00E34444" w:rsidTr="00FF5FB6">
        <w:trPr>
          <w:cantSplit/>
        </w:trPr>
        <w:tc>
          <w:tcPr>
            <w:tcW w:w="4253" w:type="dxa"/>
            <w:tcBorders>
              <w:bottom w:val="nil"/>
            </w:tcBorders>
          </w:tcPr>
          <w:p w:rsidR="004768D2" w:rsidRPr="00A41C4C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41C4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รายได้ทางภาษี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768D2" w:rsidRPr="00FB67CB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4768D2" w:rsidRPr="00E34444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4768D2" w:rsidRPr="00A61806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768D2" w:rsidRPr="00E34444" w:rsidRDefault="004768D2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4768D2" w:rsidRPr="00FB67CB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68D2" w:rsidRPr="00E34444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:rsidR="004768D2" w:rsidRPr="00A61806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4768D2" w:rsidRPr="00E34444" w:rsidTr="00FF5FB6">
        <w:trPr>
          <w:cantSplit/>
        </w:trPr>
        <w:tc>
          <w:tcPr>
            <w:tcW w:w="4253" w:type="dxa"/>
            <w:tcBorders>
              <w:bottom w:val="nil"/>
            </w:tcBorders>
          </w:tcPr>
          <w:p w:rsidR="004768D2" w:rsidRPr="00F6185C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F6ECE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สินทรัพย์ที่เกิดจากสัญญาไม่หมุนเวียน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</w:tcPr>
          <w:p w:rsidR="004768D2" w:rsidRPr="00FB67CB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B67CB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FB67CB">
              <w:rPr>
                <w:rFonts w:ascii="Angsana New" w:hAnsi="Angsana New" w:hint="cs"/>
                <w:b/>
                <w:sz w:val="30"/>
                <w:szCs w:val="30"/>
                <w:cs/>
              </w:rPr>
              <w:t>612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4768D2" w:rsidRPr="00E34444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double" w:sz="4" w:space="0" w:color="auto"/>
            </w:tcBorders>
          </w:tcPr>
          <w:p w:rsidR="004768D2" w:rsidRPr="00057577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57577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590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768D2" w:rsidRPr="00E34444" w:rsidRDefault="004768D2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center"/>
          </w:tcPr>
          <w:p w:rsidR="004768D2" w:rsidRPr="00FB67CB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67C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68D2" w:rsidRPr="00E34444" w:rsidRDefault="004768D2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double" w:sz="4" w:space="0" w:color="auto"/>
            </w:tcBorders>
            <w:vAlign w:val="center"/>
          </w:tcPr>
          <w:p w:rsidR="004768D2" w:rsidRPr="00057577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7577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:rsidR="009B48F3" w:rsidRDefault="009B48F3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47F0A" w:rsidRDefault="00447F0A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47F0A" w:rsidRDefault="00447F0A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47F0A" w:rsidRDefault="00447F0A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47F0A" w:rsidRDefault="00447F0A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47F0A" w:rsidRDefault="00447F0A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47F0A" w:rsidRDefault="00447F0A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956F8" w:rsidRDefault="007956F8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9158A0" w:rsidRPr="009158A0" w:rsidRDefault="009158A0" w:rsidP="009B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158A0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ค่าใช้จ่ายภาษีเงินได้</w:t>
      </w:r>
    </w:p>
    <w:p w:rsidR="009158A0" w:rsidRPr="009158A0" w:rsidRDefault="009158A0" w:rsidP="009B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9B48F3" w:rsidRDefault="009B48F3" w:rsidP="009B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 (รายได้) ภาษีเงินได้ที่บันทึกในกำไรขาดทุนสำหรั</w:t>
      </w:r>
      <w:r w:rsidR="004768D2">
        <w:rPr>
          <w:rFonts w:ascii="Angsana New" w:hAnsi="Angsana New" w:hint="cs"/>
          <w:sz w:val="30"/>
          <w:szCs w:val="30"/>
          <w:cs/>
        </w:rPr>
        <w:t>บปีสิ้นสุดวันที่ 31 ธันวาคม 2565 และ 2564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p w:rsidR="009B48F3" w:rsidRPr="00432322" w:rsidRDefault="009B48F3" w:rsidP="009B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907" w:type="dxa"/>
        <w:tblInd w:w="-18" w:type="dxa"/>
        <w:tblLook w:val="0000"/>
      </w:tblPr>
      <w:tblGrid>
        <w:gridCol w:w="3911"/>
        <w:gridCol w:w="1318"/>
        <w:gridCol w:w="279"/>
        <w:gridCol w:w="1288"/>
        <w:gridCol w:w="292"/>
        <w:gridCol w:w="1318"/>
        <w:gridCol w:w="242"/>
        <w:gridCol w:w="1259"/>
      </w:tblGrid>
      <w:tr w:rsidR="009B48F3" w:rsidRPr="007554FB" w:rsidTr="0073739E">
        <w:trPr>
          <w:tblHeader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9B48F3" w:rsidRPr="007554FB" w:rsidRDefault="009B48F3" w:rsidP="0073739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8F3" w:rsidRPr="007554FB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B48F3" w:rsidRPr="00885F84" w:rsidTr="0073739E">
        <w:trPr>
          <w:tblHeader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9B48F3" w:rsidRPr="007554FB" w:rsidRDefault="009B48F3" w:rsidP="0073739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8F3" w:rsidRPr="004F07C8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:rsidR="009B48F3" w:rsidRPr="004F07C8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8F3" w:rsidRPr="006A4E57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A4E5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B48F3" w:rsidRPr="00885F84" w:rsidTr="0073739E">
        <w:trPr>
          <w:tblHeader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9B48F3" w:rsidRPr="007554FB" w:rsidRDefault="009B48F3" w:rsidP="0073739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768D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768D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:rsidR="009B48F3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768D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768D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768D2" w:rsidRPr="007554FB" w:rsidTr="00AE20FD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4768D2" w:rsidRPr="00432322" w:rsidRDefault="004768D2" w:rsidP="0073739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:rsidR="004768D2" w:rsidRPr="00B0289C" w:rsidRDefault="00B0289C" w:rsidP="00CE43A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4768D2" w:rsidRPr="00B0289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:rsidR="004768D2" w:rsidRPr="00CE43A0" w:rsidRDefault="004768D2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vAlign w:val="bottom"/>
          </w:tcPr>
          <w:p w:rsidR="004768D2" w:rsidRPr="00CE43A0" w:rsidRDefault="004768D2" w:rsidP="00693D85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:rsidR="004768D2" w:rsidRPr="00CE43A0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</w:tcPr>
          <w:p w:rsidR="004768D2" w:rsidRPr="005672ED" w:rsidRDefault="004768D2" w:rsidP="00AE20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72ED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:rsidR="004768D2" w:rsidRPr="00CE43A0" w:rsidRDefault="004768D2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3A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768D2" w:rsidRPr="00D72E17" w:rsidTr="0073739E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4768D2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:rsidR="004768D2" w:rsidRPr="00B0289C" w:rsidRDefault="004768D2" w:rsidP="0073739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:rsidR="004768D2" w:rsidRPr="00CE43A0" w:rsidRDefault="004768D2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vAlign w:val="bottom"/>
          </w:tcPr>
          <w:p w:rsidR="004768D2" w:rsidRPr="00CE43A0" w:rsidRDefault="004768D2" w:rsidP="00693D85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:rsidR="004768D2" w:rsidRPr="00CE43A0" w:rsidRDefault="004768D2" w:rsidP="0073739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768D2" w:rsidRPr="005672ED" w:rsidRDefault="004768D2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:rsidR="004768D2" w:rsidRPr="00CE43A0" w:rsidRDefault="004768D2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68D2" w:rsidRPr="00D72E17" w:rsidTr="0073739E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4768D2" w:rsidRPr="00AE109C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109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109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68D2" w:rsidRPr="00B0289C" w:rsidRDefault="00B0289C" w:rsidP="0073739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:rsidR="004768D2" w:rsidRPr="00CE43A0" w:rsidRDefault="004768D2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68D2" w:rsidRPr="00CE43A0" w:rsidRDefault="004768D2" w:rsidP="00693D85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:rsidR="004768D2" w:rsidRPr="00CE43A0" w:rsidRDefault="004768D2" w:rsidP="0073739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68D2" w:rsidRPr="005672ED" w:rsidRDefault="00B0289C" w:rsidP="00AE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(483</w:t>
            </w:r>
            <w:r w:rsidR="004768D2" w:rsidRPr="005672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:rsidR="004768D2" w:rsidRPr="00CE43A0" w:rsidRDefault="004768D2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(2,710</w:t>
            </w:r>
            <w:r w:rsidRPr="00CE43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289C" w:rsidRPr="00D72E17" w:rsidTr="0073739E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B0289C" w:rsidRPr="007554FB" w:rsidRDefault="00B0289C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0289C" w:rsidRPr="00B0289C" w:rsidRDefault="00B0289C" w:rsidP="0073739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B0289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vAlign w:val="bottom"/>
          </w:tcPr>
          <w:p w:rsidR="00B0289C" w:rsidRPr="00CE43A0" w:rsidRDefault="00B0289C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0289C" w:rsidRPr="00CE43A0" w:rsidRDefault="00B0289C" w:rsidP="00693D85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92" w:type="dxa"/>
            <w:tcBorders>
              <w:left w:val="nil"/>
              <w:bottom w:val="nil"/>
              <w:right w:val="nil"/>
            </w:tcBorders>
          </w:tcPr>
          <w:p w:rsidR="00B0289C" w:rsidRPr="00CE43A0" w:rsidRDefault="00B0289C" w:rsidP="0073739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0289C" w:rsidRPr="005672ED" w:rsidRDefault="00B0289C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(483</w:t>
            </w:r>
            <w:r w:rsidRPr="005672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:rsidR="00B0289C" w:rsidRPr="00CE43A0" w:rsidRDefault="00B0289C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0289C" w:rsidRPr="00CE43A0" w:rsidRDefault="00B0289C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(2,710</w:t>
            </w:r>
            <w:r w:rsidRPr="00CE43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9B48F3" w:rsidRDefault="009B48F3" w:rsidP="009B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9B48F3" w:rsidRDefault="009B48F3" w:rsidP="0015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กระทบยอดค่าใช้จ่าย (รายได้) ภาษีเงินได้สำหรั</w:t>
      </w:r>
      <w:r w:rsidR="00C52C78">
        <w:rPr>
          <w:rFonts w:ascii="Angsana New" w:hAnsi="Angsana New" w:hint="cs"/>
          <w:sz w:val="30"/>
          <w:szCs w:val="30"/>
          <w:cs/>
        </w:rPr>
        <w:t>บปีสิ้นสุดวันที่ 31 ธันวาคม 256</w:t>
      </w:r>
      <w:r w:rsidR="004768D2">
        <w:rPr>
          <w:rFonts w:ascii="Angsana New" w:hAnsi="Angsana New" w:hint="cs"/>
          <w:sz w:val="30"/>
          <w:szCs w:val="30"/>
          <w:cs/>
        </w:rPr>
        <w:t>5 และ 2564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p w:rsidR="009B48F3" w:rsidRDefault="009B48F3" w:rsidP="009B48F3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</w:rPr>
      </w:pPr>
    </w:p>
    <w:tbl>
      <w:tblPr>
        <w:tblW w:w="10314" w:type="dxa"/>
        <w:tblLook w:val="01E0"/>
      </w:tblPr>
      <w:tblGrid>
        <w:gridCol w:w="5070"/>
        <w:gridCol w:w="1134"/>
        <w:gridCol w:w="260"/>
        <w:gridCol w:w="1064"/>
        <w:gridCol w:w="236"/>
        <w:gridCol w:w="1133"/>
        <w:gridCol w:w="249"/>
        <w:gridCol w:w="1168"/>
      </w:tblGrid>
      <w:tr w:rsidR="009B48F3" w:rsidRPr="00885F84" w:rsidTr="0073739E">
        <w:trPr>
          <w:tblHeader/>
        </w:trPr>
        <w:tc>
          <w:tcPr>
            <w:tcW w:w="5070" w:type="dxa"/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B48F3" w:rsidRPr="00885F84" w:rsidTr="0073739E">
        <w:trPr>
          <w:tblHeader/>
        </w:trPr>
        <w:tc>
          <w:tcPr>
            <w:tcW w:w="5070" w:type="dxa"/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48F3" w:rsidRPr="004F07C8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B48F3" w:rsidRPr="004F07C8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48F3" w:rsidRPr="006A4E57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A4E5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B48F3" w:rsidRPr="00885F84" w:rsidTr="0073739E">
        <w:trPr>
          <w:tblHeader/>
        </w:trPr>
        <w:tc>
          <w:tcPr>
            <w:tcW w:w="5070" w:type="dxa"/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256</w:t>
            </w:r>
            <w:r w:rsidR="004768D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:rsidR="009B48F3" w:rsidRPr="002E4338" w:rsidRDefault="009B48F3" w:rsidP="0073739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256</w:t>
            </w:r>
            <w:r w:rsidR="004768D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256</w:t>
            </w:r>
            <w:r w:rsidR="004768D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9" w:type="dxa"/>
            <w:vAlign w:val="bottom"/>
          </w:tcPr>
          <w:p w:rsidR="009B48F3" w:rsidRPr="002E4338" w:rsidRDefault="009B48F3" w:rsidP="0073739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9B48F3" w:rsidRPr="002E4338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256</w:t>
            </w:r>
            <w:r w:rsidR="004768D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B48F3" w:rsidRPr="00885F84" w:rsidTr="0073739E">
        <w:tc>
          <w:tcPr>
            <w:tcW w:w="5070" w:type="dxa"/>
            <w:vAlign w:val="bottom"/>
          </w:tcPr>
          <w:p w:rsidR="009B48F3" w:rsidRPr="00C61BB0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B48F3" w:rsidRPr="00C61BB0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60" w:type="dxa"/>
          </w:tcPr>
          <w:p w:rsidR="009B48F3" w:rsidRPr="00C61BB0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9B48F3" w:rsidRPr="00C61BB0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</w:tcPr>
          <w:p w:rsidR="009B48F3" w:rsidRPr="00C61BB0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48F3" w:rsidRPr="00C61BB0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49" w:type="dxa"/>
            <w:vAlign w:val="bottom"/>
          </w:tcPr>
          <w:p w:rsidR="009B48F3" w:rsidRPr="00C61BB0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:rsidR="009B48F3" w:rsidRPr="00C61BB0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</w:tr>
      <w:tr w:rsidR="004768D2" w:rsidRPr="00885F84" w:rsidTr="0073739E">
        <w:tc>
          <w:tcPr>
            <w:tcW w:w="5070" w:type="dxa"/>
            <w:vAlign w:val="bottom"/>
          </w:tcPr>
          <w:p w:rsidR="004768D2" w:rsidRPr="002E4338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4768D2" w:rsidRPr="00B0289C" w:rsidRDefault="00B0289C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58</w:t>
            </w:r>
            <w:r w:rsidR="004768D2" w:rsidRPr="00B0289C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205</w:t>
            </w:r>
          </w:p>
        </w:tc>
        <w:tc>
          <w:tcPr>
            <w:tcW w:w="260" w:type="dxa"/>
            <w:vAlign w:val="bottom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52</w:t>
            </w:r>
            <w:r w:rsidRPr="00CE43A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601</w:t>
            </w:r>
          </w:p>
        </w:tc>
        <w:tc>
          <w:tcPr>
            <w:tcW w:w="236" w:type="dxa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zh-CN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768D2" w:rsidRPr="00B0289C" w:rsidRDefault="00B0289C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20</w:t>
            </w:r>
            <w:r w:rsidR="004768D2" w:rsidRPr="00B0289C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217</w:t>
            </w:r>
          </w:p>
        </w:tc>
        <w:tc>
          <w:tcPr>
            <w:tcW w:w="249" w:type="dxa"/>
            <w:vAlign w:val="bottom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30</w:t>
            </w:r>
            <w:r w:rsidRPr="00CE43A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030</w:t>
            </w:r>
          </w:p>
        </w:tc>
      </w:tr>
      <w:tr w:rsidR="004768D2" w:rsidRPr="002E4338" w:rsidTr="0073739E">
        <w:tc>
          <w:tcPr>
            <w:tcW w:w="5070" w:type="dxa"/>
            <w:vAlign w:val="bottom"/>
          </w:tcPr>
          <w:p w:rsidR="004768D2" w:rsidRPr="002E4338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4768D2" w:rsidRPr="00B0289C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60" w:type="dxa"/>
            <w:vAlign w:val="bottom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4768D2" w:rsidRPr="00B0289C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49" w:type="dxa"/>
            <w:vAlign w:val="bottom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</w:tr>
      <w:tr w:rsidR="004768D2" w:rsidRPr="00885F84" w:rsidTr="0073739E">
        <w:tc>
          <w:tcPr>
            <w:tcW w:w="5070" w:type="dxa"/>
            <w:vAlign w:val="bottom"/>
          </w:tcPr>
          <w:p w:rsidR="004768D2" w:rsidRPr="002E4338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ภาษีเงินได้ที่คำนวณตามอัตราภาษีที่ประกาศใช้  </w:t>
            </w:r>
            <w:r w:rsidRPr="002E4338">
              <w:rPr>
                <w:rFonts w:ascii="Angsana New" w:hAnsi="Angsana New"/>
                <w:sz w:val="30"/>
                <w:szCs w:val="30"/>
              </w:rPr>
              <w:t>(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ร้อยละ 20)</w:t>
            </w:r>
          </w:p>
        </w:tc>
        <w:tc>
          <w:tcPr>
            <w:tcW w:w="1134" w:type="dxa"/>
            <w:vAlign w:val="bottom"/>
          </w:tcPr>
          <w:p w:rsidR="004768D2" w:rsidRPr="00B0289C" w:rsidRDefault="00B0289C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11</w:t>
            </w:r>
            <w:r w:rsidR="004768D2" w:rsidRPr="00B0289C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641</w:t>
            </w:r>
          </w:p>
        </w:tc>
        <w:tc>
          <w:tcPr>
            <w:tcW w:w="260" w:type="dxa"/>
            <w:vAlign w:val="bottom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10</w:t>
            </w:r>
            <w:r w:rsidRPr="00CE43A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520</w:t>
            </w:r>
          </w:p>
        </w:tc>
        <w:tc>
          <w:tcPr>
            <w:tcW w:w="236" w:type="dxa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4768D2" w:rsidRPr="00B0289C" w:rsidRDefault="00B0289C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</w:t>
            </w:r>
            <w:r w:rsidR="004768D2" w:rsidRPr="00B0289C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043</w:t>
            </w:r>
          </w:p>
        </w:tc>
        <w:tc>
          <w:tcPr>
            <w:tcW w:w="249" w:type="dxa"/>
            <w:vAlign w:val="bottom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6</w:t>
            </w:r>
            <w:r w:rsidRPr="00CE43A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006</w:t>
            </w:r>
          </w:p>
        </w:tc>
      </w:tr>
      <w:tr w:rsidR="004768D2" w:rsidRPr="00885F84" w:rsidTr="0073739E">
        <w:tc>
          <w:tcPr>
            <w:tcW w:w="5070" w:type="dxa"/>
            <w:vAlign w:val="bottom"/>
          </w:tcPr>
          <w:p w:rsidR="004768D2" w:rsidRPr="002E4338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รายการที่ถือเป็นรายจ่ายทางภาษีไม่ได้</w:t>
            </w:r>
          </w:p>
        </w:tc>
        <w:tc>
          <w:tcPr>
            <w:tcW w:w="1134" w:type="dxa"/>
            <w:vAlign w:val="bottom"/>
          </w:tcPr>
          <w:p w:rsidR="004768D2" w:rsidRPr="00B0289C" w:rsidRDefault="00B0289C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768D2" w:rsidRPr="00B0289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01748B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60" w:type="dxa"/>
            <w:vAlign w:val="bottom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36" w:type="dxa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4768D2" w:rsidRPr="00B0289C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289C">
              <w:rPr>
                <w:rFonts w:ascii="Angsana New" w:hAnsi="Angsana New"/>
                <w:sz w:val="30"/>
                <w:szCs w:val="30"/>
              </w:rPr>
              <w:t>1,</w:t>
            </w:r>
            <w:r w:rsidR="0001748B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49" w:type="dxa"/>
            <w:vAlign w:val="bottom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43A0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762</w:t>
            </w:r>
          </w:p>
        </w:tc>
      </w:tr>
      <w:tr w:rsidR="004768D2" w:rsidRPr="00885F84" w:rsidTr="0073739E">
        <w:tc>
          <w:tcPr>
            <w:tcW w:w="5070" w:type="dxa"/>
            <w:vAlign w:val="bottom"/>
          </w:tcPr>
          <w:p w:rsidR="004768D2" w:rsidRPr="002E4338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รายการที่ถือ (ยังไม่สามารถถือ) เป็นรายได้ทางภาษี</w:t>
            </w:r>
          </w:p>
        </w:tc>
        <w:tc>
          <w:tcPr>
            <w:tcW w:w="1134" w:type="dxa"/>
            <w:vAlign w:val="bottom"/>
          </w:tcPr>
          <w:p w:rsidR="004768D2" w:rsidRPr="00B0289C" w:rsidRDefault="00B0289C" w:rsidP="00AE20F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768D2" w:rsidRPr="00B0289C">
              <w:rPr>
                <w:rFonts w:ascii="Angsana New" w:hAnsi="Angsana New"/>
                <w:sz w:val="30"/>
                <w:szCs w:val="30"/>
              </w:rPr>
              <w:t>,7</w:t>
            </w: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60" w:type="dxa"/>
            <w:vAlign w:val="bottom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36" w:type="dxa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4768D2" w:rsidRPr="00B0289C" w:rsidRDefault="004768D2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28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0289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B0289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B0289C">
              <w:rPr>
                <w:rFonts w:ascii="Angsana New" w:hAnsi="Angsana New" w:hint="cs"/>
                <w:sz w:val="30"/>
                <w:szCs w:val="30"/>
                <w:cs/>
              </w:rPr>
              <w:t>096</w:t>
            </w:r>
            <w:r w:rsidRPr="00B0289C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vAlign w:val="bottom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43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7,257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768D2" w:rsidRPr="00885F84" w:rsidTr="0073739E">
        <w:tc>
          <w:tcPr>
            <w:tcW w:w="5070" w:type="dxa"/>
            <w:vAlign w:val="bottom"/>
          </w:tcPr>
          <w:p w:rsidR="004768D2" w:rsidRPr="002E4338" w:rsidRDefault="004768D2" w:rsidP="00A1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รายจ่ายฝ่ายทุน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ที่สามารถหักเป็นรายจ่ายทางภาษีได้เพิ่ม</w:t>
            </w:r>
          </w:p>
        </w:tc>
        <w:tc>
          <w:tcPr>
            <w:tcW w:w="1134" w:type="dxa"/>
            <w:vAlign w:val="bottom"/>
          </w:tcPr>
          <w:p w:rsidR="004768D2" w:rsidRPr="00B0289C" w:rsidRDefault="004768D2" w:rsidP="00B0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28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0289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0289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B0289C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="0001748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B0289C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43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2,925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4768D2" w:rsidRPr="00B0289C" w:rsidRDefault="004768D2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28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0289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0289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B0289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01748B"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  <w:r w:rsidRPr="00B0289C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vAlign w:val="bottom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43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2,840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768D2" w:rsidRPr="00885F84" w:rsidTr="0073739E">
        <w:tc>
          <w:tcPr>
            <w:tcW w:w="5070" w:type="dxa"/>
            <w:vAlign w:val="bottom"/>
          </w:tcPr>
          <w:p w:rsidR="004768D2" w:rsidRPr="002E4338" w:rsidRDefault="004768D2" w:rsidP="00A16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รายการที่สามารถหักเป็นรายจ่ายทางภาษีได้เพิ่ม</w:t>
            </w:r>
          </w:p>
        </w:tc>
        <w:tc>
          <w:tcPr>
            <w:tcW w:w="1134" w:type="dxa"/>
            <w:vAlign w:val="bottom"/>
          </w:tcPr>
          <w:p w:rsidR="004768D2" w:rsidRPr="00B0289C" w:rsidRDefault="004768D2" w:rsidP="00E8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28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0289C">
              <w:rPr>
                <w:rFonts w:ascii="Angsana New" w:hAnsi="Angsana New" w:hint="cs"/>
                <w:sz w:val="30"/>
                <w:szCs w:val="30"/>
                <w:cs/>
              </w:rPr>
              <w:t>416</w:t>
            </w:r>
            <w:r w:rsidRPr="00B0289C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43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1,061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4768D2" w:rsidRPr="00B0289C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28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0289C">
              <w:rPr>
                <w:rFonts w:ascii="Angsana New" w:hAnsi="Angsana New" w:hint="cs"/>
                <w:sz w:val="30"/>
                <w:szCs w:val="30"/>
                <w:cs/>
              </w:rPr>
              <w:t>260</w:t>
            </w:r>
            <w:r w:rsidRPr="00B0289C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vAlign w:val="bottom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43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381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E62BE5" w:rsidRPr="00885F84" w:rsidTr="00642701">
        <w:tc>
          <w:tcPr>
            <w:tcW w:w="5070" w:type="dxa"/>
            <w:vAlign w:val="bottom"/>
          </w:tcPr>
          <w:p w:rsidR="00E62BE5" w:rsidRPr="002E4338" w:rsidRDefault="001338BA" w:rsidP="0013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5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ผลขาดทุนสุทธิทางภาษี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งวดปัจจุบัน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ยัง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ไม่ได้บันทึก</w:t>
            </w:r>
          </w:p>
        </w:tc>
        <w:tc>
          <w:tcPr>
            <w:tcW w:w="1134" w:type="dxa"/>
            <w:vAlign w:val="bottom"/>
          </w:tcPr>
          <w:p w:rsidR="00E62BE5" w:rsidRPr="00B0289C" w:rsidRDefault="00E62BE5" w:rsidP="0064270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</w:t>
            </w:r>
            <w:r w:rsidRPr="00B0289C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4</w:t>
            </w:r>
            <w:r w:rsidR="0001748B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89</w:t>
            </w:r>
          </w:p>
        </w:tc>
        <w:tc>
          <w:tcPr>
            <w:tcW w:w="260" w:type="dxa"/>
            <w:vAlign w:val="bottom"/>
          </w:tcPr>
          <w:p w:rsidR="00E62BE5" w:rsidRPr="00447F0A" w:rsidRDefault="00E62BE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</w:tcPr>
          <w:p w:rsidR="00E62BE5" w:rsidRPr="00CE43A0" w:rsidRDefault="00E62BE5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3A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E62BE5" w:rsidRPr="00447F0A" w:rsidRDefault="00E62BE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E62BE5" w:rsidRPr="00B0289C" w:rsidRDefault="00E62BE5" w:rsidP="0064270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</w:t>
            </w:r>
            <w:r w:rsidRPr="00B0289C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4</w:t>
            </w:r>
            <w:r w:rsidR="0001748B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89</w:t>
            </w:r>
          </w:p>
        </w:tc>
        <w:tc>
          <w:tcPr>
            <w:tcW w:w="249" w:type="dxa"/>
            <w:vAlign w:val="bottom"/>
          </w:tcPr>
          <w:p w:rsidR="00E62BE5" w:rsidRPr="00447F0A" w:rsidRDefault="00E62BE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</w:tcPr>
          <w:p w:rsidR="00E62BE5" w:rsidRPr="00CE43A0" w:rsidRDefault="00E62BE5" w:rsidP="00642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3A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768D2" w:rsidRPr="00885F84" w:rsidTr="0073739E">
        <w:tc>
          <w:tcPr>
            <w:tcW w:w="5070" w:type="dxa"/>
            <w:vAlign w:val="bottom"/>
          </w:tcPr>
          <w:p w:rsidR="004768D2" w:rsidRPr="002E4338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ผลขาดทุนสุทธิทางภาษียกมาที่ยังไม่ได้บันทึกในงวดก่อน</w:t>
            </w:r>
          </w:p>
        </w:tc>
        <w:tc>
          <w:tcPr>
            <w:tcW w:w="1134" w:type="dxa"/>
            <w:vAlign w:val="bottom"/>
          </w:tcPr>
          <w:p w:rsidR="004768D2" w:rsidRPr="00B0289C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vAlign w:val="bottom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4768D2" w:rsidRPr="00B0289C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vAlign w:val="bottom"/>
          </w:tcPr>
          <w:p w:rsidR="004768D2" w:rsidRPr="00447F0A" w:rsidRDefault="004768D2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515D6" w:rsidRPr="00885F84" w:rsidTr="005D4B47">
        <w:tc>
          <w:tcPr>
            <w:tcW w:w="5070" w:type="dxa"/>
            <w:vAlign w:val="bottom"/>
          </w:tcPr>
          <w:p w:rsidR="004515D6" w:rsidRPr="002E4338" w:rsidRDefault="004515D6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   แต่นำมาใช้เพื่อลดค่าใช้จ่ายภาษีเงินได้</w:t>
            </w:r>
          </w:p>
        </w:tc>
        <w:tc>
          <w:tcPr>
            <w:tcW w:w="1134" w:type="dxa"/>
            <w:vAlign w:val="bottom"/>
          </w:tcPr>
          <w:p w:rsidR="004515D6" w:rsidRPr="00B0289C" w:rsidRDefault="004515D6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28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0289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825</w:t>
            </w:r>
            <w:r w:rsidRPr="00B0289C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:rsidR="004515D6" w:rsidRPr="00447F0A" w:rsidRDefault="004515D6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:rsidR="004515D6" w:rsidRPr="00CE43A0" w:rsidRDefault="004515D6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460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4515D6" w:rsidRPr="00447F0A" w:rsidRDefault="004515D6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4515D6" w:rsidRPr="00B0289C" w:rsidRDefault="004515D6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289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49" w:type="dxa"/>
            <w:vAlign w:val="bottom"/>
          </w:tcPr>
          <w:p w:rsidR="004515D6" w:rsidRPr="00447F0A" w:rsidRDefault="004515D6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</w:tcPr>
          <w:p w:rsidR="004515D6" w:rsidRPr="00CE43A0" w:rsidRDefault="004515D6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3A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4768D2" w:rsidRPr="00885F84" w:rsidTr="0073739E">
        <w:tc>
          <w:tcPr>
            <w:tcW w:w="5070" w:type="dxa"/>
            <w:vAlign w:val="bottom"/>
          </w:tcPr>
          <w:p w:rsidR="004768D2" w:rsidRPr="002E4338" w:rsidRDefault="004768D2" w:rsidP="0073739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68D2" w:rsidRPr="00B0289C" w:rsidRDefault="00B0289C" w:rsidP="0073739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4768D2" w:rsidRPr="00B0289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60" w:type="dxa"/>
            <w:vAlign w:val="bottom"/>
          </w:tcPr>
          <w:p w:rsidR="004768D2" w:rsidRPr="00447F0A" w:rsidRDefault="004768D2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68D2" w:rsidRPr="00CE43A0" w:rsidRDefault="004768D2" w:rsidP="00693D85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36" w:type="dxa"/>
          </w:tcPr>
          <w:p w:rsidR="004768D2" w:rsidRPr="00447F0A" w:rsidRDefault="004768D2" w:rsidP="0073739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68D2" w:rsidRPr="00B0289C" w:rsidRDefault="004768D2" w:rsidP="00E8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28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0289C">
              <w:rPr>
                <w:rFonts w:ascii="Angsana New" w:hAnsi="Angsana New" w:hint="cs"/>
                <w:sz w:val="30"/>
                <w:szCs w:val="30"/>
                <w:cs/>
              </w:rPr>
              <w:t>483</w:t>
            </w:r>
            <w:r w:rsidRPr="00B0289C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vAlign w:val="bottom"/>
          </w:tcPr>
          <w:p w:rsidR="004768D2" w:rsidRPr="00447F0A" w:rsidRDefault="004768D2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68D2" w:rsidRPr="00CE43A0" w:rsidRDefault="004768D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E43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710</w:t>
            </w:r>
            <w:r w:rsidRPr="00CE43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:rsidR="006D216F" w:rsidRDefault="006D216F" w:rsidP="00767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515D6" w:rsidRDefault="004515D6" w:rsidP="00767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57404" w:rsidRDefault="00C57404" w:rsidP="00767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67028" w:rsidRPr="00502CCD" w:rsidRDefault="00767028" w:rsidP="00767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0297F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50297F">
        <w:rPr>
          <w:rFonts w:ascii="Angsana New" w:hAnsi="Angsana New"/>
          <w:sz w:val="30"/>
          <w:szCs w:val="30"/>
        </w:rPr>
        <w:t xml:space="preserve">31 </w:t>
      </w:r>
      <w:r w:rsidRPr="0050297F">
        <w:rPr>
          <w:rFonts w:ascii="Angsana New" w:hAnsi="Angsana New"/>
          <w:sz w:val="30"/>
          <w:szCs w:val="30"/>
          <w:cs/>
        </w:rPr>
        <w:t>ธันวาคม</w:t>
      </w:r>
      <w:r w:rsidR="004768D2">
        <w:rPr>
          <w:rFonts w:ascii="Angsana New" w:hAnsi="Angsana New"/>
          <w:sz w:val="30"/>
          <w:szCs w:val="30"/>
        </w:rPr>
        <w:t xml:space="preserve"> 2565</w:t>
      </w:r>
      <w:r>
        <w:rPr>
          <w:rFonts w:ascii="Angsana New" w:hAnsi="Angsana New"/>
          <w:sz w:val="30"/>
          <w:szCs w:val="30"/>
        </w:rPr>
        <w:t xml:space="preserve"> </w:t>
      </w:r>
      <w:r w:rsidR="006D216F">
        <w:rPr>
          <w:rFonts w:ascii="Angsana New" w:hAnsi="Angsana New" w:hint="cs"/>
          <w:sz w:val="30"/>
          <w:szCs w:val="30"/>
          <w:cs/>
        </w:rPr>
        <w:t>กลุ่ม</w:t>
      </w:r>
      <w:r w:rsidRPr="0050297F">
        <w:rPr>
          <w:rFonts w:ascii="Angsana New" w:hAnsi="Angsana New"/>
          <w:sz w:val="30"/>
          <w:szCs w:val="30"/>
          <w:cs/>
        </w:rPr>
        <w:t>บริษัทไม่ได้รับรู้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50297F">
        <w:rPr>
          <w:rFonts w:ascii="Angsana New" w:hAnsi="Angsana New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 xml:space="preserve">ทางภาษียกมาจำนวนเงินรวม </w:t>
      </w:r>
      <w:r w:rsidR="00CD5649">
        <w:rPr>
          <w:rFonts w:ascii="Angsana New" w:hAnsi="Angsana New" w:hint="cs"/>
          <w:sz w:val="30"/>
          <w:szCs w:val="30"/>
          <w:cs/>
        </w:rPr>
        <w:t>20.5</w:t>
      </w:r>
      <w:r w:rsidRPr="00F16687">
        <w:rPr>
          <w:rFonts w:ascii="Angsana New" w:hAnsi="Angsana New" w:hint="cs"/>
          <w:sz w:val="30"/>
          <w:szCs w:val="30"/>
          <w:cs/>
        </w:rPr>
        <w:t xml:space="preserve"> ล้าน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Pr="0050297F">
        <w:rPr>
          <w:rFonts w:ascii="Angsana New" w:hAnsi="Angsana New"/>
          <w:sz w:val="30"/>
          <w:szCs w:val="30"/>
          <w:cs/>
        </w:rPr>
        <w:t xml:space="preserve">เป็นสินทรัพย์ภาษีเงินได้รอการตัดบัญชี </w:t>
      </w:r>
      <w:r>
        <w:rPr>
          <w:rFonts w:ascii="Angsana New" w:hAnsi="Angsana New" w:hint="cs"/>
          <w:sz w:val="30"/>
          <w:szCs w:val="30"/>
          <w:cs/>
        </w:rPr>
        <w:t>ผลขาดทุนดังกล่าวจะ</w:t>
      </w:r>
      <w:r w:rsidRPr="0050297F">
        <w:rPr>
          <w:rFonts w:ascii="Angsana New" w:hAnsi="Angsana New"/>
          <w:sz w:val="30"/>
          <w:szCs w:val="30"/>
          <w:cs/>
        </w:rPr>
        <w:t>หมดอายุใน</w:t>
      </w:r>
      <w:r w:rsidRPr="00F16687">
        <w:rPr>
          <w:rFonts w:ascii="Angsana New" w:hAnsi="Angsana New"/>
          <w:sz w:val="30"/>
          <w:szCs w:val="30"/>
          <w:cs/>
        </w:rPr>
        <w:t>ปี</w:t>
      </w:r>
      <w:r w:rsidR="00F16687" w:rsidRPr="00F16687">
        <w:rPr>
          <w:rFonts w:ascii="Angsana New" w:hAnsi="Angsana New"/>
          <w:sz w:val="30"/>
          <w:szCs w:val="30"/>
        </w:rPr>
        <w:t xml:space="preserve"> </w:t>
      </w:r>
      <w:r w:rsidR="003E008D" w:rsidRPr="003E008D">
        <w:rPr>
          <w:rFonts w:ascii="Angsana New" w:hAnsi="Angsana New"/>
          <w:sz w:val="30"/>
          <w:szCs w:val="30"/>
        </w:rPr>
        <w:t>2566</w:t>
      </w:r>
      <w:r w:rsidR="00CD5649">
        <w:rPr>
          <w:rFonts w:ascii="Angsana New" w:hAnsi="Angsana New"/>
          <w:sz w:val="30"/>
          <w:szCs w:val="30"/>
        </w:rPr>
        <w:t xml:space="preserve"> - 2570</w:t>
      </w:r>
    </w:p>
    <w:p w:rsidR="00437EB4" w:rsidRPr="004C6999" w:rsidRDefault="00437EB4" w:rsidP="009B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9B48F3" w:rsidRDefault="009B48F3" w:rsidP="009B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 (รายได้) ภาษีเงินได้รอการตัดบัญชีที่บันทึกในกำไรขาดทุนเบ็ดเสร็จอื่นสำหรั</w:t>
      </w:r>
      <w:r w:rsidR="004768D2">
        <w:rPr>
          <w:rFonts w:ascii="Angsana New" w:hAnsi="Angsana New" w:hint="cs"/>
          <w:sz w:val="30"/>
          <w:szCs w:val="30"/>
          <w:cs/>
        </w:rPr>
        <w:t>บปีสิ้นสุดวันที่ 31 ธันวาคม 2565 และ 2564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p w:rsidR="009B48F3" w:rsidRPr="008F56FE" w:rsidRDefault="009B48F3" w:rsidP="009B4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907" w:type="dxa"/>
        <w:tblInd w:w="-18" w:type="dxa"/>
        <w:tblLook w:val="0000"/>
      </w:tblPr>
      <w:tblGrid>
        <w:gridCol w:w="4444"/>
        <w:gridCol w:w="1176"/>
        <w:gridCol w:w="235"/>
        <w:gridCol w:w="1217"/>
        <w:gridCol w:w="236"/>
        <w:gridCol w:w="1182"/>
        <w:gridCol w:w="246"/>
        <w:gridCol w:w="1171"/>
      </w:tblGrid>
      <w:tr w:rsidR="009B48F3" w:rsidRPr="007554FB" w:rsidTr="0073739E">
        <w:trPr>
          <w:tblHeader/>
        </w:trPr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9B48F3" w:rsidRPr="007554FB" w:rsidRDefault="009B48F3" w:rsidP="0073739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8F3" w:rsidRPr="007554FB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B48F3" w:rsidRPr="00885F84" w:rsidTr="00437EB4">
        <w:trPr>
          <w:tblHeader/>
        </w:trPr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9B48F3" w:rsidRPr="007554FB" w:rsidRDefault="009B48F3" w:rsidP="0073739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8F3" w:rsidRPr="004F07C8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9B48F3" w:rsidRPr="004F07C8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8F3" w:rsidRPr="006A4E57" w:rsidRDefault="009B48F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A4E5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B48F3" w:rsidRPr="00885F84" w:rsidTr="00437EB4">
        <w:trPr>
          <w:tblHeader/>
        </w:trPr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9B48F3" w:rsidRPr="007554FB" w:rsidRDefault="009B48F3" w:rsidP="0073739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8F3" w:rsidRPr="00885F84" w:rsidRDefault="00693D8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9B48F3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48F3" w:rsidRPr="00885F84" w:rsidRDefault="009B48F3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51DCF" w:rsidRPr="007C073A" w:rsidTr="00642701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751DCF" w:rsidRPr="00432322" w:rsidRDefault="00751DCF" w:rsidP="00155365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 (ขาดทุน) จากการวัดมูลค่าใหม่ของ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:rsidR="00751DCF" w:rsidRPr="00751DCF" w:rsidRDefault="00751DCF" w:rsidP="001553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51DCF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1</w:t>
            </w:r>
            <w:r w:rsidRPr="00751DCF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048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vAlign w:val="bottom"/>
          </w:tcPr>
          <w:p w:rsidR="00751DCF" w:rsidRPr="00155365" w:rsidRDefault="00751DCF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vAlign w:val="bottom"/>
          </w:tcPr>
          <w:p w:rsidR="00751DCF" w:rsidRPr="00155365" w:rsidRDefault="00751DCF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155365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1</w:t>
            </w:r>
            <w:r w:rsidRPr="00155365">
              <w:rPr>
                <w:rFonts w:ascii="Angsana New" w:hAnsi="Angsana New"/>
                <w:sz w:val="30"/>
                <w:szCs w:val="30"/>
                <w:lang w:eastAsia="zh-CN"/>
              </w:rPr>
              <w:t>,630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51DCF" w:rsidRPr="00437EB4" w:rsidRDefault="00751DCF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</w:tcPr>
          <w:p w:rsidR="00751DCF" w:rsidRPr="00751DCF" w:rsidRDefault="00751DCF" w:rsidP="0064270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51DCF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(625)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:rsidR="00751DCF" w:rsidRPr="00437EB4" w:rsidRDefault="00751DCF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:rsidR="00751DCF" w:rsidRPr="00437EB4" w:rsidRDefault="00751DCF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zh-CN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,524</w:t>
            </w:r>
          </w:p>
        </w:tc>
      </w:tr>
      <w:tr w:rsidR="00693D85" w:rsidRPr="00ED534D" w:rsidTr="00437EB4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693D85" w:rsidRDefault="00693D8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ผลประโยชน์พนักงานที่กำหนดไว้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:rsidR="00693D85" w:rsidRPr="00751DCF" w:rsidRDefault="00693D85" w:rsidP="001553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vAlign w:val="bottom"/>
          </w:tcPr>
          <w:p w:rsidR="00693D85" w:rsidRPr="00155365" w:rsidRDefault="00693D8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vAlign w:val="bottom"/>
          </w:tcPr>
          <w:p w:rsidR="00693D85" w:rsidRPr="00155365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693D85" w:rsidRPr="00437EB4" w:rsidRDefault="00693D8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3D85" w:rsidRPr="00693D85" w:rsidRDefault="00693D85" w:rsidP="001553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:rsidR="00693D85" w:rsidRPr="00437EB4" w:rsidRDefault="00693D8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:rsidR="00693D85" w:rsidRPr="00437EB4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</w:tr>
      <w:tr w:rsidR="00751DCF" w:rsidRPr="00ED534D" w:rsidTr="00642701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751DCF" w:rsidRPr="00E94607" w:rsidRDefault="00751DCF" w:rsidP="006D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="006D216F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6D216F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ภาษีเงินได้รอการตัดบัญชี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DCF" w:rsidRPr="00751DCF" w:rsidRDefault="00751DCF" w:rsidP="001553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(223</w:t>
            </w:r>
            <w:r w:rsidRPr="00751DCF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vAlign w:val="bottom"/>
          </w:tcPr>
          <w:p w:rsidR="00751DCF" w:rsidRPr="00155365" w:rsidRDefault="00751DC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DCF" w:rsidRPr="00155365" w:rsidRDefault="00751DCF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155365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(333)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51DCF" w:rsidRPr="00437EB4" w:rsidRDefault="00751DC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1DCF" w:rsidRPr="00437EB4" w:rsidRDefault="00751DCF" w:rsidP="0064270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125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:rsidR="00751DCF" w:rsidRPr="00437EB4" w:rsidRDefault="00751DC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DCF" w:rsidRPr="00437EB4" w:rsidRDefault="00751DCF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(505)</w:t>
            </w:r>
          </w:p>
        </w:tc>
      </w:tr>
      <w:tr w:rsidR="00751DCF" w:rsidRPr="00ED534D" w:rsidTr="00642701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751DCF" w:rsidRPr="007554FB" w:rsidRDefault="00751DCF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51DCF" w:rsidRPr="00751DCF" w:rsidRDefault="00751DCF" w:rsidP="005069E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825</w:t>
            </w: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  <w:vAlign w:val="bottom"/>
          </w:tcPr>
          <w:p w:rsidR="00751DCF" w:rsidRPr="00155365" w:rsidRDefault="00751DCF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51DCF" w:rsidRPr="00155365" w:rsidRDefault="00751DCF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5365">
              <w:rPr>
                <w:rFonts w:ascii="Angsana New" w:hAnsi="Angsana New" w:hint="cs"/>
                <w:sz w:val="30"/>
                <w:szCs w:val="30"/>
                <w:cs/>
              </w:rPr>
              <w:t>1,297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751DCF" w:rsidRPr="00437EB4" w:rsidRDefault="00751DCF" w:rsidP="007373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51DCF" w:rsidRPr="00751DCF" w:rsidRDefault="00751DCF" w:rsidP="0064270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51DCF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(500)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:rsidR="00751DCF" w:rsidRPr="00437EB4" w:rsidRDefault="00751DCF" w:rsidP="0073739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51DCF" w:rsidRPr="00437EB4" w:rsidRDefault="00751DCF" w:rsidP="00693D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2,019</w:t>
            </w:r>
          </w:p>
        </w:tc>
      </w:tr>
    </w:tbl>
    <w:p w:rsidR="009B48F3" w:rsidRPr="002A275C" w:rsidRDefault="009B48F3" w:rsidP="009B48F3">
      <w:pPr>
        <w:tabs>
          <w:tab w:val="left" w:pos="540"/>
          <w:tab w:val="left" w:pos="9356"/>
        </w:tabs>
        <w:rPr>
          <w:rFonts w:ascii="Angsana New" w:hAnsi="Angsana New"/>
          <w:b/>
          <w:sz w:val="30"/>
          <w:szCs w:val="30"/>
          <w:cs/>
        </w:rPr>
      </w:pPr>
    </w:p>
    <w:p w:rsidR="000E2129" w:rsidRPr="006363F2" w:rsidRDefault="007C1DBB" w:rsidP="0063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A275C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0E2129" w:rsidRPr="00A33268">
        <w:rPr>
          <w:rFonts w:ascii="Angsana New" w:hAnsi="Angsana New"/>
          <w:b/>
          <w:bCs/>
          <w:sz w:val="30"/>
          <w:szCs w:val="30"/>
        </w:rPr>
        <w:t>.</w:t>
      </w:r>
      <w:r w:rsidR="000E2129" w:rsidRPr="00A33268">
        <w:rPr>
          <w:rFonts w:ascii="Angsana New" w:hAnsi="Angsana New"/>
          <w:b/>
          <w:bCs/>
          <w:sz w:val="30"/>
          <w:szCs w:val="30"/>
        </w:rPr>
        <w:tab/>
      </w:r>
      <w:r w:rsidR="00DE28A6" w:rsidRPr="006363F2">
        <w:rPr>
          <w:rFonts w:ascii="Angsana New" w:hAnsi="Angsana New" w:hint="cs"/>
          <w:b/>
          <w:bCs/>
          <w:sz w:val="30"/>
          <w:szCs w:val="30"/>
          <w:cs/>
        </w:rPr>
        <w:t xml:space="preserve">เงินกู้ยืมจากสถาบันการเงิน </w:t>
      </w:r>
    </w:p>
    <w:p w:rsidR="000E2129" w:rsidRPr="005F061A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E28A6" w:rsidRPr="00DE28A6" w:rsidRDefault="00DE28A6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E28A6">
        <w:rPr>
          <w:rFonts w:ascii="Angsana New" w:hAnsi="Angsana New" w:hint="cs"/>
          <w:i/>
          <w:iCs/>
          <w:sz w:val="30"/>
          <w:szCs w:val="30"/>
          <w:cs/>
        </w:rPr>
        <w:t xml:space="preserve">วงเงินสินเชื่อ </w:t>
      </w:r>
    </w:p>
    <w:p w:rsidR="00DE28A6" w:rsidRPr="00DE28A6" w:rsidRDefault="00DE28A6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0E2129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D495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765E7">
        <w:rPr>
          <w:rFonts w:ascii="Angsana New" w:hAnsi="Angsana New"/>
          <w:sz w:val="30"/>
          <w:szCs w:val="30"/>
        </w:rPr>
        <w:t>31</w:t>
      </w:r>
      <w:r w:rsidRPr="006765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4933">
        <w:rPr>
          <w:rFonts w:ascii="Angsana New" w:hAnsi="Angsana New"/>
          <w:sz w:val="30"/>
          <w:szCs w:val="30"/>
        </w:rPr>
        <w:t>256</w:t>
      </w:r>
      <w:r w:rsidR="00693D85">
        <w:rPr>
          <w:rFonts w:ascii="Angsana New" w:hAnsi="Angsana New" w:hint="cs"/>
          <w:sz w:val="30"/>
          <w:szCs w:val="30"/>
          <w:cs/>
        </w:rPr>
        <w:t>5</w:t>
      </w:r>
      <w:r w:rsidRPr="006765E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64933">
        <w:rPr>
          <w:rFonts w:ascii="Angsana New" w:hAnsi="Angsana New"/>
          <w:sz w:val="30"/>
          <w:szCs w:val="30"/>
        </w:rPr>
        <w:t>256</w:t>
      </w:r>
      <w:r w:rsidR="00693D85">
        <w:rPr>
          <w:rFonts w:ascii="Angsana New" w:hAnsi="Angsana New" w:hint="cs"/>
          <w:sz w:val="30"/>
          <w:szCs w:val="30"/>
          <w:cs/>
        </w:rPr>
        <w:t>4</w:t>
      </w:r>
      <w:r w:rsidR="0016493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D4955">
        <w:rPr>
          <w:rFonts w:ascii="Angsana New" w:hAnsi="Angsana New"/>
          <w:sz w:val="30"/>
          <w:szCs w:val="30"/>
          <w:cs/>
        </w:rPr>
        <w:t>บริษัท</w:t>
      </w:r>
      <w:r w:rsidR="00166A78">
        <w:rPr>
          <w:rFonts w:ascii="Angsana New" w:hAnsi="Angsana New" w:hint="cs"/>
          <w:sz w:val="30"/>
          <w:szCs w:val="30"/>
          <w:cs/>
        </w:rPr>
        <w:t xml:space="preserve">มีวงเงินสินเชื่อกับธนาคารในประเทศหลายแห่งดังนี้ </w:t>
      </w:r>
    </w:p>
    <w:p w:rsidR="000E2129" w:rsidRPr="005F061A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206" w:type="dxa"/>
        <w:tblInd w:w="-176" w:type="dxa"/>
        <w:tblLook w:val="04A0"/>
      </w:tblPr>
      <w:tblGrid>
        <w:gridCol w:w="4253"/>
        <w:gridCol w:w="1275"/>
        <w:gridCol w:w="284"/>
        <w:gridCol w:w="1276"/>
        <w:gridCol w:w="283"/>
        <w:gridCol w:w="1276"/>
        <w:gridCol w:w="283"/>
        <w:gridCol w:w="1276"/>
      </w:tblGrid>
      <w:tr w:rsidR="007018DB" w:rsidRPr="00EA0007" w:rsidTr="007D5AD8">
        <w:tc>
          <w:tcPr>
            <w:tcW w:w="4253" w:type="dxa"/>
          </w:tcPr>
          <w:p w:rsidR="007018DB" w:rsidRPr="005F061A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</w:tcPr>
          <w:p w:rsidR="007018DB" w:rsidRPr="00374FD7" w:rsidRDefault="007018DB" w:rsidP="005D0BBA">
            <w:pPr>
              <w:pStyle w:val="BodyText3"/>
              <w:jc w:val="center"/>
              <w:rPr>
                <w:cs/>
              </w:rPr>
            </w:pPr>
            <w:r w:rsidRPr="00374FD7">
              <w:rPr>
                <w:rFonts w:hint="cs"/>
                <w:cs/>
              </w:rPr>
              <w:t>พันบาท</w:t>
            </w:r>
          </w:p>
        </w:tc>
      </w:tr>
      <w:tr w:rsidR="007018DB" w:rsidRPr="00EA0007" w:rsidTr="007D5AD8">
        <w:tc>
          <w:tcPr>
            <w:tcW w:w="4253" w:type="dxa"/>
          </w:tcPr>
          <w:p w:rsidR="007018DB" w:rsidRPr="00EA0007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7018DB" w:rsidRPr="002D70ED" w:rsidRDefault="007018DB" w:rsidP="00295E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0E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018DB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018DB" w:rsidRPr="002D70ED" w:rsidRDefault="007018DB" w:rsidP="00295E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0E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933" w:rsidRPr="00EA0007" w:rsidTr="007D5AD8">
        <w:tc>
          <w:tcPr>
            <w:tcW w:w="4253" w:type="dxa"/>
          </w:tcPr>
          <w:p w:rsidR="00164933" w:rsidRPr="00EA0007" w:rsidRDefault="00164933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EA0007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64933" w:rsidRPr="00EA0007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EA0007" w:rsidRDefault="00164933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164933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EA0007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64933" w:rsidRPr="00EA0007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4933" w:rsidRPr="00EA0007" w:rsidRDefault="00164933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93D85" w:rsidRPr="00EA0007" w:rsidTr="007D5AD8">
        <w:tc>
          <w:tcPr>
            <w:tcW w:w="4253" w:type="dxa"/>
          </w:tcPr>
          <w:p w:rsidR="00693D85" w:rsidRDefault="00693D85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75" w:type="dxa"/>
          </w:tcPr>
          <w:p w:rsidR="00693D85" w:rsidRPr="00237C35" w:rsidRDefault="00693D85" w:rsidP="00FF5FB6">
            <w:pPr>
              <w:pStyle w:val="BodyText3"/>
              <w:ind w:right="137"/>
              <w:jc w:val="right"/>
            </w:pPr>
            <w:r w:rsidRPr="00237C35">
              <w:t>80,350</w:t>
            </w:r>
          </w:p>
        </w:tc>
        <w:tc>
          <w:tcPr>
            <w:tcW w:w="284" w:type="dxa"/>
          </w:tcPr>
          <w:p w:rsidR="00693D85" w:rsidRPr="00F31BBC" w:rsidRDefault="00693D85" w:rsidP="00571711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693D85" w:rsidRPr="00F31BBC" w:rsidRDefault="00693D85" w:rsidP="00693D85">
            <w:pPr>
              <w:pStyle w:val="BodyText3"/>
              <w:ind w:right="137"/>
              <w:jc w:val="right"/>
            </w:pPr>
            <w:r w:rsidRPr="00F31BBC">
              <w:t>80,350</w:t>
            </w:r>
          </w:p>
        </w:tc>
        <w:tc>
          <w:tcPr>
            <w:tcW w:w="283" w:type="dxa"/>
          </w:tcPr>
          <w:p w:rsidR="00693D85" w:rsidRPr="00807175" w:rsidRDefault="00693D85" w:rsidP="00571711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</w:tcPr>
          <w:p w:rsidR="00693D85" w:rsidRPr="00237C35" w:rsidRDefault="00693D85" w:rsidP="00FF5FB6">
            <w:pPr>
              <w:pStyle w:val="BodyText3"/>
              <w:ind w:right="137"/>
              <w:jc w:val="right"/>
            </w:pPr>
            <w:r w:rsidRPr="00237C35">
              <w:t>5</w:t>
            </w:r>
            <w:r w:rsidRPr="00237C35">
              <w:rPr>
                <w:rFonts w:hint="cs"/>
                <w:cs/>
              </w:rPr>
              <w:t>0</w:t>
            </w:r>
            <w:r w:rsidRPr="00237C35">
              <w:t>,0</w:t>
            </w:r>
            <w:r w:rsidRPr="00237C35">
              <w:rPr>
                <w:rFonts w:hint="cs"/>
                <w:cs/>
              </w:rPr>
              <w:t>0</w:t>
            </w:r>
            <w:r w:rsidRPr="00237C35">
              <w:t>0</w:t>
            </w:r>
          </w:p>
        </w:tc>
        <w:tc>
          <w:tcPr>
            <w:tcW w:w="283" w:type="dxa"/>
          </w:tcPr>
          <w:p w:rsidR="00693D85" w:rsidRPr="00EA0007" w:rsidRDefault="00693D85" w:rsidP="00571711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93D85" w:rsidRPr="0070250B" w:rsidRDefault="00693D85" w:rsidP="00693D85">
            <w:pPr>
              <w:pStyle w:val="BodyText3"/>
              <w:ind w:right="137"/>
              <w:jc w:val="right"/>
            </w:pPr>
            <w:r w:rsidRPr="0070250B">
              <w:t>5</w:t>
            </w:r>
            <w:r w:rsidRPr="0070250B">
              <w:rPr>
                <w:rFonts w:hint="cs"/>
                <w:cs/>
              </w:rPr>
              <w:t>0</w:t>
            </w:r>
            <w:r w:rsidRPr="0070250B">
              <w:t>,0</w:t>
            </w:r>
            <w:r w:rsidRPr="0070250B">
              <w:rPr>
                <w:rFonts w:hint="cs"/>
                <w:cs/>
              </w:rPr>
              <w:t>0</w:t>
            </w:r>
            <w:r w:rsidRPr="0070250B">
              <w:t>0</w:t>
            </w:r>
          </w:p>
        </w:tc>
      </w:tr>
      <w:tr w:rsidR="00693D85" w:rsidRPr="00EA0007" w:rsidTr="007D5AD8">
        <w:tc>
          <w:tcPr>
            <w:tcW w:w="4253" w:type="dxa"/>
          </w:tcPr>
          <w:p w:rsidR="00693D85" w:rsidRPr="00374FD7" w:rsidRDefault="00693D85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 (ทรัสต์รีซีทและตั๋วสัญญาใช้เงิน)</w:t>
            </w:r>
          </w:p>
        </w:tc>
        <w:tc>
          <w:tcPr>
            <w:tcW w:w="1275" w:type="dxa"/>
          </w:tcPr>
          <w:p w:rsidR="00693D85" w:rsidRPr="00237C35" w:rsidRDefault="00EC2CCB" w:rsidP="00FF5FB6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703</w:t>
            </w:r>
            <w:r w:rsidR="00693D85" w:rsidRPr="00237C35">
              <w:t>,</w:t>
            </w:r>
            <w:r>
              <w:t>283</w:t>
            </w:r>
          </w:p>
        </w:tc>
        <w:tc>
          <w:tcPr>
            <w:tcW w:w="284" w:type="dxa"/>
          </w:tcPr>
          <w:p w:rsidR="00693D85" w:rsidRPr="00F31BBC" w:rsidRDefault="00693D85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693D85" w:rsidRPr="00F31BBC" w:rsidRDefault="00693D85" w:rsidP="00693D85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655</w:t>
            </w:r>
            <w:r w:rsidRPr="00F31BBC">
              <w:t>,</w:t>
            </w:r>
            <w:r>
              <w:t>506</w:t>
            </w:r>
          </w:p>
        </w:tc>
        <w:tc>
          <w:tcPr>
            <w:tcW w:w="283" w:type="dxa"/>
          </w:tcPr>
          <w:p w:rsidR="00693D85" w:rsidRPr="00807175" w:rsidRDefault="00693D85" w:rsidP="005D0BBA">
            <w:pPr>
              <w:pStyle w:val="BodyText3"/>
              <w:ind w:right="137"/>
              <w:jc w:val="right"/>
              <w:rPr>
                <w:highlight w:val="yellow"/>
                <w:cs/>
              </w:rPr>
            </w:pPr>
          </w:p>
        </w:tc>
        <w:tc>
          <w:tcPr>
            <w:tcW w:w="1276" w:type="dxa"/>
          </w:tcPr>
          <w:p w:rsidR="00693D85" w:rsidRPr="00237C35" w:rsidRDefault="00693D85" w:rsidP="00FF5FB6">
            <w:pPr>
              <w:pStyle w:val="BodyText3"/>
              <w:ind w:right="137"/>
              <w:jc w:val="right"/>
              <w:rPr>
                <w:cs/>
              </w:rPr>
            </w:pPr>
            <w:r w:rsidRPr="00237C35">
              <w:rPr>
                <w:rFonts w:hint="cs"/>
                <w:cs/>
              </w:rPr>
              <w:t>613</w:t>
            </w:r>
            <w:r w:rsidRPr="00237C35">
              <w:t>,0</w:t>
            </w:r>
            <w:r w:rsidRPr="00237C35">
              <w:rPr>
                <w:rFonts w:hint="cs"/>
                <w:cs/>
              </w:rPr>
              <w:t>00</w:t>
            </w:r>
          </w:p>
        </w:tc>
        <w:tc>
          <w:tcPr>
            <w:tcW w:w="283" w:type="dxa"/>
          </w:tcPr>
          <w:p w:rsidR="00693D85" w:rsidRPr="00EA0007" w:rsidRDefault="00693D85" w:rsidP="005D0BB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93D85" w:rsidRPr="0070250B" w:rsidRDefault="00693D85" w:rsidP="00693D85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613</w:t>
            </w:r>
            <w:r w:rsidRPr="0070250B">
              <w:t>,0</w:t>
            </w:r>
            <w:r w:rsidRPr="0070250B">
              <w:rPr>
                <w:rFonts w:hint="cs"/>
                <w:cs/>
              </w:rPr>
              <w:t>00</w:t>
            </w:r>
          </w:p>
        </w:tc>
      </w:tr>
      <w:tr w:rsidR="00693D85" w:rsidRPr="00EA0007" w:rsidTr="007D5AD8">
        <w:tc>
          <w:tcPr>
            <w:tcW w:w="4253" w:type="dxa"/>
          </w:tcPr>
          <w:p w:rsidR="00693D85" w:rsidRPr="001B6E0B" w:rsidRDefault="00693D85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</w:t>
            </w:r>
            <w:r w:rsidRPr="00B405A8">
              <w:rPr>
                <w:rFonts w:ascii="Angsana New" w:hAnsi="Angsana New" w:hint="cs"/>
                <w:sz w:val="30"/>
                <w:szCs w:val="30"/>
                <w:cs/>
              </w:rPr>
              <w:t>นและอาวัล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</w:t>
            </w:r>
          </w:p>
        </w:tc>
        <w:tc>
          <w:tcPr>
            <w:tcW w:w="1275" w:type="dxa"/>
          </w:tcPr>
          <w:p w:rsidR="00693D85" w:rsidRPr="00237C35" w:rsidRDefault="00EC2CCB" w:rsidP="00FF5FB6">
            <w:pPr>
              <w:pStyle w:val="BodyText3"/>
              <w:ind w:right="137"/>
              <w:jc w:val="right"/>
            </w:pPr>
            <w:r>
              <w:rPr>
                <w:rFonts w:hint="cs"/>
                <w:cs/>
              </w:rPr>
              <w:t>324</w:t>
            </w:r>
            <w:r w:rsidR="00693D85" w:rsidRPr="00237C35">
              <w:t>,</w:t>
            </w:r>
            <w:r>
              <w:rPr>
                <w:rFonts w:hint="cs"/>
                <w:cs/>
              </w:rPr>
              <w:t>217</w:t>
            </w:r>
          </w:p>
        </w:tc>
        <w:tc>
          <w:tcPr>
            <w:tcW w:w="284" w:type="dxa"/>
          </w:tcPr>
          <w:p w:rsidR="00693D85" w:rsidRPr="00F31BBC" w:rsidRDefault="00693D85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693D85" w:rsidRPr="00F31BBC" w:rsidRDefault="00693D85" w:rsidP="00693D85">
            <w:pPr>
              <w:pStyle w:val="BodyText3"/>
              <w:ind w:right="137"/>
              <w:jc w:val="right"/>
            </w:pPr>
            <w:r>
              <w:rPr>
                <w:rFonts w:hint="cs"/>
                <w:cs/>
              </w:rPr>
              <w:t>323</w:t>
            </w:r>
            <w:r w:rsidRPr="00F31BBC">
              <w:t>,</w:t>
            </w:r>
            <w:r>
              <w:rPr>
                <w:rFonts w:hint="cs"/>
                <w:cs/>
              </w:rPr>
              <w:t>967</w:t>
            </w:r>
          </w:p>
        </w:tc>
        <w:tc>
          <w:tcPr>
            <w:tcW w:w="283" w:type="dxa"/>
          </w:tcPr>
          <w:p w:rsidR="00693D85" w:rsidRPr="00807175" w:rsidRDefault="00693D85" w:rsidP="005D0BBA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</w:tcPr>
          <w:p w:rsidR="00693D85" w:rsidRPr="00237C35" w:rsidRDefault="00693D85" w:rsidP="00FF5FB6">
            <w:pPr>
              <w:pStyle w:val="BodyText3"/>
              <w:ind w:right="137"/>
              <w:jc w:val="right"/>
            </w:pPr>
            <w:r w:rsidRPr="00237C35">
              <w:t>2</w:t>
            </w:r>
            <w:r w:rsidRPr="00237C35">
              <w:rPr>
                <w:rFonts w:hint="cs"/>
                <w:cs/>
              </w:rPr>
              <w:t>50</w:t>
            </w:r>
            <w:r w:rsidRPr="00237C35">
              <w:t>,000</w:t>
            </w:r>
          </w:p>
        </w:tc>
        <w:tc>
          <w:tcPr>
            <w:tcW w:w="283" w:type="dxa"/>
          </w:tcPr>
          <w:p w:rsidR="00693D85" w:rsidRPr="00EA0007" w:rsidRDefault="00693D85" w:rsidP="005D0BB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93D85" w:rsidRPr="0070250B" w:rsidRDefault="00693D85" w:rsidP="00693D85">
            <w:pPr>
              <w:pStyle w:val="BodyText3"/>
              <w:ind w:right="137"/>
              <w:jc w:val="right"/>
            </w:pPr>
            <w:r w:rsidRPr="0070250B">
              <w:t>2</w:t>
            </w:r>
            <w:r w:rsidRPr="0070250B">
              <w:rPr>
                <w:rFonts w:hint="cs"/>
                <w:cs/>
              </w:rPr>
              <w:t>50</w:t>
            </w:r>
            <w:r w:rsidRPr="0070250B">
              <w:t>,000</w:t>
            </w:r>
          </w:p>
        </w:tc>
      </w:tr>
      <w:tr w:rsidR="00693D85" w:rsidRPr="00EA0007" w:rsidTr="007D5AD8">
        <w:tc>
          <w:tcPr>
            <w:tcW w:w="4253" w:type="dxa"/>
          </w:tcPr>
          <w:p w:rsidR="00693D85" w:rsidRPr="00374FD7" w:rsidRDefault="00693D85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93D85" w:rsidRPr="00237C35" w:rsidRDefault="00EC2CCB" w:rsidP="00FF5FB6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1,107</w:t>
            </w:r>
            <w:r w:rsidR="00693D85" w:rsidRPr="00237C35">
              <w:t>,</w:t>
            </w:r>
            <w:r>
              <w:rPr>
                <w:rFonts w:hint="cs"/>
                <w:cs/>
              </w:rPr>
              <w:t>850</w:t>
            </w:r>
          </w:p>
        </w:tc>
        <w:tc>
          <w:tcPr>
            <w:tcW w:w="284" w:type="dxa"/>
          </w:tcPr>
          <w:p w:rsidR="00693D85" w:rsidRPr="00F31BBC" w:rsidRDefault="00693D85" w:rsidP="005D0BB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93D85" w:rsidRPr="00F31BBC" w:rsidRDefault="00693D85" w:rsidP="00693D85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1,059</w:t>
            </w:r>
            <w:r w:rsidRPr="00F31BBC">
              <w:t>,</w:t>
            </w:r>
            <w:r>
              <w:rPr>
                <w:rFonts w:hint="cs"/>
                <w:cs/>
              </w:rPr>
              <w:t>823</w:t>
            </w:r>
          </w:p>
        </w:tc>
        <w:tc>
          <w:tcPr>
            <w:tcW w:w="283" w:type="dxa"/>
          </w:tcPr>
          <w:p w:rsidR="00693D85" w:rsidRPr="00807175" w:rsidRDefault="00693D85" w:rsidP="00AD2724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93D85" w:rsidRPr="00237C35" w:rsidRDefault="00693D85" w:rsidP="00FF5FB6">
            <w:pPr>
              <w:pStyle w:val="BodyText3"/>
              <w:ind w:right="137"/>
              <w:jc w:val="right"/>
            </w:pPr>
            <w:r w:rsidRPr="00237C35">
              <w:rPr>
                <w:rFonts w:hint="cs"/>
                <w:cs/>
              </w:rPr>
              <w:t>913</w:t>
            </w:r>
            <w:r w:rsidRPr="00237C35">
              <w:t>,000</w:t>
            </w:r>
          </w:p>
        </w:tc>
        <w:tc>
          <w:tcPr>
            <w:tcW w:w="283" w:type="dxa"/>
          </w:tcPr>
          <w:p w:rsidR="00693D85" w:rsidRPr="00EA0007" w:rsidRDefault="00693D85" w:rsidP="005D0BB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93D85" w:rsidRPr="0070250B" w:rsidRDefault="00693D85" w:rsidP="00693D85">
            <w:pPr>
              <w:pStyle w:val="BodyText3"/>
              <w:ind w:right="137"/>
              <w:jc w:val="right"/>
            </w:pPr>
            <w:r>
              <w:rPr>
                <w:rFonts w:hint="cs"/>
                <w:cs/>
              </w:rPr>
              <w:t>91</w:t>
            </w:r>
            <w:r w:rsidRPr="0070250B">
              <w:rPr>
                <w:rFonts w:hint="cs"/>
                <w:cs/>
              </w:rPr>
              <w:t>3</w:t>
            </w:r>
            <w:r w:rsidRPr="0070250B">
              <w:t>,000</w:t>
            </w:r>
          </w:p>
        </w:tc>
      </w:tr>
    </w:tbl>
    <w:p w:rsidR="00041582" w:rsidRDefault="00041582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D5F8D" w:rsidRPr="00166A78" w:rsidRDefault="00AD5F8D" w:rsidP="00AD5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F31BBC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เงินเบิกเกินบัญชีมีอัตราดอกเบี้ยเท่ากับ</w:t>
      </w:r>
      <w:r w:rsidRPr="00F31BBC">
        <w:rPr>
          <w:rFonts w:ascii="Angsana New" w:hAnsi="Angsana New"/>
          <w:sz w:val="30"/>
          <w:szCs w:val="30"/>
        </w:rPr>
        <w:t xml:space="preserve"> MOR </w:t>
      </w:r>
      <w:r w:rsidR="006D216F">
        <w:rPr>
          <w:rFonts w:ascii="Angsana New" w:hAnsi="Angsana New" w:hint="cs"/>
          <w:sz w:val="30"/>
          <w:szCs w:val="30"/>
          <w:cs/>
        </w:rPr>
        <w:t>ถึง</w:t>
      </w:r>
      <w:r w:rsidRPr="00F31BBC">
        <w:rPr>
          <w:rFonts w:ascii="Angsana New" w:hAnsi="Angsana New" w:hint="cs"/>
          <w:sz w:val="30"/>
          <w:szCs w:val="30"/>
          <w:cs/>
        </w:rPr>
        <w:t xml:space="preserve"> </w:t>
      </w:r>
      <w:r w:rsidRPr="00F31BBC">
        <w:rPr>
          <w:rFonts w:ascii="Angsana New" w:hAnsi="Angsana New"/>
          <w:sz w:val="30"/>
          <w:szCs w:val="30"/>
        </w:rPr>
        <w:t xml:space="preserve">MOR </w:t>
      </w:r>
      <w:r w:rsidR="006D216F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EC2CCB">
        <w:rPr>
          <w:rFonts w:ascii="Angsana New" w:hAnsi="Angsana New" w:hint="cs"/>
          <w:sz w:val="30"/>
          <w:szCs w:val="30"/>
          <w:cs/>
        </w:rPr>
        <w:t>2.5</w:t>
      </w:r>
      <w:r w:rsidRPr="00F31BBC">
        <w:rPr>
          <w:rFonts w:ascii="Angsana New" w:hAnsi="Angsana New" w:hint="cs"/>
          <w:sz w:val="30"/>
          <w:szCs w:val="30"/>
          <w:cs/>
        </w:rPr>
        <w:t xml:space="preserve"> </w:t>
      </w:r>
      <w:r w:rsidR="007D5AD8" w:rsidRPr="00F31BBC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F31BBC">
        <w:rPr>
          <w:rFonts w:ascii="Angsana New" w:hAnsi="Angsana New" w:hint="cs"/>
          <w:sz w:val="30"/>
          <w:szCs w:val="30"/>
          <w:cs/>
        </w:rPr>
        <w:t xml:space="preserve">ตั๋วสัญญาใช้เงินมีอัตราดอกเบี้ยเท่ากับ </w:t>
      </w:r>
      <w:r w:rsidRPr="00F31BBC">
        <w:rPr>
          <w:rFonts w:ascii="Angsana New" w:hAnsi="Angsana New"/>
          <w:sz w:val="30"/>
          <w:szCs w:val="30"/>
        </w:rPr>
        <w:t xml:space="preserve">MMR </w:t>
      </w:r>
      <w:r w:rsidRPr="00F31BB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31BBC">
        <w:rPr>
          <w:rFonts w:ascii="Angsana New" w:hAnsi="Angsana New"/>
          <w:sz w:val="30"/>
          <w:szCs w:val="30"/>
        </w:rPr>
        <w:t xml:space="preserve">MLR </w:t>
      </w:r>
      <w:r w:rsidRPr="00F31BBC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EC2CCB">
        <w:rPr>
          <w:rFonts w:ascii="Angsana New" w:hAnsi="Angsana New"/>
          <w:sz w:val="30"/>
          <w:szCs w:val="30"/>
        </w:rPr>
        <w:t>1</w:t>
      </w:r>
      <w:r w:rsidRPr="00EC2CCB">
        <w:rPr>
          <w:rFonts w:ascii="Angsana New" w:hAnsi="Angsana New" w:hint="cs"/>
          <w:sz w:val="30"/>
          <w:szCs w:val="30"/>
          <w:cs/>
        </w:rPr>
        <w:t xml:space="preserve"> ถึงร้อยละ 3</w:t>
      </w:r>
      <w:r w:rsidRPr="00F31BBC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4F0A38">
        <w:rPr>
          <w:rFonts w:ascii="Angsana New" w:hAnsi="Angsana New" w:hint="cs"/>
          <w:sz w:val="30"/>
          <w:szCs w:val="30"/>
          <w:cs/>
        </w:rPr>
        <w:t xml:space="preserve"> ทรัสต์รีซีท</w:t>
      </w:r>
      <w:r w:rsidR="006D216F">
        <w:rPr>
          <w:rFonts w:ascii="Angsana New" w:hAnsi="Angsana New" w:hint="cs"/>
          <w:sz w:val="30"/>
          <w:szCs w:val="30"/>
          <w:cs/>
        </w:rPr>
        <w:t>มี</w:t>
      </w:r>
      <w:r w:rsidR="004F0A38">
        <w:rPr>
          <w:rFonts w:ascii="Angsana New" w:hAnsi="Angsana New" w:hint="cs"/>
          <w:sz w:val="30"/>
          <w:szCs w:val="30"/>
          <w:cs/>
        </w:rPr>
        <w:t>อัตราดอกเบี้ยร้อยละ</w:t>
      </w:r>
      <w:r w:rsidR="00BB1C08">
        <w:rPr>
          <w:rFonts w:ascii="Angsana New" w:hAnsi="Angsana New" w:hint="cs"/>
          <w:sz w:val="30"/>
          <w:szCs w:val="30"/>
          <w:cs/>
        </w:rPr>
        <w:t xml:space="preserve"> </w:t>
      </w:r>
      <w:r w:rsidR="004F0A38" w:rsidRPr="00EC2CCB">
        <w:rPr>
          <w:rFonts w:ascii="Angsana New" w:hAnsi="Angsana New" w:hint="cs"/>
          <w:sz w:val="30"/>
          <w:szCs w:val="30"/>
          <w:cs/>
        </w:rPr>
        <w:t>2.95</w:t>
      </w:r>
      <w:r w:rsidR="00BB1C08">
        <w:rPr>
          <w:rFonts w:ascii="Angsana New" w:hAnsi="Angsana New" w:hint="cs"/>
          <w:sz w:val="30"/>
          <w:szCs w:val="30"/>
          <w:cs/>
        </w:rPr>
        <w:t xml:space="preserve"> </w:t>
      </w:r>
      <w:r w:rsidR="00EC2CCB" w:rsidRPr="00EC2CCB">
        <w:rPr>
          <w:rFonts w:ascii="Angsana New" w:hAnsi="Angsana New" w:hint="cs"/>
          <w:sz w:val="30"/>
          <w:szCs w:val="30"/>
          <w:cs/>
        </w:rPr>
        <w:t>ถึงร้อยละ 3</w:t>
      </w:r>
      <w:r w:rsidR="00EC2CCB">
        <w:rPr>
          <w:rFonts w:ascii="Angsana New" w:hAnsi="Angsana New" w:hint="cs"/>
          <w:sz w:val="30"/>
          <w:szCs w:val="30"/>
          <w:cs/>
        </w:rPr>
        <w:t>.00</w:t>
      </w:r>
      <w:r w:rsidR="00EC2CCB" w:rsidRPr="00F31BBC">
        <w:rPr>
          <w:rFonts w:ascii="Angsana New" w:hAnsi="Angsana New" w:hint="cs"/>
          <w:sz w:val="30"/>
          <w:szCs w:val="30"/>
          <w:cs/>
        </w:rPr>
        <w:t xml:space="preserve"> </w:t>
      </w:r>
      <w:r w:rsidR="00BB1C08">
        <w:rPr>
          <w:rFonts w:ascii="Angsana New" w:hAnsi="Angsana New" w:hint="cs"/>
          <w:sz w:val="30"/>
          <w:szCs w:val="30"/>
          <w:cs/>
        </w:rPr>
        <w:t>ต่อปี</w:t>
      </w:r>
      <w:r w:rsidR="007D5AD8">
        <w:rPr>
          <w:rFonts w:ascii="Angsana New" w:hAnsi="Angsana New" w:hint="cs"/>
          <w:sz w:val="30"/>
          <w:szCs w:val="30"/>
          <w:cs/>
        </w:rPr>
        <w:t xml:space="preserve"> </w:t>
      </w:r>
    </w:p>
    <w:p w:rsidR="009B48F3" w:rsidRDefault="009B48F3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D216F" w:rsidRDefault="006D216F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D216F" w:rsidRDefault="006D216F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41582" w:rsidRDefault="00041582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E28A6">
        <w:rPr>
          <w:rFonts w:ascii="Angsana New" w:hAnsi="Angsana New"/>
          <w:i/>
          <w:iCs/>
          <w:sz w:val="30"/>
          <w:szCs w:val="30"/>
          <w:cs/>
        </w:rPr>
        <w:lastRenderedPageBreak/>
        <w:t>เงิน</w:t>
      </w:r>
      <w:r w:rsidRPr="00DE28A6">
        <w:rPr>
          <w:rFonts w:ascii="Angsana New" w:hAnsi="Angsana New" w:hint="cs"/>
          <w:i/>
          <w:iCs/>
          <w:sz w:val="30"/>
          <w:szCs w:val="30"/>
          <w:cs/>
        </w:rPr>
        <w:t>เบิกเกินบัญชีและเงิน</w:t>
      </w:r>
      <w:r w:rsidRPr="00DE28A6">
        <w:rPr>
          <w:rFonts w:ascii="Angsana New" w:hAnsi="Angsana New"/>
          <w:i/>
          <w:iCs/>
          <w:sz w:val="30"/>
          <w:szCs w:val="30"/>
          <w:cs/>
        </w:rPr>
        <w:t>กู้ยืมระยะสั้นจาก</w:t>
      </w:r>
      <w:r w:rsidRPr="00DE28A6">
        <w:rPr>
          <w:rFonts w:ascii="Angsana New" w:hAnsi="Angsana New" w:hint="cs"/>
          <w:i/>
          <w:iCs/>
          <w:sz w:val="30"/>
          <w:szCs w:val="30"/>
          <w:cs/>
        </w:rPr>
        <w:t>สถาบันการเงิน</w:t>
      </w:r>
    </w:p>
    <w:p w:rsidR="00F0151D" w:rsidRPr="00F0151D" w:rsidRDefault="00F0151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F0151D" w:rsidRPr="00896568" w:rsidRDefault="00F0151D" w:rsidP="00F01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F4E6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F4E60">
        <w:rPr>
          <w:rFonts w:ascii="Angsana New" w:hAnsi="Angsana New"/>
          <w:sz w:val="30"/>
          <w:szCs w:val="30"/>
        </w:rPr>
        <w:t>31</w:t>
      </w:r>
      <w:r w:rsidRPr="000F4E6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64933">
        <w:rPr>
          <w:rFonts w:ascii="Angsana New" w:hAnsi="Angsana New"/>
          <w:sz w:val="30"/>
          <w:szCs w:val="30"/>
        </w:rPr>
        <w:t>256</w:t>
      </w:r>
      <w:r w:rsidR="00693D85">
        <w:rPr>
          <w:rFonts w:ascii="Angsana New" w:hAnsi="Angsana New" w:hint="cs"/>
          <w:sz w:val="30"/>
          <w:szCs w:val="30"/>
          <w:cs/>
        </w:rPr>
        <w:t>5</w:t>
      </w:r>
      <w:r w:rsidRPr="000F4E6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64933">
        <w:rPr>
          <w:rFonts w:ascii="Angsana New" w:hAnsi="Angsana New"/>
          <w:sz w:val="30"/>
          <w:szCs w:val="30"/>
        </w:rPr>
        <w:t>256</w:t>
      </w:r>
      <w:r w:rsidR="00693D85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DF3BB6">
        <w:rPr>
          <w:rFonts w:ascii="Angsana New" w:hAnsi="Angsana New" w:hint="cs"/>
          <w:sz w:val="30"/>
          <w:szCs w:val="30"/>
          <w:cs/>
        </w:rPr>
        <w:t>รายละเอียดของ</w:t>
      </w:r>
      <w:r w:rsidRPr="00F0151D">
        <w:rPr>
          <w:rFonts w:ascii="Angsana New" w:hAnsi="Angsana New"/>
          <w:sz w:val="30"/>
          <w:szCs w:val="30"/>
          <w:cs/>
        </w:rPr>
        <w:t>เงิน</w:t>
      </w:r>
      <w:r w:rsidRPr="00F0151D">
        <w:rPr>
          <w:rFonts w:ascii="Angsana New" w:hAnsi="Angsana New" w:hint="cs"/>
          <w:sz w:val="30"/>
          <w:szCs w:val="30"/>
          <w:cs/>
        </w:rPr>
        <w:t>เบิกเกินบัญชีและเงิน</w:t>
      </w:r>
      <w:r w:rsidRPr="00F0151D">
        <w:rPr>
          <w:rFonts w:ascii="Angsana New" w:hAnsi="Angsana New"/>
          <w:sz w:val="30"/>
          <w:szCs w:val="30"/>
          <w:cs/>
        </w:rPr>
        <w:t>กู้ยืมระยะสั้นจาก</w:t>
      </w:r>
      <w:r w:rsidRPr="00F0151D">
        <w:rPr>
          <w:rFonts w:ascii="Angsana New" w:hAnsi="Angsana New" w:hint="cs"/>
          <w:sz w:val="30"/>
          <w:szCs w:val="30"/>
          <w:cs/>
        </w:rPr>
        <w:t>สถาบันการเงิน</w:t>
      </w:r>
      <w:r>
        <w:rPr>
          <w:rFonts w:ascii="Angsana New" w:hAnsi="Angsana New" w:hint="cs"/>
          <w:sz w:val="30"/>
          <w:szCs w:val="30"/>
          <w:cs/>
        </w:rPr>
        <w:t>ในประเทศหลายแห่ง</w:t>
      </w:r>
      <w:r w:rsidRPr="00DF3BB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0151D" w:rsidRPr="00F0151D" w:rsidRDefault="00F0151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16"/>
          <w:szCs w:val="16"/>
          <w:cs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4008"/>
        <w:gridCol w:w="1275"/>
        <w:gridCol w:w="284"/>
        <w:gridCol w:w="1276"/>
        <w:gridCol w:w="283"/>
        <w:gridCol w:w="1276"/>
        <w:gridCol w:w="283"/>
        <w:gridCol w:w="1276"/>
      </w:tblGrid>
      <w:tr w:rsidR="00041582" w:rsidRPr="004F07C8" w:rsidTr="007B51C6">
        <w:trPr>
          <w:cantSplit/>
        </w:trPr>
        <w:tc>
          <w:tcPr>
            <w:tcW w:w="4008" w:type="dxa"/>
          </w:tcPr>
          <w:p w:rsidR="00041582" w:rsidRPr="004F07C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041582" w:rsidRPr="004F07C8" w:rsidRDefault="00041582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41582" w:rsidRPr="004F07C8" w:rsidTr="007B51C6">
        <w:trPr>
          <w:cantSplit/>
        </w:trPr>
        <w:tc>
          <w:tcPr>
            <w:tcW w:w="4008" w:type="dxa"/>
          </w:tcPr>
          <w:p w:rsidR="00041582" w:rsidRPr="004F07C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1582" w:rsidRPr="004F07C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41582" w:rsidRPr="004F07C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1582" w:rsidRPr="004F07C8" w:rsidRDefault="00041582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64933" w:rsidRPr="00F51F88" w:rsidTr="007B51C6">
        <w:trPr>
          <w:cantSplit/>
        </w:trPr>
        <w:tc>
          <w:tcPr>
            <w:tcW w:w="4008" w:type="dxa"/>
          </w:tcPr>
          <w:p w:rsidR="00164933" w:rsidRPr="00F51F88" w:rsidRDefault="00164933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64933" w:rsidRPr="00EA0007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164933" w:rsidRPr="00EA0007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4933" w:rsidRPr="00EA0007" w:rsidRDefault="00164933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164933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4933" w:rsidRPr="00EA0007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164933" w:rsidRPr="00EA0007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4933" w:rsidRPr="00EA0007" w:rsidRDefault="00164933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613E2" w:rsidRPr="00E24209" w:rsidTr="007B51C6">
        <w:trPr>
          <w:cantSplit/>
        </w:trPr>
        <w:tc>
          <w:tcPr>
            <w:tcW w:w="4008" w:type="dxa"/>
          </w:tcPr>
          <w:p w:rsidR="00D613E2" w:rsidRPr="00161CAE" w:rsidRDefault="00D613E2" w:rsidP="00A51A42">
            <w:pPr>
              <w:tabs>
                <w:tab w:val="left" w:pos="342"/>
              </w:tabs>
              <w:ind w:right="-108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613E2" w:rsidRPr="00D613E2" w:rsidRDefault="00D613E2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  <w:r w:rsidRPr="00D613E2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D613E2" w:rsidRPr="00D40D00" w:rsidRDefault="00D613E2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13E2" w:rsidRPr="005069EF" w:rsidRDefault="00D613E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275</w:t>
            </w:r>
            <w:r w:rsidRPr="005069EF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D613E2" w:rsidRPr="000233DF" w:rsidRDefault="00D613E2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13E2" w:rsidRPr="00D613E2" w:rsidRDefault="00D613E2" w:rsidP="00506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  <w:r w:rsidRPr="00D613E2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D613E2" w:rsidRPr="000233DF" w:rsidRDefault="00D613E2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13E2" w:rsidRPr="005069EF" w:rsidRDefault="00D613E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275</w:t>
            </w:r>
            <w:r w:rsidRPr="005069EF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  <w:tr w:rsidR="00D613E2" w:rsidRPr="00E24209" w:rsidTr="007B51C6">
        <w:trPr>
          <w:cantSplit/>
        </w:trPr>
        <w:tc>
          <w:tcPr>
            <w:tcW w:w="4008" w:type="dxa"/>
          </w:tcPr>
          <w:p w:rsidR="00D613E2" w:rsidRPr="00161CAE" w:rsidRDefault="00D613E2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หนี้สินภายใต้สัญญาทรัสต์รีซีท</w:t>
            </w:r>
          </w:p>
        </w:tc>
        <w:tc>
          <w:tcPr>
            <w:tcW w:w="1275" w:type="dxa"/>
          </w:tcPr>
          <w:p w:rsidR="00D613E2" w:rsidRPr="00D613E2" w:rsidRDefault="00D613E2" w:rsidP="006C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5,480</w:t>
            </w:r>
          </w:p>
        </w:tc>
        <w:tc>
          <w:tcPr>
            <w:tcW w:w="284" w:type="dxa"/>
          </w:tcPr>
          <w:p w:rsidR="00D613E2" w:rsidRPr="00D40D00" w:rsidRDefault="00D613E2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613E2" w:rsidRPr="005069EF" w:rsidRDefault="00D613E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9,272</w:t>
            </w:r>
          </w:p>
        </w:tc>
        <w:tc>
          <w:tcPr>
            <w:tcW w:w="283" w:type="dxa"/>
          </w:tcPr>
          <w:p w:rsidR="00D613E2" w:rsidRPr="000233DF" w:rsidRDefault="00D613E2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613E2" w:rsidRPr="00D613E2" w:rsidRDefault="00D613E2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3E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D613E2" w:rsidRPr="000233DF" w:rsidRDefault="00D613E2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613E2" w:rsidRPr="005069EF" w:rsidRDefault="00D613E2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9,272</w:t>
            </w:r>
          </w:p>
        </w:tc>
      </w:tr>
      <w:tr w:rsidR="00693D85" w:rsidRPr="00E24209" w:rsidTr="007B51C6">
        <w:trPr>
          <w:cantSplit/>
        </w:trPr>
        <w:tc>
          <w:tcPr>
            <w:tcW w:w="4008" w:type="dxa"/>
          </w:tcPr>
          <w:p w:rsidR="00693D85" w:rsidRPr="00963AF0" w:rsidRDefault="00693D85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93D85" w:rsidRPr="00D613E2" w:rsidRDefault="00D613E2" w:rsidP="006C1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365,480</w:t>
            </w:r>
          </w:p>
        </w:tc>
        <w:tc>
          <w:tcPr>
            <w:tcW w:w="284" w:type="dxa"/>
          </w:tcPr>
          <w:p w:rsidR="00693D85" w:rsidRPr="00D40D00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93D85" w:rsidRPr="005069EF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284,272</w:t>
            </w:r>
          </w:p>
        </w:tc>
        <w:tc>
          <w:tcPr>
            <w:tcW w:w="283" w:type="dxa"/>
          </w:tcPr>
          <w:p w:rsidR="00693D85" w:rsidRPr="000233DF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613E2" w:rsidRPr="00D613E2" w:rsidRDefault="00D613E2" w:rsidP="00D6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  <w:r w:rsidR="00693D85" w:rsidRPr="00D613E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3" w:type="dxa"/>
          </w:tcPr>
          <w:p w:rsidR="00693D85" w:rsidRPr="000233DF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93D85" w:rsidRPr="005069EF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284,272</w:t>
            </w:r>
          </w:p>
        </w:tc>
      </w:tr>
    </w:tbl>
    <w:p w:rsidR="009F398A" w:rsidRDefault="009F3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760620" w:rsidRPr="00792497" w:rsidRDefault="00760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  <w:cs/>
        </w:rPr>
      </w:pPr>
    </w:p>
    <w:p w:rsidR="00DE28A6" w:rsidRPr="00DE28A6" w:rsidRDefault="00DE28A6" w:rsidP="000A1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E28A6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:rsidR="00DE28A6" w:rsidRPr="002601EE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DE28A6" w:rsidRPr="00896568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F4E6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F4E60">
        <w:rPr>
          <w:rFonts w:ascii="Angsana New" w:hAnsi="Angsana New"/>
          <w:sz w:val="30"/>
          <w:szCs w:val="30"/>
        </w:rPr>
        <w:t>31</w:t>
      </w:r>
      <w:r w:rsidRPr="000F4E6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693D85">
        <w:rPr>
          <w:rFonts w:ascii="Angsana New" w:hAnsi="Angsana New"/>
          <w:sz w:val="30"/>
          <w:szCs w:val="30"/>
        </w:rPr>
        <w:t>5</w:t>
      </w:r>
      <w:r w:rsidRPr="000F4E6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93D85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 w:rsidRPr="00DF3BB6">
        <w:rPr>
          <w:rFonts w:ascii="Angsana New" w:hAnsi="Angsana New" w:hint="cs"/>
          <w:sz w:val="30"/>
          <w:szCs w:val="30"/>
          <w:cs/>
        </w:rPr>
        <w:t>รายละเอียดของเงินกู้ยืมระยะยาว</w:t>
      </w:r>
      <w:r>
        <w:rPr>
          <w:rFonts w:ascii="Angsana New" w:hAnsi="Angsana New" w:hint="cs"/>
          <w:sz w:val="30"/>
          <w:szCs w:val="30"/>
          <w:cs/>
        </w:rPr>
        <w:t xml:space="preserve">จากสถาบันการเงินในประเทศหลายแห่ง </w:t>
      </w:r>
      <w:r w:rsidRPr="00DF3BB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E28A6" w:rsidRPr="00792497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369" w:type="dxa"/>
        <w:tblLook w:val="04A0"/>
      </w:tblPr>
      <w:tblGrid>
        <w:gridCol w:w="668"/>
        <w:gridCol w:w="277"/>
        <w:gridCol w:w="1113"/>
        <w:gridCol w:w="244"/>
        <w:gridCol w:w="985"/>
        <w:gridCol w:w="244"/>
        <w:gridCol w:w="871"/>
        <w:gridCol w:w="244"/>
        <w:gridCol w:w="871"/>
        <w:gridCol w:w="244"/>
        <w:gridCol w:w="871"/>
        <w:gridCol w:w="244"/>
        <w:gridCol w:w="871"/>
        <w:gridCol w:w="244"/>
        <w:gridCol w:w="1071"/>
        <w:gridCol w:w="244"/>
        <w:gridCol w:w="1063"/>
      </w:tblGrid>
      <w:tr w:rsidR="00CD05EA" w:rsidRPr="00292ACB" w:rsidTr="00CD05EA">
        <w:tc>
          <w:tcPr>
            <w:tcW w:w="668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</w:p>
        </w:tc>
        <w:tc>
          <w:tcPr>
            <w:tcW w:w="277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5" w:type="dxa"/>
            <w:gridSpan w:val="9"/>
            <w:tcBorders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</w:p>
        </w:tc>
      </w:tr>
      <w:tr w:rsidR="00CD05EA" w:rsidRPr="00292ACB" w:rsidTr="00CD05EA">
        <w:tc>
          <w:tcPr>
            <w:tcW w:w="668" w:type="dxa"/>
            <w:tcBorders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5" w:hanging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77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  <w:tcBorders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จ่ายชำระคืนเงินต้นตามสัญญา</w:t>
            </w:r>
          </w:p>
        </w:tc>
      </w:tr>
      <w:tr w:rsidR="00CD05EA" w:rsidRPr="00292ACB" w:rsidTr="00CD05EA"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CD05EA" w:rsidRPr="000F4E60" w:rsidRDefault="00CD05EA" w:rsidP="00177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77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คืนเดือนละ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693D8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CD05EA" w:rsidRPr="000F4E60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693D8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693D8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CD05EA" w:rsidRPr="000F4E60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693D8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เริ่มต้น</w:t>
            </w:r>
          </w:p>
        </w:tc>
        <w:tc>
          <w:tcPr>
            <w:tcW w:w="244" w:type="dxa"/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สุดท้าย</w:t>
            </w:r>
          </w:p>
        </w:tc>
      </w:tr>
      <w:tr w:rsidR="00CD05EA" w:rsidRPr="007C49EB" w:rsidTr="00CD05EA">
        <w:tc>
          <w:tcPr>
            <w:tcW w:w="668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7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3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85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71" w:type="dxa"/>
          </w:tcPr>
          <w:p w:rsidR="00CD05EA" w:rsidRPr="007C49EB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</w:tcPr>
          <w:p w:rsidR="00CD05EA" w:rsidRPr="007C49EB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71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4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3" w:type="dxa"/>
          </w:tcPr>
          <w:p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015EF" w:rsidRPr="00292ACB" w:rsidTr="00CD05EA">
        <w:tc>
          <w:tcPr>
            <w:tcW w:w="668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7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7A7637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E015EF" w:rsidRPr="008A22B7" w:rsidRDefault="00E015EF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760620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E015EF" w:rsidRPr="00760620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0620">
              <w:rPr>
                <w:rFonts w:ascii="Angsana New" w:hAnsi="Angsana New"/>
                <w:sz w:val="26"/>
                <w:szCs w:val="26"/>
              </w:rPr>
              <w:t>13,204</w:t>
            </w: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F8263B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13,204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</w:p>
        </w:tc>
      </w:tr>
      <w:tr w:rsidR="00E015EF" w:rsidRPr="00292ACB" w:rsidTr="00CD05EA">
        <w:tc>
          <w:tcPr>
            <w:tcW w:w="668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E015EF" w:rsidRPr="008A22B7" w:rsidRDefault="00E015EF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760620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E015EF" w:rsidRPr="00760620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F8263B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015EF" w:rsidRPr="00292ACB" w:rsidTr="00CD05EA">
        <w:tc>
          <w:tcPr>
            <w:tcW w:w="668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77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7A7637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E015EF" w:rsidRPr="008A22B7" w:rsidRDefault="00E015EF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1,400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760620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32,800</w:t>
            </w: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E015EF" w:rsidRPr="00760620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0620">
              <w:rPr>
                <w:rFonts w:ascii="Angsana New" w:hAnsi="Angsana New"/>
                <w:sz w:val="26"/>
                <w:szCs w:val="26"/>
              </w:rPr>
              <w:t>49,600</w:t>
            </w: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32,800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F8263B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49,6</w:t>
            </w:r>
            <w:r w:rsidRPr="00F8263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E015EF" w:rsidRPr="00292ACB" w:rsidTr="00CD05EA">
        <w:tc>
          <w:tcPr>
            <w:tcW w:w="668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E015EF" w:rsidRPr="008A22B7" w:rsidRDefault="00E015EF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760620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E015EF" w:rsidRPr="00760620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F8263B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015EF" w:rsidRPr="00292ACB" w:rsidTr="00CD05EA">
        <w:tc>
          <w:tcPr>
            <w:tcW w:w="668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7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MLR-1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E015EF" w:rsidRPr="008A22B7" w:rsidRDefault="00E015EF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760620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11,649</w:t>
            </w: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E015EF" w:rsidRPr="00760620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0620">
              <w:rPr>
                <w:rFonts w:ascii="Angsana New" w:hAnsi="Angsana New"/>
                <w:sz w:val="26"/>
                <w:szCs w:val="26"/>
              </w:rPr>
              <w:t>31,653</w:t>
            </w: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11,649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F8263B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31,653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</w:tr>
      <w:tr w:rsidR="00E015EF" w:rsidRPr="00292ACB" w:rsidTr="00CD05EA">
        <w:tc>
          <w:tcPr>
            <w:tcW w:w="668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E015EF" w:rsidRPr="008A22B7" w:rsidRDefault="00E015EF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760620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E015EF" w:rsidRPr="00760620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F8263B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015EF" w:rsidRPr="00292ACB" w:rsidTr="00CD05EA">
        <w:tc>
          <w:tcPr>
            <w:tcW w:w="668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77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7A7637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E015EF" w:rsidRPr="008A22B7" w:rsidRDefault="00E015EF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2,240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760620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74,880</w:t>
            </w: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E015EF" w:rsidRPr="00760620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0620">
              <w:rPr>
                <w:rFonts w:ascii="Angsana New" w:hAnsi="Angsana New"/>
                <w:sz w:val="26"/>
                <w:szCs w:val="26"/>
              </w:rPr>
              <w:t>101,760</w:t>
            </w: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74,880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F8263B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101,760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E015EF" w:rsidRPr="004F1534" w:rsidRDefault="00E015EF" w:rsidP="00CE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</w:tr>
      <w:tr w:rsidR="00E015EF" w:rsidRPr="00292ACB" w:rsidTr="00CD05EA">
        <w:tc>
          <w:tcPr>
            <w:tcW w:w="668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E015EF" w:rsidRPr="008A22B7" w:rsidRDefault="00E015EF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760620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E015EF" w:rsidRPr="00760620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F8263B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015EF" w:rsidRPr="00292ACB" w:rsidTr="00CD05EA">
        <w:tc>
          <w:tcPr>
            <w:tcW w:w="668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18.4</w:t>
            </w:r>
          </w:p>
        </w:tc>
        <w:tc>
          <w:tcPr>
            <w:tcW w:w="277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E015EF" w:rsidRPr="008A22B7" w:rsidRDefault="00E015EF" w:rsidP="008A2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760620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5,520</w:t>
            </w: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E015EF" w:rsidRPr="00760620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0620">
              <w:rPr>
                <w:rFonts w:ascii="Angsana New" w:hAnsi="Angsana New"/>
                <w:sz w:val="26"/>
                <w:szCs w:val="26"/>
              </w:rPr>
              <w:t>9,200</w:t>
            </w: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5,520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F8263B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9,200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244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E015EF" w:rsidRPr="004F153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E015EF" w:rsidRPr="00292ACB" w:rsidTr="00CD05EA">
        <w:tc>
          <w:tcPr>
            <w:tcW w:w="668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E015EF" w:rsidRPr="00CB2304" w:rsidRDefault="00E015EF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E015EF" w:rsidRPr="00760620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F8263B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015EF" w:rsidRPr="00292ACB" w:rsidTr="00CD05EA">
        <w:tc>
          <w:tcPr>
            <w:tcW w:w="668" w:type="dxa"/>
          </w:tcPr>
          <w:p w:rsidR="00E015EF" w:rsidRPr="007A7637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7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E015EF" w:rsidRPr="007A7637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E015EF" w:rsidRPr="008A22B7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760620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58,328</w:t>
            </w: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E015EF" w:rsidRPr="00760620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0620">
              <w:rPr>
                <w:rFonts w:ascii="Angsana New" w:hAnsi="Angsana New"/>
                <w:sz w:val="26"/>
                <w:szCs w:val="26"/>
              </w:rPr>
              <w:t>78,330</w:t>
            </w: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58,328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F8263B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78,330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E015EF" w:rsidRPr="007A7637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E015EF" w:rsidRPr="004F1534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พฤศจิกา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</w:tc>
      </w:tr>
      <w:tr w:rsidR="00E015EF" w:rsidRPr="00292ACB" w:rsidTr="00CD05EA">
        <w:tc>
          <w:tcPr>
            <w:tcW w:w="668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E015EF" w:rsidRPr="00CB2304" w:rsidRDefault="00E015EF" w:rsidP="00D0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E015EF" w:rsidRPr="00760620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F8263B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E015EF" w:rsidRPr="007A7637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7A76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4" w:type="dxa"/>
          </w:tcPr>
          <w:p w:rsidR="00E015EF" w:rsidRPr="007A7637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E015EF" w:rsidRPr="004F1534" w:rsidRDefault="00E015EF" w:rsidP="00B6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015EF" w:rsidRPr="00292ACB" w:rsidTr="00CD05EA">
        <w:tc>
          <w:tcPr>
            <w:tcW w:w="668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2.6</w:t>
            </w:r>
          </w:p>
        </w:tc>
        <w:tc>
          <w:tcPr>
            <w:tcW w:w="277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2.0</w:t>
            </w:r>
          </w:p>
        </w:tc>
        <w:tc>
          <w:tcPr>
            <w:tcW w:w="244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E015EF" w:rsidRPr="008A22B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44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062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0620">
              <w:rPr>
                <w:rFonts w:ascii="Angsana New" w:hAnsi="Angsana New" w:hint="cs"/>
                <w:sz w:val="26"/>
                <w:szCs w:val="26"/>
                <w:cs/>
              </w:rPr>
              <w:t>715</w:t>
            </w:r>
          </w:p>
        </w:tc>
        <w:tc>
          <w:tcPr>
            <w:tcW w:w="244" w:type="dxa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062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4F1534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4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E015EF" w:rsidRPr="004F1534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</w:p>
        </w:tc>
      </w:tr>
      <w:tr w:rsidR="00E015EF" w:rsidRPr="00292ACB" w:rsidTr="00CD05EA">
        <w:tc>
          <w:tcPr>
            <w:tcW w:w="668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:rsidR="00E015EF" w:rsidRPr="00CB2304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:rsidR="00E015EF" w:rsidRPr="003A439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7A76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4" w:type="dxa"/>
          </w:tcPr>
          <w:p w:rsidR="00E015EF" w:rsidRPr="007A7637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:rsidR="00E015EF" w:rsidRPr="004F1534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E015EF" w:rsidRPr="00292ACB" w:rsidTr="00CD05EA">
        <w:tc>
          <w:tcPr>
            <w:tcW w:w="3287" w:type="dxa"/>
            <w:gridSpan w:val="5"/>
          </w:tcPr>
          <w:p w:rsidR="00E015EF" w:rsidRPr="0097064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244" w:type="dxa"/>
          </w:tcPr>
          <w:p w:rsidR="00E015EF" w:rsidRPr="0097064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184</w:t>
            </w:r>
            <w:r w:rsidRPr="0076062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177</w:t>
            </w: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E015EF" w:rsidRPr="00760620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0620">
              <w:rPr>
                <w:rFonts w:ascii="Angsana New" w:hAnsi="Angsana New"/>
                <w:sz w:val="26"/>
                <w:szCs w:val="26"/>
              </w:rPr>
              <w:t>284,</w:t>
            </w:r>
            <w:r w:rsidRPr="00760620">
              <w:rPr>
                <w:rFonts w:ascii="Angsana New" w:hAnsi="Angsana New" w:hint="cs"/>
                <w:sz w:val="26"/>
                <w:szCs w:val="26"/>
                <w:cs/>
              </w:rPr>
              <w:t>462</w:t>
            </w: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E015EF" w:rsidRPr="00760620" w:rsidRDefault="00052B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184,177</w:t>
            </w:r>
          </w:p>
        </w:tc>
        <w:tc>
          <w:tcPr>
            <w:tcW w:w="244" w:type="dxa"/>
          </w:tcPr>
          <w:p w:rsidR="00E015EF" w:rsidRPr="0097064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E015EF" w:rsidRPr="00F8263B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</w:t>
            </w:r>
            <w:r w:rsidRPr="00F826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747</w:t>
            </w:r>
          </w:p>
        </w:tc>
        <w:tc>
          <w:tcPr>
            <w:tcW w:w="244" w:type="dxa"/>
          </w:tcPr>
          <w:p w:rsidR="00E015EF" w:rsidRPr="0097064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15EF" w:rsidRPr="00292ACB" w:rsidTr="006D216F">
        <w:tc>
          <w:tcPr>
            <w:tcW w:w="3287" w:type="dxa"/>
            <w:gridSpan w:val="5"/>
          </w:tcPr>
          <w:p w:rsidR="00E015EF" w:rsidRPr="0097064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44" w:type="dxa"/>
          </w:tcPr>
          <w:p w:rsidR="00E015EF" w:rsidRPr="0097064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(80</w:t>
            </w:r>
            <w:r w:rsidRPr="0076062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012</w:t>
            </w:r>
            <w:r w:rsidRPr="007606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E015EF" w:rsidRPr="00760620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0620">
              <w:rPr>
                <w:rFonts w:ascii="Angsana New" w:hAnsi="Angsana New"/>
                <w:sz w:val="26"/>
                <w:szCs w:val="26"/>
              </w:rPr>
              <w:t>(208,</w:t>
            </w:r>
            <w:r w:rsidRPr="00760620">
              <w:rPr>
                <w:rFonts w:ascii="Angsana New" w:hAnsi="Angsana New" w:hint="cs"/>
                <w:sz w:val="26"/>
                <w:szCs w:val="26"/>
                <w:cs/>
              </w:rPr>
              <w:t>965</w:t>
            </w:r>
            <w:r w:rsidRPr="007606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:rsidR="00E015EF" w:rsidRPr="00760620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E015EF" w:rsidRPr="00760620" w:rsidRDefault="00052B4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80,012</w:t>
            </w:r>
            <w:r w:rsidR="00E015EF" w:rsidRPr="007606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:rsidR="00E015EF" w:rsidRPr="0097064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E015EF" w:rsidRPr="00F8263B" w:rsidRDefault="00E015E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(208</w:t>
            </w:r>
            <w:r w:rsidRPr="00F826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250</w:t>
            </w:r>
            <w:r w:rsidRPr="00F826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:rsidR="00E015EF" w:rsidRPr="00970644" w:rsidRDefault="00E015E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E015EF" w:rsidRPr="00760620" w:rsidRDefault="00E015E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216F" w:rsidRPr="00292ACB" w:rsidTr="006D216F">
        <w:tc>
          <w:tcPr>
            <w:tcW w:w="3287" w:type="dxa"/>
            <w:gridSpan w:val="5"/>
          </w:tcPr>
          <w:p w:rsidR="006D216F" w:rsidRPr="00970644" w:rsidRDefault="006D216F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_Hlk286221810"/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244" w:type="dxa"/>
          </w:tcPr>
          <w:p w:rsidR="006D216F" w:rsidRPr="00970644" w:rsidRDefault="006D216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:rsidR="006D216F" w:rsidRPr="00760620" w:rsidRDefault="006D216F" w:rsidP="00AE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</w:t>
            </w:r>
            <w:r w:rsidRPr="0076062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165</w:t>
            </w:r>
          </w:p>
        </w:tc>
        <w:tc>
          <w:tcPr>
            <w:tcW w:w="244" w:type="dxa"/>
          </w:tcPr>
          <w:p w:rsidR="006D216F" w:rsidRPr="00760620" w:rsidRDefault="006D216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:rsidR="006D216F" w:rsidRPr="00760620" w:rsidRDefault="006D216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0620">
              <w:rPr>
                <w:rFonts w:ascii="Angsana New" w:hAnsi="Angsana New"/>
                <w:sz w:val="26"/>
                <w:szCs w:val="26"/>
              </w:rPr>
              <w:t>75,</w:t>
            </w:r>
            <w:r w:rsidRPr="00760620">
              <w:rPr>
                <w:rFonts w:ascii="Angsana New" w:hAnsi="Angsana New" w:hint="cs"/>
                <w:sz w:val="26"/>
                <w:szCs w:val="26"/>
                <w:cs/>
              </w:rPr>
              <w:t>497</w:t>
            </w:r>
          </w:p>
        </w:tc>
        <w:tc>
          <w:tcPr>
            <w:tcW w:w="244" w:type="dxa"/>
          </w:tcPr>
          <w:p w:rsidR="006D216F" w:rsidRPr="00760620" w:rsidRDefault="006D216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:rsidR="006D216F" w:rsidRPr="00760620" w:rsidRDefault="006D216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104,165</w:t>
            </w:r>
          </w:p>
        </w:tc>
        <w:tc>
          <w:tcPr>
            <w:tcW w:w="244" w:type="dxa"/>
          </w:tcPr>
          <w:p w:rsidR="006D216F" w:rsidRPr="00970644" w:rsidRDefault="006D216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:rsidR="006D216F" w:rsidRPr="00F8263B" w:rsidRDefault="006D216F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  <w:r w:rsidRPr="00F8263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497</w:t>
            </w:r>
          </w:p>
        </w:tc>
        <w:tc>
          <w:tcPr>
            <w:tcW w:w="244" w:type="dxa"/>
          </w:tcPr>
          <w:p w:rsidR="006D216F" w:rsidRPr="00970644" w:rsidRDefault="006D216F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:rsidR="006D216F" w:rsidRPr="00760620" w:rsidRDefault="006D216F" w:rsidP="002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0"/>
    </w:tbl>
    <w:p w:rsidR="00760620" w:rsidRDefault="00760620" w:rsidP="009F398A">
      <w:pPr>
        <w:jc w:val="thaiDistribute"/>
        <w:rPr>
          <w:rFonts w:ascii="Angsana New" w:hAnsi="Angsana New"/>
          <w:sz w:val="30"/>
          <w:szCs w:val="30"/>
        </w:rPr>
      </w:pPr>
    </w:p>
    <w:p w:rsidR="009F398A" w:rsidRDefault="009F398A" w:rsidP="009F398A">
      <w:pPr>
        <w:jc w:val="thaiDistribute"/>
        <w:rPr>
          <w:rFonts w:ascii="Angsana New" w:hAnsi="Angsana New"/>
          <w:sz w:val="30"/>
          <w:szCs w:val="30"/>
        </w:rPr>
      </w:pPr>
      <w:r w:rsidRPr="00A41EA1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และเงินกู้ยืมระยะยาว</w:t>
      </w:r>
      <w:r w:rsidRPr="00A41EA1">
        <w:rPr>
          <w:rFonts w:ascii="Angsana New" w:hAnsi="Angsana New" w:hint="cs"/>
          <w:sz w:val="30"/>
          <w:szCs w:val="30"/>
          <w:cs/>
        </w:rPr>
        <w:t>มีข้อจำกัดบางประการเกี่ยวกับการดำรงอัตราส่วนทางการเงินและอื่น ๆ</w:t>
      </w:r>
    </w:p>
    <w:p w:rsidR="00FE6834" w:rsidRDefault="00FE6834" w:rsidP="00EE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32963" w:rsidRDefault="00660057" w:rsidP="0013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81630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31 ธันวาคม </w:t>
      </w:r>
      <w:r w:rsidR="00635F59">
        <w:rPr>
          <w:rFonts w:ascii="Angsana New" w:hAnsi="Angsana New" w:hint="cs"/>
          <w:color w:val="000000"/>
          <w:sz w:val="30"/>
          <w:szCs w:val="30"/>
          <w:cs/>
        </w:rPr>
        <w:t xml:space="preserve">2565 และ </w:t>
      </w:r>
      <w:r w:rsidRPr="0081630C">
        <w:rPr>
          <w:rFonts w:ascii="Angsana New" w:hAnsi="Angsana New" w:hint="cs"/>
          <w:color w:val="000000"/>
          <w:sz w:val="30"/>
          <w:szCs w:val="30"/>
          <w:cs/>
        </w:rPr>
        <w:t>2564 บริษัทไม่สามารถดำร</w:t>
      </w:r>
      <w:r>
        <w:rPr>
          <w:rFonts w:ascii="Angsana New" w:hAnsi="Angsana New" w:hint="cs"/>
          <w:color w:val="000000"/>
          <w:sz w:val="30"/>
          <w:szCs w:val="30"/>
          <w:cs/>
        </w:rPr>
        <w:t>งอัตราส่วนทางการเงินบางอัตราส่วนที่ระบุไว้ในสัญญาเงินกู้ยืมของธนาคารในประเทศแห่งหนึ่ง ซึ่งเป็นการผิ</w:t>
      </w:r>
      <w:r w:rsidR="00C80672">
        <w:rPr>
          <w:rFonts w:ascii="Angsana New" w:hAnsi="Angsana New" w:hint="cs"/>
          <w:color w:val="000000"/>
          <w:sz w:val="30"/>
          <w:szCs w:val="30"/>
          <w:cs/>
        </w:rPr>
        <w:t>ดเงื่อนไขในสัญญาเงินกู้ดังกล่าว</w:t>
      </w:r>
      <w:r w:rsidR="006D216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ตามเงื่อนไขในสัญญาเงินกู้ ธนาคารสามารถเรียกให้ชำระหนี้เงินกู้ทั้งจำนวนได้ทันที ดังนั้น เงินกู้ยืมทั้งจำนวนของธนาคารดังกล่าว ณ วันที่ 31 ธันวาคม 2564 จึงจัดประเภทเป็นหนี้สินหมุนเวียน</w:t>
      </w:r>
    </w:p>
    <w:p w:rsidR="00132963" w:rsidRPr="00132963" w:rsidRDefault="00132963" w:rsidP="0013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p w:rsidR="007550DB" w:rsidRDefault="00635F59" w:rsidP="0075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2F6827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21 มีนาคม 2565 </w:t>
      </w:r>
      <w:r w:rsidR="00132963">
        <w:rPr>
          <w:rFonts w:ascii="Angsana New" w:hAnsi="Angsana New" w:hint="cs"/>
          <w:color w:val="000000"/>
          <w:sz w:val="30"/>
          <w:szCs w:val="30"/>
          <w:cs/>
        </w:rPr>
        <w:t xml:space="preserve">และวันที่ 30 ธันวาคม 2565 </w:t>
      </w:r>
      <w:r w:rsidR="009E075B">
        <w:rPr>
          <w:rFonts w:ascii="Angsana New" w:hAnsi="Angsana New" w:hint="cs"/>
          <w:color w:val="000000"/>
          <w:sz w:val="30"/>
          <w:szCs w:val="30"/>
          <w:cs/>
        </w:rPr>
        <w:t>ธนาคารแจ้ง</w:t>
      </w:r>
      <w:r w:rsidR="00936821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9E075B">
        <w:rPr>
          <w:rFonts w:ascii="Angsana New" w:hAnsi="Angsana New" w:hint="cs"/>
          <w:color w:val="000000"/>
          <w:sz w:val="30"/>
          <w:szCs w:val="30"/>
          <w:cs/>
        </w:rPr>
        <w:t xml:space="preserve">ว่าจะไม่เรียกให้ชำระหนี้ทั้งจำนวน </w:t>
      </w:r>
      <w:r w:rsidR="009E075B">
        <w:rPr>
          <w:rFonts w:ascii="Angsana New" w:hAnsi="Angsana New" w:hint="cs"/>
          <w:sz w:val="30"/>
          <w:szCs w:val="30"/>
          <w:cs/>
        </w:rPr>
        <w:t>เนื่องจากบริษัทสามารถผ่อน</w:t>
      </w:r>
      <w:r w:rsidR="009E075B" w:rsidRPr="002B3DA2">
        <w:rPr>
          <w:rFonts w:ascii="Angsana New" w:hAnsi="Angsana New" w:hint="cs"/>
          <w:sz w:val="30"/>
          <w:szCs w:val="30"/>
          <w:cs/>
        </w:rPr>
        <w:t>ชำระหนี้เงินกู้ตามเงื่อนไขในสัญญา</w:t>
      </w:r>
      <w:r w:rsidR="007550D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550DB" w:rsidRPr="002F6827">
        <w:rPr>
          <w:rFonts w:ascii="Angsana New" w:hAnsi="Angsana New" w:hint="cs"/>
          <w:color w:val="000000"/>
          <w:sz w:val="30"/>
          <w:szCs w:val="30"/>
          <w:cs/>
        </w:rPr>
        <w:t>ดังนั้น เงินกู้ยืมดังกล่าว ณ วันที่ 3</w:t>
      </w:r>
      <w:r w:rsidR="007550DB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7550DB" w:rsidRPr="002F682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550DB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7550DB" w:rsidRPr="002F6827">
        <w:rPr>
          <w:rFonts w:ascii="Angsana New" w:hAnsi="Angsana New" w:hint="cs"/>
          <w:color w:val="000000"/>
          <w:sz w:val="30"/>
          <w:szCs w:val="30"/>
          <w:cs/>
        </w:rPr>
        <w:t xml:space="preserve"> 2565 จึงจัดประเภทตามงวดที่ครบกำหนดชำระในสัญญา</w:t>
      </w:r>
      <w:r w:rsidR="007550D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:rsidR="004F0A38" w:rsidRPr="004F0A3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F0A38">
        <w:rPr>
          <w:rFonts w:ascii="Angsana New" w:hAnsi="Angsana New" w:hint="cs"/>
          <w:i/>
          <w:iCs/>
          <w:sz w:val="30"/>
          <w:szCs w:val="30"/>
          <w:cs/>
        </w:rPr>
        <w:lastRenderedPageBreak/>
        <w:t>หลักประกัน</w:t>
      </w:r>
    </w:p>
    <w:p w:rsidR="004F0A38" w:rsidRPr="004F0A38" w:rsidRDefault="004F0A38" w:rsidP="004F0A38">
      <w:pPr>
        <w:pStyle w:val="NoSpacing"/>
        <w:rPr>
          <w:sz w:val="16"/>
          <w:szCs w:val="16"/>
        </w:rPr>
      </w:pPr>
    </w:p>
    <w:p w:rsidR="004F0A38" w:rsidRPr="00621508" w:rsidRDefault="000C32A7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2565 </w:t>
      </w:r>
      <w:r w:rsidR="004F0A38" w:rsidRPr="00621508">
        <w:rPr>
          <w:rFonts w:ascii="Angsana New" w:hAnsi="Angsana New"/>
          <w:sz w:val="30"/>
          <w:szCs w:val="30"/>
          <w:cs/>
        </w:rPr>
        <w:t>วงเงินสินเชื่อ</w:t>
      </w:r>
      <w:r w:rsidR="004F0A38">
        <w:rPr>
          <w:rFonts w:ascii="Angsana New" w:hAnsi="Angsana New" w:hint="cs"/>
          <w:sz w:val="30"/>
          <w:szCs w:val="30"/>
          <w:cs/>
        </w:rPr>
        <w:t>และเงินกู้ยืมระยะยาวดังกล่าวข้างต้น</w:t>
      </w:r>
      <w:r w:rsidR="004F0A38" w:rsidRPr="00621508">
        <w:rPr>
          <w:rFonts w:ascii="Angsana New" w:hAnsi="Angsana New"/>
          <w:sz w:val="30"/>
          <w:szCs w:val="30"/>
          <w:cs/>
        </w:rPr>
        <w:t>ค้ำประกันโดย</w:t>
      </w:r>
    </w:p>
    <w:p w:rsidR="004F0A38" w:rsidRPr="0062150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:rsidR="004F0A3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621508">
        <w:rPr>
          <w:rFonts w:ascii="Angsana New" w:hAnsi="Angsana New"/>
          <w:sz w:val="30"/>
          <w:szCs w:val="30"/>
          <w:cs/>
        </w:rPr>
        <w:t>ก)</w:t>
      </w:r>
      <w:r w:rsidRPr="00621508">
        <w:rPr>
          <w:rFonts w:ascii="Angsana New" w:hAnsi="Angsana New"/>
          <w:sz w:val="30"/>
          <w:szCs w:val="30"/>
          <w:cs/>
        </w:rPr>
        <w:tab/>
      </w:r>
      <w:r w:rsidRPr="00D86988">
        <w:rPr>
          <w:rFonts w:ascii="Angsana New" w:hAnsi="Angsana New" w:hint="cs"/>
          <w:sz w:val="30"/>
          <w:szCs w:val="30"/>
          <w:cs/>
        </w:rPr>
        <w:t>จดจำนองที่ดินพร้อมสิ่งปลูกสร้างส่วนใหญ่ของกลุ่มบริษัท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D86988">
        <w:rPr>
          <w:rFonts w:ascii="Angsana New" w:hAnsi="Angsana New" w:hint="cs"/>
          <w:sz w:val="30"/>
          <w:szCs w:val="30"/>
          <w:cs/>
        </w:rPr>
        <w:t>ที่ดินพร้อมสิ่งปลูกสร้าง</w:t>
      </w:r>
      <w:r>
        <w:rPr>
          <w:rFonts w:ascii="Angsana New" w:hAnsi="Angsana New" w:hint="cs"/>
          <w:sz w:val="30"/>
          <w:szCs w:val="30"/>
          <w:cs/>
        </w:rPr>
        <w:t>ของกิจการที่เกี่ยวข้องกันแห่งหนึ่ง</w:t>
      </w:r>
    </w:p>
    <w:p w:rsidR="004F0A38" w:rsidRPr="006774F1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6"/>
          <w:szCs w:val="16"/>
        </w:rPr>
      </w:pPr>
    </w:p>
    <w:p w:rsidR="004F0A3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</w:t>
      </w:r>
      <w:r w:rsidRPr="00621508">
        <w:rPr>
          <w:rFonts w:ascii="Angsana New" w:hAnsi="Angsana New" w:hint="cs"/>
          <w:sz w:val="30"/>
          <w:szCs w:val="30"/>
          <w:cs/>
        </w:rPr>
        <w:t>)</w:t>
      </w:r>
      <w:r w:rsidRPr="00621508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จำนำเครื่องจักรของบริษัท</w:t>
      </w:r>
    </w:p>
    <w:p w:rsidR="004F0A38" w:rsidRPr="00864593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4F0A38" w:rsidRPr="00F54220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ค)</w:t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/>
          <w:spacing w:val="-8"/>
          <w:sz w:val="30"/>
          <w:szCs w:val="30"/>
          <w:cs/>
        </w:rPr>
        <w:t>จำนำเงินฝาก</w:t>
      </w:r>
      <w:r>
        <w:rPr>
          <w:rFonts w:ascii="Angsana New" w:hAnsi="Angsana New" w:hint="cs"/>
          <w:spacing w:val="-8"/>
          <w:sz w:val="30"/>
          <w:szCs w:val="30"/>
          <w:cs/>
        </w:rPr>
        <w:t>ธนาคารของบริษัทย่อยสองแห่ง</w:t>
      </w:r>
      <w:r w:rsidRPr="007A7637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Pr="007A7637">
        <w:rPr>
          <w:rFonts w:ascii="Angsana New" w:hAnsi="Angsana New" w:hint="cs"/>
          <w:spacing w:val="-8"/>
          <w:sz w:val="30"/>
          <w:szCs w:val="30"/>
          <w:cs/>
        </w:rPr>
        <w:t>เงิน</w:t>
      </w:r>
      <w:r w:rsidR="008D6CF3">
        <w:rPr>
          <w:rFonts w:ascii="Angsana New" w:hAnsi="Angsana New" w:hint="cs"/>
          <w:spacing w:val="-8"/>
          <w:sz w:val="30"/>
          <w:szCs w:val="30"/>
          <w:cs/>
        </w:rPr>
        <w:t xml:space="preserve">ประมาณ </w:t>
      </w:r>
      <w:r w:rsidR="00660057" w:rsidRPr="00C80672">
        <w:rPr>
          <w:rFonts w:ascii="Angsana New" w:hAnsi="Angsana New" w:hint="cs"/>
          <w:spacing w:val="-8"/>
          <w:sz w:val="30"/>
          <w:szCs w:val="30"/>
          <w:cs/>
        </w:rPr>
        <w:t>29.9</w:t>
      </w:r>
      <w:r w:rsidRPr="00846331">
        <w:rPr>
          <w:rFonts w:ascii="Angsana New" w:hAnsi="Angsana New"/>
          <w:spacing w:val="-8"/>
          <w:sz w:val="30"/>
          <w:szCs w:val="30"/>
        </w:rPr>
        <w:t xml:space="preserve"> </w:t>
      </w:r>
      <w:r w:rsidRPr="00846331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846331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</w:p>
    <w:p w:rsidR="004F0A38" w:rsidRPr="00F44BB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4F0A3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ง)</w:t>
      </w:r>
      <w:r>
        <w:rPr>
          <w:rFonts w:ascii="Angsana New" w:hAnsi="Angsana New" w:hint="cs"/>
          <w:sz w:val="30"/>
          <w:szCs w:val="30"/>
          <w:cs/>
        </w:rPr>
        <w:tab/>
        <w:t xml:space="preserve">ค้ำประกันโดยกรรมการของบริษัท </w:t>
      </w:r>
      <w:r>
        <w:rPr>
          <w:rFonts w:ascii="Angsana New" w:hAnsi="Angsana New"/>
          <w:sz w:val="16"/>
          <w:szCs w:val="16"/>
        </w:rPr>
        <w:t xml:space="preserve"> </w:t>
      </w:r>
    </w:p>
    <w:p w:rsidR="009F398A" w:rsidRDefault="009F3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778F1" w:rsidRDefault="0098757B" w:rsidP="00577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A275C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5778F1" w:rsidRPr="006675A1">
        <w:rPr>
          <w:rFonts w:ascii="Angsana New" w:hAnsi="Angsana New"/>
          <w:b/>
          <w:bCs/>
          <w:sz w:val="30"/>
          <w:szCs w:val="30"/>
        </w:rPr>
        <w:t>.</w:t>
      </w:r>
      <w:r w:rsidR="005778F1" w:rsidRPr="006675A1">
        <w:rPr>
          <w:rFonts w:ascii="Angsana New" w:hAnsi="Angsana New"/>
          <w:b/>
          <w:bCs/>
          <w:sz w:val="30"/>
          <w:szCs w:val="30"/>
        </w:rPr>
        <w:tab/>
      </w:r>
      <w:r w:rsidR="00F0151D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</w:t>
      </w:r>
      <w:r w:rsidR="005778F1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</w:p>
    <w:p w:rsidR="005778F1" w:rsidRPr="00F94500" w:rsidRDefault="005778F1" w:rsidP="00577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21" w:type="dxa"/>
        <w:tblInd w:w="-72" w:type="dxa"/>
        <w:tblLayout w:type="fixed"/>
        <w:tblLook w:val="0000"/>
      </w:tblPr>
      <w:tblGrid>
        <w:gridCol w:w="4291"/>
        <w:gridCol w:w="1134"/>
        <w:gridCol w:w="270"/>
        <w:gridCol w:w="1087"/>
        <w:gridCol w:w="283"/>
        <w:gridCol w:w="1157"/>
        <w:gridCol w:w="284"/>
        <w:gridCol w:w="1115"/>
      </w:tblGrid>
      <w:tr w:rsidR="005778F1" w:rsidRPr="004F07C8" w:rsidTr="002035B8">
        <w:trPr>
          <w:cantSplit/>
        </w:trPr>
        <w:tc>
          <w:tcPr>
            <w:tcW w:w="4291" w:type="dxa"/>
          </w:tcPr>
          <w:p w:rsidR="005778F1" w:rsidRPr="0098458A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330" w:type="dxa"/>
            <w:gridSpan w:val="7"/>
            <w:tcBorders>
              <w:bottom w:val="single" w:sz="4" w:space="0" w:color="auto"/>
            </w:tcBorders>
          </w:tcPr>
          <w:p w:rsidR="005778F1" w:rsidRPr="004F07C8" w:rsidRDefault="005778F1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78F1" w:rsidRPr="004F07C8" w:rsidTr="002035B8">
        <w:trPr>
          <w:cantSplit/>
        </w:trPr>
        <w:tc>
          <w:tcPr>
            <w:tcW w:w="4291" w:type="dxa"/>
          </w:tcPr>
          <w:p w:rsidR="005778F1" w:rsidRPr="004F07C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78F1" w:rsidRPr="004F07C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778F1" w:rsidRPr="004F07C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78F1" w:rsidRPr="004F07C8" w:rsidRDefault="005778F1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7518" w:rsidRPr="00F51F88" w:rsidTr="002035B8">
        <w:trPr>
          <w:cantSplit/>
        </w:trPr>
        <w:tc>
          <w:tcPr>
            <w:tcW w:w="4291" w:type="dxa"/>
          </w:tcPr>
          <w:p w:rsidR="00D97518" w:rsidRPr="00F51F88" w:rsidRDefault="00D97518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518" w:rsidRPr="009B78DC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97518" w:rsidRPr="00F51F8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D97518" w:rsidRPr="00F51F88" w:rsidRDefault="00D97518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97518" w:rsidRPr="009B78DC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D97518" w:rsidRPr="00F51F8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D97518" w:rsidRPr="00E24209" w:rsidTr="0098757B">
        <w:trPr>
          <w:cantSplit/>
        </w:trPr>
        <w:tc>
          <w:tcPr>
            <w:tcW w:w="4291" w:type="dxa"/>
          </w:tcPr>
          <w:p w:rsidR="00D97518" w:rsidRPr="00736CC1" w:rsidRDefault="00D97518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97518" w:rsidRPr="00282D5F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D9751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97518" w:rsidRPr="00282D5F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9751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97518" w:rsidRPr="00282D5F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D9751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93D85" w:rsidRPr="00E24209" w:rsidTr="00DF2164">
        <w:trPr>
          <w:cantSplit/>
        </w:trPr>
        <w:tc>
          <w:tcPr>
            <w:tcW w:w="4291" w:type="dxa"/>
          </w:tcPr>
          <w:p w:rsidR="00693D85" w:rsidRPr="00947518" w:rsidRDefault="00693D85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693D85" w:rsidRPr="005B1188" w:rsidRDefault="005B118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3,058</w:t>
            </w:r>
          </w:p>
        </w:tc>
        <w:tc>
          <w:tcPr>
            <w:tcW w:w="270" w:type="dxa"/>
          </w:tcPr>
          <w:p w:rsidR="00693D85" w:rsidRPr="00F0151D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454</w:t>
            </w:r>
          </w:p>
        </w:tc>
        <w:tc>
          <w:tcPr>
            <w:tcW w:w="283" w:type="dxa"/>
          </w:tcPr>
          <w:p w:rsidR="00693D85" w:rsidRPr="00F0151D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</w:tcPr>
          <w:p w:rsidR="00693D85" w:rsidRPr="005B1188" w:rsidRDefault="005B118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29,480</w:t>
            </w:r>
          </w:p>
        </w:tc>
        <w:tc>
          <w:tcPr>
            <w:tcW w:w="284" w:type="dxa"/>
          </w:tcPr>
          <w:p w:rsidR="00693D85" w:rsidRPr="00F0151D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35,45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  <w:tr w:rsidR="00693D85" w:rsidRPr="00E24209" w:rsidTr="00DF2164">
        <w:trPr>
          <w:cantSplit/>
        </w:trPr>
        <w:tc>
          <w:tcPr>
            <w:tcW w:w="4291" w:type="dxa"/>
          </w:tcPr>
          <w:p w:rsidR="00693D85" w:rsidRPr="00947518" w:rsidRDefault="00693D85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อื่น ๆ </w:t>
            </w:r>
          </w:p>
        </w:tc>
        <w:tc>
          <w:tcPr>
            <w:tcW w:w="1134" w:type="dxa"/>
            <w:shd w:val="clear" w:color="auto" w:fill="auto"/>
          </w:tcPr>
          <w:p w:rsidR="00693D85" w:rsidRPr="005B1188" w:rsidRDefault="005B118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333,638</w:t>
            </w:r>
          </w:p>
        </w:tc>
        <w:tc>
          <w:tcPr>
            <w:tcW w:w="270" w:type="dxa"/>
          </w:tcPr>
          <w:p w:rsidR="00693D85" w:rsidRPr="00F0151D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327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871</w:t>
            </w:r>
          </w:p>
        </w:tc>
        <w:tc>
          <w:tcPr>
            <w:tcW w:w="283" w:type="dxa"/>
          </w:tcPr>
          <w:p w:rsidR="00693D85" w:rsidRPr="00F0151D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</w:tcPr>
          <w:p w:rsidR="00693D85" w:rsidRPr="005B1188" w:rsidRDefault="005B118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169,547</w:t>
            </w:r>
          </w:p>
        </w:tc>
        <w:tc>
          <w:tcPr>
            <w:tcW w:w="284" w:type="dxa"/>
          </w:tcPr>
          <w:p w:rsidR="00693D85" w:rsidRPr="00F0151D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388</w:t>
            </w:r>
          </w:p>
        </w:tc>
      </w:tr>
      <w:tr w:rsidR="00693D85" w:rsidRPr="00E24209" w:rsidTr="00DF2164">
        <w:trPr>
          <w:cantSplit/>
        </w:trPr>
        <w:tc>
          <w:tcPr>
            <w:tcW w:w="4291" w:type="dxa"/>
          </w:tcPr>
          <w:p w:rsidR="00693D85" w:rsidRPr="00947518" w:rsidRDefault="00693D85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93D85" w:rsidRPr="005B1188" w:rsidRDefault="005B118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336,696</w:t>
            </w:r>
          </w:p>
        </w:tc>
        <w:tc>
          <w:tcPr>
            <w:tcW w:w="270" w:type="dxa"/>
          </w:tcPr>
          <w:p w:rsidR="00693D85" w:rsidRPr="00F0151D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325</w:t>
            </w:r>
          </w:p>
        </w:tc>
        <w:tc>
          <w:tcPr>
            <w:tcW w:w="283" w:type="dxa"/>
          </w:tcPr>
          <w:p w:rsidR="00693D85" w:rsidRPr="00F0151D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693D85" w:rsidRPr="005B1188" w:rsidRDefault="005B118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199,027</w:t>
            </w:r>
          </w:p>
        </w:tc>
        <w:tc>
          <w:tcPr>
            <w:tcW w:w="284" w:type="dxa"/>
          </w:tcPr>
          <w:p w:rsidR="00693D85" w:rsidRPr="00F0151D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218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838</w:t>
            </w:r>
          </w:p>
        </w:tc>
      </w:tr>
      <w:tr w:rsidR="00693D85" w:rsidRPr="00E24209" w:rsidTr="00DF2164">
        <w:trPr>
          <w:cantSplit/>
        </w:trPr>
        <w:tc>
          <w:tcPr>
            <w:tcW w:w="4291" w:type="dxa"/>
          </w:tcPr>
          <w:p w:rsidR="00693D85" w:rsidRPr="00736CC1" w:rsidRDefault="00693D85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93D85" w:rsidRPr="005B1188" w:rsidRDefault="00693D85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93D85" w:rsidRPr="00F0151D" w:rsidRDefault="00693D85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693D85" w:rsidRPr="00F0151D" w:rsidRDefault="00693D85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693D85" w:rsidRPr="005B1188" w:rsidRDefault="00693D85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93D85" w:rsidRPr="00F0151D" w:rsidRDefault="00693D85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93D85" w:rsidRPr="00E24209" w:rsidTr="00DF2164">
        <w:trPr>
          <w:cantSplit/>
        </w:trPr>
        <w:tc>
          <w:tcPr>
            <w:tcW w:w="4291" w:type="dxa"/>
          </w:tcPr>
          <w:p w:rsidR="00693D85" w:rsidRPr="00947518" w:rsidRDefault="00693D85" w:rsidP="00A51A42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693D85" w:rsidRPr="005B1188" w:rsidRDefault="005B118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</w:t>
            </w:r>
            <w:r w:rsidR="000C32A7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922214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693D85" w:rsidRPr="00F0151D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931</w:t>
            </w:r>
          </w:p>
        </w:tc>
        <w:tc>
          <w:tcPr>
            <w:tcW w:w="283" w:type="dxa"/>
          </w:tcPr>
          <w:p w:rsidR="00693D85" w:rsidRPr="00DF2164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693D85" w:rsidRPr="005B1188" w:rsidRDefault="005B118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1,320</w:t>
            </w:r>
          </w:p>
        </w:tc>
        <w:tc>
          <w:tcPr>
            <w:tcW w:w="284" w:type="dxa"/>
          </w:tcPr>
          <w:p w:rsidR="00693D85" w:rsidRPr="00DF2164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501</w:t>
            </w:r>
          </w:p>
        </w:tc>
      </w:tr>
      <w:tr w:rsidR="00693D85" w:rsidRPr="00E24209" w:rsidTr="00DF2164">
        <w:trPr>
          <w:cantSplit/>
        </w:trPr>
        <w:tc>
          <w:tcPr>
            <w:tcW w:w="4291" w:type="dxa"/>
          </w:tcPr>
          <w:p w:rsidR="00693D85" w:rsidRPr="00947518" w:rsidRDefault="00693D85" w:rsidP="00DF216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อื่นๆ</w:t>
            </w:r>
          </w:p>
        </w:tc>
        <w:tc>
          <w:tcPr>
            <w:tcW w:w="1134" w:type="dxa"/>
            <w:shd w:val="clear" w:color="auto" w:fill="auto"/>
          </w:tcPr>
          <w:p w:rsidR="00693D85" w:rsidRPr="005B1188" w:rsidRDefault="004914E9" w:rsidP="00AE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0C32A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:rsidR="00693D85" w:rsidRPr="00F0151D" w:rsidRDefault="00693D85" w:rsidP="00AE616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693D85" w:rsidRPr="0080273D" w:rsidRDefault="00E30AE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="00693D85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804</w:t>
            </w:r>
          </w:p>
        </w:tc>
        <w:tc>
          <w:tcPr>
            <w:tcW w:w="283" w:type="dxa"/>
          </w:tcPr>
          <w:p w:rsidR="00693D85" w:rsidRPr="00DF2164" w:rsidRDefault="00693D85" w:rsidP="00AE616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693D85" w:rsidRPr="005B1188" w:rsidRDefault="004914E9" w:rsidP="00AE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="005B11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186</w:t>
            </w:r>
          </w:p>
        </w:tc>
        <w:tc>
          <w:tcPr>
            <w:tcW w:w="284" w:type="dxa"/>
          </w:tcPr>
          <w:p w:rsidR="00693D85" w:rsidRPr="00DF2164" w:rsidRDefault="00693D85" w:rsidP="00AE616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693D85" w:rsidRPr="0080273D" w:rsidRDefault="00E30AE5" w:rsidP="00E3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</w:t>
            </w:r>
            <w:r w:rsidR="00693D85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508</w:t>
            </w:r>
          </w:p>
        </w:tc>
      </w:tr>
      <w:tr w:rsidR="00693D85" w:rsidRPr="00E24209" w:rsidTr="00DF2164">
        <w:trPr>
          <w:cantSplit/>
        </w:trPr>
        <w:tc>
          <w:tcPr>
            <w:tcW w:w="4291" w:type="dxa"/>
          </w:tcPr>
          <w:p w:rsidR="00693D85" w:rsidRPr="00947518" w:rsidRDefault="00693D85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134" w:type="dxa"/>
            <w:shd w:val="clear" w:color="auto" w:fill="auto"/>
          </w:tcPr>
          <w:p w:rsidR="00693D85" w:rsidRPr="005B1188" w:rsidRDefault="005B118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41,184</w:t>
            </w:r>
          </w:p>
        </w:tc>
        <w:tc>
          <w:tcPr>
            <w:tcW w:w="270" w:type="dxa"/>
          </w:tcPr>
          <w:p w:rsidR="00693D85" w:rsidRPr="00F0151D" w:rsidRDefault="00693D85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594</w:t>
            </w:r>
          </w:p>
        </w:tc>
        <w:tc>
          <w:tcPr>
            <w:tcW w:w="283" w:type="dxa"/>
          </w:tcPr>
          <w:p w:rsidR="00693D85" w:rsidRPr="00DF2164" w:rsidRDefault="00693D85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693D85" w:rsidRPr="005B1188" w:rsidRDefault="005B118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34,299</w:t>
            </w:r>
          </w:p>
        </w:tc>
        <w:tc>
          <w:tcPr>
            <w:tcW w:w="284" w:type="dxa"/>
          </w:tcPr>
          <w:p w:rsidR="00693D85" w:rsidRPr="00DF2164" w:rsidRDefault="00693D85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330</w:t>
            </w:r>
          </w:p>
        </w:tc>
      </w:tr>
      <w:tr w:rsidR="00693D85" w:rsidRPr="00E24209" w:rsidTr="00DF2164">
        <w:trPr>
          <w:cantSplit/>
        </w:trPr>
        <w:tc>
          <w:tcPr>
            <w:tcW w:w="4291" w:type="dxa"/>
          </w:tcPr>
          <w:p w:rsidR="00693D85" w:rsidRPr="00947518" w:rsidRDefault="00693D85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693D85" w:rsidRPr="005B1188" w:rsidRDefault="005B118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</w:t>
            </w:r>
            <w:r w:rsidR="004914E9">
              <w:rPr>
                <w:rFonts w:ascii="Angsana New" w:hAnsi="Angsana New"/>
                <w:bCs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:rsidR="00693D85" w:rsidRPr="00F0151D" w:rsidRDefault="00693D85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30AE5">
              <w:rPr>
                <w:rFonts w:ascii="Angsana New" w:hAnsi="Angsana New"/>
                <w:bCs/>
                <w:sz w:val="30"/>
                <w:szCs w:val="30"/>
              </w:rPr>
              <w:t>010</w:t>
            </w:r>
          </w:p>
        </w:tc>
        <w:tc>
          <w:tcPr>
            <w:tcW w:w="283" w:type="dxa"/>
          </w:tcPr>
          <w:p w:rsidR="00693D85" w:rsidRPr="00DF2164" w:rsidRDefault="00693D85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:rsidR="00693D85" w:rsidRPr="005B1188" w:rsidRDefault="005B118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 w:rsidR="00704DC0">
              <w:rPr>
                <w:rFonts w:ascii="Angsana New" w:hAnsi="Angsana New"/>
                <w:bCs/>
                <w:sz w:val="30"/>
                <w:szCs w:val="30"/>
              </w:rPr>
              <w:t>234</w:t>
            </w:r>
          </w:p>
        </w:tc>
        <w:tc>
          <w:tcPr>
            <w:tcW w:w="284" w:type="dxa"/>
          </w:tcPr>
          <w:p w:rsidR="00693D85" w:rsidRPr="00DF2164" w:rsidRDefault="00693D85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0273D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813</w:t>
            </w:r>
          </w:p>
        </w:tc>
      </w:tr>
      <w:tr w:rsidR="00693D85" w:rsidRPr="00E24209" w:rsidTr="00DF2164">
        <w:trPr>
          <w:cantSplit/>
        </w:trPr>
        <w:tc>
          <w:tcPr>
            <w:tcW w:w="4291" w:type="dxa"/>
          </w:tcPr>
          <w:p w:rsidR="00693D85" w:rsidRPr="00947518" w:rsidRDefault="00693D85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93D85" w:rsidRPr="005B1188" w:rsidRDefault="004914E9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5B11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775</w:t>
            </w:r>
          </w:p>
        </w:tc>
        <w:tc>
          <w:tcPr>
            <w:tcW w:w="270" w:type="dxa"/>
          </w:tcPr>
          <w:p w:rsidR="00693D85" w:rsidRPr="00F0151D" w:rsidRDefault="00693D85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93D85" w:rsidRPr="0080273D" w:rsidRDefault="00E30AE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693D85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765</w:t>
            </w:r>
          </w:p>
        </w:tc>
        <w:tc>
          <w:tcPr>
            <w:tcW w:w="283" w:type="dxa"/>
          </w:tcPr>
          <w:p w:rsidR="00693D85" w:rsidRPr="00DF2164" w:rsidRDefault="00693D85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693D85" w:rsidRPr="005B1188" w:rsidRDefault="004914E9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5B11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:rsidR="00693D85" w:rsidRPr="00DF2164" w:rsidRDefault="00693D85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693D85" w:rsidRPr="0080273D" w:rsidRDefault="00E30AE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693D85"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565</w:t>
            </w:r>
          </w:p>
        </w:tc>
      </w:tr>
      <w:tr w:rsidR="00693D85" w:rsidRPr="00E24209" w:rsidTr="00DF2164">
        <w:trPr>
          <w:cantSplit/>
        </w:trPr>
        <w:tc>
          <w:tcPr>
            <w:tcW w:w="4291" w:type="dxa"/>
          </w:tcPr>
          <w:p w:rsidR="00693D85" w:rsidRPr="00947518" w:rsidRDefault="00693D85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3D85" w:rsidRPr="005B1188" w:rsidRDefault="00704DC0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127</w:t>
            </w:r>
            <w:r w:rsidR="00693D85" w:rsidRPr="005B11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:rsidR="00693D85" w:rsidRPr="00F0151D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100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104</w:t>
            </w:r>
          </w:p>
        </w:tc>
        <w:tc>
          <w:tcPr>
            <w:tcW w:w="283" w:type="dxa"/>
          </w:tcPr>
          <w:p w:rsidR="00693D85" w:rsidRPr="00DF2164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93D85" w:rsidRPr="005B1188" w:rsidRDefault="005B118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78,</w:t>
            </w:r>
            <w:r w:rsidR="00704DC0">
              <w:rPr>
                <w:rFonts w:ascii="Angsana New" w:hAnsi="Angsana New"/>
                <w:bCs/>
                <w:sz w:val="30"/>
                <w:szCs w:val="30"/>
              </w:rPr>
              <w:t>039</w:t>
            </w:r>
          </w:p>
        </w:tc>
        <w:tc>
          <w:tcPr>
            <w:tcW w:w="284" w:type="dxa"/>
          </w:tcPr>
          <w:p w:rsidR="00693D85" w:rsidRPr="00DF2164" w:rsidRDefault="00693D85" w:rsidP="00A51A4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717</w:t>
            </w:r>
          </w:p>
        </w:tc>
      </w:tr>
      <w:tr w:rsidR="00693D85" w:rsidRPr="00E24209" w:rsidTr="00DF2164">
        <w:trPr>
          <w:cantSplit/>
        </w:trPr>
        <w:tc>
          <w:tcPr>
            <w:tcW w:w="4291" w:type="dxa"/>
          </w:tcPr>
          <w:p w:rsidR="00693D85" w:rsidRPr="00947518" w:rsidRDefault="00693D85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3D85" w:rsidRPr="005B1188" w:rsidRDefault="005B118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464,</w:t>
            </w:r>
            <w:r w:rsidR="00704DC0">
              <w:rPr>
                <w:rFonts w:ascii="Angsana New" w:hAnsi="Angsana New"/>
                <w:bCs/>
                <w:sz w:val="30"/>
                <w:szCs w:val="30"/>
              </w:rPr>
              <w:t>630</w:t>
            </w:r>
          </w:p>
        </w:tc>
        <w:tc>
          <w:tcPr>
            <w:tcW w:w="270" w:type="dxa"/>
          </w:tcPr>
          <w:p w:rsidR="00693D85" w:rsidRPr="00F0151D" w:rsidRDefault="00693D85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433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429</w:t>
            </w:r>
          </w:p>
        </w:tc>
        <w:tc>
          <w:tcPr>
            <w:tcW w:w="283" w:type="dxa"/>
          </w:tcPr>
          <w:p w:rsidR="00693D85" w:rsidRPr="00DF2164" w:rsidRDefault="00693D85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693D85" w:rsidRPr="005B1188" w:rsidRDefault="005B118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277,</w:t>
            </w:r>
            <w:r w:rsidR="00704DC0">
              <w:rPr>
                <w:rFonts w:ascii="Angsana New" w:hAnsi="Angsana New"/>
                <w:bCs/>
                <w:sz w:val="30"/>
                <w:szCs w:val="30"/>
              </w:rPr>
              <w:t>066</w:t>
            </w:r>
          </w:p>
        </w:tc>
        <w:tc>
          <w:tcPr>
            <w:tcW w:w="284" w:type="dxa"/>
          </w:tcPr>
          <w:p w:rsidR="00693D85" w:rsidRPr="00DF2164" w:rsidRDefault="00693D85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693D85" w:rsidRPr="0080273D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284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555</w:t>
            </w:r>
          </w:p>
        </w:tc>
      </w:tr>
    </w:tbl>
    <w:p w:rsidR="002C3C48" w:rsidRDefault="002C3C48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2C3C48" w:rsidRDefault="002C3C48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2C3C48" w:rsidRDefault="002C3C48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9B78DC" w:rsidRDefault="00EE6469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A275C"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9B78DC">
        <w:rPr>
          <w:rFonts w:ascii="Angsana New" w:hAnsi="Angsana New"/>
          <w:b/>
          <w:bCs/>
          <w:sz w:val="30"/>
          <w:szCs w:val="30"/>
        </w:rPr>
        <w:t>.</w:t>
      </w:r>
      <w:r w:rsidR="00C26CF4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F0151D">
        <w:rPr>
          <w:rFonts w:ascii="Angsana New" w:hAnsi="Angsana New" w:hint="cs"/>
          <w:b/>
          <w:bCs/>
          <w:sz w:val="30"/>
          <w:szCs w:val="30"/>
          <w:cs/>
        </w:rPr>
        <w:t xml:space="preserve">หนี้สินตามสัญญาเช่า </w:t>
      </w:r>
    </w:p>
    <w:p w:rsidR="002A275C" w:rsidRPr="00564483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2A275C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31 </w:t>
      </w:r>
      <w:r w:rsidR="00693D85">
        <w:rPr>
          <w:rFonts w:ascii="Angsana New" w:hAnsi="Angsana New" w:hint="cs"/>
          <w:sz w:val="30"/>
          <w:szCs w:val="30"/>
          <w:cs/>
        </w:rPr>
        <w:t>ธันวาคม 2565 และ 2564</w:t>
      </w:r>
      <w:r>
        <w:rPr>
          <w:rFonts w:ascii="Angsana New" w:hAnsi="Angsana New" w:hint="cs"/>
          <w:sz w:val="30"/>
          <w:szCs w:val="30"/>
          <w:cs/>
        </w:rPr>
        <w:t xml:space="preserve"> ยอดคงเหลือของหนี้สินตามสัญญาเช่าประกอบด้วย</w:t>
      </w:r>
    </w:p>
    <w:p w:rsidR="002A275C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tbl>
      <w:tblPr>
        <w:tblW w:w="9884" w:type="dxa"/>
        <w:tblLook w:val="04A0"/>
      </w:tblPr>
      <w:tblGrid>
        <w:gridCol w:w="4076"/>
        <w:gridCol w:w="1276"/>
        <w:gridCol w:w="236"/>
        <w:gridCol w:w="1209"/>
        <w:gridCol w:w="284"/>
        <w:gridCol w:w="1244"/>
        <w:gridCol w:w="247"/>
        <w:gridCol w:w="1312"/>
      </w:tblGrid>
      <w:tr w:rsidR="004C4B93" w:rsidRPr="00C518C9" w:rsidTr="00693D85">
        <w:tc>
          <w:tcPr>
            <w:tcW w:w="4076" w:type="dxa"/>
          </w:tcPr>
          <w:p w:rsidR="004C4B93" w:rsidRPr="00446B97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8" w:type="dxa"/>
            <w:gridSpan w:val="7"/>
          </w:tcPr>
          <w:p w:rsidR="004C4B93" w:rsidRPr="00C518C9" w:rsidRDefault="004C4B93" w:rsidP="00531132">
            <w:pPr>
              <w:pStyle w:val="BodyText3"/>
              <w:jc w:val="center"/>
              <w:rPr>
                <w:cs/>
              </w:rPr>
            </w:pPr>
            <w:r w:rsidRPr="00C518C9">
              <w:rPr>
                <w:rFonts w:hint="cs"/>
                <w:cs/>
              </w:rPr>
              <w:t>พันบาท</w:t>
            </w:r>
          </w:p>
        </w:tc>
      </w:tr>
      <w:tr w:rsidR="004C4B93" w:rsidRPr="00EA0007" w:rsidTr="00693D85">
        <w:tc>
          <w:tcPr>
            <w:tcW w:w="4076" w:type="dxa"/>
          </w:tcPr>
          <w:p w:rsidR="004C4B93" w:rsidRPr="00EA0007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C4B93" w:rsidRPr="004F07C8" w:rsidRDefault="004C4B9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C4B93" w:rsidRPr="004F07C8" w:rsidRDefault="004C4B9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C4B93" w:rsidRPr="004F07C8" w:rsidRDefault="004C4B93" w:rsidP="0073739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C4B93" w:rsidRPr="00EA0007" w:rsidTr="00693D85">
        <w:tc>
          <w:tcPr>
            <w:tcW w:w="4076" w:type="dxa"/>
          </w:tcPr>
          <w:p w:rsidR="004C4B93" w:rsidRPr="00EA0007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C4B93" w:rsidRPr="00EA0007" w:rsidRDefault="004C4B93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C4B93" w:rsidRPr="00EA0007" w:rsidRDefault="004C4B93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:rsidR="004C4B93" w:rsidRPr="00EA0007" w:rsidRDefault="004C4B93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4C4B93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4C4B93" w:rsidRPr="00EA0007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:rsidR="004C4B93" w:rsidRPr="00EA0007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:rsidR="004C4B93" w:rsidRPr="00EA0007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362F6" w:rsidRPr="00192B26" w:rsidTr="00693D85">
        <w:tc>
          <w:tcPr>
            <w:tcW w:w="4076" w:type="dxa"/>
          </w:tcPr>
          <w:p w:rsidR="006362F6" w:rsidRPr="00161CAE" w:rsidRDefault="006362F6" w:rsidP="0053113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62F6" w:rsidRPr="00A22DFF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362F6" w:rsidRPr="00A22DFF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6362F6" w:rsidRPr="00A22DFF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362F6" w:rsidRPr="00A22DFF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:rsidR="006362F6" w:rsidRPr="00A22DFF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:rsidR="006362F6" w:rsidRPr="00074B34" w:rsidRDefault="006362F6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:rsidR="006362F6" w:rsidRPr="00C80781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93D85" w:rsidRPr="00A100BB" w:rsidTr="00693D85">
        <w:tc>
          <w:tcPr>
            <w:tcW w:w="4076" w:type="dxa"/>
          </w:tcPr>
          <w:p w:rsidR="00693D85" w:rsidRPr="00161CAE" w:rsidRDefault="00693D85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 1 ปี</w:t>
            </w:r>
          </w:p>
        </w:tc>
        <w:tc>
          <w:tcPr>
            <w:tcW w:w="1276" w:type="dxa"/>
          </w:tcPr>
          <w:p w:rsidR="00693D85" w:rsidRPr="00212CA1" w:rsidRDefault="00212CA1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693D85" w:rsidRPr="00212CA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236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284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693D85" w:rsidRPr="00212CA1" w:rsidRDefault="00212CA1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693D85" w:rsidRPr="00212CA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47" w:type="dxa"/>
          </w:tcPr>
          <w:p w:rsidR="00693D85" w:rsidRPr="00074B34" w:rsidRDefault="00693D85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737</w:t>
            </w:r>
          </w:p>
        </w:tc>
      </w:tr>
      <w:tr w:rsidR="00693D85" w:rsidRPr="00A100BB" w:rsidTr="00693D85">
        <w:tc>
          <w:tcPr>
            <w:tcW w:w="4076" w:type="dxa"/>
          </w:tcPr>
          <w:p w:rsidR="00693D85" w:rsidRPr="00161CAE" w:rsidRDefault="00693D85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 1 ปี แต่ไม่เกิน 5 ปี</w:t>
            </w:r>
          </w:p>
        </w:tc>
        <w:tc>
          <w:tcPr>
            <w:tcW w:w="1276" w:type="dxa"/>
          </w:tcPr>
          <w:p w:rsidR="00693D85" w:rsidRPr="00212CA1" w:rsidRDefault="00212CA1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="00693D85" w:rsidRPr="00212CA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36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84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693D85" w:rsidRPr="00212CA1" w:rsidRDefault="00212CA1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693D85" w:rsidRPr="00212CA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247" w:type="dxa"/>
          </w:tcPr>
          <w:p w:rsidR="00693D85" w:rsidRPr="00074B34" w:rsidRDefault="00693D85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693D85" w:rsidRPr="00A100BB" w:rsidTr="00693D85">
        <w:tc>
          <w:tcPr>
            <w:tcW w:w="4076" w:type="dxa"/>
          </w:tcPr>
          <w:p w:rsidR="00693D85" w:rsidRPr="00161CAE" w:rsidRDefault="00693D85" w:rsidP="00B41075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 5 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3D85" w:rsidRPr="00212CA1" w:rsidRDefault="00693D8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12CA1">
              <w:rPr>
                <w:rFonts w:ascii="Angsana New" w:hAnsi="Angsana New" w:hint="cs"/>
                <w:b/>
                <w:sz w:val="30"/>
                <w:szCs w:val="30"/>
                <w:cs/>
              </w:rPr>
              <w:t>54</w:t>
            </w:r>
            <w:r w:rsidRPr="00212CA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12CA1">
              <w:rPr>
                <w:rFonts w:ascii="Angsana New" w:hAnsi="Angsana New" w:hint="cs"/>
                <w:b/>
                <w:sz w:val="30"/>
                <w:szCs w:val="30"/>
                <w:cs/>
              </w:rPr>
              <w:t>330</w:t>
            </w:r>
          </w:p>
        </w:tc>
        <w:tc>
          <w:tcPr>
            <w:tcW w:w="236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54</w:t>
            </w:r>
            <w:r w:rsidRPr="005F1CE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417</w:t>
            </w:r>
          </w:p>
        </w:tc>
        <w:tc>
          <w:tcPr>
            <w:tcW w:w="284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693D85" w:rsidRPr="00212CA1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12CA1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212CA1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212CA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12CA1">
              <w:rPr>
                <w:rFonts w:ascii="Angsana New" w:hAnsi="Angsana New" w:hint="cs"/>
                <w:b/>
                <w:sz w:val="30"/>
                <w:szCs w:val="30"/>
                <w:cs/>
              </w:rPr>
              <w:t>431</w:t>
            </w:r>
          </w:p>
        </w:tc>
        <w:tc>
          <w:tcPr>
            <w:tcW w:w="247" w:type="dxa"/>
          </w:tcPr>
          <w:p w:rsidR="00693D85" w:rsidRPr="0021787F" w:rsidRDefault="00693D85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66</w:t>
            </w:r>
            <w:r w:rsidRPr="005F1CE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905</w:t>
            </w:r>
          </w:p>
        </w:tc>
      </w:tr>
      <w:tr w:rsidR="00693D85" w:rsidRPr="00A100BB" w:rsidTr="00693D85">
        <w:tc>
          <w:tcPr>
            <w:tcW w:w="4076" w:type="dxa"/>
          </w:tcPr>
          <w:p w:rsidR="00693D85" w:rsidRPr="00161CAE" w:rsidRDefault="00693D85" w:rsidP="0053113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93D85" w:rsidRPr="00212CA1" w:rsidRDefault="00212CA1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125</w:t>
            </w:r>
            <w:r w:rsidR="00693D85" w:rsidRPr="00212CA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928</w:t>
            </w:r>
          </w:p>
        </w:tc>
        <w:tc>
          <w:tcPr>
            <w:tcW w:w="236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</w:p>
        </w:tc>
        <w:tc>
          <w:tcPr>
            <w:tcW w:w="284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:rsidR="00693D85" w:rsidRPr="00212CA1" w:rsidRDefault="00212CA1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143</w:t>
            </w:r>
            <w:r w:rsidR="00693D85" w:rsidRPr="00212CA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737</w:t>
            </w:r>
          </w:p>
        </w:tc>
        <w:tc>
          <w:tcPr>
            <w:tcW w:w="247" w:type="dxa"/>
          </w:tcPr>
          <w:p w:rsidR="00693D85" w:rsidRPr="0021787F" w:rsidRDefault="00693D85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104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773</w:t>
            </w:r>
          </w:p>
        </w:tc>
      </w:tr>
      <w:tr w:rsidR="00693D85" w:rsidRPr="00A100BB" w:rsidTr="00693D85">
        <w:tc>
          <w:tcPr>
            <w:tcW w:w="4076" w:type="dxa"/>
          </w:tcPr>
          <w:p w:rsidR="00693D85" w:rsidRPr="00161CAE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 ดอกเบี้ยจ่ายรอการตัดบัญชี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93D85" w:rsidRPr="00212CA1" w:rsidRDefault="00693D8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CA1">
              <w:rPr>
                <w:rFonts w:ascii="Angsana New" w:hAnsi="Angsana New"/>
                <w:sz w:val="30"/>
                <w:szCs w:val="30"/>
              </w:rPr>
              <w:t>(</w:t>
            </w:r>
            <w:r w:rsidR="00212CA1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 w:rsidRPr="00212CA1">
              <w:rPr>
                <w:rFonts w:ascii="Angsana New" w:hAnsi="Angsana New"/>
                <w:sz w:val="30"/>
                <w:szCs w:val="30"/>
              </w:rPr>
              <w:t>,</w:t>
            </w:r>
            <w:r w:rsidR="00212CA1">
              <w:rPr>
                <w:rFonts w:ascii="Angsana New" w:hAnsi="Angsana New" w:hint="cs"/>
                <w:sz w:val="30"/>
                <w:szCs w:val="30"/>
                <w:cs/>
              </w:rPr>
              <w:t>610</w:t>
            </w:r>
            <w:r w:rsidRPr="00212C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693D85" w:rsidRPr="00A22DFF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14F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184</w:t>
            </w:r>
            <w:r w:rsidRPr="00E914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693D85" w:rsidRPr="00A22DFF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693D85" w:rsidRPr="00212CA1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CA1">
              <w:rPr>
                <w:rFonts w:ascii="Angsana New" w:hAnsi="Angsana New"/>
                <w:sz w:val="30"/>
                <w:szCs w:val="30"/>
              </w:rPr>
              <w:t>(</w:t>
            </w:r>
            <w:r w:rsidR="00212CA1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212CA1">
              <w:rPr>
                <w:rFonts w:ascii="Angsana New" w:hAnsi="Angsana New"/>
                <w:sz w:val="30"/>
                <w:szCs w:val="30"/>
              </w:rPr>
              <w:t>,</w:t>
            </w:r>
            <w:r w:rsidR="00212CA1">
              <w:rPr>
                <w:rFonts w:ascii="Angsana New" w:hAnsi="Angsana New" w:hint="cs"/>
                <w:sz w:val="30"/>
                <w:szCs w:val="30"/>
                <w:cs/>
              </w:rPr>
              <w:t>838</w:t>
            </w:r>
            <w:r w:rsidRPr="00212C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:rsidR="00693D85" w:rsidRPr="0021787F" w:rsidRDefault="00693D85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14F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983</w:t>
            </w:r>
            <w:r w:rsidRPr="00E914F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3D85" w:rsidRPr="00A100BB" w:rsidTr="00693D85">
        <w:tc>
          <w:tcPr>
            <w:tcW w:w="4076" w:type="dxa"/>
          </w:tcPr>
          <w:p w:rsidR="00693D85" w:rsidRPr="00161CAE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93D85" w:rsidRPr="00212CA1" w:rsidRDefault="00212CA1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96</w:t>
            </w:r>
            <w:r w:rsidR="00693D85" w:rsidRPr="00212CA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318</w:t>
            </w:r>
          </w:p>
        </w:tc>
        <w:tc>
          <w:tcPr>
            <w:tcW w:w="236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966</w:t>
            </w:r>
          </w:p>
        </w:tc>
        <w:tc>
          <w:tcPr>
            <w:tcW w:w="284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693D85" w:rsidRPr="00212CA1" w:rsidRDefault="00212CA1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111</w:t>
            </w:r>
            <w:r w:rsidR="00693D85" w:rsidRPr="00212CA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899</w:t>
            </w:r>
          </w:p>
        </w:tc>
        <w:tc>
          <w:tcPr>
            <w:tcW w:w="247" w:type="dxa"/>
          </w:tcPr>
          <w:p w:rsidR="00693D85" w:rsidRPr="008F357B" w:rsidRDefault="00693D85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790</w:t>
            </w:r>
          </w:p>
        </w:tc>
      </w:tr>
      <w:tr w:rsidR="00693D85" w:rsidRPr="00A100BB" w:rsidTr="00693D85">
        <w:tc>
          <w:tcPr>
            <w:tcW w:w="4076" w:type="dxa"/>
          </w:tcPr>
          <w:p w:rsidR="00693D85" w:rsidRPr="00161CAE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93D85" w:rsidRPr="00212CA1" w:rsidRDefault="00693D8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CA1">
              <w:rPr>
                <w:rFonts w:ascii="Angsana New" w:hAnsi="Angsana New"/>
                <w:sz w:val="30"/>
                <w:szCs w:val="30"/>
              </w:rPr>
              <w:t>(</w:t>
            </w:r>
            <w:r w:rsidR="00212CA1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212CA1">
              <w:rPr>
                <w:rFonts w:ascii="Angsana New" w:hAnsi="Angsana New"/>
                <w:sz w:val="30"/>
                <w:szCs w:val="30"/>
              </w:rPr>
              <w:t>,</w:t>
            </w:r>
            <w:r w:rsidR="00CA2301">
              <w:rPr>
                <w:rFonts w:ascii="Angsana New" w:hAnsi="Angsana New" w:hint="cs"/>
                <w:sz w:val="30"/>
                <w:szCs w:val="30"/>
                <w:cs/>
              </w:rPr>
              <w:t>852</w:t>
            </w:r>
            <w:r w:rsidRPr="00212C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693D85" w:rsidRPr="00A22DFF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14F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575</w:t>
            </w:r>
            <w:r w:rsidRPr="00E914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693D85" w:rsidRPr="00A22DFF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693D85" w:rsidRPr="00212CA1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CA1">
              <w:rPr>
                <w:rFonts w:ascii="Angsana New" w:hAnsi="Angsana New"/>
                <w:sz w:val="30"/>
                <w:szCs w:val="30"/>
              </w:rPr>
              <w:t>(</w:t>
            </w:r>
            <w:r w:rsidR="00212CA1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Pr="00212CA1">
              <w:rPr>
                <w:rFonts w:ascii="Angsana New" w:hAnsi="Angsana New"/>
                <w:sz w:val="30"/>
                <w:szCs w:val="30"/>
              </w:rPr>
              <w:t>,</w:t>
            </w:r>
            <w:r w:rsidR="00212CA1">
              <w:rPr>
                <w:rFonts w:ascii="Angsana New" w:hAnsi="Angsana New" w:hint="cs"/>
                <w:sz w:val="30"/>
                <w:szCs w:val="30"/>
                <w:cs/>
              </w:rPr>
              <w:t>458</w:t>
            </w:r>
            <w:r w:rsidRPr="00212C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:rsidR="00693D85" w:rsidRPr="0021787F" w:rsidRDefault="00693D85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14F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212</w:t>
            </w:r>
            <w:r w:rsidRPr="00E914F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3D85" w:rsidRPr="00A100BB" w:rsidTr="00693D85">
        <w:tc>
          <w:tcPr>
            <w:tcW w:w="4076" w:type="dxa"/>
          </w:tcPr>
          <w:p w:rsidR="00693D85" w:rsidRPr="00E74927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93D85" w:rsidRPr="00212CA1" w:rsidRDefault="00212CA1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  <w:r w:rsidR="00693D85" w:rsidRPr="00212CA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  <w:r w:rsidR="00CA230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391</w:t>
            </w:r>
          </w:p>
        </w:tc>
        <w:tc>
          <w:tcPr>
            <w:tcW w:w="284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693D85" w:rsidRPr="00212CA1" w:rsidRDefault="00212CA1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97</w:t>
            </w:r>
            <w:r w:rsidR="00693D85" w:rsidRPr="00212CA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441</w:t>
            </w:r>
          </w:p>
        </w:tc>
        <w:tc>
          <w:tcPr>
            <w:tcW w:w="247" w:type="dxa"/>
          </w:tcPr>
          <w:p w:rsidR="00693D85" w:rsidRPr="008F357B" w:rsidRDefault="00693D85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Pr="00E914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578</w:t>
            </w:r>
          </w:p>
        </w:tc>
      </w:tr>
    </w:tbl>
    <w:p w:rsidR="002A275C" w:rsidRDefault="002A275C" w:rsidP="002A275C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A275C" w:rsidRDefault="002A275C" w:rsidP="002A275C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</w:t>
      </w:r>
      <w:r w:rsidRPr="00880CC7">
        <w:rPr>
          <w:rFonts w:ascii="Angsana New" w:hAnsi="Angsana New"/>
          <w:sz w:val="30"/>
          <w:szCs w:val="30"/>
          <w:cs/>
        </w:rPr>
        <w:t>าใช้จ่ายที่เกี่ยวกับ</w:t>
      </w:r>
      <w:r>
        <w:rPr>
          <w:rFonts w:ascii="Angsana New" w:hAnsi="Angsana New" w:hint="cs"/>
          <w:sz w:val="30"/>
          <w:szCs w:val="30"/>
          <w:cs/>
        </w:rPr>
        <w:t>สัญญาเช่า</w:t>
      </w:r>
      <w:r w:rsidRPr="00880CC7">
        <w:rPr>
          <w:rFonts w:ascii="Angsana New" w:hAnsi="Angsana New"/>
          <w:sz w:val="30"/>
          <w:szCs w:val="30"/>
          <w:cs/>
        </w:rPr>
        <w:t xml:space="preserve">ที่รับรู้ในกำไรขาดทุนสำหรับปีสิ้นสุดวันที่ </w:t>
      </w:r>
      <w:r w:rsidRPr="00880CC7">
        <w:rPr>
          <w:rFonts w:ascii="Angsana New" w:hAnsi="Angsana New"/>
          <w:sz w:val="30"/>
          <w:szCs w:val="30"/>
        </w:rPr>
        <w:t xml:space="preserve">31 </w:t>
      </w:r>
      <w:r w:rsidRPr="00880CC7">
        <w:rPr>
          <w:rFonts w:ascii="Angsana New" w:hAnsi="Angsana New"/>
          <w:sz w:val="30"/>
          <w:szCs w:val="30"/>
          <w:cs/>
        </w:rPr>
        <w:t xml:space="preserve">ธันวาคม </w:t>
      </w:r>
      <w:r w:rsidR="00693D85">
        <w:rPr>
          <w:rFonts w:ascii="Angsana New" w:hAnsi="Angsana New" w:hint="cs"/>
          <w:sz w:val="30"/>
          <w:szCs w:val="30"/>
          <w:cs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693D85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sz w:val="30"/>
          <w:szCs w:val="30"/>
          <w:cs/>
        </w:rPr>
        <w:t>ประกอบด้วย</w:t>
      </w:r>
    </w:p>
    <w:p w:rsidR="002A275C" w:rsidRPr="00880CC7" w:rsidRDefault="002A275C" w:rsidP="002A275C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149"/>
        <w:gridCol w:w="1275"/>
        <w:gridCol w:w="283"/>
        <w:gridCol w:w="1277"/>
        <w:gridCol w:w="284"/>
        <w:gridCol w:w="1275"/>
        <w:gridCol w:w="283"/>
        <w:gridCol w:w="1277"/>
      </w:tblGrid>
      <w:tr w:rsidR="00EE31C0" w:rsidRPr="00F51F88" w:rsidTr="00EE31C0">
        <w:trPr>
          <w:cantSplit/>
        </w:trPr>
        <w:tc>
          <w:tcPr>
            <w:tcW w:w="4149" w:type="dxa"/>
          </w:tcPr>
          <w:p w:rsidR="00EE31C0" w:rsidRPr="00F51F88" w:rsidRDefault="00EE31C0" w:rsidP="005311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EE31C0" w:rsidRPr="00F51F88" w:rsidRDefault="00EE31C0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E31C0" w:rsidRPr="00402323" w:rsidTr="00EE31C0">
        <w:trPr>
          <w:cantSplit/>
        </w:trPr>
        <w:tc>
          <w:tcPr>
            <w:tcW w:w="4149" w:type="dxa"/>
          </w:tcPr>
          <w:p w:rsidR="00EE31C0" w:rsidRPr="00C54BB4" w:rsidRDefault="00EE31C0" w:rsidP="00531132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31C0" w:rsidRPr="004F07C8" w:rsidRDefault="00EE31C0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E31C0" w:rsidRPr="004F07C8" w:rsidRDefault="00EE31C0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31C0" w:rsidRPr="004F07C8" w:rsidRDefault="00EE31C0" w:rsidP="0073739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E31C0" w:rsidRPr="00402323" w:rsidTr="00EE31C0">
        <w:trPr>
          <w:cantSplit/>
        </w:trPr>
        <w:tc>
          <w:tcPr>
            <w:tcW w:w="4149" w:type="dxa"/>
          </w:tcPr>
          <w:p w:rsidR="00EE31C0" w:rsidRPr="00C54BB4" w:rsidRDefault="00EE31C0" w:rsidP="00531132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E31C0" w:rsidRDefault="00EE31C0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E31C0" w:rsidRPr="00B005CB" w:rsidRDefault="00EE31C0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EE31C0" w:rsidRDefault="00EE31C0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EE31C0" w:rsidRDefault="00EE31C0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E31C0" w:rsidRDefault="00EE31C0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E31C0" w:rsidRPr="00B005CB" w:rsidRDefault="00EE31C0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EE31C0" w:rsidRDefault="00EE31C0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93D85" w:rsidRPr="00402323" w:rsidTr="00EE31C0">
        <w:trPr>
          <w:cantSplit/>
        </w:trPr>
        <w:tc>
          <w:tcPr>
            <w:tcW w:w="4149" w:type="dxa"/>
          </w:tcPr>
          <w:p w:rsidR="00693D85" w:rsidRPr="00C54BB4" w:rsidRDefault="00693D85" w:rsidP="00531132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93D85" w:rsidRPr="004B6A90" w:rsidRDefault="004B6A90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693D85" w:rsidRPr="004B6A9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239</w:t>
            </w:r>
          </w:p>
        </w:tc>
        <w:tc>
          <w:tcPr>
            <w:tcW w:w="283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E914F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898</w:t>
            </w:r>
          </w:p>
        </w:tc>
        <w:tc>
          <w:tcPr>
            <w:tcW w:w="284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93D85" w:rsidRPr="004B6A90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6A90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4B6A90">
              <w:rPr>
                <w:rFonts w:ascii="Angsana New" w:hAnsi="Angsana New"/>
                <w:bCs/>
                <w:sz w:val="30"/>
                <w:szCs w:val="30"/>
              </w:rPr>
              <w:t>398</w:t>
            </w:r>
          </w:p>
        </w:tc>
        <w:tc>
          <w:tcPr>
            <w:tcW w:w="283" w:type="dxa"/>
          </w:tcPr>
          <w:p w:rsidR="00693D85" w:rsidRPr="00B005CB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E914F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218</w:t>
            </w:r>
          </w:p>
        </w:tc>
      </w:tr>
      <w:tr w:rsidR="00693D85" w:rsidRPr="00E438D2" w:rsidTr="00EE31C0">
        <w:trPr>
          <w:cantSplit/>
        </w:trPr>
        <w:tc>
          <w:tcPr>
            <w:tcW w:w="4149" w:type="dxa"/>
          </w:tcPr>
          <w:p w:rsidR="00693D85" w:rsidRPr="00C54BB4" w:rsidRDefault="00693D85" w:rsidP="00531132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5" w:type="dxa"/>
          </w:tcPr>
          <w:p w:rsidR="00693D85" w:rsidRPr="004B6A90" w:rsidRDefault="004B6A90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693D85" w:rsidRPr="004B6A9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346</w:t>
            </w:r>
          </w:p>
        </w:tc>
        <w:tc>
          <w:tcPr>
            <w:tcW w:w="283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914F3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814</w:t>
            </w:r>
          </w:p>
        </w:tc>
        <w:tc>
          <w:tcPr>
            <w:tcW w:w="284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693D85" w:rsidRPr="004B6A90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6A90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4B6A90">
              <w:rPr>
                <w:rFonts w:ascii="Angsana New" w:hAnsi="Angsana New"/>
                <w:bCs/>
                <w:sz w:val="30"/>
                <w:szCs w:val="30"/>
              </w:rPr>
              <w:t>918</w:t>
            </w:r>
          </w:p>
        </w:tc>
        <w:tc>
          <w:tcPr>
            <w:tcW w:w="283" w:type="dxa"/>
          </w:tcPr>
          <w:p w:rsidR="00693D85" w:rsidRPr="00B005CB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shd w:val="clear" w:color="auto" w:fill="auto"/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E914F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497</w:t>
            </w:r>
          </w:p>
        </w:tc>
      </w:tr>
      <w:tr w:rsidR="00693D85" w:rsidRPr="00680E45" w:rsidTr="00EE31C0">
        <w:trPr>
          <w:cantSplit/>
        </w:trPr>
        <w:tc>
          <w:tcPr>
            <w:tcW w:w="4149" w:type="dxa"/>
          </w:tcPr>
          <w:p w:rsidR="00693D85" w:rsidRPr="00C54BB4" w:rsidRDefault="00693D85" w:rsidP="00EE31C0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Pr="00C54BB4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</w:t>
            </w: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5" w:type="dxa"/>
          </w:tcPr>
          <w:p w:rsidR="00693D85" w:rsidRPr="004B6A90" w:rsidRDefault="00693D8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93D85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693D85" w:rsidRPr="004B6A90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693D85" w:rsidRPr="00B005CB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shd w:val="clear" w:color="auto" w:fill="auto"/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93D85" w:rsidRPr="00680E45" w:rsidTr="00EE31C0">
        <w:trPr>
          <w:cantSplit/>
        </w:trPr>
        <w:tc>
          <w:tcPr>
            <w:tcW w:w="4149" w:type="dxa"/>
            <w:vAlign w:val="center"/>
          </w:tcPr>
          <w:p w:rsidR="00693D85" w:rsidRDefault="00693D85" w:rsidP="00531132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275" w:type="dxa"/>
          </w:tcPr>
          <w:p w:rsidR="00693D85" w:rsidRPr="004B6A90" w:rsidRDefault="00693D85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6A90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4B6A90">
              <w:rPr>
                <w:rFonts w:ascii="Angsana New" w:hAnsi="Angsana New"/>
                <w:bCs/>
                <w:sz w:val="30"/>
                <w:szCs w:val="30"/>
              </w:rPr>
              <w:t>595</w:t>
            </w:r>
          </w:p>
        </w:tc>
        <w:tc>
          <w:tcPr>
            <w:tcW w:w="283" w:type="dxa"/>
          </w:tcPr>
          <w:p w:rsidR="00693D85" w:rsidRDefault="00693D8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693D85" w:rsidRPr="00493608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2,089</w:t>
            </w:r>
          </w:p>
        </w:tc>
        <w:tc>
          <w:tcPr>
            <w:tcW w:w="284" w:type="dxa"/>
          </w:tcPr>
          <w:p w:rsidR="00693D85" w:rsidRDefault="00693D8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693D85" w:rsidRPr="004B6A90" w:rsidRDefault="00693D85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6A90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4B6A90">
              <w:rPr>
                <w:rFonts w:ascii="Angsana New" w:hAnsi="Angsana New"/>
                <w:bCs/>
                <w:sz w:val="30"/>
                <w:szCs w:val="30"/>
              </w:rPr>
              <w:t>521</w:t>
            </w:r>
          </w:p>
        </w:tc>
        <w:tc>
          <w:tcPr>
            <w:tcW w:w="283" w:type="dxa"/>
          </w:tcPr>
          <w:p w:rsidR="00693D85" w:rsidRPr="00B005CB" w:rsidRDefault="00693D8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shd w:val="clear" w:color="auto" w:fill="auto"/>
          </w:tcPr>
          <w:p w:rsidR="00693D85" w:rsidRPr="00E03DAF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2,015</w:t>
            </w:r>
          </w:p>
        </w:tc>
      </w:tr>
      <w:tr w:rsidR="00693D85" w:rsidRPr="00680E45" w:rsidTr="00EE31C0">
        <w:trPr>
          <w:cantSplit/>
        </w:trPr>
        <w:tc>
          <w:tcPr>
            <w:tcW w:w="4149" w:type="dxa"/>
            <w:vAlign w:val="center"/>
          </w:tcPr>
          <w:p w:rsidR="00693D85" w:rsidRDefault="00693D85" w:rsidP="00EE31C0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ค่าใช้จ่ายที่เกี่ยว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กับค่าเช่าผันแปรซึ่งไม่รวมอยู่ใน</w:t>
            </w:r>
          </w:p>
        </w:tc>
        <w:tc>
          <w:tcPr>
            <w:tcW w:w="1275" w:type="dxa"/>
          </w:tcPr>
          <w:p w:rsidR="00693D85" w:rsidRPr="004B6A90" w:rsidRDefault="00693D85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693D85" w:rsidRPr="00B005CB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93D85" w:rsidRPr="00B005CB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</w:tcPr>
          <w:p w:rsidR="00693D85" w:rsidRPr="004B6A90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693D85" w:rsidRPr="00B005CB" w:rsidRDefault="00693D85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shd w:val="clear" w:color="auto" w:fill="auto"/>
          </w:tcPr>
          <w:p w:rsidR="00693D85" w:rsidRPr="00E914F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B6A90" w:rsidRPr="00680E45" w:rsidTr="00C336F8">
        <w:trPr>
          <w:cantSplit/>
        </w:trPr>
        <w:tc>
          <w:tcPr>
            <w:tcW w:w="4149" w:type="dxa"/>
            <w:vAlign w:val="center"/>
          </w:tcPr>
          <w:p w:rsidR="004B6A90" w:rsidRPr="00880CC7" w:rsidRDefault="004B6A90" w:rsidP="00531132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การวัดมูลค่าของหนี้สินตามสัญญาเช่า</w:t>
            </w:r>
          </w:p>
        </w:tc>
        <w:tc>
          <w:tcPr>
            <w:tcW w:w="1275" w:type="dxa"/>
          </w:tcPr>
          <w:p w:rsidR="004B6A90" w:rsidRPr="004B6A90" w:rsidRDefault="004B6A90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B6A90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801</w:t>
            </w:r>
          </w:p>
        </w:tc>
        <w:tc>
          <w:tcPr>
            <w:tcW w:w="283" w:type="dxa"/>
          </w:tcPr>
          <w:p w:rsidR="004B6A90" w:rsidRDefault="004B6A90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4B6A90" w:rsidRPr="00E914F3" w:rsidRDefault="004B6A90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914F3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478</w:t>
            </w:r>
          </w:p>
        </w:tc>
        <w:tc>
          <w:tcPr>
            <w:tcW w:w="284" w:type="dxa"/>
          </w:tcPr>
          <w:p w:rsidR="004B6A90" w:rsidRDefault="004B6A90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4B6A90" w:rsidRPr="00E914F3" w:rsidRDefault="004B6A90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394</w:t>
            </w:r>
          </w:p>
        </w:tc>
        <w:tc>
          <w:tcPr>
            <w:tcW w:w="283" w:type="dxa"/>
          </w:tcPr>
          <w:p w:rsidR="004B6A90" w:rsidRPr="00B005CB" w:rsidRDefault="004B6A90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4B6A90" w:rsidRPr="00C80781" w:rsidRDefault="004B6A90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128</w:t>
            </w:r>
            <w:r w:rsidRPr="00C807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F0151D" w:rsidRPr="00906835" w:rsidRDefault="00F0151D" w:rsidP="009B78DC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2A275C" w:rsidRDefault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52324" w:rsidRPr="008B2E18" w:rsidRDefault="00D97518" w:rsidP="0095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2A275C"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952324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952324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952324" w:rsidRPr="008B2E18">
        <w:rPr>
          <w:rFonts w:ascii="Angsana New" w:hAnsi="Angsana New" w:hint="cs"/>
          <w:b/>
          <w:bCs/>
          <w:sz w:val="30"/>
          <w:szCs w:val="30"/>
          <w:cs/>
        </w:rPr>
        <w:t>สัญญาเช่าที่ดิน</w:t>
      </w:r>
    </w:p>
    <w:p w:rsidR="00952324" w:rsidRPr="00720369" w:rsidRDefault="00952324" w:rsidP="00952324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952324" w:rsidRPr="00720369" w:rsidRDefault="00952324" w:rsidP="0095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ชลประทีปสินทรัพย์ จำกัด (“บริษัทย่อย”) </w:t>
      </w:r>
      <w:r w:rsidRPr="00720369">
        <w:rPr>
          <w:rFonts w:ascii="Angsana New" w:hAnsi="Angsana New" w:hint="cs"/>
          <w:sz w:val="30"/>
          <w:szCs w:val="30"/>
          <w:cs/>
        </w:rPr>
        <w:t>มีสัญญาเช่าที่ดินกับลูกค้ารายหนึ่ง (“ผู้เช่า”) มีกำหนดระยะเวลา 30 ปี สิ้นสุดวันที่ 1</w:t>
      </w:r>
      <w:r w:rsidRPr="00720369">
        <w:rPr>
          <w:rFonts w:ascii="Angsana New" w:hAnsi="Angsana New"/>
          <w:sz w:val="30"/>
          <w:szCs w:val="30"/>
        </w:rPr>
        <w:t>6</w:t>
      </w:r>
      <w:r w:rsidRPr="00720369">
        <w:rPr>
          <w:rFonts w:ascii="Angsana New" w:hAnsi="Angsana New" w:hint="cs"/>
          <w:sz w:val="30"/>
          <w:szCs w:val="30"/>
          <w:cs/>
        </w:rPr>
        <w:t xml:space="preserve"> ตุลาคม 2580 นับตั้งแต่วันครบกำหนดหนึ่งปีจากวันที่จดทะเบียนสิทธิการเช่ากับเจ้าพนักงานที่ดินเมื่อวันที่ 17 ตุลาคม 2549 ผู้เช่าได้จ่ายค่าตอบแทนสิทธิการเช่าให้กับบริษัทย่อยจำนวนเงิน 99 ล้านบาทและจะชำระค่าเช่าที่ดินรายปีให้กับบริษัทย่อย โดยค่าเช่าที่ดินปีที่ 1 จะจ่ายชำระในวันที่ 17 ตุลาคม 2550 (ครบหนึ่งปีนับจากวันจดทะเบียนสิทธิการเช่า) ค่าเช่ารายปีดังกล่าวมีจำนวนเพิ่มขึ้นทุกๆ 3 ปี ตามที่ตกลงในสัญญา โดยมีค่าเช่ารายปีจำนวนเงินรวม</w:t>
      </w:r>
      <w:r w:rsidR="00D97518">
        <w:rPr>
          <w:rFonts w:ascii="Angsana New" w:hAnsi="Angsana New"/>
          <w:sz w:val="30"/>
          <w:szCs w:val="30"/>
        </w:rPr>
        <w:t xml:space="preserve"> </w:t>
      </w:r>
      <w:r w:rsidRPr="003E0F68">
        <w:rPr>
          <w:rFonts w:ascii="Angsana New" w:hAnsi="Angsana New" w:hint="cs"/>
          <w:sz w:val="30"/>
          <w:szCs w:val="30"/>
          <w:cs/>
        </w:rPr>
        <w:t>80.4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720369">
        <w:rPr>
          <w:rFonts w:ascii="Angsana New" w:hAnsi="Angsana New" w:hint="cs"/>
          <w:sz w:val="30"/>
          <w:szCs w:val="30"/>
          <w:cs/>
        </w:rPr>
        <w:t>บาท</w:t>
      </w:r>
    </w:p>
    <w:p w:rsidR="00952324" w:rsidRPr="00720369" w:rsidRDefault="00952324" w:rsidP="0095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52324" w:rsidRDefault="00952324" w:rsidP="0095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0369">
        <w:rPr>
          <w:rFonts w:ascii="Angsana New" w:hAnsi="Angsana New" w:hint="cs"/>
          <w:sz w:val="30"/>
          <w:szCs w:val="30"/>
          <w:cs/>
        </w:rPr>
        <w:t xml:space="preserve">บริษัทย่อยรับรู้รายได้จากการให้เช่าที่ดิน (ค่าตอบแทนสิทธิการเช่ารับล่วงหน้าจำนวน 99 ล้านบาท และค่าเช่ารายปีจำนวนเงินรวม </w:t>
      </w:r>
      <w:r>
        <w:rPr>
          <w:rFonts w:ascii="Angsana New" w:hAnsi="Angsana New" w:hint="cs"/>
          <w:sz w:val="30"/>
          <w:szCs w:val="30"/>
          <w:cs/>
        </w:rPr>
        <w:t>80.4</w:t>
      </w:r>
      <w:r w:rsidR="003F458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720369">
        <w:rPr>
          <w:rFonts w:ascii="Angsana New" w:hAnsi="Angsana New" w:hint="cs"/>
          <w:sz w:val="30"/>
          <w:szCs w:val="30"/>
          <w:cs/>
        </w:rPr>
        <w:t>บาท) ตามวิธีเส้นตรงตลอดอายุสัญญาเช่านับจากวันที่มีการให้ใช้สิทธิในที่ดิน (17 ตุลาคม 2549) ถึงวันสิ้นสุดสัญญาเช่า (1</w:t>
      </w:r>
      <w:r w:rsidRPr="00720369">
        <w:rPr>
          <w:rFonts w:ascii="Angsana New" w:hAnsi="Angsana New"/>
          <w:sz w:val="30"/>
          <w:szCs w:val="30"/>
        </w:rPr>
        <w:t>6</w:t>
      </w:r>
      <w:r w:rsidRPr="00720369">
        <w:rPr>
          <w:rFonts w:ascii="Angsana New" w:hAnsi="Angsana New" w:hint="cs"/>
          <w:sz w:val="30"/>
          <w:szCs w:val="30"/>
          <w:cs/>
        </w:rPr>
        <w:t xml:space="preserve"> ตุลาคม 2580) รวมระยะเวลา 31 ปี และแสดงผลต่างของการรับรู้รายได้จากการให้เช่าทางบัญชีกับจำนวนเงินที่กำหนดในสัญญาเช่าจำนวนเงิน</w:t>
      </w:r>
      <w:r w:rsidRPr="00381733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C70FDF">
        <w:rPr>
          <w:rFonts w:ascii="Angsana New" w:hAnsi="Angsana New"/>
          <w:sz w:val="30"/>
          <w:szCs w:val="30"/>
        </w:rPr>
        <w:t>12.68</w:t>
      </w:r>
      <w:r w:rsidRPr="003E14F9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796D6D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720369">
        <w:rPr>
          <w:rFonts w:ascii="Angsana New" w:hAnsi="Angsana New" w:hint="cs"/>
          <w:sz w:val="30"/>
          <w:szCs w:val="30"/>
          <w:cs/>
        </w:rPr>
        <w:t>ไว้เป็น</w:t>
      </w:r>
      <w:r w:rsidR="006820DA">
        <w:rPr>
          <w:rFonts w:ascii="Angsana New" w:hAnsi="Angsana New" w:hint="cs"/>
          <w:sz w:val="30"/>
          <w:szCs w:val="30"/>
          <w:cs/>
        </w:rPr>
        <w:t xml:space="preserve"> “สินทรัพย์ที่เกิดจากสัญญา</w:t>
      </w:r>
      <w:r>
        <w:rPr>
          <w:rFonts w:ascii="Angsana New" w:hAnsi="Angsana New" w:hint="cs"/>
          <w:sz w:val="30"/>
          <w:szCs w:val="30"/>
          <w:cs/>
        </w:rPr>
        <w:t xml:space="preserve">ไม่หมุนเวียน” </w:t>
      </w:r>
      <w:r w:rsidRPr="00720369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D97518">
        <w:rPr>
          <w:rFonts w:ascii="Angsana New" w:hAnsi="Angsana New" w:hint="cs"/>
          <w:sz w:val="30"/>
          <w:szCs w:val="30"/>
          <w:cs/>
        </w:rPr>
        <w:t>256</w:t>
      </w:r>
      <w:r w:rsidR="00693D85">
        <w:rPr>
          <w:rFonts w:ascii="Angsana New" w:hAnsi="Angsana New"/>
          <w:sz w:val="30"/>
          <w:szCs w:val="30"/>
        </w:rPr>
        <w:t>5</w:t>
      </w:r>
      <w:r w:rsidRPr="00720369">
        <w:rPr>
          <w:rFonts w:ascii="Angsana New" w:hAnsi="Angsana New" w:hint="cs"/>
          <w:sz w:val="30"/>
          <w:szCs w:val="30"/>
          <w:cs/>
        </w:rPr>
        <w:t xml:space="preserve"> (วันที่ 31 ธันวาคม </w:t>
      </w:r>
      <w:r w:rsidR="00D97518">
        <w:rPr>
          <w:rFonts w:ascii="Angsana New" w:hAnsi="Angsana New" w:hint="cs"/>
          <w:sz w:val="30"/>
          <w:szCs w:val="30"/>
          <w:cs/>
        </w:rPr>
        <w:t>256</w:t>
      </w:r>
      <w:r w:rsidR="00693D85">
        <w:rPr>
          <w:rFonts w:ascii="Angsana New" w:hAnsi="Angsana New"/>
          <w:sz w:val="30"/>
          <w:szCs w:val="30"/>
        </w:rPr>
        <w:t>4 : 12.74</w:t>
      </w:r>
      <w:r w:rsidR="00D97518">
        <w:rPr>
          <w:rFonts w:ascii="Angsana New" w:hAnsi="Angsana New"/>
          <w:sz w:val="30"/>
          <w:szCs w:val="30"/>
        </w:rPr>
        <w:t xml:space="preserve"> </w:t>
      </w:r>
      <w:r w:rsidRPr="00720369">
        <w:rPr>
          <w:rFonts w:ascii="Angsana New" w:hAnsi="Angsana New" w:hint="cs"/>
          <w:sz w:val="30"/>
          <w:szCs w:val="30"/>
          <w:cs/>
        </w:rPr>
        <w:t>ล้านบาท)</w:t>
      </w:r>
    </w:p>
    <w:p w:rsidR="00967579" w:rsidRDefault="00967579" w:rsidP="00967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6C64" w:rsidRPr="00152E8F" w:rsidRDefault="00283A17" w:rsidP="00967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ค่าเช่า</w:t>
      </w:r>
      <w:r w:rsidR="00FF6C64" w:rsidRPr="00152E8F">
        <w:rPr>
          <w:rFonts w:ascii="Angsana New" w:hAnsi="Angsana New" w:hint="cs"/>
          <w:sz w:val="30"/>
          <w:szCs w:val="30"/>
          <w:cs/>
        </w:rPr>
        <w:t>ตามสัญญา</w:t>
      </w:r>
      <w:r w:rsidR="00E9337B">
        <w:rPr>
          <w:rFonts w:ascii="Angsana New" w:hAnsi="Angsana New" w:hint="cs"/>
          <w:sz w:val="30"/>
          <w:szCs w:val="30"/>
          <w:cs/>
        </w:rPr>
        <w:t>ที่จะ</w:t>
      </w:r>
      <w:r w:rsidR="00E9337B" w:rsidRPr="00152E8F">
        <w:rPr>
          <w:rFonts w:ascii="Angsana New" w:hAnsi="Angsana New" w:hint="cs"/>
          <w:sz w:val="30"/>
          <w:szCs w:val="30"/>
          <w:cs/>
        </w:rPr>
        <w:t>ได้รับ</w:t>
      </w:r>
      <w:r w:rsidR="00FF6C64" w:rsidRPr="00152E8F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F6C64" w:rsidRPr="00FF6C64" w:rsidRDefault="00FF6C64" w:rsidP="00FF6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088" w:type="dxa"/>
        <w:tblLook w:val="04A0"/>
      </w:tblPr>
      <w:tblGrid>
        <w:gridCol w:w="7196"/>
        <w:gridCol w:w="1892"/>
      </w:tblGrid>
      <w:tr w:rsidR="00FF6C64" w:rsidRPr="00161CAE" w:rsidTr="00967579">
        <w:tc>
          <w:tcPr>
            <w:tcW w:w="7196" w:type="dxa"/>
          </w:tcPr>
          <w:p w:rsidR="00FF6C64" w:rsidRPr="00EA0007" w:rsidRDefault="00FF6C64" w:rsidP="009675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FF6C64" w:rsidRPr="00161CAE" w:rsidRDefault="00FF6C64" w:rsidP="00967579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FF6C64" w:rsidTr="00967579">
        <w:tc>
          <w:tcPr>
            <w:tcW w:w="7196" w:type="dxa"/>
          </w:tcPr>
          <w:p w:rsidR="00FF6C64" w:rsidRPr="0009694C" w:rsidRDefault="00FF6C6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:rsidR="00FF6C64" w:rsidRDefault="00FF6C64" w:rsidP="00967579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FF6C64" w:rsidRPr="005F3F96" w:rsidTr="00967579">
        <w:tc>
          <w:tcPr>
            <w:tcW w:w="7196" w:type="dxa"/>
          </w:tcPr>
          <w:p w:rsidR="00FF6C64" w:rsidRPr="00730935" w:rsidRDefault="00C96256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ครบกำหนดชำระภายใน 1 </w:t>
            </w:r>
            <w:r w:rsidR="00FF6C6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2" w:type="dxa"/>
            <w:tcBorders>
              <w:top w:val="single" w:sz="4" w:space="0" w:color="auto"/>
            </w:tcBorders>
          </w:tcPr>
          <w:p w:rsidR="00FF6C64" w:rsidRPr="00C70FDF" w:rsidRDefault="00FF6C6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FD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70FDF">
              <w:rPr>
                <w:rFonts w:ascii="Angsana New" w:hAnsi="Angsana New"/>
                <w:sz w:val="30"/>
                <w:szCs w:val="30"/>
              </w:rPr>
              <w:t>,</w:t>
            </w:r>
            <w:r w:rsidR="00C70FDF">
              <w:rPr>
                <w:rFonts w:ascii="Angsana New" w:hAnsi="Angsana New" w:hint="cs"/>
                <w:sz w:val="30"/>
                <w:szCs w:val="30"/>
                <w:cs/>
              </w:rPr>
              <w:t>655</w:t>
            </w:r>
          </w:p>
        </w:tc>
      </w:tr>
      <w:tr w:rsidR="00FF6C64" w:rsidRPr="00300F92" w:rsidTr="00967579">
        <w:tc>
          <w:tcPr>
            <w:tcW w:w="7196" w:type="dxa"/>
          </w:tcPr>
          <w:p w:rsidR="00FF6C64" w:rsidRPr="007614EF" w:rsidRDefault="00FF6C6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2" w:type="dxa"/>
          </w:tcPr>
          <w:p w:rsidR="00FF6C64" w:rsidRPr="00C70FDF" w:rsidRDefault="00FF6C64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F6C64" w:rsidRPr="00E80CA9" w:rsidTr="00967579">
        <w:tc>
          <w:tcPr>
            <w:tcW w:w="7196" w:type="dxa"/>
          </w:tcPr>
          <w:p w:rsidR="00FF6C64" w:rsidRDefault="00C96256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ครบกำหนดชำระหลังจาก 1 ปีแต่ไม่เกิน 5 </w:t>
            </w:r>
            <w:r w:rsidR="00FF6C6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2" w:type="dxa"/>
          </w:tcPr>
          <w:p w:rsidR="00FF6C64" w:rsidRPr="00C70FDF" w:rsidRDefault="00FF6C64" w:rsidP="003E14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FDF">
              <w:rPr>
                <w:rFonts w:ascii="Angsana New" w:hAnsi="Angsana New"/>
                <w:sz w:val="30"/>
                <w:szCs w:val="30"/>
              </w:rPr>
              <w:t>1</w:t>
            </w:r>
            <w:r w:rsidR="003E14F9" w:rsidRPr="00C70FDF">
              <w:rPr>
                <w:rFonts w:ascii="Angsana New" w:hAnsi="Angsana New"/>
                <w:sz w:val="30"/>
                <w:szCs w:val="30"/>
              </w:rPr>
              <w:t>4</w:t>
            </w:r>
            <w:r w:rsidRPr="00C70FDF">
              <w:rPr>
                <w:rFonts w:ascii="Angsana New" w:hAnsi="Angsana New"/>
                <w:sz w:val="30"/>
                <w:szCs w:val="30"/>
              </w:rPr>
              <w:t>,</w:t>
            </w:r>
            <w:r w:rsidR="00C70FDF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FF6C64" w:rsidRPr="00E80CA9" w:rsidTr="00967579">
        <w:tc>
          <w:tcPr>
            <w:tcW w:w="7196" w:type="dxa"/>
          </w:tcPr>
          <w:p w:rsidR="00FF6C64" w:rsidRDefault="00C96256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ครบกำหนดชำระเกินกว่า 5 </w:t>
            </w:r>
            <w:r w:rsidR="00FF6C6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FF6C64" w:rsidRPr="00C70FDF" w:rsidRDefault="00C70FDF" w:rsidP="00C319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FF6C64" w:rsidRPr="00C70FD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841</w:t>
            </w:r>
          </w:p>
        </w:tc>
      </w:tr>
      <w:tr w:rsidR="00FF6C64" w:rsidRPr="005F3F96" w:rsidTr="00967579">
        <w:tc>
          <w:tcPr>
            <w:tcW w:w="7196" w:type="dxa"/>
          </w:tcPr>
          <w:p w:rsidR="00FF6C64" w:rsidRDefault="00FF6C64" w:rsidP="0096757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:rsidR="00FF6C64" w:rsidRPr="00C70FDF" w:rsidRDefault="00C70FDF" w:rsidP="00C319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="00FF6C64" w:rsidRPr="00C70FD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487</w:t>
            </w:r>
          </w:p>
        </w:tc>
      </w:tr>
      <w:tr w:rsidR="00FF6C64" w:rsidRPr="00E15565" w:rsidTr="00967579">
        <w:tc>
          <w:tcPr>
            <w:tcW w:w="7196" w:type="dxa"/>
          </w:tcPr>
          <w:p w:rsidR="00FF6C64" w:rsidRDefault="00FF6C64" w:rsidP="008B33C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:rsidR="00FF6C64" w:rsidRPr="00C70FDF" w:rsidRDefault="00C70FDF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FF6C64" w:rsidRPr="00C70F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</w:tbl>
    <w:p w:rsidR="00FF6C64" w:rsidRDefault="00FF6C6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p w:rsidR="00967579" w:rsidRDefault="00967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777BA" w:rsidRPr="00D061EA" w:rsidRDefault="002A275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8B2E18">
        <w:rPr>
          <w:rFonts w:ascii="Angsana New" w:hAnsi="Angsana New"/>
          <w:b/>
          <w:bCs/>
          <w:sz w:val="30"/>
          <w:szCs w:val="30"/>
        </w:rPr>
        <w:t>.</w:t>
      </w:r>
      <w:r w:rsidR="009777BA" w:rsidRPr="009777BA">
        <w:rPr>
          <w:rFonts w:ascii="Angsana New" w:hAnsi="Angsana New"/>
          <w:b/>
          <w:bCs/>
          <w:sz w:val="30"/>
          <w:szCs w:val="30"/>
        </w:rPr>
        <w:tab/>
      </w:r>
      <w:r w:rsidR="009777BA" w:rsidRPr="009777BA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:rsidR="009777BA" w:rsidRPr="009777BA" w:rsidRDefault="009777BA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16"/>
          <w:szCs w:val="16"/>
        </w:rPr>
      </w:pPr>
    </w:p>
    <w:p w:rsidR="000E2129" w:rsidRDefault="000E2129" w:rsidP="000E2129">
      <w:pPr>
        <w:jc w:val="both"/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F3C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DF0561">
        <w:rPr>
          <w:rFonts w:ascii="Angsana New" w:hAnsi="Angsana New"/>
          <w:sz w:val="30"/>
          <w:szCs w:val="30"/>
        </w:rPr>
        <w:t>25</w:t>
      </w:r>
      <w:r w:rsidR="001778C1">
        <w:rPr>
          <w:rFonts w:ascii="Angsana New" w:hAnsi="Angsana New"/>
          <w:sz w:val="30"/>
          <w:szCs w:val="30"/>
        </w:rPr>
        <w:t>6</w:t>
      </w:r>
      <w:r w:rsidR="00693D85">
        <w:rPr>
          <w:rFonts w:ascii="Angsana New" w:hAnsi="Angsana New" w:hint="cs"/>
          <w:sz w:val="30"/>
          <w:szCs w:val="30"/>
          <w:cs/>
        </w:rPr>
        <w:t>5</w:t>
      </w:r>
      <w:r w:rsidR="009777B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778C1">
        <w:rPr>
          <w:rFonts w:ascii="Angsana New" w:hAnsi="Angsana New"/>
          <w:sz w:val="30"/>
          <w:szCs w:val="30"/>
          <w:cs/>
        </w:rPr>
        <w:t>256</w:t>
      </w:r>
      <w:r w:rsidR="00693D85">
        <w:rPr>
          <w:rFonts w:ascii="Angsana New" w:hAnsi="Angsana New" w:hint="cs"/>
          <w:sz w:val="30"/>
          <w:szCs w:val="30"/>
          <w:cs/>
        </w:rPr>
        <w:t>4</w:t>
      </w:r>
      <w:r w:rsidR="001778C1">
        <w:rPr>
          <w:rFonts w:ascii="Angsana New" w:hAnsi="Angsana New" w:hint="cs"/>
          <w:sz w:val="30"/>
          <w:szCs w:val="30"/>
          <w:cs/>
        </w:rPr>
        <w:t xml:space="preserve"> </w:t>
      </w:r>
      <w:r w:rsidRPr="009F3CE7">
        <w:rPr>
          <w:rFonts w:ascii="Angsana New" w:hAnsi="Angsana New"/>
          <w:sz w:val="30"/>
          <w:szCs w:val="30"/>
          <w:cs/>
        </w:rPr>
        <w:t>มีดังนี้</w:t>
      </w:r>
    </w:p>
    <w:p w:rsidR="00A67781" w:rsidRPr="002C3BD4" w:rsidRDefault="00A67781" w:rsidP="000E2129">
      <w:pPr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9943" w:type="dxa"/>
        <w:tblLayout w:type="fixed"/>
        <w:tblLook w:val="0000"/>
      </w:tblPr>
      <w:tblGrid>
        <w:gridCol w:w="4575"/>
        <w:gridCol w:w="1134"/>
        <w:gridCol w:w="270"/>
        <w:gridCol w:w="1148"/>
        <w:gridCol w:w="283"/>
        <w:gridCol w:w="1134"/>
        <w:gridCol w:w="284"/>
        <w:gridCol w:w="1115"/>
      </w:tblGrid>
      <w:tr w:rsidR="00A67781" w:rsidRPr="004F07C8" w:rsidTr="004C509C">
        <w:trPr>
          <w:cantSplit/>
        </w:trPr>
        <w:tc>
          <w:tcPr>
            <w:tcW w:w="4575" w:type="dxa"/>
          </w:tcPr>
          <w:p w:rsidR="00A67781" w:rsidRPr="004F07C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8" w:type="dxa"/>
            <w:gridSpan w:val="7"/>
            <w:tcBorders>
              <w:bottom w:val="single" w:sz="4" w:space="0" w:color="auto"/>
            </w:tcBorders>
          </w:tcPr>
          <w:p w:rsidR="00A67781" w:rsidRPr="004F07C8" w:rsidRDefault="00A67781" w:rsidP="0086700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67781" w:rsidRPr="004F07C8" w:rsidTr="004C509C">
        <w:trPr>
          <w:cantSplit/>
        </w:trPr>
        <w:tc>
          <w:tcPr>
            <w:tcW w:w="4575" w:type="dxa"/>
          </w:tcPr>
          <w:p w:rsidR="00A67781" w:rsidRPr="004F07C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7781" w:rsidRPr="004F07C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67781" w:rsidRPr="004F07C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7781" w:rsidRPr="004F07C8" w:rsidRDefault="00A67781" w:rsidP="0086700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7518" w:rsidRPr="00F51F88" w:rsidTr="004C509C">
        <w:trPr>
          <w:cantSplit/>
        </w:trPr>
        <w:tc>
          <w:tcPr>
            <w:tcW w:w="4575" w:type="dxa"/>
          </w:tcPr>
          <w:p w:rsidR="00D97518" w:rsidRPr="00F51F88" w:rsidRDefault="00D97518" w:rsidP="00D9751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97518" w:rsidRPr="00F51F8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D97518" w:rsidRPr="00F51F88" w:rsidRDefault="00D97518" w:rsidP="00D9751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D97518" w:rsidRPr="00F51F8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D97518" w:rsidRPr="003823BE" w:rsidTr="004C509C">
        <w:trPr>
          <w:cantSplit/>
        </w:trPr>
        <w:tc>
          <w:tcPr>
            <w:tcW w:w="4575" w:type="dxa"/>
          </w:tcPr>
          <w:p w:rsidR="00D97518" w:rsidRPr="00161CAE" w:rsidRDefault="00D97518" w:rsidP="00D9751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1E7017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D97518" w:rsidRPr="00D40D00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D97518" w:rsidRPr="001E7017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D97518" w:rsidRPr="000233DF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1E7017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7518" w:rsidRPr="000233DF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D97518" w:rsidRPr="001E7017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050F38" w:rsidRPr="003823BE" w:rsidTr="004C509C">
        <w:trPr>
          <w:cantSplit/>
        </w:trPr>
        <w:tc>
          <w:tcPr>
            <w:tcW w:w="4575" w:type="dxa"/>
          </w:tcPr>
          <w:p w:rsidR="00050F38" w:rsidRPr="001201DE" w:rsidRDefault="00050F38" w:rsidP="000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21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0F38" w:rsidRPr="00B75C06" w:rsidRDefault="00050F38" w:rsidP="000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  <w:r w:rsidRPr="00B75C0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867</w:t>
            </w:r>
          </w:p>
        </w:tc>
        <w:tc>
          <w:tcPr>
            <w:tcW w:w="270" w:type="dxa"/>
          </w:tcPr>
          <w:p w:rsidR="00050F38" w:rsidRPr="00597AF1" w:rsidRDefault="00050F38" w:rsidP="00050F3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050F38" w:rsidRPr="00130D39" w:rsidRDefault="00050F38" w:rsidP="000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0D39">
              <w:rPr>
                <w:rFonts w:ascii="Angsana New" w:hAnsi="Angsana New"/>
                <w:bCs/>
                <w:sz w:val="30"/>
                <w:szCs w:val="30"/>
              </w:rPr>
              <w:t>68,843</w:t>
            </w:r>
          </w:p>
        </w:tc>
        <w:tc>
          <w:tcPr>
            <w:tcW w:w="283" w:type="dxa"/>
          </w:tcPr>
          <w:p w:rsidR="00050F38" w:rsidRPr="00597AF1" w:rsidRDefault="00050F38" w:rsidP="00050F3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0F38" w:rsidRPr="00B75C06" w:rsidRDefault="00050F38" w:rsidP="000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44</w:t>
            </w:r>
            <w:r w:rsidRPr="00B75C06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790</w:t>
            </w:r>
          </w:p>
        </w:tc>
        <w:tc>
          <w:tcPr>
            <w:tcW w:w="284" w:type="dxa"/>
          </w:tcPr>
          <w:p w:rsidR="00050F38" w:rsidRPr="00597AF1" w:rsidRDefault="00050F38" w:rsidP="00050F3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050F38" w:rsidRPr="00130D39" w:rsidRDefault="00050F38" w:rsidP="000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30D39">
              <w:rPr>
                <w:rFonts w:ascii="Angsana New" w:hAnsi="Angsana New" w:hint="cs"/>
                <w:b/>
                <w:sz w:val="30"/>
                <w:szCs w:val="30"/>
                <w:cs/>
              </w:rPr>
              <w:t>50,748</w:t>
            </w:r>
          </w:p>
        </w:tc>
      </w:tr>
      <w:tr w:rsidR="00693D85" w:rsidRPr="003823BE" w:rsidTr="004C509C">
        <w:trPr>
          <w:cantSplit/>
        </w:trPr>
        <w:tc>
          <w:tcPr>
            <w:tcW w:w="4575" w:type="dxa"/>
          </w:tcPr>
          <w:p w:rsidR="00693D85" w:rsidRPr="00161CAE" w:rsidRDefault="00693D85" w:rsidP="00693D8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3D85" w:rsidRPr="00050F38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0F38">
              <w:rPr>
                <w:rFonts w:ascii="Angsana New" w:hAnsi="Angsana New" w:hint="cs"/>
                <w:b/>
                <w:sz w:val="30"/>
                <w:szCs w:val="30"/>
                <w:cs/>
              </w:rPr>
              <w:t>4,</w:t>
            </w:r>
            <w:r w:rsidR="00050F38">
              <w:rPr>
                <w:rFonts w:ascii="Angsana New" w:hAnsi="Angsana New" w:hint="cs"/>
                <w:b/>
                <w:sz w:val="30"/>
                <w:szCs w:val="30"/>
                <w:cs/>
              </w:rPr>
              <w:t>478</w:t>
            </w:r>
          </w:p>
        </w:tc>
        <w:tc>
          <w:tcPr>
            <w:tcW w:w="270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693D85" w:rsidRPr="00B75C0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C06">
              <w:rPr>
                <w:rFonts w:ascii="Angsana New" w:hAnsi="Angsana New" w:hint="cs"/>
                <w:b/>
                <w:sz w:val="30"/>
                <w:szCs w:val="30"/>
                <w:cs/>
              </w:rPr>
              <w:t>4,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637</w:t>
            </w:r>
          </w:p>
        </w:tc>
        <w:tc>
          <w:tcPr>
            <w:tcW w:w="283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3D85" w:rsidRPr="00050F38" w:rsidRDefault="00050F38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693D85" w:rsidRPr="00050F3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904</w:t>
            </w:r>
          </w:p>
        </w:tc>
        <w:tc>
          <w:tcPr>
            <w:tcW w:w="284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693D85" w:rsidRPr="00B75C0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C06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137</w:t>
            </w:r>
          </w:p>
        </w:tc>
      </w:tr>
      <w:tr w:rsidR="00693D85" w:rsidRPr="003823BE" w:rsidTr="004C509C">
        <w:trPr>
          <w:cantSplit/>
        </w:trPr>
        <w:tc>
          <w:tcPr>
            <w:tcW w:w="4575" w:type="dxa"/>
          </w:tcPr>
          <w:p w:rsidR="00693D85" w:rsidRDefault="00693D85" w:rsidP="00693D85">
            <w:pPr>
              <w:tabs>
                <w:tab w:val="left" w:pos="342"/>
              </w:tabs>
              <w:ind w:left="72" w:right="-108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3D85" w:rsidRPr="00050F38" w:rsidRDefault="00050F38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1,240</w:t>
            </w:r>
          </w:p>
        </w:tc>
        <w:tc>
          <w:tcPr>
            <w:tcW w:w="270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693D85" w:rsidRPr="00B75C0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C06">
              <w:rPr>
                <w:rFonts w:ascii="Angsana New" w:hAnsi="Angsana New"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</w:rPr>
              <w:t>77</w:t>
            </w:r>
          </w:p>
        </w:tc>
        <w:tc>
          <w:tcPr>
            <w:tcW w:w="283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0F38" w:rsidRPr="00050F38" w:rsidRDefault="00050F38" w:rsidP="000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834</w:t>
            </w:r>
          </w:p>
        </w:tc>
        <w:tc>
          <w:tcPr>
            <w:tcW w:w="284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693D85" w:rsidRPr="00B75C0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611</w:t>
            </w:r>
          </w:p>
        </w:tc>
      </w:tr>
      <w:tr w:rsidR="00693D85" w:rsidRPr="00AF7DDD" w:rsidTr="004C509C">
        <w:trPr>
          <w:cantSplit/>
        </w:trPr>
        <w:tc>
          <w:tcPr>
            <w:tcW w:w="4575" w:type="dxa"/>
          </w:tcPr>
          <w:p w:rsidR="00693D85" w:rsidRPr="00543B56" w:rsidRDefault="00693D85" w:rsidP="00693D8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3D85" w:rsidRPr="00050F38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0F38">
              <w:rPr>
                <w:rFonts w:ascii="Angsana New" w:hAnsi="Angsana New"/>
                <w:bCs/>
                <w:sz w:val="30"/>
                <w:szCs w:val="30"/>
              </w:rPr>
              <w:t>5,</w:t>
            </w:r>
            <w:r w:rsidR="00050F38">
              <w:rPr>
                <w:rFonts w:ascii="Angsana New" w:hAnsi="Angsana New"/>
                <w:bCs/>
                <w:sz w:val="30"/>
                <w:szCs w:val="30"/>
              </w:rPr>
              <w:t>718</w:t>
            </w:r>
          </w:p>
        </w:tc>
        <w:tc>
          <w:tcPr>
            <w:tcW w:w="270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693D85" w:rsidRPr="00B75C0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C06">
              <w:rPr>
                <w:rFonts w:ascii="Angsana New" w:hAnsi="Angsana New"/>
                <w:bCs/>
                <w:sz w:val="30"/>
                <w:szCs w:val="30"/>
              </w:rPr>
              <w:t>5,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514</w:t>
            </w:r>
          </w:p>
        </w:tc>
        <w:tc>
          <w:tcPr>
            <w:tcW w:w="283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3D85" w:rsidRPr="00050F38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0F38">
              <w:rPr>
                <w:rFonts w:ascii="Angsana New" w:hAnsi="Angsana New"/>
                <w:bCs/>
                <w:sz w:val="30"/>
                <w:szCs w:val="30"/>
              </w:rPr>
              <w:t>3,7</w:t>
            </w:r>
            <w:r w:rsidR="00050F38">
              <w:rPr>
                <w:rFonts w:ascii="Angsana New" w:hAnsi="Angsana New"/>
                <w:bCs/>
                <w:sz w:val="30"/>
                <w:szCs w:val="30"/>
              </w:rPr>
              <w:t>38</w:t>
            </w:r>
          </w:p>
        </w:tc>
        <w:tc>
          <w:tcPr>
            <w:tcW w:w="284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693D85" w:rsidRPr="00B75C0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C06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748</w:t>
            </w:r>
          </w:p>
        </w:tc>
      </w:tr>
      <w:tr w:rsidR="00693D85" w:rsidRPr="00AF7DDD" w:rsidTr="004C509C">
        <w:trPr>
          <w:cantSplit/>
        </w:trPr>
        <w:tc>
          <w:tcPr>
            <w:tcW w:w="4575" w:type="dxa"/>
          </w:tcPr>
          <w:p w:rsidR="00693D85" w:rsidRPr="0019486D" w:rsidRDefault="00693D85" w:rsidP="00693D85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48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รายการที่รับรู้เป็นรายการกำไรหรือขาดทุนเบ็ดเสร็จอื่น</w:t>
            </w:r>
          </w:p>
        </w:tc>
        <w:tc>
          <w:tcPr>
            <w:tcW w:w="1134" w:type="dxa"/>
            <w:vAlign w:val="center"/>
          </w:tcPr>
          <w:p w:rsidR="00693D85" w:rsidRPr="00050F38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center"/>
          </w:tcPr>
          <w:p w:rsidR="00693D85" w:rsidRPr="00B75C0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93D85" w:rsidRPr="00050F38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vAlign w:val="center"/>
          </w:tcPr>
          <w:p w:rsidR="00693D85" w:rsidRPr="00B75C0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93D85" w:rsidRPr="00AF7DDD" w:rsidTr="004C509C">
        <w:trPr>
          <w:cantSplit/>
        </w:trPr>
        <w:tc>
          <w:tcPr>
            <w:tcW w:w="4575" w:type="dxa"/>
          </w:tcPr>
          <w:p w:rsidR="00693D85" w:rsidRPr="009F3CE7" w:rsidRDefault="00693D85" w:rsidP="00693D8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ขาดทุน (กำไร) จากการวัดมูลค่าประมาณการ</w:t>
            </w:r>
          </w:p>
        </w:tc>
        <w:tc>
          <w:tcPr>
            <w:tcW w:w="1134" w:type="dxa"/>
            <w:vAlign w:val="center"/>
          </w:tcPr>
          <w:p w:rsidR="00693D85" w:rsidRPr="00050F38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center"/>
          </w:tcPr>
          <w:p w:rsidR="00693D85" w:rsidRPr="00B75C0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93D85" w:rsidRPr="00050F38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vAlign w:val="center"/>
          </w:tcPr>
          <w:p w:rsidR="00693D85" w:rsidRPr="00B75C0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50F38" w:rsidRPr="00AF7DDD" w:rsidTr="005B3E23">
        <w:trPr>
          <w:cantSplit/>
        </w:trPr>
        <w:tc>
          <w:tcPr>
            <w:tcW w:w="4575" w:type="dxa"/>
          </w:tcPr>
          <w:p w:rsidR="00050F38" w:rsidRDefault="00050F38" w:rsidP="00050F3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34" w:type="dxa"/>
          </w:tcPr>
          <w:p w:rsidR="00050F38" w:rsidRPr="00050F38" w:rsidRDefault="00050F38" w:rsidP="00050F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0F38"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Pr="00050F3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048</w:t>
            </w:r>
            <w:r w:rsidRPr="00050F3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050F38" w:rsidRPr="00597AF1" w:rsidRDefault="00050F38" w:rsidP="00050F3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:rsidR="00050F38" w:rsidRPr="00B75C06" w:rsidRDefault="00050F38" w:rsidP="00050F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Pr="00B75C0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630</w:t>
            </w:r>
            <w:r w:rsidRPr="00B75C0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050F38" w:rsidRPr="00597AF1" w:rsidRDefault="00050F38" w:rsidP="00050F3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050F38" w:rsidRPr="00050F38" w:rsidRDefault="00050F38" w:rsidP="0005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625</w:t>
            </w:r>
          </w:p>
        </w:tc>
        <w:tc>
          <w:tcPr>
            <w:tcW w:w="284" w:type="dxa"/>
          </w:tcPr>
          <w:p w:rsidR="00050F38" w:rsidRPr="00597AF1" w:rsidRDefault="00050F38" w:rsidP="00050F3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</w:tcPr>
          <w:p w:rsidR="00050F38" w:rsidRPr="00B75C06" w:rsidRDefault="00050F38" w:rsidP="00050F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5C06">
              <w:rPr>
                <w:rFonts w:ascii="Angsana New" w:hAnsi="Angsana New" w:hint="cs"/>
                <w:sz w:val="30"/>
                <w:szCs w:val="30"/>
                <w:cs/>
              </w:rPr>
              <w:t>(2</w:t>
            </w:r>
            <w:r w:rsidRPr="00B75C0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524</w:t>
            </w:r>
            <w:r w:rsidRPr="00B75C0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93D85" w:rsidRPr="00AF7DDD" w:rsidTr="004C509C">
        <w:trPr>
          <w:cantSplit/>
        </w:trPr>
        <w:tc>
          <w:tcPr>
            <w:tcW w:w="4575" w:type="dxa"/>
          </w:tcPr>
          <w:p w:rsidR="00693D85" w:rsidRDefault="00693D85" w:rsidP="00693D8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134" w:type="dxa"/>
          </w:tcPr>
          <w:p w:rsidR="00693D85" w:rsidRPr="00050F38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0F3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50F38">
              <w:rPr>
                <w:rFonts w:ascii="Angsana New" w:hAnsi="Angsana New"/>
                <w:sz w:val="30"/>
                <w:szCs w:val="30"/>
              </w:rPr>
              <w:t>3,628</w:t>
            </w:r>
            <w:r w:rsidRPr="00050F3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:rsidR="00693D85" w:rsidRPr="00B75C0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5C0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9,860</w:t>
            </w:r>
            <w:r w:rsidRPr="00B75C0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693D85" w:rsidRPr="00050F38" w:rsidRDefault="00050F38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</w:t>
            </w:r>
            <w:r w:rsidR="00693D85" w:rsidRPr="00050F3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324</w:t>
            </w:r>
            <w:r w:rsidR="00693D85" w:rsidRPr="00050F3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</w:tcPr>
          <w:p w:rsidR="00693D85" w:rsidRPr="00B75C0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(7</w:t>
            </w:r>
            <w:r w:rsidRPr="00B75C0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182</w:t>
            </w:r>
            <w:r w:rsidRPr="00B75C0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93D85" w:rsidRPr="00AF7DDD" w:rsidTr="004C509C">
        <w:trPr>
          <w:cantSplit/>
        </w:trPr>
        <w:tc>
          <w:tcPr>
            <w:tcW w:w="4575" w:type="dxa"/>
          </w:tcPr>
          <w:p w:rsidR="00693D85" w:rsidRPr="009F3CE7" w:rsidRDefault="00693D85" w:rsidP="00693D8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3D85" w:rsidRPr="00050F38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693D85" w:rsidRPr="00B75C0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93D85" w:rsidRPr="00050F38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93D85" w:rsidRPr="00597AF1" w:rsidRDefault="00693D85" w:rsidP="00693D85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:rsidR="00693D85" w:rsidRPr="00B75C0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93D85" w:rsidRPr="003823BE" w:rsidTr="004C509C">
        <w:trPr>
          <w:cantSplit/>
        </w:trPr>
        <w:tc>
          <w:tcPr>
            <w:tcW w:w="4575" w:type="dxa"/>
          </w:tcPr>
          <w:p w:rsidR="00693D85" w:rsidRPr="009F3CE7" w:rsidRDefault="00693D85" w:rsidP="00693D8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93D85" w:rsidRPr="00050F38" w:rsidRDefault="00050F38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</w:t>
            </w:r>
            <w:r w:rsidR="00693D85" w:rsidRPr="00050F3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909</w:t>
            </w:r>
          </w:p>
        </w:tc>
        <w:tc>
          <w:tcPr>
            <w:tcW w:w="270" w:type="dxa"/>
          </w:tcPr>
          <w:p w:rsidR="00693D85" w:rsidRPr="00D40D00" w:rsidRDefault="00693D85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693D85" w:rsidRPr="00B75C0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  <w:r w:rsidRPr="00B75C0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867</w:t>
            </w:r>
          </w:p>
        </w:tc>
        <w:tc>
          <w:tcPr>
            <w:tcW w:w="283" w:type="dxa"/>
          </w:tcPr>
          <w:p w:rsidR="00693D85" w:rsidRPr="00077BDB" w:rsidRDefault="00693D85" w:rsidP="00693D85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93D85" w:rsidRPr="00050F38" w:rsidRDefault="00050F38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45</w:t>
            </w:r>
            <w:r w:rsidR="00693D85" w:rsidRPr="00050F38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829</w:t>
            </w:r>
          </w:p>
        </w:tc>
        <w:tc>
          <w:tcPr>
            <w:tcW w:w="284" w:type="dxa"/>
          </w:tcPr>
          <w:p w:rsidR="00693D85" w:rsidRPr="00077BDB" w:rsidRDefault="00693D85" w:rsidP="00693D85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693D85" w:rsidRPr="00B75C0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44</w:t>
            </w:r>
            <w:r w:rsidRPr="00B75C06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790</w:t>
            </w:r>
          </w:p>
        </w:tc>
      </w:tr>
    </w:tbl>
    <w:p w:rsidR="004C509C" w:rsidRDefault="004C509C" w:rsidP="004C509C">
      <w:pPr>
        <w:outlineLvl w:val="0"/>
        <w:rPr>
          <w:rFonts w:ascii="Angsana New" w:hAnsi="Angsana New"/>
          <w:sz w:val="30"/>
          <w:szCs w:val="30"/>
        </w:rPr>
      </w:pPr>
    </w:p>
    <w:p w:rsidR="004C509C" w:rsidRDefault="006503E3" w:rsidP="00BB1C08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BB1C08">
        <w:rPr>
          <w:rFonts w:ascii="Angsana New" w:hAnsi="Angsana New" w:hint="cs"/>
          <w:sz w:val="30"/>
          <w:szCs w:val="30"/>
          <w:cs/>
        </w:rPr>
        <w:t xml:space="preserve"> (กำไร) </w:t>
      </w:r>
      <w:r w:rsidR="00994F62">
        <w:rPr>
          <w:rFonts w:ascii="Angsana New" w:hAnsi="Angsana New" w:hint="cs"/>
          <w:sz w:val="30"/>
          <w:szCs w:val="30"/>
          <w:cs/>
        </w:rPr>
        <w:t>จากการวัดมูลค่าประมาณ</w:t>
      </w:r>
      <w:r w:rsidR="006820DA">
        <w:rPr>
          <w:rFonts w:ascii="Angsana New" w:hAnsi="Angsana New" w:hint="cs"/>
          <w:sz w:val="30"/>
          <w:szCs w:val="30"/>
          <w:cs/>
        </w:rPr>
        <w:t>การ</w:t>
      </w:r>
      <w:r w:rsidR="004C509C">
        <w:rPr>
          <w:rFonts w:ascii="Angsana New" w:hAnsi="Angsana New" w:hint="cs"/>
          <w:sz w:val="30"/>
          <w:szCs w:val="30"/>
          <w:cs/>
        </w:rPr>
        <w:t xml:space="preserve">ตามหลักคณิตศาสตร์ประกันภัยที่รับรู้ในกำไรขาดทุนเบ็ดเสร็จอื่นสำหรับปีสิ้นสุดวันที่ </w:t>
      </w:r>
      <w:r w:rsidR="004C509C">
        <w:rPr>
          <w:rFonts w:ascii="Angsana New" w:hAnsi="Angsana New"/>
          <w:sz w:val="30"/>
          <w:szCs w:val="30"/>
        </w:rPr>
        <w:t>31</w:t>
      </w:r>
      <w:r w:rsidR="005B3E2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97518">
        <w:rPr>
          <w:rFonts w:ascii="Angsana New" w:hAnsi="Angsana New" w:hint="cs"/>
          <w:sz w:val="30"/>
          <w:szCs w:val="30"/>
          <w:cs/>
        </w:rPr>
        <w:t>256</w:t>
      </w:r>
      <w:r w:rsidR="00693D85">
        <w:rPr>
          <w:rFonts w:ascii="Angsana New" w:hAnsi="Angsana New"/>
          <w:sz w:val="30"/>
          <w:szCs w:val="30"/>
        </w:rPr>
        <w:t>5</w:t>
      </w:r>
      <w:r w:rsidR="00AD00D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97518">
        <w:rPr>
          <w:rFonts w:ascii="Angsana New" w:hAnsi="Angsana New" w:hint="cs"/>
          <w:sz w:val="30"/>
          <w:szCs w:val="30"/>
          <w:cs/>
        </w:rPr>
        <w:t>256</w:t>
      </w:r>
      <w:r w:rsidR="00693D85">
        <w:rPr>
          <w:rFonts w:ascii="Angsana New" w:hAnsi="Angsana New"/>
          <w:sz w:val="30"/>
          <w:szCs w:val="30"/>
        </w:rPr>
        <w:t>4</w:t>
      </w:r>
      <w:r w:rsidR="004C509C">
        <w:rPr>
          <w:rFonts w:ascii="Angsana New" w:hAnsi="Angsana New" w:hint="cs"/>
          <w:sz w:val="30"/>
          <w:szCs w:val="30"/>
          <w:cs/>
        </w:rPr>
        <w:t xml:space="preserve"> เกิดขึ้นจาก</w:t>
      </w:r>
    </w:p>
    <w:p w:rsidR="004C509C" w:rsidRPr="004C509C" w:rsidRDefault="004C509C" w:rsidP="004C509C">
      <w:pPr>
        <w:outlineLvl w:val="0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031" w:type="dxa"/>
        <w:tblLayout w:type="fixed"/>
        <w:tblLook w:val="0000"/>
      </w:tblPr>
      <w:tblGrid>
        <w:gridCol w:w="4644"/>
        <w:gridCol w:w="1134"/>
        <w:gridCol w:w="283"/>
        <w:gridCol w:w="1135"/>
        <w:gridCol w:w="285"/>
        <w:gridCol w:w="1132"/>
        <w:gridCol w:w="284"/>
        <w:gridCol w:w="1134"/>
      </w:tblGrid>
      <w:tr w:rsidR="005E0ADF" w:rsidRPr="004F07C8" w:rsidTr="006A02AE">
        <w:trPr>
          <w:cantSplit/>
        </w:trPr>
        <w:tc>
          <w:tcPr>
            <w:tcW w:w="4644" w:type="dxa"/>
          </w:tcPr>
          <w:p w:rsidR="005E0ADF" w:rsidRPr="004F07C8" w:rsidRDefault="005E0ADF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</w:tcPr>
          <w:p w:rsidR="005E0ADF" w:rsidRPr="004F07C8" w:rsidRDefault="005E0ADF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E0ADF" w:rsidRPr="004F07C8" w:rsidTr="006A02AE">
        <w:trPr>
          <w:cantSplit/>
        </w:trPr>
        <w:tc>
          <w:tcPr>
            <w:tcW w:w="4644" w:type="dxa"/>
          </w:tcPr>
          <w:p w:rsidR="005E0ADF" w:rsidRPr="004F07C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E0ADF" w:rsidRPr="004F07C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5E0ADF" w:rsidRPr="004F07C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</w:tcBorders>
          </w:tcPr>
          <w:p w:rsidR="005E0ADF" w:rsidRPr="004F07C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7518" w:rsidRPr="00A67781" w:rsidTr="006A02AE">
        <w:trPr>
          <w:cantSplit/>
        </w:trPr>
        <w:tc>
          <w:tcPr>
            <w:tcW w:w="4644" w:type="dxa"/>
          </w:tcPr>
          <w:p w:rsidR="00D97518" w:rsidRDefault="00D97518" w:rsidP="00D9751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D97518" w:rsidRPr="00F51F8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5" w:type="dxa"/>
          </w:tcPr>
          <w:p w:rsidR="00D9751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97518" w:rsidRPr="00F51F8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518" w:rsidRPr="009B78DC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93D85" w:rsidRPr="00A67781" w:rsidTr="006A02AE">
        <w:trPr>
          <w:cantSplit/>
        </w:trPr>
        <w:tc>
          <w:tcPr>
            <w:tcW w:w="4644" w:type="dxa"/>
          </w:tcPr>
          <w:p w:rsidR="00693D85" w:rsidRDefault="00693D85" w:rsidP="00693D8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3D85" w:rsidRPr="00211D8F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11D8F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211D8F">
              <w:rPr>
                <w:rFonts w:ascii="Angsana New" w:hAnsi="Angsana New"/>
                <w:bCs/>
                <w:sz w:val="30"/>
                <w:szCs w:val="30"/>
              </w:rPr>
              <w:t>903</w:t>
            </w:r>
          </w:p>
        </w:tc>
        <w:tc>
          <w:tcPr>
            <w:tcW w:w="283" w:type="dxa"/>
          </w:tcPr>
          <w:p w:rsidR="00693D85" w:rsidRPr="00130D39" w:rsidRDefault="00693D85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693D85" w:rsidRPr="00264DE9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64DE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851</w:t>
            </w:r>
          </w:p>
        </w:tc>
        <w:tc>
          <w:tcPr>
            <w:tcW w:w="285" w:type="dxa"/>
          </w:tcPr>
          <w:p w:rsidR="00693D85" w:rsidRPr="00130D39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693D85" w:rsidRPr="00D80534" w:rsidRDefault="00211D8F" w:rsidP="00D8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0534">
              <w:rPr>
                <w:rFonts w:ascii="Angsana New" w:hAnsi="Angsana New"/>
                <w:bCs/>
                <w:sz w:val="30"/>
                <w:szCs w:val="30"/>
              </w:rPr>
              <w:t>2,195</w:t>
            </w:r>
          </w:p>
        </w:tc>
        <w:tc>
          <w:tcPr>
            <w:tcW w:w="284" w:type="dxa"/>
          </w:tcPr>
          <w:p w:rsidR="00693D85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93D85" w:rsidRPr="00130D39" w:rsidRDefault="00693D85" w:rsidP="00693D85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130D39">
              <w:t>(3</w:t>
            </w:r>
            <w:r>
              <w:t>24</w:t>
            </w:r>
            <w:r w:rsidRPr="00130D39">
              <w:t>)</w:t>
            </w:r>
          </w:p>
        </w:tc>
      </w:tr>
      <w:tr w:rsidR="00211D8F" w:rsidRPr="00A67781" w:rsidTr="006A02AE">
        <w:trPr>
          <w:cantSplit/>
        </w:trPr>
        <w:tc>
          <w:tcPr>
            <w:tcW w:w="4644" w:type="dxa"/>
          </w:tcPr>
          <w:p w:rsidR="00211D8F" w:rsidRPr="00037439" w:rsidRDefault="00211D8F" w:rsidP="002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134" w:type="dxa"/>
          </w:tcPr>
          <w:p w:rsidR="00211D8F" w:rsidRPr="00211D8F" w:rsidRDefault="00211D8F" w:rsidP="002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211D8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009</w:t>
            </w:r>
          </w:p>
        </w:tc>
        <w:tc>
          <w:tcPr>
            <w:tcW w:w="283" w:type="dxa"/>
          </w:tcPr>
          <w:p w:rsidR="00211D8F" w:rsidRPr="00130D39" w:rsidRDefault="00211D8F" w:rsidP="00211D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:rsidR="00211D8F" w:rsidRPr="002F365B" w:rsidRDefault="00211D8F" w:rsidP="00211D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5" w:type="dxa"/>
          </w:tcPr>
          <w:p w:rsidR="00211D8F" w:rsidRPr="00130D39" w:rsidRDefault="00211D8F" w:rsidP="00211D8F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1132" w:type="dxa"/>
          </w:tcPr>
          <w:p w:rsidR="00211D8F" w:rsidRPr="00211D8F" w:rsidRDefault="00211D8F" w:rsidP="002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11D8F">
              <w:rPr>
                <w:rFonts w:ascii="Angsana New" w:hAnsi="Angsana New"/>
                <w:bCs/>
                <w:sz w:val="30"/>
                <w:szCs w:val="30"/>
              </w:rPr>
              <w:t>936</w:t>
            </w:r>
          </w:p>
        </w:tc>
        <w:tc>
          <w:tcPr>
            <w:tcW w:w="284" w:type="dxa"/>
          </w:tcPr>
          <w:p w:rsidR="00211D8F" w:rsidRDefault="00211D8F" w:rsidP="00211D8F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1134" w:type="dxa"/>
          </w:tcPr>
          <w:p w:rsidR="00211D8F" w:rsidRPr="002F365B" w:rsidRDefault="00211D8F" w:rsidP="00211D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65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693D85" w:rsidRPr="00597AF1" w:rsidTr="006A02AE">
        <w:trPr>
          <w:cantSplit/>
        </w:trPr>
        <w:tc>
          <w:tcPr>
            <w:tcW w:w="4644" w:type="dxa"/>
          </w:tcPr>
          <w:p w:rsidR="00693D85" w:rsidRPr="009F3CE7" w:rsidRDefault="00693D85" w:rsidP="00693D8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134" w:type="dxa"/>
          </w:tcPr>
          <w:p w:rsidR="00693D85" w:rsidRPr="00211D8F" w:rsidRDefault="00211D8F" w:rsidP="00693D85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(4,960</w:t>
            </w:r>
            <w:r w:rsidR="00693D85" w:rsidRPr="00211D8F">
              <w:t>)</w:t>
            </w:r>
          </w:p>
        </w:tc>
        <w:tc>
          <w:tcPr>
            <w:tcW w:w="283" w:type="dxa"/>
          </w:tcPr>
          <w:p w:rsidR="00693D85" w:rsidRPr="00130D39" w:rsidRDefault="00693D85" w:rsidP="00693D8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693D85" w:rsidRPr="00130D39" w:rsidRDefault="00693D85" w:rsidP="00693D85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(3,481</w:t>
            </w:r>
            <w:r w:rsidRPr="00130D39">
              <w:t>)</w:t>
            </w:r>
          </w:p>
        </w:tc>
        <w:tc>
          <w:tcPr>
            <w:tcW w:w="285" w:type="dxa"/>
          </w:tcPr>
          <w:p w:rsidR="00693D85" w:rsidRPr="00130D39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693D85" w:rsidRPr="00211D8F" w:rsidRDefault="00211D8F" w:rsidP="00693D85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211D8F">
              <w:t>(2,506</w:t>
            </w:r>
            <w:r w:rsidR="00693D85" w:rsidRPr="00211D8F">
              <w:t>)</w:t>
            </w:r>
          </w:p>
        </w:tc>
        <w:tc>
          <w:tcPr>
            <w:tcW w:w="284" w:type="dxa"/>
          </w:tcPr>
          <w:p w:rsidR="00693D85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693D85" w:rsidRPr="00130D39" w:rsidRDefault="00693D85" w:rsidP="00693D85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(2,200</w:t>
            </w:r>
            <w:r w:rsidRPr="00130D39">
              <w:t>)</w:t>
            </w:r>
          </w:p>
        </w:tc>
      </w:tr>
      <w:tr w:rsidR="00211D8F" w:rsidRPr="00597AF1" w:rsidTr="006A02AE">
        <w:trPr>
          <w:cantSplit/>
        </w:trPr>
        <w:tc>
          <w:tcPr>
            <w:tcW w:w="4644" w:type="dxa"/>
          </w:tcPr>
          <w:p w:rsidR="00211D8F" w:rsidRPr="00EC7271" w:rsidRDefault="00211D8F" w:rsidP="00211D8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11D8F" w:rsidRPr="00211D8F" w:rsidRDefault="00211D8F" w:rsidP="00211D8F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(1,048</w:t>
            </w:r>
            <w:r w:rsidRPr="00211D8F">
              <w:t>)</w:t>
            </w:r>
          </w:p>
        </w:tc>
        <w:tc>
          <w:tcPr>
            <w:tcW w:w="283" w:type="dxa"/>
          </w:tcPr>
          <w:p w:rsidR="00211D8F" w:rsidRPr="00130D39" w:rsidRDefault="00211D8F" w:rsidP="00211D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211D8F" w:rsidRPr="00130D39" w:rsidRDefault="00211D8F" w:rsidP="00211D8F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(1,630</w:t>
            </w:r>
            <w:r w:rsidRPr="00130D39">
              <w:t>)</w:t>
            </w:r>
          </w:p>
        </w:tc>
        <w:tc>
          <w:tcPr>
            <w:tcW w:w="285" w:type="dxa"/>
          </w:tcPr>
          <w:p w:rsidR="00211D8F" w:rsidRPr="00130D39" w:rsidRDefault="00211D8F" w:rsidP="002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211D8F" w:rsidRPr="00264DE9" w:rsidRDefault="00211D8F" w:rsidP="002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625</w:t>
            </w:r>
          </w:p>
        </w:tc>
        <w:tc>
          <w:tcPr>
            <w:tcW w:w="284" w:type="dxa"/>
          </w:tcPr>
          <w:p w:rsidR="00211D8F" w:rsidRDefault="00211D8F" w:rsidP="002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11D8F" w:rsidRPr="00130D39" w:rsidRDefault="00211D8F" w:rsidP="00211D8F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(2,524</w:t>
            </w:r>
            <w:r w:rsidRPr="00130D39">
              <w:t>)</w:t>
            </w:r>
          </w:p>
        </w:tc>
      </w:tr>
    </w:tbl>
    <w:p w:rsidR="00264DE9" w:rsidRDefault="00264DE9" w:rsidP="004C509C">
      <w:pPr>
        <w:rPr>
          <w:rFonts w:ascii="Angsana New" w:hAnsi="Angsana New"/>
          <w:sz w:val="30"/>
          <w:szCs w:val="30"/>
        </w:rPr>
      </w:pPr>
    </w:p>
    <w:p w:rsidR="00264DE9" w:rsidRDefault="00264DE9" w:rsidP="004C509C">
      <w:pPr>
        <w:rPr>
          <w:rFonts w:ascii="Angsana New" w:hAnsi="Angsana New"/>
          <w:sz w:val="30"/>
          <w:szCs w:val="30"/>
        </w:rPr>
      </w:pPr>
    </w:p>
    <w:p w:rsidR="004C509C" w:rsidRPr="009F3CE7" w:rsidRDefault="004C509C" w:rsidP="004C509C">
      <w:pPr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lastRenderedPageBreak/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:rsidR="004C509C" w:rsidRPr="005D0A21" w:rsidRDefault="004C509C" w:rsidP="004C509C">
      <w:pPr>
        <w:rPr>
          <w:rFonts w:ascii="Angsana New" w:hAnsi="Angsana New"/>
          <w:sz w:val="16"/>
          <w:szCs w:val="16"/>
        </w:rPr>
      </w:pPr>
    </w:p>
    <w:tbl>
      <w:tblPr>
        <w:tblW w:w="10456" w:type="dxa"/>
        <w:tblLook w:val="04A0"/>
      </w:tblPr>
      <w:tblGrid>
        <w:gridCol w:w="2802"/>
        <w:gridCol w:w="3733"/>
        <w:gridCol w:w="258"/>
        <w:gridCol w:w="3663"/>
      </w:tblGrid>
      <w:tr w:rsidR="00DB793C" w:rsidRPr="009B78DC" w:rsidTr="00DB793C">
        <w:tc>
          <w:tcPr>
            <w:tcW w:w="2802" w:type="dxa"/>
          </w:tcPr>
          <w:p w:rsidR="00DB793C" w:rsidRPr="009B78DC" w:rsidRDefault="00DB793C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54" w:type="dxa"/>
            <w:gridSpan w:val="3"/>
          </w:tcPr>
          <w:p w:rsidR="00DB793C" w:rsidRPr="0019486D" w:rsidRDefault="00DB793C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86D">
              <w:rPr>
                <w:rFonts w:ascii="Angsana New" w:hAnsi="Angsana New" w:hint="cs"/>
                <w:sz w:val="30"/>
                <w:szCs w:val="30"/>
                <w:cs/>
              </w:rPr>
              <w:t>สมมติฐาน</w:t>
            </w:r>
          </w:p>
        </w:tc>
      </w:tr>
      <w:tr w:rsidR="00DB793C" w:rsidRPr="009B78DC" w:rsidTr="00DB793C">
        <w:tc>
          <w:tcPr>
            <w:tcW w:w="2802" w:type="dxa"/>
          </w:tcPr>
          <w:p w:rsidR="00DB793C" w:rsidRPr="009B78DC" w:rsidRDefault="00DB793C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DB793C" w:rsidRPr="0019486D" w:rsidRDefault="00DF0561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:rsidR="00DB793C" w:rsidRPr="0019486D" w:rsidRDefault="00DB793C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  <w:tcBorders>
              <w:top w:val="single" w:sz="4" w:space="0" w:color="auto"/>
              <w:bottom w:val="single" w:sz="4" w:space="0" w:color="auto"/>
            </w:tcBorders>
          </w:tcPr>
          <w:p w:rsidR="00DB793C" w:rsidRPr="0019486D" w:rsidRDefault="00A42575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93D85" w:rsidRPr="009B78DC" w:rsidTr="00DB793C">
        <w:tc>
          <w:tcPr>
            <w:tcW w:w="2802" w:type="dxa"/>
          </w:tcPr>
          <w:p w:rsidR="00693D85" w:rsidRPr="00597AF1" w:rsidRDefault="00693D85" w:rsidP="009A05C6">
            <w:pPr>
              <w:rPr>
                <w:rFonts w:ascii="Angsana New" w:hAnsi="Angsana New"/>
                <w:sz w:val="30"/>
                <w:szCs w:val="30"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733" w:type="dxa"/>
            <w:tcBorders>
              <w:top w:val="single" w:sz="4" w:space="0" w:color="auto"/>
            </w:tcBorders>
          </w:tcPr>
          <w:p w:rsidR="00693D85" w:rsidRPr="009E4B73" w:rsidRDefault="00693D85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4B7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327435">
              <w:rPr>
                <w:rFonts w:ascii="Angsana New" w:hAnsi="Angsana New" w:hint="cs"/>
                <w:sz w:val="30"/>
                <w:szCs w:val="30"/>
                <w:cs/>
              </w:rPr>
              <w:t>2.92</w:t>
            </w:r>
            <w:r w:rsidR="009E4B73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ถึงร้อยละ 3.70</w:t>
            </w: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4B73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58" w:type="dxa"/>
          </w:tcPr>
          <w:p w:rsidR="00693D85" w:rsidRPr="00597AF1" w:rsidRDefault="00693D85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  <w:tcBorders>
              <w:top w:val="single" w:sz="4" w:space="0" w:color="auto"/>
            </w:tcBorders>
          </w:tcPr>
          <w:p w:rsidR="00693D85" w:rsidRPr="0019659D" w:rsidRDefault="00693D85" w:rsidP="00693D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9659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2.20</w:t>
            </w:r>
            <w:r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ถึงร้อยละ 2.48</w:t>
            </w:r>
            <w:r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659D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693D85" w:rsidRPr="009B78DC" w:rsidTr="00DB793C">
        <w:tc>
          <w:tcPr>
            <w:tcW w:w="2802" w:type="dxa"/>
          </w:tcPr>
          <w:p w:rsidR="00693D85" w:rsidRPr="00597AF1" w:rsidRDefault="00693D85" w:rsidP="009A05C6">
            <w:pPr>
              <w:rPr>
                <w:rFonts w:ascii="Angsana New" w:hAnsi="Angsana New"/>
                <w:sz w:val="30"/>
                <w:szCs w:val="30"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3733" w:type="dxa"/>
          </w:tcPr>
          <w:p w:rsidR="00693D85" w:rsidRPr="009E4B73" w:rsidRDefault="00693D85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9E4B73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="009E4B73">
              <w:rPr>
                <w:rFonts w:ascii="Angsana New" w:hAnsi="Angsana New" w:hint="cs"/>
                <w:sz w:val="30"/>
                <w:szCs w:val="30"/>
                <w:cs/>
              </w:rPr>
              <w:t>ถึงร้อยละ 5</w:t>
            </w: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9E4B73">
              <w:rPr>
                <w:rFonts w:ascii="Angsana New" w:hAnsi="Angsana New"/>
                <w:sz w:val="30"/>
                <w:szCs w:val="30"/>
              </w:rPr>
              <w:t>0</w:t>
            </w: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 xml:space="preserve">0 ต่อปี </w:t>
            </w:r>
          </w:p>
        </w:tc>
        <w:tc>
          <w:tcPr>
            <w:tcW w:w="258" w:type="dxa"/>
          </w:tcPr>
          <w:p w:rsidR="00693D85" w:rsidRPr="00597AF1" w:rsidRDefault="00693D85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:rsidR="00693D85" w:rsidRPr="0019659D" w:rsidRDefault="00693D85" w:rsidP="00693D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19659D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19659D">
              <w:rPr>
                <w:rFonts w:ascii="Angsana New" w:hAnsi="Angsana New" w:hint="cs"/>
                <w:sz w:val="30"/>
                <w:szCs w:val="30"/>
                <w:cs/>
              </w:rPr>
              <w:t>ถึงร้อยละ 6.</w:t>
            </w:r>
            <w:r w:rsidRPr="0019659D">
              <w:rPr>
                <w:rFonts w:ascii="Angsana New" w:hAnsi="Angsana New"/>
                <w:sz w:val="30"/>
                <w:szCs w:val="30"/>
              </w:rPr>
              <w:t>0</w:t>
            </w:r>
            <w:r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0 ต่อปี </w:t>
            </w:r>
          </w:p>
        </w:tc>
      </w:tr>
      <w:tr w:rsidR="00693D85" w:rsidRPr="009B78DC" w:rsidTr="00DB793C">
        <w:tc>
          <w:tcPr>
            <w:tcW w:w="2802" w:type="dxa"/>
          </w:tcPr>
          <w:p w:rsidR="00693D85" w:rsidRPr="00597AF1" w:rsidRDefault="00693D85" w:rsidP="009A05C6">
            <w:pPr>
              <w:rPr>
                <w:rFonts w:ascii="Angsana New" w:hAnsi="Angsana New"/>
                <w:sz w:val="30"/>
                <w:szCs w:val="30"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733" w:type="dxa"/>
          </w:tcPr>
          <w:p w:rsidR="00693D85" w:rsidRPr="009E4B73" w:rsidRDefault="00693D85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4B73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 xml:space="preserve"> 1.91 ถึงร้อยละ </w:t>
            </w:r>
            <w:r w:rsidR="009E4B73">
              <w:rPr>
                <w:rFonts w:ascii="Angsana New" w:hAnsi="Angsana New"/>
                <w:sz w:val="30"/>
                <w:szCs w:val="30"/>
              </w:rPr>
              <w:t>34.38</w:t>
            </w: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4B73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58" w:type="dxa"/>
          </w:tcPr>
          <w:p w:rsidR="00693D85" w:rsidRPr="00597AF1" w:rsidRDefault="00693D85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:rsidR="00693D85" w:rsidRPr="0019659D" w:rsidRDefault="00693D85" w:rsidP="00693D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9659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 1.91 ถึงร้อยละ </w:t>
            </w:r>
            <w:r w:rsidRPr="0019659D">
              <w:rPr>
                <w:rFonts w:ascii="Angsana New" w:hAnsi="Angsana New"/>
                <w:sz w:val="30"/>
                <w:szCs w:val="30"/>
              </w:rPr>
              <w:t>4</w:t>
            </w:r>
            <w:r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0.11 </w:t>
            </w:r>
            <w:r w:rsidRPr="0019659D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693D85" w:rsidRPr="009B78DC" w:rsidTr="00DB793C">
        <w:tc>
          <w:tcPr>
            <w:tcW w:w="2802" w:type="dxa"/>
          </w:tcPr>
          <w:p w:rsidR="00693D85" w:rsidRPr="00597AF1" w:rsidRDefault="00693D85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3733" w:type="dxa"/>
          </w:tcPr>
          <w:p w:rsidR="00693D85" w:rsidRPr="009E4B73" w:rsidRDefault="00693D85" w:rsidP="009A05C6">
            <w:pPr>
              <w:rPr>
                <w:rFonts w:ascii="Angsana New" w:hAnsi="Angsana New"/>
                <w:sz w:val="30"/>
                <w:szCs w:val="30"/>
              </w:rPr>
            </w:pP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105 ของตารางมรณะไทย </w:t>
            </w:r>
            <w:r w:rsidRPr="009E4B73">
              <w:rPr>
                <w:rFonts w:ascii="Angsana New" w:hAnsi="Angsana New"/>
                <w:sz w:val="30"/>
                <w:szCs w:val="30"/>
              </w:rPr>
              <w:t>(TMO17)</w:t>
            </w:r>
          </w:p>
        </w:tc>
        <w:tc>
          <w:tcPr>
            <w:tcW w:w="258" w:type="dxa"/>
          </w:tcPr>
          <w:p w:rsidR="00693D85" w:rsidRPr="00597AF1" w:rsidRDefault="00693D85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:rsidR="00693D85" w:rsidRPr="0019659D" w:rsidRDefault="00693D85" w:rsidP="00693D85">
            <w:pPr>
              <w:rPr>
                <w:rFonts w:ascii="Angsana New" w:hAnsi="Angsana New"/>
                <w:sz w:val="30"/>
                <w:szCs w:val="30"/>
              </w:rPr>
            </w:pPr>
            <w:r w:rsidRPr="0019659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105 ของตารางมรณะไทย </w:t>
            </w:r>
            <w:r w:rsidRPr="0019659D">
              <w:rPr>
                <w:rFonts w:ascii="Angsana New" w:hAnsi="Angsana New"/>
                <w:sz w:val="30"/>
                <w:szCs w:val="30"/>
              </w:rPr>
              <w:t>(TMO17)</w:t>
            </w:r>
          </w:p>
        </w:tc>
      </w:tr>
    </w:tbl>
    <w:p w:rsidR="00CB6EC0" w:rsidRDefault="00CB6EC0" w:rsidP="004C509C">
      <w:pPr>
        <w:rPr>
          <w:rFonts w:ascii="Angsana New" w:hAnsi="Angsana New"/>
          <w:sz w:val="30"/>
          <w:szCs w:val="30"/>
        </w:rPr>
      </w:pPr>
    </w:p>
    <w:p w:rsidR="004C509C" w:rsidRPr="0030464C" w:rsidRDefault="004C509C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30464C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:rsidR="004C509C" w:rsidRPr="000F3339" w:rsidRDefault="004C509C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4C509C" w:rsidRDefault="004C509C" w:rsidP="000B2A2C">
      <w:pPr>
        <w:jc w:val="both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</w:t>
      </w:r>
      <w:r w:rsidR="00693D85">
        <w:rPr>
          <w:rFonts w:ascii="Angsana New" w:hAnsi="Angsana New" w:hint="cs"/>
          <w:sz w:val="30"/>
          <w:szCs w:val="30"/>
          <w:cs/>
        </w:rPr>
        <w:t xml:space="preserve"> ณ วันที่ 31 ธันวาคม 2565</w:t>
      </w:r>
      <w:r w:rsidR="00D66CB4">
        <w:rPr>
          <w:rFonts w:ascii="Angsana New" w:hAnsi="Angsana New" w:hint="cs"/>
          <w:sz w:val="30"/>
          <w:szCs w:val="30"/>
          <w:cs/>
        </w:rPr>
        <w:t xml:space="preserve"> </w:t>
      </w:r>
      <w:r w:rsidRPr="00992A45">
        <w:rPr>
          <w:rFonts w:ascii="Angsana New" w:hAnsi="Angsana New" w:hint="cs"/>
          <w:sz w:val="30"/>
          <w:szCs w:val="30"/>
          <w:cs/>
        </w:rPr>
        <w:t>ที่กำหนดไว้เป็นจำนวนเงินดังต่อไปนี้</w:t>
      </w:r>
    </w:p>
    <w:p w:rsidR="00C858C8" w:rsidRPr="004C509C" w:rsidRDefault="00C858C8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103" w:type="dxa"/>
        <w:tblLayout w:type="fixed"/>
        <w:tblLook w:val="0000"/>
      </w:tblPr>
      <w:tblGrid>
        <w:gridCol w:w="2590"/>
        <w:gridCol w:w="2409"/>
        <w:gridCol w:w="284"/>
        <w:gridCol w:w="992"/>
        <w:gridCol w:w="270"/>
        <w:gridCol w:w="1006"/>
        <w:gridCol w:w="283"/>
        <w:gridCol w:w="993"/>
        <w:gridCol w:w="284"/>
        <w:gridCol w:w="992"/>
      </w:tblGrid>
      <w:tr w:rsidR="00994A64" w:rsidRPr="004F07C8" w:rsidTr="001E65B0">
        <w:trPr>
          <w:cantSplit/>
        </w:trPr>
        <w:tc>
          <w:tcPr>
            <w:tcW w:w="2590" w:type="dxa"/>
          </w:tcPr>
          <w:p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</w:tcPr>
          <w:p w:rsidR="00994A64" w:rsidRPr="004F07C8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94A64" w:rsidRPr="004F07C8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994A64" w:rsidRPr="004F07C8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4A64" w:rsidRPr="004F07C8" w:rsidTr="001E65B0">
        <w:trPr>
          <w:cantSplit/>
        </w:trPr>
        <w:tc>
          <w:tcPr>
            <w:tcW w:w="2590" w:type="dxa"/>
          </w:tcPr>
          <w:p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</w:tcPr>
          <w:p w:rsidR="00994A64" w:rsidRPr="00992A45" w:rsidRDefault="00994A64" w:rsidP="00B85674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4" w:type="dxa"/>
          </w:tcPr>
          <w:p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4A64" w:rsidRPr="006A4E57" w:rsidRDefault="00994A64" w:rsidP="006A4E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A4E5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94A64" w:rsidRPr="00F51F88" w:rsidTr="001E65B0">
        <w:trPr>
          <w:cantSplit/>
        </w:trPr>
        <w:tc>
          <w:tcPr>
            <w:tcW w:w="2590" w:type="dxa"/>
          </w:tcPr>
          <w:p w:rsidR="00994A64" w:rsidRPr="00F51F8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94A64" w:rsidRPr="00992A45" w:rsidRDefault="00994A64" w:rsidP="00B85674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4" w:type="dxa"/>
          </w:tcPr>
          <w:p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994A64" w:rsidRPr="00992A45" w:rsidRDefault="00994A64" w:rsidP="009A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</w:tcPr>
          <w:p w:rsidR="00994A64" w:rsidRPr="00F51F8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:rsidR="00994A64" w:rsidRPr="00992A45" w:rsidRDefault="00994A64" w:rsidP="009A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9E4B73" w:rsidRPr="004C509C" w:rsidTr="001E65B0">
        <w:trPr>
          <w:cantSplit/>
        </w:trPr>
        <w:tc>
          <w:tcPr>
            <w:tcW w:w="2590" w:type="dxa"/>
          </w:tcPr>
          <w:p w:rsidR="009E4B73" w:rsidRPr="004C509C" w:rsidRDefault="009E4B73" w:rsidP="009E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09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409" w:type="dxa"/>
          </w:tcPr>
          <w:p w:rsidR="009E4B73" w:rsidRPr="009E4B73" w:rsidRDefault="009E4B73" w:rsidP="009E4B73">
            <w:pPr>
              <w:pStyle w:val="BodyText3"/>
              <w:tabs>
                <w:tab w:val="clear" w:pos="907"/>
                <w:tab w:val="left" w:pos="1309"/>
              </w:tabs>
              <w:ind w:right="68"/>
              <w:jc w:val="center"/>
              <w:rPr>
                <w:cs/>
              </w:rPr>
            </w:pPr>
            <w:r w:rsidRPr="009E4B73">
              <w:rPr>
                <w:rFonts w:hint="cs"/>
                <w:cs/>
              </w:rPr>
              <w:t>ร้อยละ 1</w:t>
            </w:r>
          </w:p>
        </w:tc>
        <w:tc>
          <w:tcPr>
            <w:tcW w:w="284" w:type="dxa"/>
          </w:tcPr>
          <w:p w:rsidR="009E4B73" w:rsidRPr="00693D85" w:rsidRDefault="009E4B73" w:rsidP="009E4B73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highlight w:val="yellow"/>
              </w:rPr>
            </w:pPr>
          </w:p>
        </w:tc>
        <w:tc>
          <w:tcPr>
            <w:tcW w:w="992" w:type="dxa"/>
          </w:tcPr>
          <w:p w:rsidR="009E4B73" w:rsidRPr="009E4B73" w:rsidRDefault="009E4B73" w:rsidP="009E4B73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(4,879</w:t>
            </w:r>
            <w:r w:rsidRPr="009E4B73">
              <w:t>)</w:t>
            </w:r>
          </w:p>
        </w:tc>
        <w:tc>
          <w:tcPr>
            <w:tcW w:w="270" w:type="dxa"/>
          </w:tcPr>
          <w:p w:rsidR="009E4B73" w:rsidRPr="009E4B73" w:rsidRDefault="009E4B73" w:rsidP="009E4B7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</w:tcPr>
          <w:p w:rsidR="009E4B73" w:rsidRPr="009E4B73" w:rsidRDefault="009E4B73" w:rsidP="009E4B73">
            <w:pPr>
              <w:pStyle w:val="BodyText3"/>
              <w:ind w:right="137"/>
              <w:jc w:val="right"/>
            </w:pPr>
            <w:r w:rsidRPr="009E4B73">
              <w:t>5,</w:t>
            </w:r>
            <w:r>
              <w:t>615</w:t>
            </w:r>
          </w:p>
        </w:tc>
        <w:tc>
          <w:tcPr>
            <w:tcW w:w="283" w:type="dxa"/>
          </w:tcPr>
          <w:p w:rsidR="009E4B73" w:rsidRPr="009E4B73" w:rsidRDefault="009E4B73" w:rsidP="009E4B73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:rsidR="009E4B73" w:rsidRPr="009E4B73" w:rsidRDefault="009E4B73" w:rsidP="009E4B73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(3,277</w:t>
            </w:r>
            <w:r w:rsidRPr="009E4B73">
              <w:t>)</w:t>
            </w:r>
          </w:p>
        </w:tc>
        <w:tc>
          <w:tcPr>
            <w:tcW w:w="284" w:type="dxa"/>
          </w:tcPr>
          <w:p w:rsidR="009E4B73" w:rsidRPr="009E4B73" w:rsidRDefault="009E4B73" w:rsidP="009E4B73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:rsidR="009E4B73" w:rsidRPr="009E4B73" w:rsidRDefault="009E4B73" w:rsidP="009E4B73">
            <w:pPr>
              <w:pStyle w:val="BodyText3"/>
              <w:ind w:right="137"/>
              <w:jc w:val="right"/>
            </w:pPr>
            <w:r w:rsidRPr="009E4B73">
              <w:t>3,</w:t>
            </w:r>
            <w:r>
              <w:t>753</w:t>
            </w:r>
          </w:p>
        </w:tc>
      </w:tr>
      <w:tr w:rsidR="00994A64" w:rsidRPr="004C509C" w:rsidTr="001E65B0">
        <w:trPr>
          <w:cantSplit/>
        </w:trPr>
        <w:tc>
          <w:tcPr>
            <w:tcW w:w="2590" w:type="dxa"/>
          </w:tcPr>
          <w:p w:rsidR="00994A64" w:rsidRPr="004C509C" w:rsidRDefault="00994A64" w:rsidP="009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09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2409" w:type="dxa"/>
          </w:tcPr>
          <w:p w:rsidR="00994A64" w:rsidRPr="009E4B73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center"/>
              <w:rPr>
                <w:cs/>
              </w:rPr>
            </w:pPr>
            <w:r w:rsidRPr="009E4B73">
              <w:rPr>
                <w:rFonts w:hint="cs"/>
                <w:cs/>
              </w:rPr>
              <w:t>ร้อยละ 1</w:t>
            </w:r>
          </w:p>
        </w:tc>
        <w:tc>
          <w:tcPr>
            <w:tcW w:w="284" w:type="dxa"/>
          </w:tcPr>
          <w:p w:rsidR="00994A64" w:rsidRPr="00693D85" w:rsidRDefault="00994A64" w:rsidP="00994A64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992" w:type="dxa"/>
          </w:tcPr>
          <w:p w:rsidR="00994A64" w:rsidRPr="009E4B73" w:rsidRDefault="00994A64" w:rsidP="00994A64">
            <w:pPr>
              <w:pStyle w:val="BodyText3"/>
              <w:ind w:right="137"/>
              <w:jc w:val="right"/>
            </w:pPr>
            <w:r w:rsidRPr="009E4B73">
              <w:t>5,</w:t>
            </w:r>
            <w:r w:rsidR="009E4B73">
              <w:t>436</w:t>
            </w:r>
          </w:p>
        </w:tc>
        <w:tc>
          <w:tcPr>
            <w:tcW w:w="270" w:type="dxa"/>
          </w:tcPr>
          <w:p w:rsidR="00994A64" w:rsidRPr="009E4B73" w:rsidRDefault="00994A64" w:rsidP="00994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</w:tcPr>
          <w:p w:rsidR="00994A64" w:rsidRPr="009E4B73" w:rsidRDefault="009E4B73" w:rsidP="00994A64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(4,825</w:t>
            </w:r>
            <w:r w:rsidR="00994A64" w:rsidRPr="009E4B73">
              <w:t>)</w:t>
            </w:r>
          </w:p>
        </w:tc>
        <w:tc>
          <w:tcPr>
            <w:tcW w:w="283" w:type="dxa"/>
          </w:tcPr>
          <w:p w:rsidR="00994A64" w:rsidRPr="009E4B73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:rsidR="00994A64" w:rsidRPr="009E4B73" w:rsidRDefault="00994A64" w:rsidP="00994A64">
            <w:pPr>
              <w:pStyle w:val="BodyText3"/>
              <w:ind w:right="137"/>
              <w:jc w:val="right"/>
            </w:pPr>
            <w:r w:rsidRPr="009E4B73">
              <w:t>3,</w:t>
            </w:r>
            <w:r w:rsidR="009E4B73">
              <w:t>637</w:t>
            </w:r>
          </w:p>
        </w:tc>
        <w:tc>
          <w:tcPr>
            <w:tcW w:w="284" w:type="dxa"/>
          </w:tcPr>
          <w:p w:rsidR="00994A64" w:rsidRPr="009E4B73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:rsidR="00994A64" w:rsidRPr="009E4B73" w:rsidRDefault="009E4B73" w:rsidP="00994A64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(3,245</w:t>
            </w:r>
            <w:r w:rsidR="00994A64" w:rsidRPr="009E4B73">
              <w:t>)</w:t>
            </w:r>
          </w:p>
        </w:tc>
      </w:tr>
      <w:tr w:rsidR="00994A64" w:rsidRPr="004C509C" w:rsidTr="001E65B0">
        <w:trPr>
          <w:cantSplit/>
        </w:trPr>
        <w:tc>
          <w:tcPr>
            <w:tcW w:w="2590" w:type="dxa"/>
          </w:tcPr>
          <w:p w:rsidR="00994A64" w:rsidRPr="004C509C" w:rsidRDefault="00994A64" w:rsidP="009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09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2409" w:type="dxa"/>
          </w:tcPr>
          <w:p w:rsidR="00994A64" w:rsidRPr="009E4B73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center"/>
              <w:rPr>
                <w:cs/>
              </w:rPr>
            </w:pPr>
            <w:r w:rsidRPr="009E4B73">
              <w:rPr>
                <w:rFonts w:hint="cs"/>
                <w:cs/>
              </w:rPr>
              <w:t>ร้อยละ 20</w:t>
            </w:r>
          </w:p>
        </w:tc>
        <w:tc>
          <w:tcPr>
            <w:tcW w:w="284" w:type="dxa"/>
          </w:tcPr>
          <w:p w:rsidR="00994A64" w:rsidRPr="00693D85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highlight w:val="yellow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994A64" w:rsidRPr="009E4B73" w:rsidRDefault="00130D39" w:rsidP="0019659D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9E4B73">
              <w:t>(</w:t>
            </w:r>
            <w:r w:rsidR="009E4B73">
              <w:t>4,397</w:t>
            </w:r>
            <w:r w:rsidR="00994A64" w:rsidRPr="009E4B73">
              <w:t>)</w:t>
            </w:r>
          </w:p>
        </w:tc>
        <w:tc>
          <w:tcPr>
            <w:tcW w:w="270" w:type="dxa"/>
          </w:tcPr>
          <w:p w:rsidR="00994A64" w:rsidRPr="009E4B73" w:rsidRDefault="00994A64" w:rsidP="00994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994A64" w:rsidRPr="009E4B73" w:rsidRDefault="0019659D" w:rsidP="00994A64">
            <w:pPr>
              <w:pStyle w:val="BodyText3"/>
              <w:ind w:right="137"/>
              <w:jc w:val="right"/>
            </w:pPr>
            <w:r w:rsidRPr="009E4B73">
              <w:t>5</w:t>
            </w:r>
            <w:r w:rsidR="00994A64" w:rsidRPr="009E4B73">
              <w:t>,</w:t>
            </w:r>
            <w:r w:rsidR="009E4B73">
              <w:t>108</w:t>
            </w:r>
          </w:p>
        </w:tc>
        <w:tc>
          <w:tcPr>
            <w:tcW w:w="283" w:type="dxa"/>
          </w:tcPr>
          <w:p w:rsidR="00994A64" w:rsidRPr="009E4B73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994A64" w:rsidRPr="009E4B73" w:rsidRDefault="009E4B73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(2,934</w:t>
            </w:r>
            <w:r w:rsidR="00994A64" w:rsidRPr="009E4B73">
              <w:t>)</w:t>
            </w:r>
          </w:p>
        </w:tc>
        <w:tc>
          <w:tcPr>
            <w:tcW w:w="284" w:type="dxa"/>
          </w:tcPr>
          <w:p w:rsidR="00994A64" w:rsidRPr="009E4B73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994A64" w:rsidRPr="009E4B73" w:rsidRDefault="0019659D" w:rsidP="00994A64">
            <w:pPr>
              <w:pStyle w:val="BodyText3"/>
              <w:ind w:right="137"/>
              <w:jc w:val="right"/>
            </w:pPr>
            <w:r w:rsidRPr="009E4B73">
              <w:t>3</w:t>
            </w:r>
            <w:r w:rsidR="00130D39" w:rsidRPr="009E4B73">
              <w:t>,</w:t>
            </w:r>
            <w:r w:rsidR="009E4B73">
              <w:t>396</w:t>
            </w:r>
          </w:p>
        </w:tc>
      </w:tr>
    </w:tbl>
    <w:p w:rsidR="00D66CB4" w:rsidRDefault="00D66CB4" w:rsidP="00A8708C">
      <w:pPr>
        <w:tabs>
          <w:tab w:val="clear" w:pos="227"/>
          <w:tab w:val="clear" w:pos="454"/>
          <w:tab w:val="clear" w:pos="680"/>
          <w:tab w:val="clear" w:pos="9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FF5FB6" w:rsidRPr="006178D6" w:rsidRDefault="002A275C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21</w:t>
      </w:r>
      <w:r w:rsidR="00FF5FB6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FF5FB6" w:rsidRPr="003D20A1">
        <w:rPr>
          <w:rFonts w:ascii="Angsana New" w:hAnsi="Angsana New"/>
          <w:b/>
          <w:bCs/>
          <w:sz w:val="30"/>
          <w:szCs w:val="30"/>
        </w:rPr>
        <w:tab/>
      </w:r>
      <w:r w:rsidR="00FF5FB6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FF5FB6" w:rsidRPr="00697329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FF5FB6" w:rsidRPr="00694366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694366">
        <w:rPr>
          <w:rFonts w:ascii="Angsana New" w:hAnsi="Angsana New" w:hint="cs"/>
          <w:sz w:val="30"/>
          <w:szCs w:val="30"/>
          <w:cs/>
        </w:rPr>
        <w:t>ณ วันที่ 31 ธันวาคม 256</w:t>
      </w:r>
      <w:r w:rsidR="00693D85">
        <w:rPr>
          <w:rFonts w:ascii="Angsana New" w:hAnsi="Angsana New" w:hint="cs"/>
          <w:sz w:val="30"/>
          <w:szCs w:val="30"/>
          <w:cs/>
        </w:rPr>
        <w:t>5 และ 2564</w:t>
      </w:r>
      <w:r w:rsidRPr="00694366">
        <w:rPr>
          <w:rFonts w:ascii="Angsana New" w:hAnsi="Angsana New" w:hint="cs"/>
          <w:sz w:val="30"/>
          <w:szCs w:val="30"/>
          <w:cs/>
        </w:rPr>
        <w:t xml:space="preserve"> ทุนเรือนหุ้น</w:t>
      </w:r>
      <w:r>
        <w:rPr>
          <w:rFonts w:ascii="Angsana New" w:hAnsi="Angsana New" w:hint="cs"/>
          <w:sz w:val="30"/>
          <w:szCs w:val="30"/>
          <w:cs/>
        </w:rPr>
        <w:t xml:space="preserve"> - หุ้นสามัญ </w:t>
      </w:r>
      <w:r w:rsidRPr="00694366">
        <w:rPr>
          <w:rFonts w:ascii="Angsana New" w:hAnsi="Angsana New" w:hint="cs"/>
          <w:sz w:val="30"/>
          <w:szCs w:val="30"/>
          <w:cs/>
        </w:rPr>
        <w:t>มี ดังนี้</w:t>
      </w:r>
    </w:p>
    <w:p w:rsidR="00FF5FB6" w:rsidRPr="00694366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569" w:type="dxa"/>
        <w:tblLook w:val="01E0"/>
      </w:tblPr>
      <w:tblGrid>
        <w:gridCol w:w="4219"/>
        <w:gridCol w:w="1701"/>
        <w:gridCol w:w="236"/>
        <w:gridCol w:w="1571"/>
        <w:gridCol w:w="271"/>
        <w:gridCol w:w="1571"/>
      </w:tblGrid>
      <w:tr w:rsidR="00FF5FB6" w:rsidRPr="001C0017" w:rsidTr="00FF5FB6">
        <w:tc>
          <w:tcPr>
            <w:tcW w:w="4219" w:type="dxa"/>
          </w:tcPr>
          <w:p w:rsidR="00FF5FB6" w:rsidRPr="00590072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71" w:type="dxa"/>
          </w:tcPr>
          <w:p w:rsidR="00FF5FB6" w:rsidRPr="005D0B91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F5FB6" w:rsidRPr="001C0017" w:rsidTr="00FF5FB6">
        <w:tc>
          <w:tcPr>
            <w:tcW w:w="4219" w:type="dxa"/>
          </w:tcPr>
          <w:p w:rsidR="00FF5FB6" w:rsidRPr="00590072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36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1" w:type="dxa"/>
          </w:tcPr>
          <w:p w:rsidR="00FF5FB6" w:rsidRPr="005D0B91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FF5FB6" w:rsidRPr="00694366" w:rsidTr="00FF5FB6">
        <w:tc>
          <w:tcPr>
            <w:tcW w:w="4219" w:type="dxa"/>
          </w:tcPr>
          <w:p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F5FB6" w:rsidRPr="001C0017" w:rsidTr="00FF5FB6">
        <w:tc>
          <w:tcPr>
            <w:tcW w:w="4219" w:type="dxa"/>
          </w:tcPr>
          <w:p w:rsidR="00FF5FB6" w:rsidRPr="005D0B91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701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Pr="001E7D2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Pr="001E7D2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692,</w:t>
            </w:r>
            <w:r w:rsidRPr="001E7D29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 w:rsidRPr="001E7D29">
              <w:rPr>
                <w:rFonts w:ascii="Angsana New" w:hAnsi="Angsana New"/>
                <w:sz w:val="30"/>
                <w:szCs w:val="30"/>
              </w:rPr>
              <w:t>7,545</w:t>
            </w:r>
          </w:p>
        </w:tc>
      </w:tr>
      <w:tr w:rsidR="00FF5FB6" w:rsidRPr="00694366" w:rsidTr="00FF5FB6">
        <w:tc>
          <w:tcPr>
            <w:tcW w:w="4219" w:type="dxa"/>
          </w:tcPr>
          <w:p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571" w:type="dxa"/>
            <w:shd w:val="clear" w:color="auto" w:fill="auto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:rsidR="00FF5FB6" w:rsidRPr="001E7D29" w:rsidRDefault="00FF5FB6" w:rsidP="00FF5FB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FF5FB6" w:rsidRPr="00BE576E" w:rsidTr="00FF5FB6">
        <w:tc>
          <w:tcPr>
            <w:tcW w:w="4219" w:type="dxa"/>
          </w:tcPr>
          <w:p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701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Pr="001E7D2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Pr="001E7D2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71" w:type="dxa"/>
            <w:shd w:val="clear" w:color="auto" w:fill="auto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:rsidR="00FF5FB6" w:rsidRPr="001E7D29" w:rsidRDefault="00FF5FB6" w:rsidP="00FF5FB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692,</w:t>
            </w:r>
            <w:r w:rsidRPr="001E7D29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 w:rsidRPr="001E7D29">
              <w:rPr>
                <w:rFonts w:ascii="Angsana New" w:hAnsi="Angsana New"/>
                <w:sz w:val="30"/>
                <w:szCs w:val="30"/>
              </w:rPr>
              <w:t>7,545</w:t>
            </w:r>
          </w:p>
        </w:tc>
      </w:tr>
    </w:tbl>
    <w:p w:rsidR="00FF5FB6" w:rsidRDefault="00FF5FB6" w:rsidP="00A8708C">
      <w:pPr>
        <w:tabs>
          <w:tab w:val="clear" w:pos="227"/>
          <w:tab w:val="clear" w:pos="454"/>
          <w:tab w:val="clear" w:pos="680"/>
          <w:tab w:val="clear" w:pos="9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D66CB4" w:rsidRDefault="00D66CB4" w:rsidP="00A8708C">
      <w:pPr>
        <w:tabs>
          <w:tab w:val="clear" w:pos="227"/>
          <w:tab w:val="clear" w:pos="454"/>
          <w:tab w:val="clear" w:pos="680"/>
          <w:tab w:val="clear" w:pos="9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F42546" w:rsidRPr="0009390C" w:rsidRDefault="002A275C" w:rsidP="00A8708C">
      <w:pPr>
        <w:tabs>
          <w:tab w:val="clear" w:pos="227"/>
          <w:tab w:val="clear" w:pos="454"/>
          <w:tab w:val="clear" w:pos="680"/>
          <w:tab w:val="clear" w:pos="9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07"/>
        </w:tabs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22</w:t>
      </w:r>
      <w:r w:rsidR="00F42546" w:rsidRPr="00836535">
        <w:rPr>
          <w:rFonts w:ascii="Angsana New" w:hAnsi="Angsana New"/>
          <w:b/>
          <w:bCs/>
          <w:sz w:val="30"/>
          <w:szCs w:val="30"/>
        </w:rPr>
        <w:t>.</w:t>
      </w:r>
      <w:r w:rsidR="00F42546" w:rsidRPr="00836535">
        <w:rPr>
          <w:rFonts w:ascii="Angsana New" w:hAnsi="Angsana New"/>
          <w:b/>
          <w:bCs/>
          <w:sz w:val="30"/>
          <w:szCs w:val="30"/>
        </w:rPr>
        <w:tab/>
      </w:r>
      <w:r w:rsidR="00F42546" w:rsidRPr="00836535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  <w:r w:rsidR="00A8708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50B7F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A8708C">
        <w:rPr>
          <w:rFonts w:ascii="Angsana New" w:hAnsi="Angsana New" w:hint="cs"/>
          <w:b/>
          <w:bCs/>
          <w:sz w:val="30"/>
          <w:szCs w:val="30"/>
          <w:cs/>
        </w:rPr>
        <w:t xml:space="preserve">ทุนสำรองตามกฎหมาย </w:t>
      </w:r>
    </w:p>
    <w:p w:rsidR="00F42546" w:rsidRPr="004D6B7E" w:rsidRDefault="00F42546" w:rsidP="00F4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7E80" w:rsidRPr="00DA7E80" w:rsidRDefault="00DA7E80" w:rsidP="00C11EED">
      <w:pPr>
        <w:pStyle w:val="a"/>
        <w:tabs>
          <w:tab w:val="clear" w:pos="1080"/>
        </w:tabs>
        <w:jc w:val="thaiDistribute"/>
        <w:rPr>
          <w:rFonts w:ascii="Angsana New" w:hAnsi="Angsana New"/>
          <w:i/>
          <w:iCs/>
          <w:cs/>
        </w:rPr>
      </w:pPr>
      <w:r w:rsidRPr="00DA7E80">
        <w:rPr>
          <w:rFonts w:ascii="Angsana New" w:hAnsi="Angsana New" w:hint="cs"/>
          <w:i/>
          <w:iCs/>
          <w:cs/>
        </w:rPr>
        <w:t>ส่วนเกินมูลค่าหุ้น</w:t>
      </w:r>
    </w:p>
    <w:p w:rsidR="00DA7E80" w:rsidRPr="00DA7E80" w:rsidRDefault="00DA7E80" w:rsidP="00C11EED">
      <w:pPr>
        <w:pStyle w:val="a"/>
        <w:tabs>
          <w:tab w:val="clear" w:pos="1080"/>
        </w:tabs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B3E85" w:rsidRDefault="00F42546" w:rsidP="00C11EED">
      <w:pPr>
        <w:pStyle w:val="a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 w:rsidRPr="00A34ECC">
        <w:rPr>
          <w:rFonts w:ascii="Angsana New" w:hAnsi="Angsana New"/>
          <w:cs/>
        </w:rPr>
        <w:t xml:space="preserve">ตามบทบัญญัติแห่งพระราชบัญญัติบริษัทมหาชนจำกัด พ.ศ. 2535 มาตรา 51 ในกรณีที่บริษัทเสนอขายหุ้นสูงกว่ามูลค่าหุ้นที่จดทะเบียนไว้  บริษัทต้องนำค่าหุ้นส่วนเกินนี้ตั้งเป็นทุนสำรอง (“ส่วนเกินมูลค่าหุ้น”) </w:t>
      </w:r>
      <w:r w:rsidR="007D696B">
        <w:rPr>
          <w:rFonts w:ascii="Angsana New" w:hAnsi="Angsana New" w:hint="cs"/>
          <w:cs/>
        </w:rPr>
        <w:t>ส่วนเกินมูลค่าหุ้นนี้</w:t>
      </w:r>
      <w:r w:rsidRPr="00A34ECC">
        <w:rPr>
          <w:rFonts w:ascii="Angsana New" w:hAnsi="Angsana New"/>
          <w:cs/>
        </w:rPr>
        <w:t>จะนำไปจ่ายเป็นเงินปันผลไม่ได้</w:t>
      </w:r>
      <w:r w:rsidRPr="00A34ECC">
        <w:rPr>
          <w:rFonts w:ascii="Angsana New" w:hAnsi="Angsana New"/>
          <w:cs/>
        </w:rPr>
        <w:tab/>
      </w:r>
    </w:p>
    <w:p w:rsidR="00006568" w:rsidRPr="00C11EED" w:rsidRDefault="00006568" w:rsidP="00C11EED">
      <w:pPr>
        <w:pStyle w:val="a"/>
        <w:tabs>
          <w:tab w:val="clear" w:pos="1080"/>
        </w:tabs>
        <w:jc w:val="thaiDistribute"/>
        <w:rPr>
          <w:rFonts w:ascii="Angsana New" w:hAnsi="Angsana New"/>
          <w:cs/>
          <w:lang w:val="en-US"/>
        </w:rPr>
      </w:pPr>
    </w:p>
    <w:p w:rsidR="000E2129" w:rsidRPr="00736CC1" w:rsidRDefault="007D696B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36CC1">
        <w:rPr>
          <w:rFonts w:ascii="Angsana New" w:hAnsi="Angsana New" w:hint="cs"/>
          <w:i/>
          <w:iCs/>
          <w:sz w:val="30"/>
          <w:szCs w:val="30"/>
          <w:cs/>
        </w:rPr>
        <w:t>ทุน</w:t>
      </w:r>
      <w:r w:rsidR="000E2129" w:rsidRPr="00736CC1">
        <w:rPr>
          <w:rFonts w:ascii="Angsana New" w:hAnsi="Angsana New" w:hint="cs"/>
          <w:i/>
          <w:iCs/>
          <w:sz w:val="30"/>
          <w:szCs w:val="30"/>
          <w:cs/>
        </w:rPr>
        <w:t>สำรองตามกฎหมาย</w:t>
      </w:r>
    </w:p>
    <w:p w:rsidR="000E2129" w:rsidRPr="002067DC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0E2129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D5BFD">
        <w:rPr>
          <w:rFonts w:ascii="Angsana New" w:hAnsi="Angsana New"/>
          <w:sz w:val="30"/>
          <w:szCs w:val="30"/>
        </w:rPr>
        <w:t>2535</w:t>
      </w:r>
      <w:r w:rsidRPr="002D5BFD">
        <w:rPr>
          <w:rFonts w:ascii="Angsana New" w:hAnsi="Angsana New"/>
          <w:sz w:val="30"/>
          <w:szCs w:val="30"/>
          <w:cs/>
        </w:rPr>
        <w:t xml:space="preserve"> มาตรา </w:t>
      </w:r>
      <w:r w:rsidRPr="002D5BFD">
        <w:rPr>
          <w:rFonts w:ascii="Angsana New" w:hAnsi="Angsana New"/>
          <w:sz w:val="30"/>
          <w:szCs w:val="30"/>
        </w:rPr>
        <w:t>116</w:t>
      </w:r>
      <w:r w:rsidRPr="002D5BFD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D5BFD">
        <w:rPr>
          <w:rFonts w:ascii="Angsana New" w:hAnsi="Angsana New"/>
          <w:sz w:val="30"/>
          <w:szCs w:val="30"/>
        </w:rPr>
        <w:t>“</w:t>
      </w:r>
      <w:r w:rsidRPr="002D5BFD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D5BFD">
        <w:rPr>
          <w:rFonts w:ascii="Angsana New" w:hAnsi="Angsana New"/>
          <w:sz w:val="30"/>
          <w:szCs w:val="30"/>
        </w:rPr>
        <w:t>”</w:t>
      </w:r>
      <w:r w:rsidRPr="002D5BFD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2D5BFD">
        <w:rPr>
          <w:rFonts w:ascii="Angsana New" w:hAnsi="Angsana New"/>
          <w:sz w:val="30"/>
          <w:szCs w:val="30"/>
        </w:rPr>
        <w:t>5</w:t>
      </w:r>
      <w:r w:rsidRPr="002D5BFD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</w:t>
      </w:r>
      <w:r w:rsidR="007D696B">
        <w:rPr>
          <w:rFonts w:ascii="Angsana New" w:hAnsi="Angsana New" w:hint="cs"/>
          <w:sz w:val="30"/>
          <w:szCs w:val="30"/>
          <w:cs/>
        </w:rPr>
        <w:t>ทุน</w:t>
      </w:r>
      <w:r w:rsidRPr="002D5BFD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2D5BFD">
        <w:rPr>
          <w:rFonts w:ascii="Angsana New" w:hAnsi="Angsana New"/>
          <w:sz w:val="30"/>
          <w:szCs w:val="30"/>
        </w:rPr>
        <w:t xml:space="preserve">10 </w:t>
      </w:r>
      <w:r w:rsidRPr="002D5BFD">
        <w:rPr>
          <w:rFonts w:ascii="Angsana New" w:hAnsi="Angsana New"/>
          <w:sz w:val="30"/>
          <w:szCs w:val="30"/>
          <w:cs/>
        </w:rPr>
        <w:t>ของทุนจด</w:t>
      </w:r>
      <w:r w:rsidR="007D696B">
        <w:rPr>
          <w:rFonts w:ascii="Angsana New" w:hAnsi="Angsana New"/>
          <w:sz w:val="30"/>
          <w:szCs w:val="30"/>
          <w:cs/>
        </w:rPr>
        <w:t xml:space="preserve">ทะเบียน </w:t>
      </w:r>
      <w:r w:rsidR="007D696B">
        <w:rPr>
          <w:rFonts w:ascii="Angsana New" w:hAnsi="Angsana New" w:hint="cs"/>
          <w:sz w:val="30"/>
          <w:szCs w:val="30"/>
          <w:cs/>
        </w:rPr>
        <w:t>ทุน</w:t>
      </w:r>
      <w:r w:rsidRPr="002D5BFD">
        <w:rPr>
          <w:rFonts w:ascii="Angsana New" w:hAnsi="Angsana New"/>
          <w:sz w:val="30"/>
          <w:szCs w:val="30"/>
          <w:cs/>
        </w:rPr>
        <w:t>สำรอง</w:t>
      </w:r>
      <w:r w:rsidR="007D696B">
        <w:rPr>
          <w:rFonts w:ascii="Angsana New" w:hAnsi="Angsana New" w:hint="cs"/>
          <w:sz w:val="30"/>
          <w:szCs w:val="30"/>
          <w:cs/>
        </w:rPr>
        <w:t>ตามกฎหมาย</w:t>
      </w:r>
      <w:r w:rsidRPr="002D5BFD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D66CB4" w:rsidRPr="005B3E23" w:rsidRDefault="00D66CB4" w:rsidP="00DA7E80">
      <w:pPr>
        <w:pStyle w:val="NoSpacing"/>
        <w:jc w:val="both"/>
        <w:rPr>
          <w:rFonts w:ascii="Angsana New" w:hAnsi="Angsana New"/>
          <w:szCs w:val="30"/>
        </w:rPr>
      </w:pPr>
    </w:p>
    <w:p w:rsidR="002A275C" w:rsidRDefault="00264264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23</w:t>
      </w:r>
      <w:r w:rsidR="002A275C" w:rsidRPr="00111CAE">
        <w:rPr>
          <w:rFonts w:ascii="Angsana New" w:hAnsi="Angsana New"/>
          <w:b/>
          <w:bCs/>
          <w:sz w:val="30"/>
          <w:szCs w:val="30"/>
        </w:rPr>
        <w:t>.</w:t>
      </w:r>
      <w:r w:rsidR="002A275C" w:rsidRPr="00111CAE">
        <w:rPr>
          <w:rFonts w:ascii="Angsana New" w:hAnsi="Angsana New"/>
          <w:b/>
          <w:bCs/>
          <w:sz w:val="30"/>
          <w:szCs w:val="30"/>
        </w:rPr>
        <w:tab/>
      </w:r>
      <w:r w:rsidR="009B48F3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:rsidR="002A275C" w:rsidRPr="00432322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693D85" w:rsidRDefault="00693D85" w:rsidP="00693D85">
      <w:pPr>
        <w:pStyle w:val="NoSpacing"/>
        <w:jc w:val="thaiDistribute"/>
        <w:rPr>
          <w:rFonts w:ascii="Angsana New" w:hAnsi="Angsana New"/>
          <w:szCs w:val="30"/>
        </w:rPr>
      </w:pPr>
      <w:r w:rsidRPr="0043020F">
        <w:rPr>
          <w:rFonts w:ascii="Angsana New" w:hAnsi="Angsana New"/>
          <w:szCs w:val="30"/>
          <w:cs/>
        </w:rPr>
        <w:t>ในที่ประชุม</w:t>
      </w:r>
      <w:r w:rsidRPr="0043020F">
        <w:rPr>
          <w:rFonts w:ascii="Angsana New" w:hAnsi="Angsana New" w:hint="cs"/>
          <w:szCs w:val="30"/>
          <w:cs/>
        </w:rPr>
        <w:t xml:space="preserve">สามัญผู้ถือหุ้นประจำปี 2564 เมื่อวันที่ 28 เมษายน </w:t>
      </w:r>
      <w:r w:rsidRPr="0043020F">
        <w:rPr>
          <w:rFonts w:ascii="Angsana New" w:hAnsi="Angsana New"/>
          <w:szCs w:val="30"/>
          <w:cs/>
        </w:rPr>
        <w:t>256</w:t>
      </w:r>
      <w:r w:rsidRPr="0043020F">
        <w:rPr>
          <w:rFonts w:ascii="Angsana New" w:hAnsi="Angsana New" w:hint="cs"/>
          <w:szCs w:val="30"/>
          <w:cs/>
        </w:rPr>
        <w:t>4</w:t>
      </w:r>
      <w:r w:rsidRPr="0043020F">
        <w:rPr>
          <w:rFonts w:ascii="Angsana New" w:hAnsi="Angsana New"/>
          <w:szCs w:val="30"/>
          <w:cs/>
        </w:rPr>
        <w:t xml:space="preserve"> </w:t>
      </w:r>
      <w:r w:rsidRPr="0043020F">
        <w:rPr>
          <w:rFonts w:ascii="Angsana New" w:hAnsi="Angsana New" w:hint="cs"/>
          <w:szCs w:val="30"/>
          <w:cs/>
        </w:rPr>
        <w:t>ผู้ถือหุ้น</w:t>
      </w:r>
      <w:r w:rsidRPr="0043020F">
        <w:rPr>
          <w:rFonts w:ascii="Angsana New" w:hAnsi="Angsana New"/>
          <w:szCs w:val="30"/>
          <w:cs/>
        </w:rPr>
        <w:t>ได้มีมติ</w:t>
      </w:r>
      <w:r w:rsidRPr="0043020F">
        <w:rPr>
          <w:rFonts w:ascii="Angsana New" w:hAnsi="Angsana New" w:hint="cs"/>
          <w:szCs w:val="30"/>
          <w:cs/>
        </w:rPr>
        <w:t>อนุมัติ</w:t>
      </w:r>
      <w:r w:rsidRPr="0043020F">
        <w:rPr>
          <w:rFonts w:ascii="Angsana New" w:hAnsi="Angsana New"/>
          <w:szCs w:val="30"/>
          <w:cs/>
        </w:rPr>
        <w:t>จ่ายเงินปันผลประจำปี 2563 ในอัตรา</w:t>
      </w:r>
      <w:r w:rsidRPr="0043020F">
        <w:rPr>
          <w:rFonts w:ascii="Angsana New" w:hAnsi="Angsana New" w:hint="cs"/>
          <w:szCs w:val="30"/>
          <w:cs/>
        </w:rPr>
        <w:t>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3</w:t>
      </w:r>
      <w:r w:rsidRPr="0043020F">
        <w:rPr>
          <w:rFonts w:ascii="Angsana New" w:hAnsi="Angsana New"/>
          <w:szCs w:val="30"/>
          <w:cs/>
        </w:rPr>
        <w:t xml:space="preserve"> บาท</w:t>
      </w:r>
      <w:r w:rsidRPr="0043020F">
        <w:rPr>
          <w:rFonts w:ascii="Angsana New" w:hAnsi="Angsana New" w:hint="cs"/>
          <w:szCs w:val="30"/>
          <w:cs/>
        </w:rPr>
        <w:t xml:space="preserve"> </w:t>
      </w:r>
      <w:r w:rsidRPr="0043020F">
        <w:rPr>
          <w:rFonts w:ascii="Angsana New" w:hAnsi="Angsana New"/>
          <w:szCs w:val="30"/>
          <w:cs/>
        </w:rPr>
        <w:t xml:space="preserve">เงินปันผลระหว่างกาลครั้งที่ </w:t>
      </w:r>
      <w:r w:rsidRPr="0043020F">
        <w:rPr>
          <w:rFonts w:ascii="Angsana New" w:hAnsi="Angsana New"/>
          <w:szCs w:val="30"/>
        </w:rPr>
        <w:t>1/2563</w:t>
      </w:r>
      <w:r w:rsidRPr="0043020F">
        <w:rPr>
          <w:rFonts w:ascii="Angsana New" w:hAnsi="Angsana New"/>
          <w:szCs w:val="30"/>
          <w:cs/>
        </w:rPr>
        <w:t xml:space="preserve"> </w:t>
      </w:r>
      <w:r w:rsidRPr="0043020F">
        <w:rPr>
          <w:rFonts w:ascii="Angsana New" w:hAnsi="Angsana New" w:hint="cs"/>
          <w:szCs w:val="30"/>
          <w:cs/>
        </w:rPr>
        <w:t>ใ</w:t>
      </w:r>
      <w:r w:rsidRPr="0043020F">
        <w:rPr>
          <w:rFonts w:ascii="Angsana New" w:hAnsi="Angsana New"/>
          <w:szCs w:val="30"/>
          <w:cs/>
        </w:rPr>
        <w:t>นอัตรา</w:t>
      </w:r>
      <w:r w:rsidRPr="0043020F">
        <w:rPr>
          <w:rFonts w:ascii="Angsana New" w:hAnsi="Angsana New" w:hint="cs"/>
          <w:szCs w:val="30"/>
          <w:cs/>
        </w:rPr>
        <w:t>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1</w:t>
      </w:r>
      <w:r w:rsidRPr="0043020F">
        <w:rPr>
          <w:rFonts w:ascii="Angsana New" w:hAnsi="Angsana New"/>
          <w:szCs w:val="30"/>
          <w:cs/>
        </w:rPr>
        <w:t xml:space="preserve"> บาท </w:t>
      </w:r>
      <w:r w:rsidRPr="0043020F">
        <w:rPr>
          <w:rFonts w:ascii="Angsana New" w:hAnsi="Angsana New" w:hint="cs"/>
          <w:szCs w:val="30"/>
          <w:cs/>
        </w:rPr>
        <w:t xml:space="preserve">ได้จ่ายไปแล้วเมื่อวันที่ 15 มิถุนายน 2563 </w:t>
      </w:r>
      <w:r w:rsidRPr="0043020F">
        <w:rPr>
          <w:rFonts w:ascii="Angsana New" w:hAnsi="Angsana New"/>
          <w:szCs w:val="30"/>
          <w:cs/>
        </w:rPr>
        <w:t>เงินปันผลส่วนที่</w:t>
      </w:r>
      <w:r w:rsidRPr="0043020F">
        <w:rPr>
          <w:rFonts w:ascii="Angsana New" w:hAnsi="Angsana New" w:hint="cs"/>
          <w:szCs w:val="30"/>
          <w:cs/>
        </w:rPr>
        <w:t>เ</w:t>
      </w:r>
      <w:r w:rsidRPr="0043020F">
        <w:rPr>
          <w:rFonts w:ascii="Angsana New" w:hAnsi="Angsana New"/>
          <w:szCs w:val="30"/>
          <w:cs/>
        </w:rPr>
        <w:t>หลือ</w:t>
      </w:r>
      <w:r w:rsidRPr="0043020F">
        <w:rPr>
          <w:rFonts w:ascii="Angsana New" w:hAnsi="Angsana New" w:hint="cs"/>
          <w:szCs w:val="30"/>
          <w:cs/>
        </w:rPr>
        <w:t>จำนวนหุ้นละ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2</w:t>
      </w:r>
      <w:r w:rsidRPr="0043020F">
        <w:rPr>
          <w:rFonts w:ascii="Angsana New" w:hAnsi="Angsana New"/>
          <w:szCs w:val="30"/>
          <w:cs/>
        </w:rPr>
        <w:t xml:space="preserve"> บาท</w:t>
      </w:r>
      <w:r w:rsidRPr="0043020F">
        <w:rPr>
          <w:rFonts w:ascii="Angsana New" w:hAnsi="Angsana New" w:hint="cs"/>
          <w:szCs w:val="30"/>
          <w:cs/>
        </w:rPr>
        <w:t xml:space="preserve"> </w:t>
      </w:r>
      <w:r w:rsidRPr="0043020F">
        <w:rPr>
          <w:rFonts w:ascii="Angsana New" w:hAnsi="Angsana New"/>
          <w:szCs w:val="30"/>
          <w:cs/>
        </w:rPr>
        <w:t>เป็นจำนวนเงิน</w:t>
      </w:r>
      <w:r>
        <w:rPr>
          <w:rFonts w:ascii="Angsana New" w:hAnsi="Angsana New" w:hint="cs"/>
          <w:szCs w:val="30"/>
          <w:cs/>
        </w:rPr>
        <w:t>รวม</w:t>
      </w:r>
      <w:r w:rsidRPr="0043020F">
        <w:rPr>
          <w:rFonts w:ascii="Angsana New" w:hAnsi="Angsana New" w:hint="cs"/>
          <w:szCs w:val="30"/>
          <w:cs/>
        </w:rPr>
        <w:t xml:space="preserve"> 55</w:t>
      </w:r>
      <w:r>
        <w:rPr>
          <w:rFonts w:ascii="Angsana New" w:hAnsi="Angsana New"/>
          <w:szCs w:val="30"/>
        </w:rPr>
        <w:t>.3</w:t>
      </w:r>
      <w:r>
        <w:rPr>
          <w:rFonts w:ascii="Angsana New" w:hAnsi="Angsana New" w:hint="cs"/>
          <w:szCs w:val="30"/>
          <w:cs/>
        </w:rPr>
        <w:t>6</w:t>
      </w:r>
      <w:r w:rsidRPr="0043020F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ล้าน</w:t>
      </w:r>
      <w:r w:rsidRPr="0043020F">
        <w:rPr>
          <w:rFonts w:ascii="Angsana New" w:hAnsi="Angsana New"/>
          <w:szCs w:val="30"/>
          <w:cs/>
        </w:rPr>
        <w:t xml:space="preserve">บาท </w:t>
      </w:r>
      <w:r w:rsidRPr="0043020F">
        <w:rPr>
          <w:rFonts w:ascii="Angsana New" w:hAnsi="Angsana New" w:hint="cs"/>
          <w:szCs w:val="30"/>
          <w:cs/>
        </w:rPr>
        <w:t>จ่าย</w:t>
      </w:r>
      <w:r w:rsidRPr="0043020F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 w:rsidRPr="0043020F">
        <w:rPr>
          <w:rFonts w:ascii="Angsana New" w:hAnsi="Angsana New" w:hint="cs"/>
          <w:szCs w:val="30"/>
          <w:cs/>
        </w:rPr>
        <w:t>25</w:t>
      </w:r>
      <w:r w:rsidRPr="0043020F">
        <w:rPr>
          <w:rFonts w:ascii="Angsana New" w:hAnsi="Angsana New"/>
          <w:szCs w:val="30"/>
          <w:cs/>
        </w:rPr>
        <w:t xml:space="preserve"> พฤษภาคม 2564</w:t>
      </w:r>
    </w:p>
    <w:p w:rsidR="00693D85" w:rsidRPr="00DA5E5E" w:rsidRDefault="00693D85" w:rsidP="00693D85">
      <w:pPr>
        <w:pStyle w:val="NoSpacing"/>
        <w:jc w:val="both"/>
        <w:rPr>
          <w:rFonts w:ascii="Angsana New" w:hAnsi="Angsana New"/>
          <w:sz w:val="16"/>
          <w:szCs w:val="16"/>
        </w:rPr>
      </w:pPr>
    </w:p>
    <w:p w:rsidR="00264264" w:rsidRDefault="00693D85" w:rsidP="0069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67D1A">
        <w:rPr>
          <w:rFonts w:ascii="Angsana New" w:hAnsi="Angsana New"/>
          <w:szCs w:val="30"/>
          <w:cs/>
        </w:rPr>
        <w:t>ในที่ประชุม</w:t>
      </w:r>
      <w:r w:rsidRPr="00E67D1A">
        <w:rPr>
          <w:rFonts w:ascii="Angsana New" w:hAnsi="Angsana New" w:hint="cs"/>
          <w:szCs w:val="30"/>
          <w:cs/>
        </w:rPr>
        <w:t xml:space="preserve">สามัญผู้ถือหุ้นประจำปี 2565 เมื่อวันที่ 28 เมษายน </w:t>
      </w:r>
      <w:r w:rsidRPr="00E67D1A">
        <w:rPr>
          <w:rFonts w:ascii="Angsana New" w:hAnsi="Angsana New"/>
          <w:szCs w:val="30"/>
          <w:cs/>
        </w:rPr>
        <w:t>256</w:t>
      </w:r>
      <w:r w:rsidRPr="00E67D1A">
        <w:rPr>
          <w:rFonts w:ascii="Angsana New" w:hAnsi="Angsana New" w:hint="cs"/>
          <w:szCs w:val="30"/>
          <w:cs/>
        </w:rPr>
        <w:t>5</w:t>
      </w:r>
      <w:r w:rsidRPr="00E67D1A">
        <w:rPr>
          <w:rFonts w:ascii="Angsana New" w:hAnsi="Angsana New"/>
          <w:szCs w:val="30"/>
          <w:cs/>
        </w:rPr>
        <w:t xml:space="preserve"> </w:t>
      </w:r>
      <w:r w:rsidRPr="00E67D1A">
        <w:rPr>
          <w:rFonts w:ascii="Angsana New" w:hAnsi="Angsana New" w:hint="cs"/>
          <w:szCs w:val="30"/>
          <w:cs/>
        </w:rPr>
        <w:t>ผู้ถือหุ้น</w:t>
      </w:r>
      <w:r w:rsidRPr="00E67D1A">
        <w:rPr>
          <w:rFonts w:ascii="Angsana New" w:hAnsi="Angsana New"/>
          <w:szCs w:val="30"/>
          <w:cs/>
        </w:rPr>
        <w:t>ได้มีมติ</w:t>
      </w:r>
      <w:r w:rsidRPr="00E67D1A">
        <w:rPr>
          <w:rFonts w:ascii="Angsana New" w:hAnsi="Angsana New" w:hint="cs"/>
          <w:szCs w:val="30"/>
          <w:cs/>
        </w:rPr>
        <w:t>อนุมัติ</w:t>
      </w:r>
      <w:r w:rsidRPr="00E67D1A">
        <w:rPr>
          <w:rFonts w:ascii="Angsana New" w:hAnsi="Angsana New"/>
          <w:szCs w:val="30"/>
          <w:cs/>
        </w:rPr>
        <w:t>จ่ายเงินปันผลประจำปี 256</w:t>
      </w:r>
      <w:r w:rsidRPr="00E67D1A">
        <w:rPr>
          <w:rFonts w:ascii="Angsana New" w:hAnsi="Angsana New" w:hint="cs"/>
          <w:szCs w:val="30"/>
          <w:cs/>
        </w:rPr>
        <w:t>4</w:t>
      </w:r>
      <w:r w:rsidRPr="00E67D1A">
        <w:rPr>
          <w:rFonts w:ascii="Angsana New" w:hAnsi="Angsana New"/>
          <w:szCs w:val="30"/>
          <w:cs/>
        </w:rPr>
        <w:t xml:space="preserve"> ในอัตรา</w:t>
      </w:r>
      <w:r w:rsidRPr="00E67D1A">
        <w:rPr>
          <w:rFonts w:ascii="Angsana New" w:hAnsi="Angsana New" w:hint="cs"/>
          <w:szCs w:val="30"/>
          <w:cs/>
        </w:rPr>
        <w:t>หุ้นละ</w:t>
      </w:r>
      <w:r w:rsidRPr="00E67D1A">
        <w:rPr>
          <w:rFonts w:ascii="Angsana New" w:hAnsi="Angsana New"/>
          <w:szCs w:val="30"/>
          <w:cs/>
        </w:rPr>
        <w:t xml:space="preserve"> 0.0</w:t>
      </w:r>
      <w:r w:rsidRPr="00E67D1A">
        <w:rPr>
          <w:rFonts w:ascii="Angsana New" w:hAnsi="Angsana New" w:hint="cs"/>
          <w:szCs w:val="30"/>
          <w:cs/>
        </w:rPr>
        <w:t>13</w:t>
      </w:r>
      <w:r w:rsidRPr="00E67D1A">
        <w:rPr>
          <w:rFonts w:ascii="Angsana New" w:hAnsi="Angsana New"/>
          <w:szCs w:val="30"/>
          <w:cs/>
        </w:rPr>
        <w:t xml:space="preserve"> </w:t>
      </w:r>
      <w:r w:rsidR="00821134">
        <w:rPr>
          <w:rFonts w:ascii="Angsana New" w:hAnsi="Angsana New" w:hint="cs"/>
          <w:szCs w:val="30"/>
          <w:cs/>
        </w:rPr>
        <w:t xml:space="preserve">บาท </w:t>
      </w:r>
      <w:r w:rsidRPr="00E67D1A">
        <w:rPr>
          <w:rFonts w:ascii="Angsana New" w:hAnsi="Angsana New"/>
          <w:szCs w:val="30"/>
          <w:cs/>
        </w:rPr>
        <w:t>เป็นจำนวนเงิน</w:t>
      </w:r>
      <w:r>
        <w:rPr>
          <w:rFonts w:ascii="Angsana New" w:hAnsi="Angsana New" w:hint="cs"/>
          <w:szCs w:val="30"/>
          <w:cs/>
        </w:rPr>
        <w:t>รวม</w:t>
      </w:r>
      <w:r w:rsidRPr="00E67D1A">
        <w:rPr>
          <w:rFonts w:ascii="Angsana New" w:hAnsi="Angsana New" w:hint="cs"/>
          <w:szCs w:val="30"/>
          <w:cs/>
        </w:rPr>
        <w:t xml:space="preserve"> 35.98</w:t>
      </w:r>
      <w:r w:rsidRPr="00E67D1A">
        <w:rPr>
          <w:rFonts w:ascii="Angsana New" w:hAnsi="Angsana New"/>
          <w:szCs w:val="30"/>
        </w:rPr>
        <w:t xml:space="preserve"> </w:t>
      </w:r>
      <w:r w:rsidRPr="00E67D1A">
        <w:rPr>
          <w:rFonts w:ascii="Angsana New" w:hAnsi="Angsana New" w:hint="cs"/>
          <w:szCs w:val="30"/>
          <w:cs/>
        </w:rPr>
        <w:t>ล้าน</w:t>
      </w:r>
      <w:r w:rsidRPr="00E67D1A">
        <w:rPr>
          <w:rFonts w:ascii="Angsana New" w:hAnsi="Angsana New"/>
          <w:szCs w:val="30"/>
          <w:cs/>
        </w:rPr>
        <w:t xml:space="preserve">บาท </w:t>
      </w:r>
      <w:r w:rsidRPr="00E67D1A">
        <w:rPr>
          <w:rFonts w:ascii="Angsana New" w:hAnsi="Angsana New" w:hint="cs"/>
          <w:szCs w:val="30"/>
          <w:cs/>
        </w:rPr>
        <w:t>จ่าย</w:t>
      </w:r>
      <w:r w:rsidRPr="00E67D1A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>
        <w:rPr>
          <w:rFonts w:ascii="Angsana New" w:hAnsi="Angsana New" w:hint="cs"/>
          <w:szCs w:val="30"/>
          <w:cs/>
        </w:rPr>
        <w:t>25</w:t>
      </w:r>
      <w:r>
        <w:rPr>
          <w:rFonts w:ascii="Angsana New" w:hAnsi="Angsana New"/>
          <w:szCs w:val="30"/>
          <w:cs/>
        </w:rPr>
        <w:t xml:space="preserve"> พฤษภาคม 256</w:t>
      </w:r>
      <w:r>
        <w:rPr>
          <w:rFonts w:ascii="Angsana New" w:hAnsi="Angsana New" w:hint="cs"/>
          <w:szCs w:val="30"/>
          <w:cs/>
        </w:rPr>
        <w:t>5</w:t>
      </w:r>
    </w:p>
    <w:p w:rsidR="009B48F3" w:rsidRDefault="009B48F3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0464C" w:rsidRPr="006178D6" w:rsidRDefault="00EE6469" w:rsidP="00784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264264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30464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30464C" w:rsidRPr="003D20A1">
        <w:rPr>
          <w:rFonts w:ascii="Angsana New" w:hAnsi="Angsana New"/>
          <w:b/>
          <w:bCs/>
          <w:sz w:val="30"/>
          <w:szCs w:val="30"/>
        </w:rPr>
        <w:tab/>
      </w:r>
      <w:r w:rsidR="00730C3E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  <w:r w:rsidR="00821134">
        <w:rPr>
          <w:rFonts w:ascii="Angsana New" w:hAnsi="Angsana New"/>
          <w:b/>
          <w:bCs/>
          <w:sz w:val="30"/>
          <w:szCs w:val="30"/>
        </w:rPr>
        <w:t xml:space="preserve"> </w:t>
      </w:r>
      <w:r w:rsidR="00821134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30464C" w:rsidRPr="0036710D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C858C8" w:rsidRPr="00C858C8" w:rsidRDefault="00C858C8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C858C8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:rsidR="00C858C8" w:rsidRPr="00C858C8" w:rsidRDefault="00C858C8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0464C" w:rsidRDefault="0030464C" w:rsidP="00052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 xml:space="preserve">ในประเทศไทยในหลายธุรกิจได้แก่ ธุรกิจผลิตและจำหน่ายวัสดุก่อสร้าง </w:t>
      </w:r>
      <w:r w:rsidR="00821134">
        <w:rPr>
          <w:rFonts w:ascii="Angsana New" w:hAnsi="Angsana New" w:hint="cs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</w:t>
      </w:r>
      <w:r w:rsidR="009114A2"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="00A61806">
        <w:rPr>
          <w:rFonts w:ascii="Angsana New" w:hAnsi="Angsana New"/>
          <w:sz w:val="30"/>
          <w:szCs w:val="30"/>
        </w:rPr>
        <w:t xml:space="preserve"> </w:t>
      </w:r>
      <w:r w:rsidR="00A61806">
        <w:rPr>
          <w:rFonts w:ascii="Angsana New" w:hAnsi="Angsana New"/>
          <w:sz w:val="30"/>
          <w:szCs w:val="30"/>
          <w:cs/>
        </w:rPr>
        <w:t>256</w:t>
      </w:r>
      <w:r w:rsidR="00052B4C">
        <w:rPr>
          <w:rFonts w:ascii="Angsana New" w:hAnsi="Angsana New" w:hint="cs"/>
          <w:sz w:val="30"/>
          <w:szCs w:val="30"/>
          <w:cs/>
        </w:rPr>
        <w:t>5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A61806">
        <w:rPr>
          <w:rFonts w:ascii="Angsana New" w:hAnsi="Angsana New"/>
          <w:sz w:val="30"/>
          <w:szCs w:val="30"/>
          <w:cs/>
        </w:rPr>
        <w:t>256</w:t>
      </w:r>
      <w:r w:rsidR="00052B4C">
        <w:rPr>
          <w:rFonts w:ascii="Angsana New" w:hAnsi="Angsana New" w:hint="cs"/>
          <w:sz w:val="30"/>
          <w:szCs w:val="30"/>
          <w:cs/>
        </w:rPr>
        <w:t>4</w:t>
      </w:r>
      <w:r w:rsidR="00A6180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</w:t>
      </w:r>
      <w:r w:rsidR="00E92628"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 xml:space="preserve">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8F0507" w:rsidRPr="008C576B" w:rsidRDefault="008F0507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0464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lastRenderedPageBreak/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 w:rsidR="00A61806">
        <w:rPr>
          <w:rFonts w:ascii="Angsana New" w:hAnsi="Angsana New"/>
          <w:sz w:val="30"/>
          <w:szCs w:val="30"/>
        </w:rPr>
        <w:t xml:space="preserve"> </w:t>
      </w:r>
      <w:r w:rsidRPr="002C501E">
        <w:rPr>
          <w:rFonts w:ascii="Angsana New" w:hAnsi="Angsana New" w:hint="cs"/>
          <w:b/>
          <w:sz w:val="30"/>
          <w:szCs w:val="30"/>
          <w:cs/>
        </w:rPr>
        <w:t xml:space="preserve">สำหรับปีสิ้นสุดวันที่ </w:t>
      </w:r>
      <w:r w:rsidRPr="00836535">
        <w:rPr>
          <w:rFonts w:ascii="Angsana New" w:hAnsi="Angsana New"/>
          <w:bCs/>
          <w:sz w:val="30"/>
          <w:szCs w:val="30"/>
        </w:rPr>
        <w:t>31</w:t>
      </w:r>
      <w:r w:rsidRPr="00836535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bCs/>
          <w:sz w:val="30"/>
          <w:szCs w:val="30"/>
        </w:rPr>
        <w:t>256</w:t>
      </w:r>
      <w:r w:rsidR="00693D85">
        <w:rPr>
          <w:rFonts w:ascii="Angsana New" w:hAnsi="Angsana New"/>
          <w:bCs/>
          <w:sz w:val="30"/>
          <w:szCs w:val="30"/>
        </w:rPr>
        <w:t>5</w:t>
      </w:r>
      <w:r w:rsidRPr="00836535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693D85">
        <w:rPr>
          <w:rFonts w:ascii="Angsana New" w:hAnsi="Angsana New"/>
          <w:bCs/>
          <w:sz w:val="30"/>
          <w:szCs w:val="30"/>
        </w:rPr>
        <w:t>2564</w:t>
      </w:r>
      <w:r w:rsidR="00A61806">
        <w:rPr>
          <w:rFonts w:ascii="Angsana New" w:hAnsi="Angsana New"/>
          <w:bCs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30464C" w:rsidRPr="002416A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606" w:type="dxa"/>
        <w:tblInd w:w="108" w:type="dxa"/>
        <w:tblLook w:val="04A0"/>
      </w:tblPr>
      <w:tblGrid>
        <w:gridCol w:w="3828"/>
        <w:gridCol w:w="1302"/>
        <w:gridCol w:w="270"/>
        <w:gridCol w:w="1229"/>
        <w:gridCol w:w="283"/>
        <w:gridCol w:w="1206"/>
        <w:gridCol w:w="270"/>
        <w:gridCol w:w="1218"/>
      </w:tblGrid>
      <w:tr w:rsidR="0030464C" w:rsidRPr="00501620" w:rsidTr="00401B65">
        <w:tc>
          <w:tcPr>
            <w:tcW w:w="3828" w:type="dxa"/>
          </w:tcPr>
          <w:p w:rsidR="0030464C" w:rsidRPr="00501620" w:rsidRDefault="0030464C" w:rsidP="00A51A42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30464C" w:rsidRPr="00501620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0464C" w:rsidRPr="00501620" w:rsidTr="00401B65">
        <w:tblPrEx>
          <w:tblLook w:val="0000"/>
        </w:tblPrEx>
        <w:trPr>
          <w:cantSplit/>
        </w:trPr>
        <w:tc>
          <w:tcPr>
            <w:tcW w:w="3828" w:type="dxa"/>
          </w:tcPr>
          <w:p w:rsidR="0030464C" w:rsidRPr="00501620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64C" w:rsidRPr="00501620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30464C" w:rsidRPr="00501620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64C" w:rsidRPr="00501620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61806" w:rsidRPr="006B2360" w:rsidTr="00401B65">
        <w:tblPrEx>
          <w:tblLook w:val="0000"/>
        </w:tblPrEx>
        <w:trPr>
          <w:cantSplit/>
        </w:trPr>
        <w:tc>
          <w:tcPr>
            <w:tcW w:w="3828" w:type="dxa"/>
          </w:tcPr>
          <w:p w:rsidR="00A61806" w:rsidRPr="006B2360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A61806" w:rsidRPr="006B2360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61806" w:rsidRPr="006B2360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A61806" w:rsidRPr="006B2360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A61806" w:rsidRPr="006B2360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61806" w:rsidRPr="006B2360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61806" w:rsidRPr="006B2360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A61806" w:rsidRPr="006B2360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61806" w:rsidRPr="006B2360" w:rsidTr="00401B65">
        <w:tblPrEx>
          <w:tblLook w:val="0000"/>
        </w:tblPrEx>
        <w:trPr>
          <w:cantSplit/>
        </w:trPr>
        <w:tc>
          <w:tcPr>
            <w:tcW w:w="3828" w:type="dxa"/>
          </w:tcPr>
          <w:p w:rsidR="00A61806" w:rsidRPr="006B2360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A61806" w:rsidRPr="006B2360" w:rsidRDefault="00A61806" w:rsidP="00A51A4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A61806" w:rsidRPr="006B2360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A61806" w:rsidRPr="006B2360" w:rsidRDefault="00A61806" w:rsidP="00BD6D7B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A61806" w:rsidRPr="006B2360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A61806" w:rsidRPr="006B2360" w:rsidRDefault="00A61806" w:rsidP="00A51A4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A61806" w:rsidRPr="006B2360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A61806" w:rsidRPr="006B2360" w:rsidRDefault="00A61806" w:rsidP="00BD6D7B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F25207" w:rsidRPr="009C03E3" w:rsidTr="00401B65">
        <w:tblPrEx>
          <w:tblLook w:val="0000"/>
        </w:tblPrEx>
        <w:trPr>
          <w:cantSplit/>
        </w:trPr>
        <w:tc>
          <w:tcPr>
            <w:tcW w:w="3828" w:type="dxa"/>
            <w:vAlign w:val="bottom"/>
          </w:tcPr>
          <w:p w:rsidR="00F25207" w:rsidRPr="00767D3F" w:rsidRDefault="00F2520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F25207" w:rsidRPr="00F25207" w:rsidRDefault="00F25207" w:rsidP="00AE6160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52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25207" w:rsidRPr="00F25207" w:rsidRDefault="00F25207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F25207" w:rsidRPr="00F25207" w:rsidRDefault="00F25207" w:rsidP="00BD6D7B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52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F25207" w:rsidRPr="00F25207" w:rsidRDefault="00F25207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F25207" w:rsidRPr="00F25207" w:rsidRDefault="00F25207" w:rsidP="00265994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252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25207" w:rsidRPr="008C576B" w:rsidRDefault="00F25207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F25207" w:rsidRPr="00394B53" w:rsidRDefault="00F25207" w:rsidP="00693D8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  <w:r w:rsidRPr="00394B5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</w:tbl>
    <w:p w:rsidR="0030464C" w:rsidRDefault="0030464C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C858C8" w:rsidRPr="00C858C8" w:rsidRDefault="00C858C8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858C8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:rsidR="00C858C8" w:rsidRPr="00C858C8" w:rsidRDefault="00C858C8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3828"/>
        <w:gridCol w:w="1276"/>
        <w:gridCol w:w="257"/>
        <w:gridCol w:w="1302"/>
        <w:gridCol w:w="284"/>
        <w:gridCol w:w="1275"/>
        <w:gridCol w:w="283"/>
        <w:gridCol w:w="1276"/>
      </w:tblGrid>
      <w:tr w:rsidR="00C858C8" w:rsidRPr="004F07C8" w:rsidTr="008B33C8">
        <w:trPr>
          <w:cantSplit/>
        </w:trPr>
        <w:tc>
          <w:tcPr>
            <w:tcW w:w="3828" w:type="dxa"/>
          </w:tcPr>
          <w:p w:rsidR="00C858C8" w:rsidRPr="004F07C8" w:rsidRDefault="00C858C8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C858C8" w:rsidRPr="004F07C8" w:rsidRDefault="00C858C8" w:rsidP="0096757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C858C8" w:rsidRPr="004F07C8" w:rsidTr="008B33C8">
        <w:trPr>
          <w:cantSplit/>
        </w:trPr>
        <w:tc>
          <w:tcPr>
            <w:tcW w:w="3828" w:type="dxa"/>
          </w:tcPr>
          <w:p w:rsidR="00C858C8" w:rsidRPr="004F07C8" w:rsidRDefault="00C858C8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58C8" w:rsidRPr="004F07C8" w:rsidRDefault="00C858C8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C858C8" w:rsidRPr="004F07C8" w:rsidRDefault="00C858C8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58C8" w:rsidRPr="004F07C8" w:rsidRDefault="00C858C8" w:rsidP="0096757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61806" w:rsidRPr="00F51F88" w:rsidTr="008B33C8">
        <w:trPr>
          <w:cantSplit/>
        </w:trPr>
        <w:tc>
          <w:tcPr>
            <w:tcW w:w="3828" w:type="dxa"/>
          </w:tcPr>
          <w:p w:rsidR="00A61806" w:rsidRPr="00F51F88" w:rsidRDefault="00A61806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61806" w:rsidRPr="00836535" w:rsidRDefault="00A61806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7" w:type="dxa"/>
          </w:tcPr>
          <w:p w:rsidR="00A61806" w:rsidRPr="00F51F88" w:rsidRDefault="00A61806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A61806" w:rsidRPr="00836535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A61806" w:rsidRPr="00F51F88" w:rsidRDefault="00A61806" w:rsidP="0096757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61806" w:rsidRPr="00836535" w:rsidRDefault="00A61806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A61806" w:rsidRPr="00F51F88" w:rsidRDefault="00A61806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61806" w:rsidRPr="00836535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730C3E" w:rsidRPr="0040703F" w:rsidTr="008B33C8">
        <w:trPr>
          <w:cantSplit/>
        </w:trPr>
        <w:tc>
          <w:tcPr>
            <w:tcW w:w="3828" w:type="dxa"/>
          </w:tcPr>
          <w:p w:rsidR="00730C3E" w:rsidRPr="00AA5D9C" w:rsidRDefault="00730C3E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</w:t>
            </w:r>
            <w:r w:rsidRPr="00C858C8">
              <w:rPr>
                <w:rFonts w:ascii="Angsana New" w:hAnsi="Angsana New" w:hint="cs"/>
                <w:sz w:val="30"/>
                <w:szCs w:val="30"/>
                <w:cs/>
              </w:rPr>
              <w:t xml:space="preserve">ง </w:t>
            </w:r>
          </w:p>
        </w:tc>
        <w:tc>
          <w:tcPr>
            <w:tcW w:w="1276" w:type="dxa"/>
            <w:vAlign w:val="bottom"/>
          </w:tcPr>
          <w:p w:rsidR="00730C3E" w:rsidRPr="001E535E" w:rsidRDefault="00730C3E" w:rsidP="0096757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57" w:type="dxa"/>
          </w:tcPr>
          <w:p w:rsidR="00730C3E" w:rsidRPr="0040703F" w:rsidRDefault="00730C3E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730C3E" w:rsidRPr="001E535E" w:rsidRDefault="00730C3E" w:rsidP="00BD6D7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730C3E" w:rsidRPr="0040703F" w:rsidRDefault="00730C3E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730C3E" w:rsidRPr="001E535E" w:rsidRDefault="00730C3E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:rsidR="00730C3E" w:rsidRPr="0040703F" w:rsidRDefault="00730C3E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730C3E" w:rsidRPr="001E535E" w:rsidRDefault="00730C3E" w:rsidP="00BD6D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693D85" w:rsidRPr="00FE6E1F" w:rsidTr="008B33C8">
        <w:trPr>
          <w:cantSplit/>
        </w:trPr>
        <w:tc>
          <w:tcPr>
            <w:tcW w:w="3828" w:type="dxa"/>
          </w:tcPr>
          <w:p w:rsidR="00693D85" w:rsidRPr="007C5763" w:rsidRDefault="00693D85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:rsidR="00693D85" w:rsidRPr="00CC5FDB" w:rsidRDefault="00CC5FDB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2,411</w:t>
            </w:r>
            <w:r w:rsidR="00693D85" w:rsidRPr="00CC5FD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985</w:t>
            </w:r>
          </w:p>
        </w:tc>
        <w:tc>
          <w:tcPr>
            <w:tcW w:w="257" w:type="dxa"/>
          </w:tcPr>
          <w:p w:rsidR="00693D85" w:rsidRPr="00401B65" w:rsidRDefault="00693D85" w:rsidP="00967579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693D85" w:rsidRPr="00E644C5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2,283</w:t>
            </w:r>
            <w:r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010</w:t>
            </w:r>
          </w:p>
        </w:tc>
        <w:tc>
          <w:tcPr>
            <w:tcW w:w="284" w:type="dxa"/>
          </w:tcPr>
          <w:p w:rsidR="00693D85" w:rsidRPr="00401B65" w:rsidRDefault="00693D85" w:rsidP="00967579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:rsidR="00693D85" w:rsidRPr="00CC5FDB" w:rsidRDefault="00CC5FDB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1,219</w:t>
            </w:r>
            <w:r w:rsidR="00693D85" w:rsidRPr="00CC5FD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720</w:t>
            </w:r>
          </w:p>
        </w:tc>
        <w:tc>
          <w:tcPr>
            <w:tcW w:w="283" w:type="dxa"/>
          </w:tcPr>
          <w:p w:rsidR="00693D85" w:rsidRPr="00401B65" w:rsidRDefault="00693D85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693D85" w:rsidRPr="00E644C5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1,246</w:t>
            </w:r>
            <w:r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491</w:t>
            </w:r>
          </w:p>
        </w:tc>
      </w:tr>
      <w:tr w:rsidR="00693D85" w:rsidRPr="00FE6E1F" w:rsidTr="008B33C8">
        <w:trPr>
          <w:cantSplit/>
        </w:trPr>
        <w:tc>
          <w:tcPr>
            <w:tcW w:w="3828" w:type="dxa"/>
          </w:tcPr>
          <w:p w:rsidR="00693D85" w:rsidRPr="007C5763" w:rsidRDefault="00693D85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93D85" w:rsidRPr="00CC5FDB" w:rsidRDefault="00CC5FDB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85</w:t>
            </w:r>
            <w:r w:rsidR="00693D85" w:rsidRPr="00CC5FD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831</w:t>
            </w:r>
          </w:p>
        </w:tc>
        <w:tc>
          <w:tcPr>
            <w:tcW w:w="257" w:type="dxa"/>
          </w:tcPr>
          <w:p w:rsidR="00693D85" w:rsidRPr="00401B65" w:rsidRDefault="00693D85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693D85" w:rsidRPr="00E644C5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</w:t>
            </w:r>
            <w:r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155</w:t>
            </w:r>
          </w:p>
        </w:tc>
        <w:tc>
          <w:tcPr>
            <w:tcW w:w="284" w:type="dxa"/>
          </w:tcPr>
          <w:p w:rsidR="00693D85" w:rsidRPr="00401B65" w:rsidRDefault="00693D85" w:rsidP="0096757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93D85" w:rsidRPr="00CC5FDB" w:rsidRDefault="00CC5FDB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</w:t>
            </w:r>
            <w:r w:rsidR="00693D85" w:rsidRPr="00CC5FD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362</w:t>
            </w:r>
          </w:p>
        </w:tc>
        <w:tc>
          <w:tcPr>
            <w:tcW w:w="283" w:type="dxa"/>
          </w:tcPr>
          <w:p w:rsidR="00693D85" w:rsidRPr="00401B65" w:rsidRDefault="00693D85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3D85" w:rsidRPr="00E644C5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  <w:r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523</w:t>
            </w:r>
          </w:p>
        </w:tc>
      </w:tr>
      <w:tr w:rsidR="00693D85" w:rsidRPr="00FE6E1F" w:rsidTr="009114A2">
        <w:trPr>
          <w:cantSplit/>
        </w:trPr>
        <w:tc>
          <w:tcPr>
            <w:tcW w:w="3828" w:type="dxa"/>
          </w:tcPr>
          <w:p w:rsidR="00693D85" w:rsidRPr="007C5763" w:rsidRDefault="00693D85" w:rsidP="00967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93D85" w:rsidRPr="00CC5FDB" w:rsidRDefault="00CC5FDB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2,497</w:t>
            </w:r>
            <w:r w:rsidR="00693D85" w:rsidRPr="00CC5FD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816</w:t>
            </w:r>
          </w:p>
        </w:tc>
        <w:tc>
          <w:tcPr>
            <w:tcW w:w="257" w:type="dxa"/>
          </w:tcPr>
          <w:p w:rsidR="00693D85" w:rsidRPr="00401B65" w:rsidRDefault="00693D85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693D85" w:rsidRPr="00E644C5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2,356</w:t>
            </w:r>
            <w:r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165</w:t>
            </w:r>
          </w:p>
        </w:tc>
        <w:tc>
          <w:tcPr>
            <w:tcW w:w="284" w:type="dxa"/>
          </w:tcPr>
          <w:p w:rsidR="00693D85" w:rsidRPr="00401B65" w:rsidRDefault="00693D85" w:rsidP="0096757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93D85" w:rsidRPr="00CC5FDB" w:rsidRDefault="00CC5FDB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1,284</w:t>
            </w:r>
            <w:r w:rsidR="00693D85" w:rsidRPr="00CC5FD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082</w:t>
            </w:r>
          </w:p>
        </w:tc>
        <w:tc>
          <w:tcPr>
            <w:tcW w:w="283" w:type="dxa"/>
          </w:tcPr>
          <w:p w:rsidR="00693D85" w:rsidRPr="00401B65" w:rsidRDefault="00693D85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93D85" w:rsidRPr="00E644C5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1,308</w:t>
            </w:r>
            <w:r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014</w:t>
            </w:r>
          </w:p>
        </w:tc>
      </w:tr>
      <w:tr w:rsidR="00693D85" w:rsidRPr="00FE6E1F" w:rsidTr="008B33C8">
        <w:trPr>
          <w:cantSplit/>
        </w:trPr>
        <w:tc>
          <w:tcPr>
            <w:tcW w:w="3828" w:type="dxa"/>
          </w:tcPr>
          <w:p w:rsidR="00693D85" w:rsidRDefault="00693D85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:rsidR="00693D85" w:rsidRPr="00CC5FDB" w:rsidRDefault="00693D8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693D85" w:rsidRPr="00401B65" w:rsidRDefault="00693D85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:rsidR="00693D85" w:rsidRPr="00E644C5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93D85" w:rsidRPr="00401B65" w:rsidRDefault="00693D85" w:rsidP="0096757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:rsidR="00693D85" w:rsidRPr="00CC5FDB" w:rsidRDefault="00693D8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693D85" w:rsidRPr="00401B65" w:rsidRDefault="00693D85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693D85" w:rsidRPr="00E644C5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93D85" w:rsidRPr="00FE6E1F" w:rsidTr="008B33C8">
        <w:trPr>
          <w:cantSplit/>
        </w:trPr>
        <w:tc>
          <w:tcPr>
            <w:tcW w:w="3828" w:type="dxa"/>
          </w:tcPr>
          <w:p w:rsidR="00693D85" w:rsidRPr="007C5763" w:rsidRDefault="00693D85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3D85" w:rsidRPr="00CC5FDB" w:rsidRDefault="00693D85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5FDB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CC5FDB">
              <w:rPr>
                <w:rFonts w:ascii="Angsana New" w:hAnsi="Angsana New"/>
                <w:bCs/>
                <w:sz w:val="30"/>
                <w:szCs w:val="30"/>
              </w:rPr>
              <w:t>780</w:t>
            </w:r>
          </w:p>
        </w:tc>
        <w:tc>
          <w:tcPr>
            <w:tcW w:w="257" w:type="dxa"/>
          </w:tcPr>
          <w:p w:rsidR="00693D85" w:rsidRPr="00401B65" w:rsidRDefault="00693D85" w:rsidP="009675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693D85" w:rsidRPr="00E644C5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008</w:t>
            </w:r>
          </w:p>
        </w:tc>
        <w:tc>
          <w:tcPr>
            <w:tcW w:w="284" w:type="dxa"/>
          </w:tcPr>
          <w:p w:rsidR="00693D85" w:rsidRPr="00401B65" w:rsidRDefault="00693D85" w:rsidP="0096757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93D85" w:rsidRPr="00CC5FDB" w:rsidRDefault="00693D85" w:rsidP="00D54D3F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5F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693D85" w:rsidRPr="00401B65" w:rsidRDefault="00693D85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3D85" w:rsidRPr="00E644C5" w:rsidRDefault="00693D85" w:rsidP="00693D85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44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C5FDB" w:rsidRPr="00FE6E1F" w:rsidTr="008B33C8">
        <w:trPr>
          <w:cantSplit/>
        </w:trPr>
        <w:tc>
          <w:tcPr>
            <w:tcW w:w="3828" w:type="dxa"/>
          </w:tcPr>
          <w:p w:rsidR="00CC5FDB" w:rsidRDefault="00CC5FDB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C5FDB" w:rsidRPr="00CC5FDB" w:rsidRDefault="00CC5FDB" w:rsidP="00D5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2,504</w:t>
            </w:r>
            <w:r w:rsidRPr="00CC5FD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596</w:t>
            </w:r>
          </w:p>
        </w:tc>
        <w:tc>
          <w:tcPr>
            <w:tcW w:w="257" w:type="dxa"/>
          </w:tcPr>
          <w:p w:rsidR="00CC5FDB" w:rsidRPr="00401B65" w:rsidRDefault="00CC5FDB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CC5FDB" w:rsidRPr="00E644C5" w:rsidRDefault="00CC5FDB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2,362</w:t>
            </w:r>
            <w:r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173</w:t>
            </w:r>
          </w:p>
        </w:tc>
        <w:tc>
          <w:tcPr>
            <w:tcW w:w="284" w:type="dxa"/>
          </w:tcPr>
          <w:p w:rsidR="00CC5FDB" w:rsidRPr="00401B65" w:rsidRDefault="00CC5FDB" w:rsidP="00967579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C5FDB" w:rsidRPr="00CC5FDB" w:rsidRDefault="00CC5FDB" w:rsidP="00C3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1,284</w:t>
            </w:r>
            <w:r w:rsidRPr="00CC5FD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082</w:t>
            </w:r>
          </w:p>
        </w:tc>
        <w:tc>
          <w:tcPr>
            <w:tcW w:w="283" w:type="dxa"/>
          </w:tcPr>
          <w:p w:rsidR="00CC5FDB" w:rsidRPr="00401B65" w:rsidRDefault="00CC5FDB" w:rsidP="00967579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C5FDB" w:rsidRPr="00E644C5" w:rsidRDefault="00CC5FDB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1,308</w:t>
            </w:r>
            <w:r w:rsidRPr="00E644C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014</w:t>
            </w:r>
          </w:p>
        </w:tc>
      </w:tr>
    </w:tbl>
    <w:p w:rsidR="00C858C8" w:rsidRDefault="00C858C8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693D85" w:rsidRDefault="00693D85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693D85" w:rsidRDefault="00693D85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693D85" w:rsidRDefault="00693D85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693D85" w:rsidRDefault="00693D85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693D85" w:rsidRDefault="00693D85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693D85" w:rsidRDefault="00693D85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693D85" w:rsidRDefault="00693D85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693D85" w:rsidRDefault="00693D85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693D85" w:rsidRDefault="00693D85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693D85" w:rsidRDefault="00693D85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30464C" w:rsidRDefault="0030464C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264264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Pr="00921D15"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921D15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:rsidR="0030464C" w:rsidRPr="002067DC" w:rsidRDefault="0030464C" w:rsidP="0030464C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30464C" w:rsidRPr="00C819C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819CC">
        <w:rPr>
          <w:rFonts w:ascii="Angsana New" w:hAnsi="Angsana New"/>
          <w:sz w:val="30"/>
          <w:szCs w:val="30"/>
          <w:cs/>
        </w:rPr>
        <w:t>รายการค่าใช้จ่ายแบ่งตามลักษณะ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819CC">
        <w:rPr>
          <w:rFonts w:ascii="Angsana New" w:hAnsi="Angsana New"/>
          <w:sz w:val="30"/>
          <w:szCs w:val="30"/>
          <w:cs/>
        </w:rPr>
        <w:t>สำคัญ</w:t>
      </w:r>
      <w:r w:rsidR="00D01BA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C819CC">
        <w:rPr>
          <w:rFonts w:ascii="Angsana New" w:hAnsi="Angsana New"/>
          <w:sz w:val="30"/>
          <w:szCs w:val="30"/>
          <w:cs/>
        </w:rPr>
        <w:t>ดังนี้</w:t>
      </w:r>
    </w:p>
    <w:p w:rsidR="0030464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4253"/>
        <w:gridCol w:w="1276"/>
        <w:gridCol w:w="257"/>
        <w:gridCol w:w="1302"/>
        <w:gridCol w:w="284"/>
        <w:gridCol w:w="1134"/>
        <w:gridCol w:w="283"/>
        <w:gridCol w:w="1276"/>
      </w:tblGrid>
      <w:tr w:rsidR="0030464C" w:rsidRPr="004F07C8" w:rsidTr="00A51A42">
        <w:trPr>
          <w:cantSplit/>
        </w:trPr>
        <w:tc>
          <w:tcPr>
            <w:tcW w:w="4253" w:type="dxa"/>
          </w:tcPr>
          <w:p w:rsidR="0030464C" w:rsidRPr="004F07C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:rsidR="0030464C" w:rsidRPr="004F07C8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30464C" w:rsidRPr="004F07C8" w:rsidTr="00A51A42">
        <w:trPr>
          <w:cantSplit/>
        </w:trPr>
        <w:tc>
          <w:tcPr>
            <w:tcW w:w="4253" w:type="dxa"/>
          </w:tcPr>
          <w:p w:rsidR="0030464C" w:rsidRPr="004F07C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64C" w:rsidRPr="004F07C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30464C" w:rsidRPr="004F07C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64C" w:rsidRPr="004F07C8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61806" w:rsidRPr="00F51F88" w:rsidTr="00A51A42">
        <w:trPr>
          <w:cantSplit/>
        </w:trPr>
        <w:tc>
          <w:tcPr>
            <w:tcW w:w="4253" w:type="dxa"/>
          </w:tcPr>
          <w:p w:rsidR="00A61806" w:rsidRPr="00F51F88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61806" w:rsidRPr="00836535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7" w:type="dxa"/>
          </w:tcPr>
          <w:p w:rsidR="00A61806" w:rsidRPr="00F51F88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A61806" w:rsidRPr="00836535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A61806" w:rsidRPr="00F51F88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1806" w:rsidRPr="00836535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A61806" w:rsidRPr="00F51F88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61806" w:rsidRPr="00836535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93D8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61806" w:rsidRPr="00E24209" w:rsidTr="00A51A42">
        <w:trPr>
          <w:cantSplit/>
        </w:trPr>
        <w:tc>
          <w:tcPr>
            <w:tcW w:w="4253" w:type="dxa"/>
          </w:tcPr>
          <w:p w:rsidR="00A61806" w:rsidRPr="00AA5D9C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 สินค้าซื้อมา</w:t>
            </w:r>
          </w:p>
        </w:tc>
        <w:tc>
          <w:tcPr>
            <w:tcW w:w="1276" w:type="dxa"/>
            <w:vAlign w:val="bottom"/>
          </w:tcPr>
          <w:p w:rsidR="00A61806" w:rsidRPr="001E535E" w:rsidRDefault="00A61806" w:rsidP="00A51A4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57" w:type="dxa"/>
          </w:tcPr>
          <w:p w:rsidR="00A61806" w:rsidRPr="0040703F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A61806" w:rsidRPr="001E535E" w:rsidRDefault="00A61806" w:rsidP="00BD6D7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A61806" w:rsidRPr="0040703F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A61806" w:rsidRPr="001E535E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:rsidR="00A61806" w:rsidRPr="0040703F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A61806" w:rsidRPr="001E535E" w:rsidRDefault="00A61806" w:rsidP="00BD6D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BA6A9C" w:rsidRPr="007C5763" w:rsidTr="00BD6D7B">
        <w:trPr>
          <w:cantSplit/>
        </w:trPr>
        <w:tc>
          <w:tcPr>
            <w:tcW w:w="4253" w:type="dxa"/>
          </w:tcPr>
          <w:p w:rsidR="00BA6A9C" w:rsidRPr="007C5763" w:rsidRDefault="00BA6A9C" w:rsidP="00BA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เพื่อขาย </w:t>
            </w: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 และงานระหว่างทำ</w:t>
            </w:r>
          </w:p>
        </w:tc>
        <w:tc>
          <w:tcPr>
            <w:tcW w:w="1276" w:type="dxa"/>
          </w:tcPr>
          <w:p w:rsidR="00BA6A9C" w:rsidRPr="00BA6A9C" w:rsidRDefault="00BA6A9C" w:rsidP="00BA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94190">
              <w:rPr>
                <w:rFonts w:ascii="Angsana New" w:hAnsi="Angsana New"/>
                <w:bCs/>
                <w:sz w:val="30"/>
                <w:szCs w:val="30"/>
              </w:rPr>
              <w:t>343</w:t>
            </w:r>
          </w:p>
        </w:tc>
        <w:tc>
          <w:tcPr>
            <w:tcW w:w="257" w:type="dxa"/>
          </w:tcPr>
          <w:p w:rsidR="00BA6A9C" w:rsidRPr="007C5763" w:rsidRDefault="00BA6A9C" w:rsidP="00BA6A9C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:rsidR="00BA6A9C" w:rsidRPr="006736A0" w:rsidRDefault="00BA6A9C" w:rsidP="00BA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5,859</w:t>
            </w:r>
          </w:p>
        </w:tc>
        <w:tc>
          <w:tcPr>
            <w:tcW w:w="284" w:type="dxa"/>
          </w:tcPr>
          <w:p w:rsidR="00BA6A9C" w:rsidRPr="007C5763" w:rsidRDefault="00BA6A9C" w:rsidP="00BA6A9C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:rsidR="00BA6A9C" w:rsidRPr="009E4B73" w:rsidRDefault="00BA6A9C" w:rsidP="00BA6A9C">
            <w:pPr>
              <w:pStyle w:val="BodyText3"/>
              <w:tabs>
                <w:tab w:val="clear" w:pos="907"/>
              </w:tabs>
              <w:ind w:right="57"/>
              <w:jc w:val="right"/>
            </w:pPr>
            <w:r>
              <w:t>(4,307</w:t>
            </w:r>
            <w:r w:rsidRPr="009E4B73">
              <w:t>)</w:t>
            </w:r>
          </w:p>
        </w:tc>
        <w:tc>
          <w:tcPr>
            <w:tcW w:w="283" w:type="dxa"/>
          </w:tcPr>
          <w:p w:rsidR="00BA6A9C" w:rsidRPr="007C5763" w:rsidRDefault="00BA6A9C" w:rsidP="00BA6A9C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BA6A9C" w:rsidRPr="006736A0" w:rsidRDefault="00BA6A9C" w:rsidP="00BA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5,572</w:t>
            </w:r>
          </w:p>
        </w:tc>
      </w:tr>
      <w:tr w:rsidR="00693D85" w:rsidRPr="007C5763" w:rsidTr="00A51A42">
        <w:trPr>
          <w:cantSplit/>
        </w:trPr>
        <w:tc>
          <w:tcPr>
            <w:tcW w:w="4253" w:type="dxa"/>
          </w:tcPr>
          <w:p w:rsidR="00693D85" w:rsidRPr="007C5763" w:rsidRDefault="00693D85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วัตถุดิบ อะไหล่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และวัสดุโรงงานใช้ไป</w:t>
            </w:r>
          </w:p>
        </w:tc>
        <w:tc>
          <w:tcPr>
            <w:tcW w:w="1276" w:type="dxa"/>
            <w:vAlign w:val="center"/>
          </w:tcPr>
          <w:p w:rsidR="00693D85" w:rsidRPr="00BA6A9C" w:rsidRDefault="00D94190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870</w:t>
            </w:r>
            <w:r w:rsidR="00693D85"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841</w:t>
            </w:r>
          </w:p>
        </w:tc>
        <w:tc>
          <w:tcPr>
            <w:tcW w:w="257" w:type="dxa"/>
          </w:tcPr>
          <w:p w:rsidR="00693D85" w:rsidRPr="007C5763" w:rsidRDefault="00693D85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center"/>
          </w:tcPr>
          <w:p w:rsidR="00693D85" w:rsidRPr="008B4446" w:rsidRDefault="00D94190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761</w:t>
            </w:r>
            <w:r w:rsidR="00693D85" w:rsidRPr="008B444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031</w:t>
            </w:r>
          </w:p>
        </w:tc>
        <w:tc>
          <w:tcPr>
            <w:tcW w:w="284" w:type="dxa"/>
          </w:tcPr>
          <w:p w:rsidR="00693D85" w:rsidRPr="007C5763" w:rsidRDefault="00693D85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693D85" w:rsidRPr="00BA6A9C" w:rsidRDefault="00BA6A9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519</w:t>
            </w:r>
            <w:r w:rsidR="00693D85"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259</w:t>
            </w:r>
          </w:p>
        </w:tc>
        <w:tc>
          <w:tcPr>
            <w:tcW w:w="283" w:type="dxa"/>
          </w:tcPr>
          <w:p w:rsidR="00693D85" w:rsidRPr="007C5763" w:rsidRDefault="00693D85" w:rsidP="00A51A42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693D85" w:rsidRPr="008B444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502</w:t>
            </w:r>
            <w:r w:rsidRPr="008B444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296</w:t>
            </w:r>
          </w:p>
        </w:tc>
      </w:tr>
      <w:tr w:rsidR="00693D85" w:rsidRPr="007C5763" w:rsidTr="00A51A42">
        <w:trPr>
          <w:cantSplit/>
        </w:trPr>
        <w:tc>
          <w:tcPr>
            <w:tcW w:w="4253" w:type="dxa"/>
          </w:tcPr>
          <w:p w:rsidR="00693D85" w:rsidRPr="007C5763" w:rsidRDefault="00693D85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ซื้อสินค้าซื้อมาเพื่อขาย</w:t>
            </w:r>
          </w:p>
        </w:tc>
        <w:tc>
          <w:tcPr>
            <w:tcW w:w="1276" w:type="dxa"/>
          </w:tcPr>
          <w:p w:rsidR="00693D85" w:rsidRPr="00BA6A9C" w:rsidRDefault="00BA6A9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770</w:t>
            </w:r>
            <w:r w:rsidR="00693D85"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657</w:t>
            </w:r>
          </w:p>
        </w:tc>
        <w:tc>
          <w:tcPr>
            <w:tcW w:w="257" w:type="dxa"/>
          </w:tcPr>
          <w:p w:rsidR="00693D85" w:rsidRPr="00320E03" w:rsidRDefault="00693D85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:rsidR="00693D85" w:rsidRPr="00320E0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815</w:t>
            </w:r>
            <w:r w:rsidRPr="00320E0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14E7A">
              <w:rPr>
                <w:rFonts w:ascii="Angsana New" w:hAnsi="Angsana New"/>
                <w:bCs/>
                <w:sz w:val="30"/>
                <w:szCs w:val="30"/>
              </w:rPr>
              <w:t>676</w:t>
            </w:r>
          </w:p>
        </w:tc>
        <w:tc>
          <w:tcPr>
            <w:tcW w:w="284" w:type="dxa"/>
          </w:tcPr>
          <w:p w:rsidR="00693D85" w:rsidRPr="00320E03" w:rsidRDefault="00693D85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693D85" w:rsidRPr="00BA6A9C" w:rsidRDefault="00BA6A9C" w:rsidP="004A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154</w:t>
            </w:r>
            <w:r w:rsidR="00693D85"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351</w:t>
            </w:r>
          </w:p>
        </w:tc>
        <w:tc>
          <w:tcPr>
            <w:tcW w:w="283" w:type="dxa"/>
          </w:tcPr>
          <w:p w:rsidR="00693D85" w:rsidRPr="00320E03" w:rsidRDefault="00693D85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693D85" w:rsidRPr="00320E03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243</w:t>
            </w:r>
            <w:r w:rsidRPr="00320E0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177</w:t>
            </w:r>
          </w:p>
        </w:tc>
      </w:tr>
      <w:tr w:rsidR="00693D85" w:rsidRPr="007C5763" w:rsidTr="00A51A42">
        <w:trPr>
          <w:cantSplit/>
        </w:trPr>
        <w:tc>
          <w:tcPr>
            <w:tcW w:w="4253" w:type="dxa"/>
          </w:tcPr>
          <w:p w:rsidR="00693D85" w:rsidRPr="007C5763" w:rsidRDefault="00693D85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76" w:type="dxa"/>
          </w:tcPr>
          <w:p w:rsidR="00693D85" w:rsidRPr="00BA6A9C" w:rsidRDefault="00BA6A9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355</w:t>
            </w:r>
            <w:r w:rsidR="00693D85"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00073">
              <w:rPr>
                <w:rFonts w:ascii="Angsana New" w:hAnsi="Angsana New"/>
                <w:bCs/>
                <w:sz w:val="30"/>
                <w:szCs w:val="30"/>
              </w:rPr>
              <w:t>65</w:t>
            </w:r>
            <w:r w:rsidR="00D94190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57" w:type="dxa"/>
          </w:tcPr>
          <w:p w:rsidR="00693D85" w:rsidRPr="007C5763" w:rsidRDefault="00693D85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:rsidR="00693D85" w:rsidRPr="008B444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4446">
              <w:rPr>
                <w:rFonts w:ascii="Angsana New" w:hAnsi="Angsana New"/>
                <w:bCs/>
                <w:sz w:val="30"/>
                <w:szCs w:val="30"/>
              </w:rPr>
              <w:t>345,</w:t>
            </w:r>
            <w:r>
              <w:rPr>
                <w:rFonts w:ascii="Angsana New" w:hAnsi="Angsana New"/>
                <w:bCs/>
                <w:sz w:val="30"/>
                <w:szCs w:val="30"/>
              </w:rPr>
              <w:t>750</w:t>
            </w:r>
          </w:p>
        </w:tc>
        <w:tc>
          <w:tcPr>
            <w:tcW w:w="284" w:type="dxa"/>
          </w:tcPr>
          <w:p w:rsidR="00693D85" w:rsidRPr="007C5763" w:rsidRDefault="00693D85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693D85" w:rsidRPr="00BA6A9C" w:rsidRDefault="00BA6A9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227</w:t>
            </w:r>
            <w:r w:rsidR="00693D85"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416</w:t>
            </w:r>
          </w:p>
        </w:tc>
        <w:tc>
          <w:tcPr>
            <w:tcW w:w="283" w:type="dxa"/>
          </w:tcPr>
          <w:p w:rsidR="00693D85" w:rsidRPr="007C5763" w:rsidRDefault="00693D85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693D85" w:rsidRPr="008B444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224</w:t>
            </w:r>
            <w:r w:rsidRPr="008B444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206</w:t>
            </w:r>
          </w:p>
        </w:tc>
      </w:tr>
      <w:tr w:rsidR="00693D85" w:rsidRPr="00E24209" w:rsidTr="00A51A42">
        <w:trPr>
          <w:cantSplit/>
        </w:trPr>
        <w:tc>
          <w:tcPr>
            <w:tcW w:w="4253" w:type="dxa"/>
          </w:tcPr>
          <w:p w:rsidR="00693D85" w:rsidRPr="007C5763" w:rsidRDefault="00693D85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vAlign w:val="bottom"/>
          </w:tcPr>
          <w:p w:rsidR="00693D85" w:rsidRPr="00BA6A9C" w:rsidRDefault="00BA6A9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171</w:t>
            </w:r>
            <w:r w:rsidR="00693D85"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395</w:t>
            </w:r>
          </w:p>
        </w:tc>
        <w:tc>
          <w:tcPr>
            <w:tcW w:w="257" w:type="dxa"/>
          </w:tcPr>
          <w:p w:rsidR="00693D85" w:rsidRPr="007C5763" w:rsidRDefault="00693D85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:rsidR="00693D85" w:rsidRPr="008B444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179</w:t>
            </w:r>
            <w:r w:rsidRPr="008B444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208</w:t>
            </w:r>
          </w:p>
        </w:tc>
        <w:tc>
          <w:tcPr>
            <w:tcW w:w="284" w:type="dxa"/>
          </w:tcPr>
          <w:p w:rsidR="00693D85" w:rsidRPr="007C5763" w:rsidRDefault="00693D85" w:rsidP="00A51A42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:rsidR="00693D85" w:rsidRPr="00BA6A9C" w:rsidRDefault="00BA6A9C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88</w:t>
            </w:r>
            <w:r w:rsidR="00693D85"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087</w:t>
            </w:r>
          </w:p>
        </w:tc>
        <w:tc>
          <w:tcPr>
            <w:tcW w:w="283" w:type="dxa"/>
          </w:tcPr>
          <w:p w:rsidR="00693D85" w:rsidRPr="007C5763" w:rsidRDefault="00693D85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693D85" w:rsidRPr="008B4446" w:rsidRDefault="00693D85" w:rsidP="0069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95</w:t>
            </w:r>
            <w:r w:rsidRPr="008B444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994</w:t>
            </w:r>
          </w:p>
        </w:tc>
      </w:tr>
    </w:tbl>
    <w:p w:rsidR="003D0910" w:rsidRDefault="003D0910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0E2129" w:rsidRDefault="000E2129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264264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:rsidR="000E2129" w:rsidRPr="0036710D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5309A3" w:rsidRDefault="000E2129" w:rsidP="00D06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โดยพนักงานจ่ายเงินสะสมและกลุ่มบริษัทจ่ายเงินสมทบในอัตราเท่ากันร้อยละ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</w:t>
      </w:r>
      <w:r w:rsidR="006D69F2">
        <w:rPr>
          <w:rFonts w:ascii="Angsana New" w:hAnsi="Angsana New" w:hint="cs"/>
          <w:sz w:val="30"/>
          <w:szCs w:val="30"/>
          <w:cs/>
        </w:rPr>
        <w:t>กับกระทรวงการคลัง</w:t>
      </w:r>
      <w:r>
        <w:rPr>
          <w:rFonts w:ascii="Angsana New" w:hAnsi="Angsana New" w:hint="cs"/>
          <w:sz w:val="30"/>
          <w:szCs w:val="30"/>
          <w:cs/>
        </w:rPr>
        <w:t>ตามข้อกำหนดของ</w:t>
      </w:r>
      <w:r w:rsidR="00F43308" w:rsidRPr="00006277">
        <w:rPr>
          <w:rFonts w:ascii="Angsana New" w:hAnsi="Angsana New" w:hint="cs"/>
          <w:sz w:val="30"/>
          <w:szCs w:val="30"/>
          <w:cs/>
        </w:rPr>
        <w:t>พระราชบัญญัติกองทุนสำรองเลี้ยงชีพ พ</w:t>
      </w:r>
      <w:r w:rsidR="00F43308" w:rsidRPr="00006277">
        <w:rPr>
          <w:rFonts w:ascii="Angsana New" w:hAnsi="Angsana New" w:hint="cs"/>
          <w:sz w:val="30"/>
          <w:szCs w:val="30"/>
        </w:rPr>
        <w:t>.</w:t>
      </w:r>
      <w:r w:rsidR="00F43308" w:rsidRPr="00006277">
        <w:rPr>
          <w:rFonts w:ascii="Angsana New" w:hAnsi="Angsana New" w:hint="cs"/>
          <w:sz w:val="30"/>
          <w:szCs w:val="30"/>
          <w:cs/>
        </w:rPr>
        <w:t>ศ</w:t>
      </w:r>
      <w:r w:rsidR="00F43308" w:rsidRPr="00006277">
        <w:rPr>
          <w:rFonts w:ascii="Angsana New" w:hAnsi="Angsana New" w:hint="cs"/>
          <w:sz w:val="30"/>
          <w:szCs w:val="30"/>
        </w:rPr>
        <w:t xml:space="preserve">. </w:t>
      </w:r>
      <w:r w:rsidR="00F43308" w:rsidRPr="00006277">
        <w:rPr>
          <w:rFonts w:ascii="Angsana New" w:hAnsi="Angsana New"/>
          <w:sz w:val="30"/>
          <w:szCs w:val="30"/>
        </w:rPr>
        <w:t>2530</w:t>
      </w:r>
      <w:r w:rsidR="004B400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  <w:r w:rsidR="008F715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43308">
        <w:rPr>
          <w:rFonts w:ascii="Angsana New" w:hAnsi="Angsana New" w:hint="cs"/>
          <w:sz w:val="30"/>
          <w:szCs w:val="30"/>
          <w:cs/>
        </w:rPr>
        <w:t>จ่ายสมทบเข้ากองทุน</w:t>
      </w:r>
      <w:r w:rsidR="00DB3CC3">
        <w:rPr>
          <w:rFonts w:ascii="Angsana New" w:hAnsi="Angsana New" w:hint="cs"/>
          <w:sz w:val="30"/>
          <w:szCs w:val="30"/>
          <w:cs/>
        </w:rPr>
        <w:t>ดังนี้</w:t>
      </w:r>
    </w:p>
    <w:p w:rsidR="001D45E8" w:rsidRPr="00F43308" w:rsidRDefault="001D45E8" w:rsidP="00D06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/>
      </w:tblPr>
      <w:tblGrid>
        <w:gridCol w:w="5778"/>
        <w:gridCol w:w="291"/>
        <w:gridCol w:w="1509"/>
        <w:gridCol w:w="540"/>
        <w:gridCol w:w="1560"/>
      </w:tblGrid>
      <w:tr w:rsidR="001B3E01" w:rsidRPr="00EA0007" w:rsidTr="001B3E01">
        <w:tc>
          <w:tcPr>
            <w:tcW w:w="5778" w:type="dxa"/>
          </w:tcPr>
          <w:p w:rsidR="001B3E01" w:rsidRPr="00EA0007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1B3E01" w:rsidRPr="00EA0007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:rsidR="001B3E01" w:rsidRPr="00EA0007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61806" w:rsidRPr="00EA0007" w:rsidTr="001B3E01">
        <w:tc>
          <w:tcPr>
            <w:tcW w:w="5778" w:type="dxa"/>
          </w:tcPr>
          <w:p w:rsidR="00A61806" w:rsidRPr="00EA0007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A61806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A61806" w:rsidRPr="009E3E3A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61806" w:rsidRPr="00EA0007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61806" w:rsidRPr="009E3E3A" w:rsidRDefault="00A61806" w:rsidP="00BD6D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3D8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93D85" w:rsidRPr="00EA0007" w:rsidTr="001B3E01">
        <w:tc>
          <w:tcPr>
            <w:tcW w:w="5778" w:type="dxa"/>
          </w:tcPr>
          <w:p w:rsidR="00693D85" w:rsidRPr="00BB0D13" w:rsidRDefault="00693D85" w:rsidP="001B3E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693D85" w:rsidRDefault="00693D85" w:rsidP="001B3E01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693D85" w:rsidRPr="00730821" w:rsidRDefault="00693D85" w:rsidP="001B3E01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082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30821">
              <w:rPr>
                <w:rFonts w:ascii="Angsana New" w:hAnsi="Angsana New"/>
                <w:sz w:val="30"/>
                <w:szCs w:val="30"/>
              </w:rPr>
              <w:t>,9</w:t>
            </w:r>
            <w:r w:rsidR="00730821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540" w:type="dxa"/>
          </w:tcPr>
          <w:p w:rsidR="00693D85" w:rsidRPr="00EA0007" w:rsidRDefault="00693D85" w:rsidP="001B3E01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93D85" w:rsidRPr="00860226" w:rsidRDefault="00693D85" w:rsidP="00693D85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22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6022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906</w:t>
            </w:r>
          </w:p>
        </w:tc>
      </w:tr>
      <w:tr w:rsidR="00693D85" w:rsidRPr="00EA0007" w:rsidTr="001B3E01">
        <w:tc>
          <w:tcPr>
            <w:tcW w:w="5778" w:type="dxa"/>
          </w:tcPr>
          <w:p w:rsidR="00693D85" w:rsidRPr="00BB0D13" w:rsidRDefault="00693D85" w:rsidP="001B3E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:rsidR="00693D85" w:rsidRDefault="00693D85" w:rsidP="001B3E01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693D85" w:rsidRPr="00730821" w:rsidRDefault="00693D85" w:rsidP="001B3E01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0821">
              <w:rPr>
                <w:rFonts w:ascii="Angsana New" w:hAnsi="Angsana New"/>
                <w:sz w:val="30"/>
                <w:szCs w:val="30"/>
              </w:rPr>
              <w:t>1,2</w:t>
            </w:r>
            <w:r w:rsidR="00730821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540" w:type="dxa"/>
          </w:tcPr>
          <w:p w:rsidR="00693D85" w:rsidRPr="00EA0007" w:rsidRDefault="00693D85" w:rsidP="001B3E01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93D85" w:rsidRPr="00860226" w:rsidRDefault="00693D85" w:rsidP="00693D85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226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</w:tbl>
    <w:p w:rsidR="0030464C" w:rsidRDefault="0030464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D0910" w:rsidRDefault="003D0910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D0910" w:rsidRDefault="003D0910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D0910" w:rsidRDefault="003D0910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D0910" w:rsidRDefault="003D0910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3D0910" w:rsidRDefault="003D0910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0E2129" w:rsidRPr="00805E61" w:rsidRDefault="005A1231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264264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0E2129" w:rsidRPr="009E3E3A">
        <w:rPr>
          <w:rFonts w:ascii="Angsana New" w:hAnsi="Angsana New"/>
          <w:b/>
          <w:bCs/>
          <w:sz w:val="30"/>
          <w:szCs w:val="30"/>
        </w:rPr>
        <w:t>.</w:t>
      </w:r>
      <w:r w:rsidR="000E2129" w:rsidRPr="009E3E3A">
        <w:rPr>
          <w:rFonts w:ascii="Angsana New" w:hAnsi="Angsana New"/>
          <w:b/>
          <w:bCs/>
          <w:sz w:val="30"/>
          <w:szCs w:val="30"/>
        </w:rPr>
        <w:tab/>
      </w:r>
      <w:r w:rsidR="000E2129" w:rsidRPr="009E3E3A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0E2129" w:rsidRPr="0036710D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82516" w:rsidRPr="00161CAE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นโยบายก</w:t>
      </w:r>
      <w:r>
        <w:rPr>
          <w:rFonts w:ascii="Angsana New" w:hAnsi="Angsana New"/>
          <w:b/>
          <w:bCs/>
          <w:sz w:val="30"/>
          <w:szCs w:val="30"/>
          <w:cs/>
        </w:rPr>
        <w:t>ารจัดการความเสี่ยงทางด้านการเงิ</w:t>
      </w:r>
      <w:r>
        <w:rPr>
          <w:rFonts w:ascii="Angsana New" w:hAnsi="Angsana New" w:hint="cs"/>
          <w:b/>
          <w:bCs/>
          <w:sz w:val="30"/>
          <w:szCs w:val="30"/>
          <w:cs/>
        </w:rPr>
        <w:t>นและเครื่องมือทางการเงิน</w:t>
      </w:r>
    </w:p>
    <w:p w:rsidR="00582516" w:rsidRPr="00682DEA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582516" w:rsidRPr="004078F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161CAE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</w:t>
      </w:r>
      <w:r>
        <w:rPr>
          <w:rFonts w:ascii="Angsana New" w:hAnsi="Angsana New"/>
          <w:sz w:val="30"/>
          <w:szCs w:val="30"/>
          <w:cs/>
        </w:rPr>
        <w:t xml:space="preserve">าแลกเปลี่ยนเงินตราต่างประเทศ </w:t>
      </w:r>
      <w:r w:rsidRPr="00161CAE">
        <w:rPr>
          <w:rFonts w:ascii="Angsana New" w:hAnsi="Angsana New"/>
          <w:sz w:val="30"/>
          <w:szCs w:val="30"/>
          <w:cs/>
        </w:rPr>
        <w:t>จากการไม่ปฏิบัติตามข้อกำหนดตามสัญญาของคู่สัญญา</w:t>
      </w:r>
      <w:r>
        <w:rPr>
          <w:rFonts w:ascii="Angsana New" w:hAnsi="Angsana New" w:hint="cs"/>
          <w:sz w:val="30"/>
          <w:szCs w:val="30"/>
          <w:cs/>
        </w:rPr>
        <w:t>และจากสภาพคล่องทางการเงิน</w:t>
      </w:r>
      <w:r w:rsidR="009114A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บริษัทไม่มี</w:t>
      </w:r>
      <w:r>
        <w:rPr>
          <w:rFonts w:ascii="Angsana New" w:hAnsi="Angsana New" w:hint="cs"/>
          <w:sz w:val="30"/>
          <w:szCs w:val="30"/>
          <w:cs/>
        </w:rPr>
        <w:t>นโยบายในการใช้หรือ</w:t>
      </w:r>
      <w:r w:rsidRPr="00161CAE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ออกเครื่องมือทางการเงินที่เป็นตราสารอนุพันธ์เพื่อการค้า</w:t>
      </w:r>
      <w:r w:rsidR="009114A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="00A61806">
        <w:rPr>
          <w:rFonts w:ascii="Angsana New" w:hAnsi="Angsana New"/>
          <w:sz w:val="30"/>
          <w:szCs w:val="30"/>
        </w:rPr>
        <w:t>25</w:t>
      </w:r>
      <w:r w:rsidR="006D273D">
        <w:rPr>
          <w:rFonts w:ascii="Angsana New" w:hAnsi="Angsana New"/>
          <w:sz w:val="30"/>
          <w:szCs w:val="30"/>
        </w:rPr>
        <w:t>65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6D273D">
        <w:rPr>
          <w:rFonts w:ascii="Angsana New" w:hAnsi="Angsana New"/>
          <w:sz w:val="30"/>
          <w:szCs w:val="30"/>
        </w:rPr>
        <w:t>2564</w:t>
      </w:r>
    </w:p>
    <w:p w:rsidR="0058251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82516" w:rsidRPr="00CB2819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CB2819">
        <w:rPr>
          <w:rFonts w:ascii="Angsana New" w:hAnsi="Angsana New"/>
          <w:b/>
          <w:bCs/>
          <w:sz w:val="30"/>
          <w:szCs w:val="30"/>
          <w:cs/>
        </w:rPr>
        <w:t>ความเสี่ยงจาก</w:t>
      </w:r>
      <w:r>
        <w:rPr>
          <w:rFonts w:ascii="Angsana New" w:hAnsi="Angsana New" w:hint="cs"/>
          <w:b/>
          <w:bCs/>
          <w:sz w:val="30"/>
          <w:szCs w:val="30"/>
          <w:cs/>
        </w:rPr>
        <w:t>อัตราแลกเปลี่ยน</w:t>
      </w:r>
      <w:r w:rsidRPr="00CB2819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:rsidR="00582516" w:rsidRPr="0036710D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E00CD" w:rsidRDefault="003E00CD" w:rsidP="003E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</w:t>
      </w:r>
      <w:r>
        <w:rPr>
          <w:rFonts w:ascii="Angsana New" w:hAnsi="Angsana New"/>
          <w:sz w:val="30"/>
          <w:szCs w:val="30"/>
          <w:cs/>
        </w:rPr>
        <w:t>เงินตราต่างประเทศซึ่งเกิดจากกา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2D5BFD">
        <w:rPr>
          <w:rFonts w:ascii="Angsana New" w:hAnsi="Angsana New"/>
          <w:sz w:val="30"/>
          <w:szCs w:val="30"/>
          <w:cs/>
        </w:rPr>
        <w:t>ซื้อ</w:t>
      </w:r>
      <w:r>
        <w:rPr>
          <w:rFonts w:ascii="Angsana New" w:hAnsi="Angsana New" w:hint="cs"/>
          <w:sz w:val="30"/>
          <w:szCs w:val="30"/>
          <w:cs/>
        </w:rPr>
        <w:t>วัตถุดิบ</w:t>
      </w:r>
      <w:r w:rsidR="003A3E41">
        <w:rPr>
          <w:rFonts w:ascii="Angsana New" w:hAnsi="Angsana New" w:hint="cs"/>
          <w:sz w:val="30"/>
          <w:szCs w:val="30"/>
          <w:cs/>
        </w:rPr>
        <w:t xml:space="preserve"> เครื่องจักรและอุปกรณ์</w:t>
      </w:r>
      <w:r w:rsidRPr="002D5BFD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</w:p>
    <w:p w:rsidR="003E00CD" w:rsidRPr="002B2294" w:rsidRDefault="003E00CD" w:rsidP="003E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3E00CD" w:rsidRDefault="003E00CD" w:rsidP="003E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BB1969">
        <w:rPr>
          <w:rFonts w:ascii="Angsana New" w:hAnsi="Angsana New"/>
          <w:sz w:val="30"/>
          <w:szCs w:val="30"/>
          <w:cs/>
          <w:lang w:val="th-TH"/>
        </w:rPr>
        <w:t xml:space="preserve">31 </w:t>
      </w: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DF0561">
        <w:rPr>
          <w:rFonts w:ascii="Angsana New" w:hAnsi="Angsana New"/>
          <w:sz w:val="30"/>
          <w:szCs w:val="30"/>
          <w:cs/>
          <w:lang w:val="th-TH"/>
        </w:rPr>
        <w:t>256</w:t>
      </w:r>
      <w:r w:rsidR="0035785E">
        <w:rPr>
          <w:rFonts w:ascii="Angsana New" w:hAnsi="Angsana New"/>
          <w:sz w:val="30"/>
          <w:szCs w:val="30"/>
        </w:rPr>
        <w:t>5</w:t>
      </w:r>
      <w:r w:rsidR="00A6180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3A405C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3A405C">
        <w:rPr>
          <w:rFonts w:ascii="Angsana New" w:hAnsi="Angsana New" w:hint="cs"/>
          <w:sz w:val="30"/>
          <w:szCs w:val="30"/>
          <w:cs/>
          <w:lang w:val="th-TH"/>
        </w:rPr>
        <w:t>มีหนี้สินซึ่งเป็น</w:t>
      </w:r>
      <w:r w:rsidRPr="003A405C">
        <w:rPr>
          <w:rFonts w:ascii="Angsana New" w:hAnsi="Angsana New"/>
          <w:sz w:val="30"/>
          <w:szCs w:val="30"/>
          <w:cs/>
          <w:lang w:val="th-TH"/>
        </w:rPr>
        <w:t>เงินตราต่างประเทศ</w:t>
      </w:r>
      <w:r w:rsidRPr="003A405C">
        <w:rPr>
          <w:rFonts w:ascii="Angsana New" w:hAnsi="Angsana New" w:hint="cs"/>
          <w:sz w:val="30"/>
          <w:szCs w:val="30"/>
          <w:cs/>
          <w:lang w:val="th-TH"/>
        </w:rPr>
        <w:t>ที่ไม่ได้มีการป้องกันความเสี่ยงไว้จำนวน</w:t>
      </w:r>
      <w:r w:rsidR="00A61806">
        <w:rPr>
          <w:rFonts w:ascii="Angsana New" w:hAnsi="Angsana New"/>
          <w:sz w:val="30"/>
          <w:szCs w:val="30"/>
        </w:rPr>
        <w:t xml:space="preserve"> </w:t>
      </w:r>
      <w:r w:rsidR="00AC62C5" w:rsidRPr="00730821">
        <w:rPr>
          <w:rFonts w:ascii="Angsana New" w:hAnsi="Angsana New" w:hint="cs"/>
          <w:sz w:val="30"/>
          <w:szCs w:val="30"/>
          <w:cs/>
          <w:lang w:val="th-TH"/>
        </w:rPr>
        <w:t>0.</w:t>
      </w:r>
      <w:r w:rsidR="00730821">
        <w:rPr>
          <w:rFonts w:ascii="Angsana New" w:hAnsi="Angsana New"/>
          <w:sz w:val="30"/>
          <w:szCs w:val="30"/>
        </w:rPr>
        <w:t>19</w:t>
      </w:r>
      <w:r w:rsidR="00D8788B" w:rsidRPr="005229F8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5229F8">
        <w:rPr>
          <w:rFonts w:ascii="Angsana New" w:hAnsi="Angsana New" w:hint="cs"/>
          <w:sz w:val="30"/>
          <w:szCs w:val="30"/>
          <w:cs/>
          <w:lang w:val="th-TH"/>
        </w:rPr>
        <w:t>ยูโร</w:t>
      </w:r>
      <w:r w:rsidR="00A61806">
        <w:rPr>
          <w:rFonts w:ascii="Angsana New" w:hAnsi="Angsana New"/>
          <w:sz w:val="30"/>
          <w:szCs w:val="30"/>
        </w:rPr>
        <w:t xml:space="preserve"> </w:t>
      </w:r>
      <w:r w:rsidRPr="00C94C68">
        <w:rPr>
          <w:rFonts w:ascii="Angsana New" w:hAnsi="Angsana New"/>
          <w:sz w:val="30"/>
          <w:szCs w:val="30"/>
          <w:cs/>
        </w:rPr>
        <w:t>ผู้บริหารเชื่อว่าความเสี่ยงที่เกิดจากอัตราแลกเปลี่ยนดังกล่าว</w:t>
      </w:r>
      <w:r w:rsidRPr="00C94C68">
        <w:rPr>
          <w:rFonts w:ascii="Angsana New" w:hAnsi="Angsana New" w:hint="cs"/>
          <w:sz w:val="30"/>
          <w:szCs w:val="30"/>
          <w:cs/>
        </w:rPr>
        <w:t>ไม่เป็นสาระสำคัญ</w:t>
      </w:r>
    </w:p>
    <w:p w:rsidR="00A61806" w:rsidRDefault="00A6180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82516" w:rsidRPr="00161CAE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b/>
          <w:bCs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b/>
          <w:bCs/>
          <w:sz w:val="30"/>
          <w:szCs w:val="30"/>
          <w:cs/>
        </w:rPr>
        <w:t>สินเชื่อ</w:t>
      </w:r>
    </w:p>
    <w:p w:rsidR="00582516" w:rsidRPr="00682DEA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58251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>
        <w:rPr>
          <w:rFonts w:ascii="Angsana New" w:hAnsi="Angsana New"/>
          <w:sz w:val="30"/>
          <w:szCs w:val="30"/>
          <w:cs/>
        </w:rPr>
        <w:t>สินเชื่อ</w:t>
      </w:r>
      <w:r w:rsidRPr="00161CAE">
        <w:rPr>
          <w:rFonts w:ascii="Angsana New" w:hAnsi="Angsana New"/>
          <w:sz w:val="30"/>
          <w:szCs w:val="30"/>
          <w:cs/>
        </w:rPr>
        <w:t>คือ ความเสี่ยง</w:t>
      </w:r>
      <w:r>
        <w:rPr>
          <w:rFonts w:ascii="Angsana New" w:hAnsi="Angsana New" w:hint="cs"/>
          <w:sz w:val="30"/>
          <w:szCs w:val="30"/>
          <w:cs/>
        </w:rPr>
        <w:t>ที่เป็นผลเสียหายทางการเงินที่อาจเกิดขึ้นได้จากการ</w:t>
      </w:r>
      <w:r w:rsidRPr="00161CAE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161CAE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161CAE">
        <w:rPr>
          <w:rFonts w:ascii="Angsana New" w:hAnsi="Angsana New"/>
          <w:sz w:val="30"/>
          <w:szCs w:val="30"/>
          <w:cs/>
        </w:rPr>
        <w:t>ตามเงื่อนไขที่ตกลง</w:t>
      </w:r>
      <w:r>
        <w:rPr>
          <w:rFonts w:ascii="Angsana New" w:hAnsi="Angsana New" w:hint="cs"/>
          <w:sz w:val="30"/>
          <w:szCs w:val="30"/>
          <w:cs/>
        </w:rPr>
        <w:t>กัน</w:t>
      </w:r>
      <w:r w:rsidRPr="00161CAE">
        <w:rPr>
          <w:rFonts w:ascii="Angsana New" w:hAnsi="Angsana New"/>
          <w:sz w:val="30"/>
          <w:szCs w:val="30"/>
          <w:cs/>
        </w:rPr>
        <w:t>ไว้เมื่อครบกำหนด</w:t>
      </w:r>
    </w:p>
    <w:p w:rsidR="003A3E41" w:rsidRPr="003A3E41" w:rsidRDefault="003A3E41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E21A7" w:rsidRDefault="00BE21A7" w:rsidP="00BE2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ฝ่ายบริหารได้กำหนดนโยบาย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สินเชื่อและ</w:t>
      </w:r>
      <w:r>
        <w:rPr>
          <w:rFonts w:ascii="Angsana New" w:hAnsi="Angsana New" w:hint="cs"/>
          <w:sz w:val="30"/>
          <w:szCs w:val="30"/>
          <w:cs/>
        </w:rPr>
        <w:t>กำกับดูแล</w:t>
      </w:r>
      <w:r w:rsidRPr="00161CAE"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สินเชื่อดังกล่าว</w:t>
      </w:r>
      <w:r>
        <w:rPr>
          <w:rFonts w:ascii="Angsana New" w:hAnsi="Angsana New" w:hint="cs"/>
          <w:sz w:val="30"/>
          <w:szCs w:val="30"/>
          <w:cs/>
        </w:rPr>
        <w:t>อย่างสม่ำเสมอโดยการวิเคราะห์ฐานะการเงินของลูกค้าทุกรายที่ขอวงเงินสินเชื่อจากกลุ่มบริษัท ฝ่ายบริหารของกลุ่มบริษัทคาดว่า</w:t>
      </w:r>
      <w:r w:rsidRPr="00161CAE">
        <w:rPr>
          <w:rFonts w:ascii="Angsana New" w:hAnsi="Angsana New"/>
          <w:sz w:val="30"/>
          <w:szCs w:val="30"/>
          <w:cs/>
        </w:rPr>
        <w:t>ไม่มีความเสี่ยงจาก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สินเชื่อที่เป็นสาระสำคัญ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จะไม่สูงเกินกว่าจำ</w:t>
      </w:r>
      <w:r w:rsidR="00EB203F">
        <w:rPr>
          <w:rFonts w:ascii="Angsana New" w:hAnsi="Angsana New" w:hint="cs"/>
          <w:sz w:val="30"/>
          <w:szCs w:val="30"/>
          <w:cs/>
        </w:rPr>
        <w:t>นวนเงินของค่าเผื่อการด้อยค่าของผลขาดทุนด้านเครดิตที่คาดว่าจะเกิดขึ้น</w:t>
      </w:r>
      <w:r>
        <w:rPr>
          <w:rFonts w:ascii="Angsana New" w:hAnsi="Angsana New" w:hint="cs"/>
          <w:sz w:val="30"/>
          <w:szCs w:val="30"/>
          <w:cs/>
        </w:rPr>
        <w:t>ที่ได้บันทึกไว้</w:t>
      </w:r>
      <w:r>
        <w:rPr>
          <w:rFonts w:ascii="Angsana New" w:hAnsi="Angsana New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</w:p>
    <w:p w:rsidR="006E228C" w:rsidRDefault="006E228C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82516" w:rsidRPr="00161CAE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:rsidR="00582516" w:rsidRPr="00682DEA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58251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บริษัทมีการ</w:t>
      </w:r>
      <w:r>
        <w:rPr>
          <w:rFonts w:ascii="Angsana New" w:hAnsi="Angsana New" w:hint="cs"/>
          <w:sz w:val="30"/>
          <w:szCs w:val="30"/>
          <w:cs/>
        </w:rPr>
        <w:t>บริหารค</w:t>
      </w:r>
      <w:r w:rsidRPr="00161CAE">
        <w:rPr>
          <w:rFonts w:ascii="Angsana New" w:hAnsi="Angsana New"/>
          <w:sz w:val="30"/>
          <w:szCs w:val="30"/>
          <w:cs/>
        </w:rPr>
        <w:t>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และการลงทุนของกลุ่มบริษัท</w:t>
      </w:r>
      <w:r w:rsidRPr="00161CAE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  <w:r>
        <w:rPr>
          <w:rFonts w:ascii="Angsana New" w:hAnsi="Angsana New" w:hint="cs"/>
          <w:sz w:val="30"/>
          <w:szCs w:val="30"/>
          <w:cs/>
        </w:rPr>
        <w:t>โดยอาศัยกระแสเงินสดจากกิจกรรมดำเนินงานและกิจกรรมจัดหาเงินเป็นหลัก</w:t>
      </w:r>
    </w:p>
    <w:p w:rsidR="009114A2" w:rsidRDefault="009114A2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28C" w:rsidRDefault="006E228C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82516" w:rsidRPr="0081163E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1163E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ความเสี่ยงจากอัตราดอกเบี้ย</w:t>
      </w:r>
    </w:p>
    <w:p w:rsidR="00582516" w:rsidRPr="0081163E" w:rsidRDefault="00582516" w:rsidP="00582516">
      <w:pPr>
        <w:pStyle w:val="a2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582516" w:rsidRPr="00006277" w:rsidRDefault="00582516" w:rsidP="00582516">
      <w:pPr>
        <w:pStyle w:val="a2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006277">
        <w:rPr>
          <w:rFonts w:ascii="Angsana New" w:hAnsi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</w:t>
      </w:r>
      <w:r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/>
          <w:cs/>
        </w:rPr>
        <w:t xml:space="preserve">บริษัท </w:t>
      </w:r>
      <w:r w:rsidRPr="00006277">
        <w:rPr>
          <w:rFonts w:ascii="Angsana New" w:hAnsi="Angsana New" w:hint="cs"/>
          <w:cs/>
        </w:rPr>
        <w:t>ฝ่ายบริหารของ</w:t>
      </w:r>
      <w:r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 w:hint="cs"/>
          <w:cs/>
        </w:rPr>
        <w:t>บริษัทเชื่อว่า</w:t>
      </w:r>
      <w:r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/>
          <w:cs/>
        </w:rPr>
        <w:t>บริษัทไม่มีความเสี่ยงจากอัตราดอกเบี้ยที่เป็นสาระสำคัญ เนื่องจาก</w:t>
      </w:r>
      <w:r w:rsidRPr="00006277">
        <w:rPr>
          <w:rFonts w:ascii="Angsana New" w:hAnsi="Angsana New" w:hint="cs"/>
          <w:cs/>
        </w:rPr>
        <w:t>เงิน</w:t>
      </w:r>
      <w:r>
        <w:rPr>
          <w:rFonts w:ascii="Angsana New" w:hAnsi="Angsana New" w:hint="cs"/>
          <w:cs/>
        </w:rPr>
        <w:t>เบิกเกินบัญชี เงิน</w:t>
      </w:r>
      <w:r w:rsidRPr="00006277">
        <w:rPr>
          <w:rFonts w:ascii="Angsana New" w:hAnsi="Angsana New" w:hint="cs"/>
          <w:cs/>
        </w:rPr>
        <w:t>กู้ยืมระยะสั้นและ</w:t>
      </w:r>
      <w:r w:rsidR="003E00CD">
        <w:rPr>
          <w:rFonts w:ascii="Angsana New" w:hAnsi="Angsana New" w:hint="cs"/>
          <w:cs/>
        </w:rPr>
        <w:t>เงินกู้ยืม</w:t>
      </w:r>
      <w:r w:rsidRPr="00006277">
        <w:rPr>
          <w:rFonts w:ascii="Angsana New" w:hAnsi="Angsana New" w:hint="cs"/>
          <w:cs/>
        </w:rPr>
        <w:t>ระยะยาว</w:t>
      </w:r>
      <w:r>
        <w:rPr>
          <w:rFonts w:ascii="Angsana New" w:hAnsi="Angsana New" w:hint="cs"/>
          <w:cs/>
        </w:rPr>
        <w:t>จากสถาบันการเงิน</w:t>
      </w:r>
      <w:r w:rsidRPr="00006277">
        <w:rPr>
          <w:rFonts w:ascii="Angsana New" w:hAnsi="Angsana New" w:hint="cs"/>
          <w:cs/>
        </w:rPr>
        <w:t>ของ</w:t>
      </w:r>
      <w:r w:rsidR="003E00CD"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 w:hint="cs"/>
          <w:cs/>
        </w:rPr>
        <w:t>บริษัทมีอัตราดอกเบี้ยลอยตัวตาม</w:t>
      </w:r>
      <w:r>
        <w:rPr>
          <w:rFonts w:ascii="Angsana New" w:hAnsi="Angsana New" w:hint="cs"/>
          <w:cs/>
        </w:rPr>
        <w:t>หรือมีอัตราดอกเบี้ยใกล้เคียงกันกับ</w:t>
      </w:r>
      <w:r w:rsidRPr="00006277">
        <w:rPr>
          <w:rFonts w:ascii="Angsana New" w:hAnsi="Angsana New" w:hint="cs"/>
          <w:cs/>
        </w:rPr>
        <w:t>อัตราดอกเบี้ยในท้องตลาด</w:t>
      </w:r>
    </w:p>
    <w:p w:rsidR="00D26E31" w:rsidRDefault="00D26E31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8251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</w:t>
      </w:r>
      <w:r w:rsidRPr="00241C95">
        <w:rPr>
          <w:rFonts w:ascii="Angsana New" w:hAnsi="Angsana New"/>
          <w:b/>
          <w:bCs/>
          <w:sz w:val="30"/>
          <w:szCs w:val="30"/>
          <w:cs/>
        </w:rPr>
        <w:t>มูลค่ายุติธรรม</w:t>
      </w:r>
      <w:r w:rsidRPr="00241C95">
        <w:rPr>
          <w:rFonts w:ascii="Angsana New" w:hAnsi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:rsidR="00582516" w:rsidRPr="008255F4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82516" w:rsidRPr="00241C95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241C95">
        <w:rPr>
          <w:rFonts w:ascii="Angsana New" w:hAnsi="Angsana New"/>
          <w:sz w:val="30"/>
          <w:szCs w:val="30"/>
          <w:cs/>
        </w:rPr>
        <w:t>บริษัทใช้</w:t>
      </w:r>
      <w:r w:rsidRPr="00241C95">
        <w:rPr>
          <w:rFonts w:ascii="Angsana New" w:hAnsi="Angsana New" w:hint="cs"/>
          <w:sz w:val="30"/>
          <w:szCs w:val="30"/>
          <w:cs/>
        </w:rPr>
        <w:t xml:space="preserve">ข้อมูลระดับ </w:t>
      </w:r>
      <w:r w:rsidRPr="00241C95">
        <w:rPr>
          <w:rFonts w:ascii="Angsana New" w:hAnsi="Angsana New"/>
          <w:sz w:val="30"/>
          <w:szCs w:val="30"/>
        </w:rPr>
        <w:t>2</w:t>
      </w:r>
      <w:r w:rsidR="00A6180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ของลำดับชั้นของมูลค่ายุติธรรมซึ่งได้แก่ ข้อมูลอื่น</w:t>
      </w:r>
      <w:r w:rsidRPr="00241C95">
        <w:rPr>
          <w:rFonts w:ascii="Angsana New" w:hAnsi="Angsana New" w:hint="cs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</w:t>
      </w:r>
      <w:r>
        <w:rPr>
          <w:rFonts w:ascii="Angsana New" w:hAnsi="Angsana New"/>
          <w:sz w:val="30"/>
          <w:szCs w:val="30"/>
          <w:cs/>
        </w:rPr>
        <w:t>ในการ</w:t>
      </w:r>
      <w:r>
        <w:rPr>
          <w:rFonts w:ascii="Angsana New" w:hAnsi="Angsana New" w:hint="cs"/>
          <w:sz w:val="30"/>
          <w:szCs w:val="30"/>
          <w:cs/>
        </w:rPr>
        <w:t>วัด</w:t>
      </w:r>
      <w:r w:rsidRPr="00241C95">
        <w:rPr>
          <w:rFonts w:ascii="Angsana New" w:hAnsi="Angsana New"/>
          <w:sz w:val="30"/>
          <w:szCs w:val="30"/>
          <w:cs/>
        </w:rPr>
        <w:t>มูลค่ายุติธรรมข</w:t>
      </w:r>
      <w:r w:rsidRPr="00241C95">
        <w:rPr>
          <w:rFonts w:ascii="Angsana New" w:hAnsi="Angsana New" w:hint="cs"/>
          <w:sz w:val="30"/>
          <w:szCs w:val="30"/>
          <w:cs/>
        </w:rPr>
        <w:t>องสินทรัพย์และหนี้สินทางการเงิน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241C95">
        <w:rPr>
          <w:rFonts w:ascii="Angsana New" w:hAnsi="Angsana New" w:hint="cs"/>
          <w:sz w:val="30"/>
          <w:szCs w:val="30"/>
          <w:cs/>
        </w:rPr>
        <w:t>ดังนี้</w:t>
      </w:r>
    </w:p>
    <w:p w:rsidR="00AF1468" w:rsidRDefault="00AF1468" w:rsidP="00A76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A4C11" w:rsidRDefault="008A4C11" w:rsidP="008A4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C3F66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>
        <w:rPr>
          <w:rFonts w:ascii="Angsana New" w:hAnsi="Angsana New" w:hint="cs"/>
          <w:sz w:val="30"/>
          <w:szCs w:val="30"/>
          <w:cs/>
        </w:rPr>
        <w:t>หมุนเวียน</w:t>
      </w:r>
      <w:r w:rsidRPr="004C3F66">
        <w:rPr>
          <w:rFonts w:ascii="Angsana New" w:hAnsi="Angsana New"/>
          <w:sz w:val="30"/>
          <w:szCs w:val="30"/>
          <w:cs/>
        </w:rPr>
        <w:t>อื่น</w:t>
      </w:r>
      <w:r w:rsidRPr="004C3F66">
        <w:rPr>
          <w:rFonts w:ascii="Angsana New" w:hAnsi="Angsana New" w:hint="cs"/>
          <w:sz w:val="30"/>
          <w:szCs w:val="30"/>
          <w:cs/>
        </w:rPr>
        <w:t xml:space="preserve"> </w:t>
      </w:r>
      <w:r w:rsidR="004D29A6" w:rsidRPr="004D29A6">
        <w:rPr>
          <w:rFonts w:ascii="Angsana New" w:hAnsi="Angsana New"/>
          <w:sz w:val="30"/>
          <w:szCs w:val="30"/>
          <w:cs/>
        </w:rPr>
        <w:t>ลูกหนี้ตามสัญญาเช่า</w:t>
      </w:r>
      <w:r w:rsidR="004D29A6">
        <w:rPr>
          <w:rFonts w:ascii="Angsana New" w:hAnsi="Angsana New" w:hint="cs"/>
          <w:sz w:val="30"/>
          <w:szCs w:val="30"/>
          <w:cs/>
        </w:rPr>
        <w:t xml:space="preserve"> </w:t>
      </w:r>
      <w:r w:rsidR="004D29A6">
        <w:rPr>
          <w:rFonts w:ascii="Angsana New" w:hAnsi="Angsana New"/>
          <w:sz w:val="30"/>
          <w:szCs w:val="30"/>
          <w:cs/>
        </w:rPr>
        <w:t>เงิน</w:t>
      </w:r>
      <w:r w:rsidR="004D29A6">
        <w:rPr>
          <w:rFonts w:ascii="Angsana New" w:hAnsi="Angsana New" w:hint="cs"/>
          <w:sz w:val="30"/>
          <w:szCs w:val="30"/>
          <w:cs/>
        </w:rPr>
        <w:t>ให้</w:t>
      </w:r>
      <w:r w:rsidR="004D29A6">
        <w:rPr>
          <w:rFonts w:ascii="Angsana New" w:hAnsi="Angsana New"/>
          <w:sz w:val="30"/>
          <w:szCs w:val="30"/>
          <w:cs/>
        </w:rPr>
        <w:t>กู้</w:t>
      </w:r>
      <w:r w:rsidR="004D29A6">
        <w:rPr>
          <w:rFonts w:ascii="Angsana New" w:hAnsi="Angsana New" w:hint="cs"/>
          <w:sz w:val="30"/>
          <w:szCs w:val="30"/>
          <w:cs/>
        </w:rPr>
        <w:t>ยืม</w:t>
      </w:r>
      <w:r w:rsidR="004D29A6" w:rsidRPr="004D29A6">
        <w:rPr>
          <w:rFonts w:ascii="Angsana New" w:hAnsi="Angsana New"/>
          <w:sz w:val="30"/>
          <w:szCs w:val="30"/>
          <w:cs/>
        </w:rPr>
        <w:t>ระยะสั้น</w:t>
      </w:r>
      <w:r w:rsidR="004D29A6">
        <w:rPr>
          <w:rFonts w:ascii="Angsana New" w:hAnsi="Angsana New" w:hint="cs"/>
          <w:sz w:val="30"/>
          <w:szCs w:val="30"/>
          <w:cs/>
        </w:rPr>
        <w:t xml:space="preserve"> </w:t>
      </w:r>
      <w:r w:rsidRPr="004C3F66">
        <w:rPr>
          <w:rFonts w:ascii="Angsana New" w:hAnsi="Angsana New" w:hint="cs"/>
          <w:sz w:val="30"/>
          <w:szCs w:val="30"/>
          <w:cs/>
        </w:rPr>
        <w:t>สินทรัพย์ทางการเงินหมุนเวียนอื่น</w:t>
      </w:r>
      <w:r w:rsidRPr="004C3F6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เงินฝากสถาบันการเงินที่มีภาระค้ำประกัน </w:t>
      </w:r>
      <w:r w:rsidR="002526AA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สินทรัพย์ทางการเงินไม่หมุนเวียนอื่น </w:t>
      </w:r>
      <w:r w:rsidR="004D29A6">
        <w:rPr>
          <w:rFonts w:ascii="Angsana New" w:hAnsi="Angsana New"/>
          <w:sz w:val="30"/>
          <w:szCs w:val="30"/>
          <w:cs/>
        </w:rPr>
        <w:t>เงินกู้</w:t>
      </w:r>
      <w:r w:rsidR="004D29A6">
        <w:rPr>
          <w:rFonts w:ascii="Angsana New" w:hAnsi="Angsana New" w:hint="cs"/>
          <w:sz w:val="30"/>
          <w:szCs w:val="30"/>
          <w:cs/>
        </w:rPr>
        <w:t>ยืม</w:t>
      </w:r>
      <w:r w:rsidR="004D29A6" w:rsidRPr="004D29A6">
        <w:rPr>
          <w:rFonts w:ascii="Angsana New" w:hAnsi="Angsana New"/>
          <w:sz w:val="30"/>
          <w:szCs w:val="30"/>
          <w:cs/>
        </w:rPr>
        <w:t>ระยะสั้น</w:t>
      </w:r>
      <w:r w:rsidR="004D29A6">
        <w:rPr>
          <w:rFonts w:ascii="Angsana New" w:hAnsi="Angsana New" w:hint="cs"/>
          <w:sz w:val="30"/>
          <w:szCs w:val="30"/>
          <w:cs/>
        </w:rPr>
        <w:t xml:space="preserve"> </w:t>
      </w:r>
      <w:r w:rsidRPr="004C3F66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>
        <w:rPr>
          <w:rFonts w:ascii="Angsana New" w:hAnsi="Angsana New" w:hint="cs"/>
          <w:sz w:val="30"/>
          <w:szCs w:val="30"/>
          <w:cs/>
        </w:rPr>
        <w:t>หมุนเวียน</w:t>
      </w:r>
      <w:r w:rsidRPr="004C3F66">
        <w:rPr>
          <w:rFonts w:ascii="Angsana New" w:hAnsi="Angsana New"/>
          <w:sz w:val="30"/>
          <w:szCs w:val="30"/>
          <w:cs/>
        </w:rPr>
        <w:t>อื่น</w:t>
      </w:r>
      <w:r w:rsidRPr="004C3F6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4C3F66">
        <w:rPr>
          <w:rFonts w:ascii="Angsana New" w:hAnsi="Angsana New"/>
          <w:sz w:val="30"/>
          <w:szCs w:val="30"/>
          <w:cs/>
        </w:rPr>
        <w:t>หนี้สิน</w:t>
      </w:r>
      <w:r w:rsidRPr="004C3F66">
        <w:rPr>
          <w:rFonts w:ascii="Angsana New" w:hAnsi="Angsana New" w:hint="cs"/>
          <w:sz w:val="30"/>
          <w:szCs w:val="30"/>
          <w:cs/>
        </w:rPr>
        <w:t>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8A4C11" w:rsidRPr="003B3A3F" w:rsidRDefault="008A4C11" w:rsidP="008A4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A4C11" w:rsidRDefault="008A4C11" w:rsidP="008A4C1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มูลค่า</w:t>
      </w:r>
      <w:r w:rsidRPr="00B919F2">
        <w:rPr>
          <w:rFonts w:ascii="Angsana New" w:eastAsia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ใกล้เคียงกับ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B919F2">
        <w:rPr>
          <w:rFonts w:ascii="Angsana New" w:eastAsia="Angsana New" w:hAnsi="Angsana New"/>
          <w:sz w:val="30"/>
          <w:szCs w:val="30"/>
        </w:rPr>
        <w:t>/</w:t>
      </w:r>
      <w:r w:rsidRPr="00B919F2">
        <w:rPr>
          <w:rFonts w:ascii="Angsana New" w:eastAsia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ซึ่งใกล้เคียงกับอัตรา</w:t>
      </w:r>
      <w:r>
        <w:rPr>
          <w:rFonts w:ascii="Angsana New" w:eastAsia="Angsana New" w:hAnsi="Angsana New" w:hint="cs"/>
          <w:sz w:val="30"/>
          <w:szCs w:val="30"/>
          <w:cs/>
        </w:rPr>
        <w:t>ดอกเบี้ย</w:t>
      </w:r>
      <w:r w:rsidRPr="00B919F2">
        <w:rPr>
          <w:rFonts w:ascii="Angsana New" w:eastAsia="Angsana New" w:hAnsi="Angsana New"/>
          <w:sz w:val="30"/>
          <w:szCs w:val="30"/>
          <w:cs/>
        </w:rPr>
        <w:t>ในท้องตลาด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:rsidR="008A4C11" w:rsidRDefault="008A4C11" w:rsidP="00A76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5197A" w:rsidRPr="00510904" w:rsidRDefault="0025197A" w:rsidP="0025197A">
      <w:pPr>
        <w:pStyle w:val="a2"/>
        <w:tabs>
          <w:tab w:val="clear" w:pos="1080"/>
        </w:tabs>
        <w:jc w:val="thaiDistribute"/>
        <w:rPr>
          <w:rFonts w:ascii="Angsana New" w:hAnsi="Angsana New"/>
          <w:cs/>
          <w:lang w:val="en-US"/>
        </w:rPr>
      </w:pPr>
      <w:r w:rsidRPr="00161CAE">
        <w:rPr>
          <w:rFonts w:ascii="Angsana New" w:hAnsi="Angsana New"/>
          <w:cs/>
        </w:rPr>
        <w:t>เงินกู้ยืมระยะยาว</w:t>
      </w:r>
      <w:r>
        <w:rPr>
          <w:rFonts w:ascii="Angsana New" w:hAnsi="Angsana New" w:hint="cs"/>
          <w:cs/>
        </w:rPr>
        <w:t>จากสถาบันการเงิน</w:t>
      </w:r>
      <w:r w:rsidRPr="00006277">
        <w:rPr>
          <w:rFonts w:ascii="Angsana New" w:hAnsi="Angsana New" w:hint="cs"/>
          <w:cs/>
        </w:rPr>
        <w:t>มีอัตราดอกเบี้ยลอยตัวตาม</w:t>
      </w:r>
      <w:r>
        <w:rPr>
          <w:rFonts w:ascii="Angsana New" w:hAnsi="Angsana New" w:hint="cs"/>
          <w:cs/>
        </w:rPr>
        <w:t>หรือมีอัตราดอกเบี้ยใกล้เคียงกันกับ</w:t>
      </w:r>
      <w:r w:rsidRPr="00006277">
        <w:rPr>
          <w:rFonts w:ascii="Angsana New" w:hAnsi="Angsana New" w:hint="cs"/>
          <w:cs/>
        </w:rPr>
        <w:t>อัตราดอกเบี้ยในท้องตลาด</w:t>
      </w:r>
      <w:r w:rsidR="002526AA">
        <w:rPr>
          <w:rFonts w:ascii="Angsana New" w:hAnsi="Angsana New" w:hint="cs"/>
          <w:cs/>
        </w:rPr>
        <w:t xml:space="preserve"> - </w:t>
      </w:r>
      <w:r w:rsidRPr="00161CAE">
        <w:rPr>
          <w:rFonts w:ascii="Angsana New" w:hAnsi="Angsana New"/>
          <w:cs/>
        </w:rPr>
        <w:t>มี</w:t>
      </w:r>
      <w:r>
        <w:rPr>
          <w:rFonts w:ascii="Angsana New" w:hAnsi="Angsana New" w:hint="cs"/>
          <w:cs/>
        </w:rPr>
        <w:t>มูลค่า</w:t>
      </w:r>
      <w:r w:rsidRPr="00161CAE">
        <w:rPr>
          <w:rFonts w:ascii="Angsana New" w:hAnsi="Angsana New"/>
          <w:cs/>
        </w:rPr>
        <w:t>ตามบัญชีใกล้เคียงกับมูลค่ายุติธรรม</w:t>
      </w:r>
    </w:p>
    <w:p w:rsidR="006E228C" w:rsidRDefault="006E228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:rsidR="000E2129" w:rsidRPr="00161CAE" w:rsidRDefault="00EE6469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264264">
        <w:rPr>
          <w:rFonts w:ascii="Angsana New" w:hAnsi="Angsana New"/>
          <w:b/>
          <w:bCs/>
          <w:sz w:val="30"/>
          <w:szCs w:val="30"/>
        </w:rPr>
        <w:t>8</w:t>
      </w:r>
      <w:r w:rsidR="000E2129" w:rsidRPr="009E3E3A">
        <w:rPr>
          <w:rFonts w:ascii="Angsana New" w:hAnsi="Angsana New"/>
          <w:b/>
          <w:bCs/>
          <w:sz w:val="30"/>
          <w:szCs w:val="30"/>
        </w:rPr>
        <w:t>.</w:t>
      </w:r>
      <w:r w:rsidR="000E2129" w:rsidRPr="009E3E3A">
        <w:rPr>
          <w:rFonts w:ascii="Angsana New" w:hAnsi="Angsana New"/>
          <w:b/>
          <w:bCs/>
          <w:sz w:val="30"/>
          <w:szCs w:val="30"/>
        </w:rPr>
        <w:tab/>
      </w:r>
      <w:r w:rsidR="000E2129" w:rsidRPr="009E3E3A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:rsidR="000E2129" w:rsidRPr="0036710D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C6108F" w:rsidRDefault="00C6108F" w:rsidP="00FE6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กลุ่มบริษัทไม่มีการเปลี่ยนแปลงที่สำคัญใด ๆ เกี่ยวกับนโยบายในการบริหา</w:t>
      </w:r>
      <w:r w:rsidR="00155EEA">
        <w:rPr>
          <w:rFonts w:ascii="Angsana New" w:hAnsi="Angsana New" w:hint="cs"/>
          <w:sz w:val="30"/>
          <w:szCs w:val="30"/>
          <w:cs/>
        </w:rPr>
        <w:t xml:space="preserve">รจัดการทุนในระหว่างปี </w:t>
      </w:r>
      <w:r w:rsidR="00A61806">
        <w:rPr>
          <w:rFonts w:ascii="Angsana New" w:hAnsi="Angsana New" w:hint="cs"/>
          <w:sz w:val="30"/>
          <w:szCs w:val="30"/>
          <w:cs/>
        </w:rPr>
        <w:t>256</w:t>
      </w:r>
      <w:r w:rsidR="0035785E">
        <w:rPr>
          <w:rFonts w:ascii="Angsana New" w:hAnsi="Angsana New"/>
          <w:sz w:val="30"/>
          <w:szCs w:val="30"/>
        </w:rPr>
        <w:t>5</w:t>
      </w:r>
      <w:r w:rsidR="00155EE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61806">
        <w:rPr>
          <w:rFonts w:ascii="Angsana New" w:hAnsi="Angsana New" w:hint="cs"/>
          <w:sz w:val="30"/>
          <w:szCs w:val="30"/>
          <w:cs/>
        </w:rPr>
        <w:t>256</w:t>
      </w:r>
      <w:r w:rsidR="0035785E">
        <w:rPr>
          <w:rFonts w:ascii="Angsana New" w:hAnsi="Angsana New"/>
          <w:sz w:val="30"/>
          <w:szCs w:val="30"/>
        </w:rPr>
        <w:t>4</w:t>
      </w:r>
    </w:p>
    <w:p w:rsidR="008A4C11" w:rsidRDefault="008A4C11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A4C11" w:rsidRDefault="008A4C11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3125F5" w:rsidRDefault="003125F5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A4C11" w:rsidRDefault="008A4C11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F49B5" w:rsidRDefault="008F49B5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F1468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B3425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FB3425">
        <w:rPr>
          <w:rFonts w:ascii="Angsana New" w:hAnsi="Angsana New"/>
          <w:sz w:val="30"/>
          <w:szCs w:val="30"/>
        </w:rPr>
        <w:t>31</w:t>
      </w:r>
      <w:r w:rsidRPr="00FB342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5785E">
        <w:rPr>
          <w:rFonts w:ascii="Angsana New" w:hAnsi="Angsana New"/>
          <w:sz w:val="30"/>
          <w:szCs w:val="30"/>
        </w:rPr>
        <w:t>2565</w:t>
      </w:r>
      <w:r w:rsidR="00A61806">
        <w:rPr>
          <w:rFonts w:ascii="Angsana New" w:hAnsi="Angsana New"/>
          <w:sz w:val="30"/>
          <w:szCs w:val="30"/>
        </w:rPr>
        <w:t xml:space="preserve"> </w:t>
      </w:r>
      <w:r w:rsidRPr="00FB34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35785E">
        <w:rPr>
          <w:rFonts w:ascii="Angsana New" w:hAnsi="Angsana New"/>
          <w:sz w:val="30"/>
          <w:szCs w:val="30"/>
        </w:rPr>
        <w:t>2564</w:t>
      </w:r>
      <w:r w:rsidR="00A61806">
        <w:rPr>
          <w:rFonts w:ascii="Angsana New" w:hAnsi="Angsana New"/>
          <w:sz w:val="30"/>
          <w:szCs w:val="30"/>
        </w:rPr>
        <w:t xml:space="preserve"> </w:t>
      </w:r>
      <w:r w:rsidRPr="00FB342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E250E">
        <w:rPr>
          <w:rFonts w:ascii="Angsana New" w:hAnsi="Angsana New" w:hint="cs"/>
          <w:sz w:val="30"/>
          <w:szCs w:val="30"/>
          <w:cs/>
        </w:rPr>
        <w:t>และ</w:t>
      </w:r>
      <w:r w:rsidRPr="00FB3425">
        <w:rPr>
          <w:rFonts w:ascii="Angsana New" w:hAnsi="Angsana New" w:hint="cs"/>
          <w:sz w:val="30"/>
          <w:szCs w:val="30"/>
          <w:cs/>
        </w:rPr>
        <w:t>บริษัทมีอัตราส่วนหนี้สินต่อทุน</w:t>
      </w:r>
      <w:r w:rsidR="009E250E">
        <w:rPr>
          <w:rFonts w:ascii="Angsana New" w:hAnsi="Angsana New" w:hint="cs"/>
          <w:sz w:val="30"/>
          <w:szCs w:val="30"/>
          <w:cs/>
        </w:rPr>
        <w:t>ดังนี้</w:t>
      </w:r>
    </w:p>
    <w:p w:rsidR="00A76BD1" w:rsidRPr="00A76BD1" w:rsidRDefault="00A76BD1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18" w:type="dxa"/>
        <w:tblLayout w:type="fixed"/>
        <w:tblLook w:val="0000"/>
      </w:tblPr>
      <w:tblGrid>
        <w:gridCol w:w="3780"/>
        <w:gridCol w:w="1170"/>
        <w:gridCol w:w="284"/>
        <w:gridCol w:w="1235"/>
        <w:gridCol w:w="284"/>
        <w:gridCol w:w="1234"/>
        <w:gridCol w:w="284"/>
        <w:gridCol w:w="1269"/>
      </w:tblGrid>
      <w:tr w:rsidR="00B20AC2" w:rsidRPr="00CE49C9" w:rsidTr="00B20AC2">
        <w:trPr>
          <w:cantSplit/>
        </w:trPr>
        <w:tc>
          <w:tcPr>
            <w:tcW w:w="3780" w:type="dxa"/>
          </w:tcPr>
          <w:p w:rsidR="00B20AC2" w:rsidRPr="00AF1468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:rsidR="00B20AC2" w:rsidRPr="00A20D83" w:rsidRDefault="009E250E" w:rsidP="00B20AC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D83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</w:tr>
      <w:tr w:rsidR="00B20AC2" w:rsidRPr="00C96F56" w:rsidTr="00B20AC2">
        <w:trPr>
          <w:cantSplit/>
        </w:trPr>
        <w:tc>
          <w:tcPr>
            <w:tcW w:w="3780" w:type="dxa"/>
          </w:tcPr>
          <w:p w:rsidR="00B20AC2" w:rsidRPr="00AF1468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0AC2" w:rsidRPr="00501620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20AC2" w:rsidRPr="00501620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0AC2" w:rsidRPr="00501620" w:rsidRDefault="00B20AC2" w:rsidP="00B20AC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61806" w:rsidRPr="00F51F88" w:rsidTr="00B20AC2">
        <w:trPr>
          <w:cantSplit/>
        </w:trPr>
        <w:tc>
          <w:tcPr>
            <w:tcW w:w="3780" w:type="dxa"/>
          </w:tcPr>
          <w:p w:rsidR="00A61806" w:rsidRPr="00AF1468" w:rsidRDefault="00A61806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61806" w:rsidRPr="009E3E3A" w:rsidRDefault="00A61806" w:rsidP="00364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5785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A61806" w:rsidRPr="006B2360" w:rsidRDefault="00A61806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A61806" w:rsidRPr="009E3E3A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5785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A61806" w:rsidRPr="006B2360" w:rsidRDefault="00A61806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A61806" w:rsidRPr="009E3E3A" w:rsidRDefault="00A61806" w:rsidP="005A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5785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A61806" w:rsidRPr="006B2360" w:rsidRDefault="00A61806" w:rsidP="005A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A61806" w:rsidRPr="009E3E3A" w:rsidRDefault="00A61806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5785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61806" w:rsidRPr="00B20AC2" w:rsidTr="00B20AC2">
        <w:trPr>
          <w:cantSplit/>
        </w:trPr>
        <w:tc>
          <w:tcPr>
            <w:tcW w:w="3780" w:type="dxa"/>
          </w:tcPr>
          <w:p w:rsidR="00A61806" w:rsidRPr="00AF1468" w:rsidRDefault="00A61806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A61806" w:rsidRPr="00750080" w:rsidRDefault="00A61806" w:rsidP="00B20AC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61806" w:rsidRPr="00B20AC2" w:rsidRDefault="00A61806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35" w:type="dxa"/>
            <w:shd w:val="clear" w:color="auto" w:fill="auto"/>
          </w:tcPr>
          <w:p w:rsidR="00A61806" w:rsidRPr="00750080" w:rsidRDefault="00A61806" w:rsidP="00BD6D7B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61806" w:rsidRPr="00B20AC2" w:rsidRDefault="00A61806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:rsidR="00A61806" w:rsidRPr="00750080" w:rsidRDefault="00A61806" w:rsidP="00B20AC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61806" w:rsidRPr="00B20AC2" w:rsidRDefault="00A61806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69" w:type="dxa"/>
          </w:tcPr>
          <w:p w:rsidR="00A61806" w:rsidRPr="00750080" w:rsidRDefault="00A61806" w:rsidP="00BD6D7B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</w:tr>
      <w:tr w:rsidR="0035785E" w:rsidRPr="00ED6F3B" w:rsidTr="00B20AC2">
        <w:trPr>
          <w:cantSplit/>
        </w:trPr>
        <w:tc>
          <w:tcPr>
            <w:tcW w:w="3780" w:type="dxa"/>
          </w:tcPr>
          <w:p w:rsidR="0035785E" w:rsidRPr="00C6108F" w:rsidRDefault="0035785E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108F">
              <w:rPr>
                <w:rFonts w:ascii="Angsana New" w:hAnsi="Angsana New" w:hint="cs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5785E" w:rsidRPr="00FF7A3C" w:rsidRDefault="00FF7A3C" w:rsidP="00645380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0.84</w:t>
            </w:r>
            <w:r w:rsidR="0035785E" w:rsidRPr="00FF7A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84" w:type="dxa"/>
          </w:tcPr>
          <w:p w:rsidR="0035785E" w:rsidRPr="00D8788B" w:rsidRDefault="0035785E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shd w:val="clear" w:color="auto" w:fill="auto"/>
          </w:tcPr>
          <w:p w:rsidR="0035785E" w:rsidRPr="00E028A0" w:rsidRDefault="0035785E" w:rsidP="0078456D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0.80</w:t>
            </w:r>
            <w:r w:rsidRPr="00E028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84" w:type="dxa"/>
          </w:tcPr>
          <w:p w:rsidR="0035785E" w:rsidRPr="00A61806" w:rsidRDefault="0035785E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</w:tcPr>
          <w:p w:rsidR="0035785E" w:rsidRPr="00FF7A3C" w:rsidRDefault="00FF7A3C" w:rsidP="005A7D21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0.89</w:t>
            </w:r>
            <w:r w:rsidR="0035785E" w:rsidRPr="00FF7A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84" w:type="dxa"/>
          </w:tcPr>
          <w:p w:rsidR="0035785E" w:rsidRPr="00D8788B" w:rsidRDefault="0035785E" w:rsidP="005A7D2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35785E" w:rsidRPr="00E028A0" w:rsidRDefault="0035785E" w:rsidP="0078456D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0.87</w:t>
            </w:r>
            <w:r w:rsidRPr="00E028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</w:tr>
    </w:tbl>
    <w:p w:rsidR="00F9482B" w:rsidRDefault="00F9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E2129" w:rsidRPr="00D061EA" w:rsidRDefault="00B054E2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264264"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0E2129">
        <w:rPr>
          <w:rFonts w:ascii="Angsana New" w:hAnsi="Angsana New"/>
          <w:b/>
          <w:bCs/>
          <w:sz w:val="30"/>
          <w:szCs w:val="30"/>
        </w:rPr>
        <w:t>.</w:t>
      </w:r>
      <w:r w:rsidR="000E2129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0E2129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0E2129" w:rsidRPr="00D84724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D26E31" w:rsidRPr="009D0E56" w:rsidRDefault="000E2129" w:rsidP="009D3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 w:rsidRPr="009E3E3A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35785E">
        <w:rPr>
          <w:rFonts w:ascii="Angsana New" w:hAnsi="Angsana New"/>
          <w:sz w:val="30"/>
          <w:szCs w:val="30"/>
        </w:rPr>
        <w:t>2565</w:t>
      </w:r>
      <w:r w:rsidR="009D3E75">
        <w:rPr>
          <w:rFonts w:ascii="Angsana New" w:hAnsi="Angsana New" w:hint="cs"/>
          <w:sz w:val="30"/>
          <w:szCs w:val="30"/>
          <w:cs/>
        </w:rPr>
        <w:t xml:space="preserve"> </w:t>
      </w:r>
      <w:r w:rsidR="00AF659C" w:rsidRPr="009D3E75">
        <w:rPr>
          <w:rFonts w:ascii="Angsana New" w:hAnsi="Angsana New" w:hint="cs"/>
          <w:sz w:val="30"/>
          <w:szCs w:val="30"/>
          <w:cs/>
        </w:rPr>
        <w:t>กลุ่ม</w:t>
      </w:r>
      <w:r w:rsidR="00AF659C" w:rsidRPr="009D3E75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="00B73FB6" w:rsidRPr="009D3E75">
        <w:rPr>
          <w:rFonts w:ascii="Angsana New" w:hAnsi="Angsana New" w:hint="cs"/>
          <w:sz w:val="30"/>
          <w:szCs w:val="30"/>
          <w:cs/>
        </w:rPr>
        <w:t>ส่วนปรับปรุง</w:t>
      </w:r>
      <w:r w:rsidR="00AF659C" w:rsidRPr="009D3E75">
        <w:rPr>
          <w:rFonts w:ascii="Angsana New" w:hAnsi="Angsana New" w:hint="cs"/>
          <w:sz w:val="30"/>
          <w:szCs w:val="30"/>
          <w:cs/>
        </w:rPr>
        <w:t>อาคารโรงงาน</w:t>
      </w:r>
      <w:r w:rsidR="00B73FB6" w:rsidRPr="009D3E75">
        <w:rPr>
          <w:rFonts w:ascii="Angsana New" w:hAnsi="Angsana New" w:hint="cs"/>
          <w:sz w:val="30"/>
          <w:szCs w:val="30"/>
          <w:cs/>
        </w:rPr>
        <w:t>และบ้านพักพนักงาน</w:t>
      </w:r>
      <w:r w:rsidR="00182F24" w:rsidRPr="009D3E75">
        <w:rPr>
          <w:rFonts w:ascii="Angsana New" w:hAnsi="Angsana New" w:hint="cs"/>
          <w:sz w:val="30"/>
          <w:szCs w:val="30"/>
          <w:cs/>
        </w:rPr>
        <w:t xml:space="preserve"> </w:t>
      </w:r>
      <w:r w:rsidR="00AF659C" w:rsidRPr="009D3E75">
        <w:rPr>
          <w:rFonts w:ascii="Angsana New" w:hAnsi="Angsana New" w:hint="cs"/>
          <w:sz w:val="30"/>
          <w:szCs w:val="30"/>
          <w:cs/>
        </w:rPr>
        <w:t>และ</w:t>
      </w:r>
      <w:r w:rsidR="00180D80">
        <w:rPr>
          <w:rFonts w:ascii="Angsana New" w:hAnsi="Angsana New" w:hint="cs"/>
          <w:sz w:val="30"/>
          <w:szCs w:val="30"/>
          <w:cs/>
        </w:rPr>
        <w:t>สัญญา</w:t>
      </w:r>
      <w:r w:rsidR="00AF659C" w:rsidRPr="009D3E75">
        <w:rPr>
          <w:rFonts w:ascii="Angsana New" w:hAnsi="Angsana New"/>
          <w:sz w:val="30"/>
          <w:szCs w:val="30"/>
          <w:cs/>
        </w:rPr>
        <w:t>ซื้อ</w:t>
      </w:r>
      <w:r w:rsidR="00180D80">
        <w:rPr>
          <w:rFonts w:ascii="Angsana New" w:hAnsi="Angsana New" w:hint="cs"/>
          <w:sz w:val="30"/>
          <w:szCs w:val="30"/>
          <w:cs/>
        </w:rPr>
        <w:t xml:space="preserve">ยานพาหนะ </w:t>
      </w:r>
      <w:r w:rsidR="00AF659C" w:rsidRPr="009D3E75">
        <w:rPr>
          <w:rFonts w:ascii="Angsana New" w:hAnsi="Angsana New"/>
          <w:sz w:val="30"/>
          <w:szCs w:val="30"/>
          <w:cs/>
        </w:rPr>
        <w:t>เครื่องจักร</w:t>
      </w:r>
      <w:r w:rsidR="00AF659C" w:rsidRPr="009D3E75">
        <w:rPr>
          <w:rFonts w:ascii="Angsana New" w:hAnsi="Angsana New" w:hint="cs"/>
          <w:sz w:val="30"/>
          <w:szCs w:val="30"/>
          <w:cs/>
        </w:rPr>
        <w:t>และอุปกรณ์เป็น</w:t>
      </w:r>
      <w:r w:rsidR="00AF659C" w:rsidRPr="009D3E75">
        <w:rPr>
          <w:rFonts w:ascii="Angsana New" w:hAnsi="Angsana New"/>
          <w:sz w:val="30"/>
          <w:szCs w:val="30"/>
          <w:cs/>
        </w:rPr>
        <w:t>จำนวนเงิน</w:t>
      </w:r>
      <w:r w:rsidR="00AF659C" w:rsidRPr="009D3E75">
        <w:rPr>
          <w:rFonts w:ascii="Angsana New" w:hAnsi="Angsana New" w:hint="cs"/>
          <w:sz w:val="30"/>
          <w:szCs w:val="30"/>
          <w:cs/>
        </w:rPr>
        <w:t>รวมประมาณ</w:t>
      </w:r>
      <w:r w:rsidR="00A61806" w:rsidRPr="009D3E75">
        <w:rPr>
          <w:rFonts w:ascii="Angsana New" w:hAnsi="Angsana New"/>
          <w:sz w:val="30"/>
          <w:szCs w:val="30"/>
        </w:rPr>
        <w:t xml:space="preserve"> </w:t>
      </w:r>
      <w:r w:rsidR="00327435">
        <w:rPr>
          <w:rFonts w:ascii="Angsana New" w:hAnsi="Angsana New"/>
          <w:sz w:val="30"/>
          <w:szCs w:val="30"/>
        </w:rPr>
        <w:t>15.7</w:t>
      </w:r>
      <w:r w:rsidR="00A61806" w:rsidRPr="009D0E56">
        <w:rPr>
          <w:rFonts w:ascii="Angsana New" w:hAnsi="Angsana New"/>
          <w:sz w:val="30"/>
          <w:szCs w:val="30"/>
        </w:rPr>
        <w:t xml:space="preserve"> </w:t>
      </w:r>
      <w:r w:rsidR="00AF659C" w:rsidRPr="009D0E56">
        <w:rPr>
          <w:rFonts w:ascii="Angsana New" w:hAnsi="Angsana New"/>
          <w:sz w:val="30"/>
          <w:szCs w:val="30"/>
          <w:cs/>
        </w:rPr>
        <w:t>ล้าน</w:t>
      </w:r>
      <w:r w:rsidR="00AF659C" w:rsidRPr="009D0E56">
        <w:rPr>
          <w:rFonts w:ascii="Angsana New" w:hAnsi="Angsana New" w:hint="cs"/>
          <w:sz w:val="30"/>
          <w:szCs w:val="30"/>
          <w:cs/>
        </w:rPr>
        <w:t xml:space="preserve">บาท </w:t>
      </w:r>
      <w:r w:rsidR="00385306" w:rsidRPr="009D0E56">
        <w:rPr>
          <w:rFonts w:ascii="Angsana New" w:hAnsi="Angsana New" w:hint="cs"/>
          <w:sz w:val="30"/>
          <w:szCs w:val="30"/>
          <w:cs/>
        </w:rPr>
        <w:t xml:space="preserve">และ </w:t>
      </w:r>
      <w:r w:rsidR="00180D80">
        <w:rPr>
          <w:rFonts w:ascii="Angsana New" w:hAnsi="Angsana New" w:hint="cs"/>
          <w:sz w:val="30"/>
          <w:szCs w:val="30"/>
          <w:cs/>
        </w:rPr>
        <w:t>0.3</w:t>
      </w:r>
      <w:r w:rsidR="00A61806" w:rsidRPr="009D0E56">
        <w:rPr>
          <w:rFonts w:ascii="Angsana New" w:hAnsi="Angsana New"/>
          <w:sz w:val="30"/>
          <w:szCs w:val="30"/>
        </w:rPr>
        <w:t xml:space="preserve"> </w:t>
      </w:r>
      <w:r w:rsidR="00385306" w:rsidRPr="009D0E56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="009D0E56">
        <w:rPr>
          <w:rFonts w:ascii="Angsana New" w:hAnsi="Angsana New" w:hint="cs"/>
          <w:sz w:val="30"/>
          <w:szCs w:val="30"/>
          <w:cs/>
        </w:rPr>
        <w:t>ยูโร</w:t>
      </w:r>
    </w:p>
    <w:p w:rsidR="009D3E75" w:rsidRPr="009D3E75" w:rsidRDefault="009D3E75" w:rsidP="009D3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  <w:cs/>
        </w:rPr>
      </w:pPr>
    </w:p>
    <w:p w:rsidR="000E2129" w:rsidRPr="00161CAE" w:rsidRDefault="0026426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30</w:t>
      </w:r>
      <w:r w:rsidR="000E2129" w:rsidRPr="00161CAE">
        <w:rPr>
          <w:rFonts w:ascii="Angsana New" w:hAnsi="Angsana New"/>
          <w:b/>
          <w:bCs/>
          <w:sz w:val="30"/>
          <w:szCs w:val="30"/>
        </w:rPr>
        <w:t>.</w:t>
      </w:r>
      <w:r w:rsidR="000E2129" w:rsidRPr="00161CAE">
        <w:rPr>
          <w:rFonts w:ascii="Angsana New" w:hAnsi="Angsana New"/>
          <w:b/>
          <w:bCs/>
          <w:sz w:val="30"/>
          <w:szCs w:val="30"/>
        </w:rPr>
        <w:tab/>
      </w:r>
      <w:r w:rsidR="009D2063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0E2129" w:rsidRPr="00D769EB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AF659C" w:rsidRDefault="000E2129" w:rsidP="00AF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E3E3A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35785E">
        <w:rPr>
          <w:rFonts w:ascii="Angsana New" w:hAnsi="Angsana New"/>
          <w:sz w:val="30"/>
          <w:szCs w:val="30"/>
        </w:rPr>
        <w:t>2565</w:t>
      </w:r>
      <w:r w:rsidR="00A61806">
        <w:rPr>
          <w:rFonts w:ascii="Angsana New" w:hAnsi="Angsana New"/>
          <w:sz w:val="30"/>
          <w:szCs w:val="30"/>
        </w:rPr>
        <w:t xml:space="preserve"> </w:t>
      </w:r>
      <w:r w:rsidR="002B62AE" w:rsidRPr="00322330">
        <w:rPr>
          <w:rFonts w:ascii="Angsana New" w:hAnsi="Angsana New"/>
          <w:sz w:val="30"/>
          <w:szCs w:val="30"/>
          <w:cs/>
        </w:rPr>
        <w:t>ธนาคารในประเทศ</w:t>
      </w:r>
      <w:r w:rsidR="002B62AE">
        <w:rPr>
          <w:rFonts w:ascii="Angsana New" w:hAnsi="Angsana New" w:hint="cs"/>
          <w:sz w:val="30"/>
          <w:szCs w:val="30"/>
          <w:cs/>
        </w:rPr>
        <w:t>ได้</w:t>
      </w:r>
      <w:r w:rsidR="002B62AE" w:rsidRPr="00322330">
        <w:rPr>
          <w:rFonts w:ascii="Angsana New" w:hAnsi="Angsana New"/>
          <w:sz w:val="30"/>
          <w:szCs w:val="30"/>
          <w:cs/>
        </w:rPr>
        <w:t>ออกหนังสือค้ำประกันกลุ่มบริษัทให้กับรัฐวิสาหกิจ</w:t>
      </w:r>
      <w:r w:rsidR="002B62AE">
        <w:rPr>
          <w:rFonts w:ascii="Angsana New" w:hAnsi="Angsana New" w:hint="cs"/>
          <w:sz w:val="30"/>
          <w:szCs w:val="30"/>
          <w:cs/>
        </w:rPr>
        <w:t>บางแห่ง หน่วยงานรัฐบาลแห่งหนึ่ง</w:t>
      </w:r>
      <w:r w:rsidR="002B62AE" w:rsidRPr="00322330">
        <w:rPr>
          <w:rFonts w:ascii="Angsana New" w:hAnsi="Angsana New"/>
          <w:sz w:val="30"/>
          <w:szCs w:val="30"/>
          <w:cs/>
        </w:rPr>
        <w:t>และ</w:t>
      </w:r>
      <w:r w:rsidR="002B62AE" w:rsidRPr="00CA72D0">
        <w:rPr>
          <w:rFonts w:ascii="Angsana New" w:hAnsi="Angsana New"/>
          <w:sz w:val="30"/>
          <w:szCs w:val="30"/>
          <w:cs/>
        </w:rPr>
        <w:t>บริษัทเอกชนหลายแห่งเป็นจำนวนเงินรวม</w:t>
      </w:r>
      <w:r w:rsidR="002B62AE" w:rsidRPr="00D61491">
        <w:rPr>
          <w:rFonts w:ascii="Angsana New" w:hAnsi="Angsana New" w:hint="cs"/>
          <w:sz w:val="30"/>
          <w:szCs w:val="30"/>
          <w:cs/>
        </w:rPr>
        <w:t>ประมาณ</w:t>
      </w:r>
      <w:r w:rsidR="002B62AE">
        <w:rPr>
          <w:rFonts w:ascii="Angsana New" w:hAnsi="Angsana New" w:hint="cs"/>
          <w:sz w:val="30"/>
          <w:szCs w:val="30"/>
          <w:cs/>
        </w:rPr>
        <w:t xml:space="preserve"> </w:t>
      </w:r>
      <w:r w:rsidR="00327435">
        <w:rPr>
          <w:rFonts w:ascii="Angsana New" w:hAnsi="Angsana New"/>
          <w:sz w:val="30"/>
          <w:szCs w:val="30"/>
        </w:rPr>
        <w:t>181.5</w:t>
      </w:r>
      <w:r w:rsidR="00795568" w:rsidRPr="00795568">
        <w:rPr>
          <w:rFonts w:ascii="Angsana New" w:hAnsi="Angsana New"/>
          <w:sz w:val="30"/>
          <w:szCs w:val="30"/>
          <w:cs/>
        </w:rPr>
        <w:t xml:space="preserve"> </w:t>
      </w:r>
      <w:r w:rsidR="00D26E31" w:rsidRPr="00795568">
        <w:rPr>
          <w:rFonts w:ascii="Angsana New" w:hAnsi="Angsana New"/>
          <w:sz w:val="30"/>
          <w:szCs w:val="30"/>
          <w:cs/>
        </w:rPr>
        <w:t>ล้านบาท</w:t>
      </w:r>
    </w:p>
    <w:p w:rsidR="00D26E31" w:rsidRDefault="00D26E31" w:rsidP="0097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91BDA" w:rsidRDefault="0026426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31</w:t>
      </w:r>
      <w:r w:rsidR="0003550D">
        <w:rPr>
          <w:rFonts w:ascii="Angsana New" w:hAnsi="Angsana New"/>
          <w:b/>
          <w:bCs/>
          <w:sz w:val="30"/>
          <w:szCs w:val="30"/>
        </w:rPr>
        <w:t>.</w:t>
      </w:r>
      <w:r w:rsidR="00AF1468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891BDA">
        <w:rPr>
          <w:rFonts w:ascii="Angsana New" w:hAnsi="Angsana New" w:hint="cs"/>
          <w:b/>
          <w:bCs/>
          <w:sz w:val="30"/>
          <w:szCs w:val="30"/>
          <w:cs/>
        </w:rPr>
        <w:t>อื่นๆ</w:t>
      </w:r>
    </w:p>
    <w:p w:rsidR="00751009" w:rsidRPr="00751009" w:rsidRDefault="00751009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16"/>
          <w:szCs w:val="16"/>
        </w:rPr>
      </w:pPr>
    </w:p>
    <w:p w:rsidR="00D26E31" w:rsidRPr="00D53B4C" w:rsidRDefault="00D26E31" w:rsidP="00D26E31">
      <w:pPr>
        <w:pStyle w:val="NoSpacing"/>
        <w:outlineLvl w:val="0"/>
        <w:rPr>
          <w:b/>
          <w:bCs/>
          <w:szCs w:val="30"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:rsidR="00D26E31" w:rsidRPr="00D53B4C" w:rsidRDefault="00D26E31" w:rsidP="00D26E31">
      <w:pPr>
        <w:pStyle w:val="NoSpacing"/>
        <w:rPr>
          <w:sz w:val="16"/>
          <w:szCs w:val="16"/>
        </w:rPr>
      </w:pPr>
    </w:p>
    <w:p w:rsidR="0035785E" w:rsidRDefault="0035785E" w:rsidP="0035785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ได้รับหนังสือแจ้งการประเมินภาษีเงินได้นิติบุคคลและภาษีมูลค่าเพิ่มสำหรับปี</w:t>
      </w:r>
      <w:r w:rsidRPr="00575C1C">
        <w:rPr>
          <w:rFonts w:ascii="Angsana New" w:hAnsi="Angsana New"/>
          <w:sz w:val="30"/>
          <w:szCs w:val="30"/>
        </w:rPr>
        <w:t xml:space="preserve"> 2556</w:t>
      </w:r>
      <w:r w:rsidRPr="00575C1C">
        <w:rPr>
          <w:rFonts w:ascii="Angsana New" w:hAnsi="Angsana New"/>
          <w:sz w:val="30"/>
          <w:szCs w:val="30"/>
          <w:cs/>
        </w:rPr>
        <w:t xml:space="preserve"> (รวมเบี้ยปรับและเงินเพิ่มถึงวันที่ </w:t>
      </w:r>
      <w:r w:rsidRPr="00575C1C">
        <w:rPr>
          <w:rFonts w:ascii="Angsana New" w:hAnsi="Angsana New"/>
          <w:sz w:val="30"/>
          <w:szCs w:val="30"/>
        </w:rPr>
        <w:t>31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>) จากกรมสรรพากรจำนวนเงิน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575C1C">
        <w:rPr>
          <w:rFonts w:ascii="Angsana New" w:hAnsi="Angsana New"/>
          <w:sz w:val="30"/>
          <w:szCs w:val="30"/>
          <w:cs/>
        </w:rPr>
        <w:t xml:space="preserve">ประมาณ </w:t>
      </w:r>
      <w:r>
        <w:rPr>
          <w:rFonts w:ascii="Angsana New" w:hAnsi="Angsana New"/>
          <w:sz w:val="30"/>
          <w:szCs w:val="30"/>
        </w:rPr>
        <w:t>1</w:t>
      </w:r>
      <w:r w:rsidRPr="00575C1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8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Pr="00575C1C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การประเมินดังกล่าวเกี่ยวกับรายรับจากการขายสิทธิในการซื้อคืนที่ดินพร้อมสิ่งปลูกสร้างในปี</w:t>
      </w:r>
      <w:r w:rsidRPr="00575C1C">
        <w:rPr>
          <w:rFonts w:ascii="Angsana New" w:hAnsi="Angsana New"/>
          <w:sz w:val="30"/>
          <w:szCs w:val="30"/>
          <w:cs/>
        </w:rPr>
        <w:t xml:space="preserve"> 2556 </w:t>
      </w:r>
    </w:p>
    <w:p w:rsidR="0035785E" w:rsidRPr="003C4A2A" w:rsidRDefault="0035785E" w:rsidP="0035785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:rsidR="0035785E" w:rsidRDefault="0035785E" w:rsidP="0035785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  <w:cs/>
        </w:rPr>
        <w:t>5 กันยายน 2561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Pr="00575C1C">
        <w:rPr>
          <w:rFonts w:ascii="Angsana New" w:hAnsi="Angsana New" w:hint="cs"/>
          <w:sz w:val="30"/>
          <w:szCs w:val="30"/>
          <w:cs/>
        </w:rPr>
        <w:t>และเมื่อวันที่ 1 ตุลาคม 2563 บริษัทย่อยได้ยื่นคำชี้แจงก</w:t>
      </w:r>
      <w:r>
        <w:rPr>
          <w:rFonts w:ascii="Angsana New" w:hAnsi="Angsana New" w:hint="cs"/>
          <w:sz w:val="30"/>
          <w:szCs w:val="30"/>
          <w:cs/>
        </w:rPr>
        <w:t>าร</w:t>
      </w:r>
      <w:r w:rsidRPr="00575C1C">
        <w:rPr>
          <w:rFonts w:ascii="Angsana New" w:hAnsi="Angsana New" w:hint="cs"/>
          <w:sz w:val="30"/>
          <w:szCs w:val="30"/>
          <w:cs/>
        </w:rPr>
        <w:t>อุทธรณ์</w:t>
      </w:r>
      <w:r>
        <w:rPr>
          <w:rFonts w:ascii="Angsana New" w:hAnsi="Angsana New" w:hint="cs"/>
          <w:sz w:val="30"/>
          <w:szCs w:val="30"/>
          <w:cs/>
        </w:rPr>
        <w:t>ภาษี</w:t>
      </w:r>
      <w:r w:rsidRPr="00575C1C">
        <w:rPr>
          <w:rFonts w:ascii="Angsana New" w:hAnsi="Angsana New" w:hint="cs"/>
          <w:sz w:val="30"/>
          <w:szCs w:val="30"/>
          <w:cs/>
        </w:rPr>
        <w:t xml:space="preserve">เพิ่มเติมต่อคณะกรรมการ </w:t>
      </w:r>
      <w:r w:rsidRPr="00575C1C">
        <w:rPr>
          <w:rFonts w:ascii="Angsana New" w:hAnsi="Angsana New"/>
          <w:sz w:val="30"/>
          <w:szCs w:val="30"/>
          <w:cs/>
        </w:rPr>
        <w:t>ขณะนี้คณะกรรมการ</w:t>
      </w:r>
      <w:r>
        <w:rPr>
          <w:rFonts w:ascii="Angsana New" w:hAnsi="Angsana New" w:hint="cs"/>
          <w:sz w:val="30"/>
          <w:szCs w:val="30"/>
          <w:cs/>
        </w:rPr>
        <w:t>กำลังพิจารณาการ</w:t>
      </w:r>
      <w:r>
        <w:rPr>
          <w:rFonts w:ascii="Angsana New" w:hAnsi="Angsana New"/>
          <w:sz w:val="30"/>
          <w:szCs w:val="30"/>
          <w:cs/>
        </w:rPr>
        <w:t>อุทธรณ์ดังกล่าว</w:t>
      </w:r>
    </w:p>
    <w:p w:rsidR="0035785E" w:rsidRPr="003C4A2A" w:rsidRDefault="0035785E" w:rsidP="0035785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:rsidR="0035785E" w:rsidRDefault="0035785E" w:rsidP="0035785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หนังสือค้ำประกันจำนวน 29.5 ล้านบาท จากธนาคารในประเทศแห่งหนึ่ง และที่ดินบางแปลงของกลุ่มบริษัท และบุคคลและกิจการที่เกี่ยวข้องกันบางแห่ง ได้ใช้เป็นหลักประกันสำหรับการประเมินนี้ </w:t>
      </w:r>
      <w:r>
        <w:rPr>
          <w:rFonts w:ascii="Angsana New" w:hAnsi="Angsana New"/>
          <w:sz w:val="30"/>
          <w:szCs w:val="30"/>
          <w:cs/>
        </w:rPr>
        <w:t>บริษัทย่อยประมาณหนี้สินจากการถูกประเมินภาษีดังกล่าวข้างต้นเป็นจำนวนเงินประมาณ 79.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D26E31" w:rsidRPr="00D26E31" w:rsidRDefault="00D26E31" w:rsidP="00D26E31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173AA" w:rsidRDefault="003173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32.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ส่วนได้เสียที่ไม่มีอำนาจควบคุม</w:t>
      </w:r>
    </w:p>
    <w:p w:rsidR="003173AA" w:rsidRDefault="003173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791498" w:rsidRDefault="003173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91498">
        <w:rPr>
          <w:rFonts w:ascii="Angsana New" w:hAnsi="Angsana New" w:hint="cs"/>
          <w:b/>
          <w:bCs/>
          <w:sz w:val="30"/>
          <w:szCs w:val="30"/>
          <w:cs/>
        </w:rPr>
        <w:t>บริษัท สมาร์ทคอนกรีต จำกัด (มหาชน) (“บริษัทย่อย”)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791498" w:rsidRPr="00791498" w:rsidRDefault="00791498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3173AA" w:rsidRDefault="003173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  <w:cs/>
        </w:rPr>
      </w:pPr>
      <w:r w:rsidRPr="003173AA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</w:t>
      </w:r>
      <w:r w:rsidR="0079149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3173AA">
        <w:rPr>
          <w:rFonts w:ascii="Angsana New" w:hAnsi="Angsana New" w:hint="cs"/>
          <w:sz w:val="30"/>
          <w:szCs w:val="30"/>
          <w:cs/>
        </w:rPr>
        <w:t>มีสาระสำคัญต่องบการเงินรวม</w:t>
      </w:r>
      <w:r w:rsidR="002C40F9">
        <w:rPr>
          <w:rFonts w:ascii="Angsana New" w:hAnsi="Angsana New" w:hint="cs"/>
          <w:sz w:val="30"/>
          <w:szCs w:val="30"/>
          <w:cs/>
        </w:rPr>
        <w:t xml:space="preserve"> ดังนี้</w:t>
      </w:r>
      <w:r w:rsidR="00791498">
        <w:rPr>
          <w:rFonts w:ascii="Angsana New" w:hAnsi="Angsana New" w:hint="cs"/>
          <w:sz w:val="30"/>
          <w:szCs w:val="30"/>
          <w:cs/>
        </w:rPr>
        <w:t xml:space="preserve"> </w:t>
      </w:r>
    </w:p>
    <w:p w:rsidR="00791498" w:rsidRPr="003173AA" w:rsidRDefault="00791498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465" w:type="dxa"/>
        <w:tblLook w:val="04A0"/>
      </w:tblPr>
      <w:tblGrid>
        <w:gridCol w:w="5778"/>
        <w:gridCol w:w="291"/>
        <w:gridCol w:w="1509"/>
        <w:gridCol w:w="327"/>
        <w:gridCol w:w="1560"/>
      </w:tblGrid>
      <w:tr w:rsidR="003173AA" w:rsidRPr="00EA0007" w:rsidTr="00E8380F">
        <w:tc>
          <w:tcPr>
            <w:tcW w:w="5778" w:type="dxa"/>
          </w:tcPr>
          <w:p w:rsidR="003173AA" w:rsidRPr="00EA0007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3173AA" w:rsidRPr="00EA0007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6" w:type="dxa"/>
            <w:gridSpan w:val="3"/>
            <w:tcBorders>
              <w:bottom w:val="single" w:sz="4" w:space="0" w:color="auto"/>
            </w:tcBorders>
          </w:tcPr>
          <w:p w:rsidR="003173AA" w:rsidRPr="00EA0007" w:rsidRDefault="007D2DFD" w:rsidP="003173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3173AA" w:rsidRPr="009E3E3A" w:rsidTr="00E8380F">
        <w:tc>
          <w:tcPr>
            <w:tcW w:w="5778" w:type="dxa"/>
          </w:tcPr>
          <w:p w:rsidR="003173AA" w:rsidRPr="00EA0007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:rsidR="003173AA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3173AA" w:rsidRPr="009E3E3A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5785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27" w:type="dxa"/>
            <w:tcBorders>
              <w:top w:val="single" w:sz="4" w:space="0" w:color="auto"/>
            </w:tcBorders>
          </w:tcPr>
          <w:p w:rsidR="003173AA" w:rsidRPr="00EA0007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173AA" w:rsidRPr="009E3E3A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5785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785E" w:rsidRPr="00BE103A" w:rsidTr="00E8380F">
        <w:tc>
          <w:tcPr>
            <w:tcW w:w="5778" w:type="dxa"/>
          </w:tcPr>
          <w:p w:rsidR="0035785E" w:rsidRDefault="0035785E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สัดส่วนความเป็นเจ้าของของส่วนได้เสียที่ไม่มีอำนาจควบคุม</w:t>
            </w:r>
          </w:p>
        </w:tc>
        <w:tc>
          <w:tcPr>
            <w:tcW w:w="291" w:type="dxa"/>
          </w:tcPr>
          <w:p w:rsidR="0035785E" w:rsidRDefault="0035785E" w:rsidP="003173A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35785E" w:rsidRPr="00A07CD0" w:rsidRDefault="0035785E" w:rsidP="0052481B">
            <w:pPr>
              <w:pStyle w:val="BodyText3"/>
              <w:ind w:right="137"/>
              <w:jc w:val="right"/>
            </w:pPr>
            <w:r w:rsidRPr="00A07CD0">
              <w:rPr>
                <w:rFonts w:hint="cs"/>
                <w:cs/>
              </w:rPr>
              <w:t>36.48</w:t>
            </w:r>
          </w:p>
        </w:tc>
        <w:tc>
          <w:tcPr>
            <w:tcW w:w="327" w:type="dxa"/>
          </w:tcPr>
          <w:p w:rsidR="0035785E" w:rsidRPr="00EA0007" w:rsidRDefault="0035785E" w:rsidP="0052481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35785E" w:rsidRDefault="0035785E" w:rsidP="0078456D">
            <w:pPr>
              <w:pStyle w:val="BodyText3"/>
              <w:ind w:right="137"/>
              <w:jc w:val="right"/>
            </w:pPr>
            <w:r>
              <w:rPr>
                <w:rFonts w:hint="cs"/>
                <w:cs/>
              </w:rPr>
              <w:t>36.48</w:t>
            </w:r>
          </w:p>
        </w:tc>
      </w:tr>
    </w:tbl>
    <w:p w:rsidR="00791498" w:rsidRPr="00791498" w:rsidRDefault="00791498">
      <w:pPr>
        <w:rPr>
          <w:sz w:val="30"/>
          <w:szCs w:val="30"/>
        </w:rPr>
      </w:pPr>
    </w:p>
    <w:p w:rsidR="00791498" w:rsidRDefault="00791498">
      <w:r>
        <w:rPr>
          <w:rFonts w:ascii="Angsana New" w:hAnsi="Angsana New" w:hint="cs"/>
          <w:sz w:val="30"/>
          <w:szCs w:val="30"/>
          <w:cs/>
        </w:rPr>
        <w:t>ข้อมูลทางการเงินของบริษัทย่อยก่อนตัดรายการระหว่างกัน มีดังนี้</w:t>
      </w:r>
    </w:p>
    <w:p w:rsidR="00791498" w:rsidRPr="006E228C" w:rsidRDefault="00791498">
      <w:pPr>
        <w:rPr>
          <w:sz w:val="16"/>
          <w:szCs w:val="16"/>
        </w:rPr>
      </w:pPr>
    </w:p>
    <w:tbl>
      <w:tblPr>
        <w:tblW w:w="9465" w:type="dxa"/>
        <w:tblLook w:val="04A0"/>
      </w:tblPr>
      <w:tblGrid>
        <w:gridCol w:w="5778"/>
        <w:gridCol w:w="291"/>
        <w:gridCol w:w="1509"/>
        <w:gridCol w:w="327"/>
        <w:gridCol w:w="1560"/>
      </w:tblGrid>
      <w:tr w:rsidR="007D2DFD" w:rsidRPr="00BE103A" w:rsidTr="007D2DFD">
        <w:tc>
          <w:tcPr>
            <w:tcW w:w="5778" w:type="dxa"/>
          </w:tcPr>
          <w:p w:rsidR="007D2DFD" w:rsidRDefault="007D2DFD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:rsidR="007D2DFD" w:rsidRDefault="007D2DFD" w:rsidP="003173A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96" w:type="dxa"/>
            <w:gridSpan w:val="3"/>
          </w:tcPr>
          <w:p w:rsidR="007D2DFD" w:rsidRDefault="007D2DFD" w:rsidP="007D2DFD">
            <w:pPr>
              <w:pStyle w:val="BodyText3"/>
              <w:ind w:right="137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7D2DFD" w:rsidRPr="00BE103A" w:rsidTr="007D2DFD">
        <w:tc>
          <w:tcPr>
            <w:tcW w:w="5778" w:type="dxa"/>
          </w:tcPr>
          <w:p w:rsidR="007D2DFD" w:rsidRDefault="007D2DFD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:rsidR="007D2DFD" w:rsidRDefault="007D2DFD" w:rsidP="003173A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D2DFD" w:rsidRPr="009E3E3A" w:rsidRDefault="007D2DFD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5785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27" w:type="dxa"/>
            <w:tcBorders>
              <w:top w:val="single" w:sz="4" w:space="0" w:color="auto"/>
            </w:tcBorders>
          </w:tcPr>
          <w:p w:rsidR="007D2DFD" w:rsidRPr="00EA0007" w:rsidRDefault="007D2DFD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D2DFD" w:rsidRPr="009E3E3A" w:rsidRDefault="007D2DFD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5785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E228C" w:rsidRPr="00BE103A" w:rsidTr="006E228C">
        <w:tc>
          <w:tcPr>
            <w:tcW w:w="5778" w:type="dxa"/>
          </w:tcPr>
          <w:p w:rsidR="006E228C" w:rsidRPr="006E228C" w:rsidRDefault="006E228C" w:rsidP="003173AA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E22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 ณ วันที่ 31 ธันวาคม</w:t>
            </w:r>
          </w:p>
        </w:tc>
        <w:tc>
          <w:tcPr>
            <w:tcW w:w="291" w:type="dxa"/>
          </w:tcPr>
          <w:p w:rsidR="006E228C" w:rsidRDefault="006E228C" w:rsidP="003173A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6E228C" w:rsidRDefault="006E228C" w:rsidP="0052481B">
            <w:pPr>
              <w:pStyle w:val="BodyText3"/>
              <w:ind w:right="137"/>
              <w:jc w:val="right"/>
            </w:pPr>
          </w:p>
        </w:tc>
        <w:tc>
          <w:tcPr>
            <w:tcW w:w="327" w:type="dxa"/>
          </w:tcPr>
          <w:p w:rsidR="006E228C" w:rsidRPr="00EA0007" w:rsidRDefault="006E228C" w:rsidP="0052481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E228C" w:rsidRDefault="006E228C" w:rsidP="0052481B">
            <w:pPr>
              <w:pStyle w:val="BodyText3"/>
              <w:ind w:right="137"/>
              <w:jc w:val="right"/>
            </w:pPr>
          </w:p>
        </w:tc>
      </w:tr>
      <w:tr w:rsidR="0035785E" w:rsidRPr="00BE103A" w:rsidTr="006E228C">
        <w:tc>
          <w:tcPr>
            <w:tcW w:w="5778" w:type="dxa"/>
          </w:tcPr>
          <w:p w:rsidR="0035785E" w:rsidRPr="00BB0D13" w:rsidRDefault="0035785E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91" w:type="dxa"/>
          </w:tcPr>
          <w:p w:rsidR="0035785E" w:rsidRDefault="0035785E" w:rsidP="003173A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35785E" w:rsidRPr="00A07CD0" w:rsidRDefault="00A07CD0" w:rsidP="0052481B">
            <w:pPr>
              <w:pStyle w:val="BodyText3"/>
              <w:ind w:right="137"/>
              <w:jc w:val="right"/>
            </w:pPr>
            <w:r>
              <w:t>283</w:t>
            </w:r>
            <w:r w:rsidR="0035785E" w:rsidRPr="00A07CD0">
              <w:t>,</w:t>
            </w:r>
            <w:r>
              <w:t>008</w:t>
            </w:r>
          </w:p>
        </w:tc>
        <w:tc>
          <w:tcPr>
            <w:tcW w:w="327" w:type="dxa"/>
          </w:tcPr>
          <w:p w:rsidR="0035785E" w:rsidRPr="00EA0007" w:rsidRDefault="0035785E" w:rsidP="0052481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35785E" w:rsidRPr="00860226" w:rsidRDefault="0035785E" w:rsidP="0078456D">
            <w:pPr>
              <w:pStyle w:val="BodyText3"/>
              <w:ind w:right="137"/>
              <w:jc w:val="right"/>
            </w:pPr>
            <w:r>
              <w:t>242,366</w:t>
            </w:r>
          </w:p>
        </w:tc>
      </w:tr>
      <w:tr w:rsidR="0035785E" w:rsidRPr="00BE103A" w:rsidTr="00E8380F">
        <w:tc>
          <w:tcPr>
            <w:tcW w:w="5778" w:type="dxa"/>
          </w:tcPr>
          <w:p w:rsidR="0035785E" w:rsidRPr="00BB0D13" w:rsidRDefault="0035785E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91" w:type="dxa"/>
          </w:tcPr>
          <w:p w:rsidR="0035785E" w:rsidRDefault="0035785E" w:rsidP="003173A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35785E" w:rsidRPr="00A07CD0" w:rsidRDefault="00A07CD0" w:rsidP="0052481B">
            <w:pPr>
              <w:pStyle w:val="BodyText3"/>
              <w:ind w:right="137"/>
              <w:jc w:val="right"/>
            </w:pPr>
            <w:r>
              <w:t>463</w:t>
            </w:r>
            <w:r w:rsidR="0035785E" w:rsidRPr="00A07CD0">
              <w:t>,</w:t>
            </w:r>
            <w:r>
              <w:t>636</w:t>
            </w:r>
          </w:p>
        </w:tc>
        <w:tc>
          <w:tcPr>
            <w:tcW w:w="327" w:type="dxa"/>
          </w:tcPr>
          <w:p w:rsidR="0035785E" w:rsidRPr="00EA0007" w:rsidRDefault="0035785E" w:rsidP="0052481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35785E" w:rsidRPr="00860226" w:rsidRDefault="0035785E" w:rsidP="0078456D">
            <w:pPr>
              <w:pStyle w:val="BodyText3"/>
              <w:ind w:right="137"/>
              <w:jc w:val="right"/>
            </w:pPr>
            <w:r>
              <w:t>479,933</w:t>
            </w:r>
          </w:p>
        </w:tc>
      </w:tr>
      <w:tr w:rsidR="0035785E" w:rsidRPr="0052481B" w:rsidTr="00E8380F">
        <w:tc>
          <w:tcPr>
            <w:tcW w:w="5778" w:type="dxa"/>
          </w:tcPr>
          <w:p w:rsidR="0035785E" w:rsidRPr="0052481B" w:rsidRDefault="0035785E" w:rsidP="003173A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1" w:type="dxa"/>
          </w:tcPr>
          <w:p w:rsidR="0035785E" w:rsidRPr="0052481B" w:rsidRDefault="0035785E" w:rsidP="003173AA">
            <w:pPr>
              <w:ind w:right="3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9" w:type="dxa"/>
          </w:tcPr>
          <w:p w:rsidR="0035785E" w:rsidRPr="00A07CD0" w:rsidRDefault="0035785E" w:rsidP="0052481B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327" w:type="dxa"/>
          </w:tcPr>
          <w:p w:rsidR="0035785E" w:rsidRPr="0052481B" w:rsidRDefault="0035785E" w:rsidP="0052481B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35785E" w:rsidRPr="0052481B" w:rsidRDefault="0035785E" w:rsidP="0078456D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</w:tr>
      <w:tr w:rsidR="0035785E" w:rsidRPr="00BE103A" w:rsidTr="00E8380F">
        <w:tc>
          <w:tcPr>
            <w:tcW w:w="5778" w:type="dxa"/>
          </w:tcPr>
          <w:p w:rsidR="0035785E" w:rsidRPr="00BB0D13" w:rsidRDefault="0035785E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91" w:type="dxa"/>
          </w:tcPr>
          <w:p w:rsidR="0035785E" w:rsidRDefault="0035785E" w:rsidP="003173A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35785E" w:rsidRPr="00A07CD0" w:rsidRDefault="00A07CD0" w:rsidP="0052481B">
            <w:pPr>
              <w:pStyle w:val="BodyText3"/>
              <w:ind w:right="137"/>
              <w:jc w:val="right"/>
            </w:pPr>
            <w:r>
              <w:t>99</w:t>
            </w:r>
            <w:r w:rsidR="0035785E" w:rsidRPr="00A07CD0">
              <w:t>,</w:t>
            </w:r>
            <w:r>
              <w:t>998</w:t>
            </w:r>
          </w:p>
        </w:tc>
        <w:tc>
          <w:tcPr>
            <w:tcW w:w="327" w:type="dxa"/>
          </w:tcPr>
          <w:p w:rsidR="0035785E" w:rsidRPr="00EA0007" w:rsidRDefault="0035785E" w:rsidP="0052481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35785E" w:rsidRPr="00860226" w:rsidRDefault="0035785E" w:rsidP="0078456D">
            <w:pPr>
              <w:pStyle w:val="BodyText3"/>
              <w:ind w:right="137"/>
              <w:jc w:val="right"/>
            </w:pPr>
            <w:r>
              <w:t>69,099</w:t>
            </w:r>
          </w:p>
        </w:tc>
      </w:tr>
      <w:tr w:rsidR="0035785E" w:rsidRPr="00BE103A" w:rsidTr="00E8380F">
        <w:tc>
          <w:tcPr>
            <w:tcW w:w="5778" w:type="dxa"/>
          </w:tcPr>
          <w:p w:rsidR="0035785E" w:rsidRPr="00BB0D13" w:rsidRDefault="0035785E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91" w:type="dxa"/>
          </w:tcPr>
          <w:p w:rsidR="0035785E" w:rsidRDefault="0035785E" w:rsidP="003173A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35785E" w:rsidRPr="00A07CD0" w:rsidRDefault="00A07CD0" w:rsidP="0052481B">
            <w:pPr>
              <w:pStyle w:val="BodyText3"/>
              <w:ind w:right="137"/>
              <w:jc w:val="right"/>
            </w:pPr>
            <w:r>
              <w:t>41</w:t>
            </w:r>
            <w:r w:rsidR="0035785E" w:rsidRPr="00A07CD0">
              <w:t>,</w:t>
            </w:r>
            <w:r>
              <w:t>731</w:t>
            </w:r>
          </w:p>
        </w:tc>
        <w:tc>
          <w:tcPr>
            <w:tcW w:w="327" w:type="dxa"/>
          </w:tcPr>
          <w:p w:rsidR="0035785E" w:rsidRPr="00EA0007" w:rsidRDefault="0035785E" w:rsidP="0052481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35785E" w:rsidRPr="00860226" w:rsidRDefault="0035785E" w:rsidP="0078456D">
            <w:pPr>
              <w:pStyle w:val="BodyText3"/>
              <w:ind w:right="137"/>
              <w:jc w:val="right"/>
            </w:pPr>
            <w:r>
              <w:t>45,730</w:t>
            </w:r>
          </w:p>
        </w:tc>
      </w:tr>
      <w:tr w:rsidR="0035785E" w:rsidRPr="0052481B" w:rsidTr="00E8380F">
        <w:tc>
          <w:tcPr>
            <w:tcW w:w="5778" w:type="dxa"/>
          </w:tcPr>
          <w:p w:rsidR="0035785E" w:rsidRPr="0052481B" w:rsidRDefault="0035785E" w:rsidP="003173A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1" w:type="dxa"/>
          </w:tcPr>
          <w:p w:rsidR="0035785E" w:rsidRPr="0052481B" w:rsidRDefault="0035785E" w:rsidP="003173AA">
            <w:pPr>
              <w:ind w:right="3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9" w:type="dxa"/>
          </w:tcPr>
          <w:p w:rsidR="0035785E" w:rsidRPr="00A07CD0" w:rsidRDefault="0035785E" w:rsidP="0052481B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327" w:type="dxa"/>
          </w:tcPr>
          <w:p w:rsidR="0035785E" w:rsidRPr="0052481B" w:rsidRDefault="0035785E" w:rsidP="0052481B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35785E" w:rsidRPr="0052481B" w:rsidRDefault="0035785E" w:rsidP="0078456D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</w:tr>
      <w:tr w:rsidR="0035785E" w:rsidRPr="00BE103A" w:rsidTr="00E8380F">
        <w:tc>
          <w:tcPr>
            <w:tcW w:w="5778" w:type="dxa"/>
          </w:tcPr>
          <w:p w:rsidR="0035785E" w:rsidRDefault="0035785E" w:rsidP="00236E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291" w:type="dxa"/>
          </w:tcPr>
          <w:p w:rsidR="0035785E" w:rsidRDefault="0035785E" w:rsidP="00236E89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:rsidR="0035785E" w:rsidRPr="00A07CD0" w:rsidRDefault="00A07CD0" w:rsidP="008F41C2">
            <w:pPr>
              <w:pStyle w:val="BodyText3"/>
              <w:ind w:right="137"/>
              <w:jc w:val="right"/>
            </w:pPr>
            <w:r>
              <w:t>212</w:t>
            </w:r>
            <w:r w:rsidR="0035785E" w:rsidRPr="00A07CD0">
              <w:t>,</w:t>
            </w:r>
            <w:r>
              <w:t>656</w:t>
            </w:r>
          </w:p>
        </w:tc>
        <w:tc>
          <w:tcPr>
            <w:tcW w:w="327" w:type="dxa"/>
          </w:tcPr>
          <w:p w:rsidR="0035785E" w:rsidRPr="0052481B" w:rsidRDefault="0035785E" w:rsidP="008F41C2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560" w:type="dxa"/>
          </w:tcPr>
          <w:p w:rsidR="0035785E" w:rsidRPr="001A2DD5" w:rsidRDefault="0035785E" w:rsidP="0078456D">
            <w:pPr>
              <w:pStyle w:val="BodyText3"/>
              <w:ind w:right="137"/>
              <w:jc w:val="right"/>
            </w:pPr>
            <w:r>
              <w:t>213</w:t>
            </w:r>
            <w:r w:rsidRPr="001A2DD5">
              <w:t>,</w:t>
            </w:r>
            <w:r>
              <w:t>588</w:t>
            </w:r>
          </w:p>
        </w:tc>
      </w:tr>
    </w:tbl>
    <w:p w:rsidR="00791498" w:rsidRDefault="00791498"/>
    <w:p w:rsidR="006E228C" w:rsidRDefault="006E2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316" w:type="dxa"/>
        <w:tblLook w:val="04A0"/>
      </w:tblPr>
      <w:tblGrid>
        <w:gridCol w:w="5920"/>
        <w:gridCol w:w="1509"/>
        <w:gridCol w:w="327"/>
        <w:gridCol w:w="1560"/>
      </w:tblGrid>
      <w:tr w:rsidR="00E378E8" w:rsidTr="00E378E8">
        <w:tc>
          <w:tcPr>
            <w:tcW w:w="5920" w:type="dxa"/>
          </w:tcPr>
          <w:p w:rsidR="00E378E8" w:rsidRDefault="00E378E8" w:rsidP="00236E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3396" w:type="dxa"/>
            <w:gridSpan w:val="3"/>
          </w:tcPr>
          <w:p w:rsidR="00E378E8" w:rsidRDefault="00E378E8" w:rsidP="00236E89">
            <w:pPr>
              <w:pStyle w:val="BodyText3"/>
              <w:ind w:right="137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E378E8" w:rsidRPr="009E3E3A" w:rsidTr="00E378E8">
        <w:tc>
          <w:tcPr>
            <w:tcW w:w="5920" w:type="dxa"/>
          </w:tcPr>
          <w:p w:rsidR="00E378E8" w:rsidRDefault="00E378E8" w:rsidP="00236E8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E378E8" w:rsidRPr="009E3E3A" w:rsidRDefault="00E378E8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27" w:type="dxa"/>
            <w:tcBorders>
              <w:top w:val="single" w:sz="4" w:space="0" w:color="auto"/>
            </w:tcBorders>
          </w:tcPr>
          <w:p w:rsidR="00E378E8" w:rsidRPr="00EA0007" w:rsidRDefault="00E378E8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378E8" w:rsidRPr="009E3E3A" w:rsidRDefault="00E378E8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378E8" w:rsidRPr="00BE103A" w:rsidTr="00E378E8">
        <w:tc>
          <w:tcPr>
            <w:tcW w:w="5920" w:type="dxa"/>
          </w:tcPr>
          <w:p w:rsidR="00E378E8" w:rsidRPr="006E228C" w:rsidRDefault="00E378E8" w:rsidP="008F41C2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E22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509" w:type="dxa"/>
          </w:tcPr>
          <w:p w:rsidR="00E378E8" w:rsidRDefault="00E378E8" w:rsidP="008F41C2">
            <w:pPr>
              <w:pStyle w:val="BodyText3"/>
              <w:ind w:right="137"/>
              <w:jc w:val="right"/>
            </w:pPr>
          </w:p>
        </w:tc>
        <w:tc>
          <w:tcPr>
            <w:tcW w:w="327" w:type="dxa"/>
          </w:tcPr>
          <w:p w:rsidR="00E378E8" w:rsidRPr="00EA0007" w:rsidRDefault="00E378E8" w:rsidP="008F41C2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E378E8" w:rsidRDefault="00E378E8" w:rsidP="008F41C2">
            <w:pPr>
              <w:pStyle w:val="BodyText3"/>
              <w:ind w:right="137"/>
              <w:jc w:val="right"/>
            </w:pPr>
          </w:p>
        </w:tc>
      </w:tr>
      <w:tr w:rsidR="00E378E8" w:rsidRPr="00BE103A" w:rsidTr="00E378E8">
        <w:tc>
          <w:tcPr>
            <w:tcW w:w="5920" w:type="dxa"/>
          </w:tcPr>
          <w:p w:rsidR="00E378E8" w:rsidRPr="00BB0D13" w:rsidRDefault="00E378E8" w:rsidP="008F41C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509" w:type="dxa"/>
          </w:tcPr>
          <w:p w:rsidR="00E378E8" w:rsidRPr="00A07CD0" w:rsidRDefault="00E378E8" w:rsidP="008F41C2">
            <w:pPr>
              <w:pStyle w:val="BodyText3"/>
              <w:ind w:right="137"/>
              <w:jc w:val="right"/>
            </w:pPr>
            <w:r>
              <w:t>572</w:t>
            </w:r>
            <w:r w:rsidRPr="00A07CD0">
              <w:t>,</w:t>
            </w:r>
            <w:r>
              <w:t>287</w:t>
            </w:r>
          </w:p>
        </w:tc>
        <w:tc>
          <w:tcPr>
            <w:tcW w:w="327" w:type="dxa"/>
          </w:tcPr>
          <w:p w:rsidR="00E378E8" w:rsidRPr="00EA0007" w:rsidRDefault="00E378E8" w:rsidP="008F41C2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E378E8" w:rsidRPr="00860226" w:rsidRDefault="00E378E8" w:rsidP="0078456D">
            <w:pPr>
              <w:pStyle w:val="BodyText3"/>
              <w:ind w:right="137"/>
              <w:jc w:val="right"/>
            </w:pPr>
            <w:r>
              <w:t>459,481</w:t>
            </w:r>
          </w:p>
        </w:tc>
      </w:tr>
      <w:tr w:rsidR="00E378E8" w:rsidRPr="003125F5" w:rsidTr="00E378E8">
        <w:tc>
          <w:tcPr>
            <w:tcW w:w="5920" w:type="dxa"/>
          </w:tcPr>
          <w:p w:rsidR="00E378E8" w:rsidRPr="003125F5" w:rsidRDefault="00E378E8" w:rsidP="008F41C2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9" w:type="dxa"/>
          </w:tcPr>
          <w:p w:rsidR="00E378E8" w:rsidRPr="0035785E" w:rsidRDefault="00E378E8" w:rsidP="008F41C2">
            <w:pPr>
              <w:pStyle w:val="BodyText3"/>
              <w:ind w:right="137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27" w:type="dxa"/>
          </w:tcPr>
          <w:p w:rsidR="00E378E8" w:rsidRPr="003125F5" w:rsidRDefault="00E378E8" w:rsidP="008F41C2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E378E8" w:rsidRPr="003125F5" w:rsidRDefault="00E378E8" w:rsidP="0078456D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</w:tr>
      <w:tr w:rsidR="00E378E8" w:rsidRPr="00BE103A" w:rsidTr="00E378E8">
        <w:tc>
          <w:tcPr>
            <w:tcW w:w="5920" w:type="dxa"/>
          </w:tcPr>
          <w:p w:rsidR="00E378E8" w:rsidRPr="00BB0D13" w:rsidRDefault="00E378E8" w:rsidP="008F41C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กำไรสำหรับปีของส่วนได้เสียที่ไม่มีอำนาจควบคุม</w:t>
            </w:r>
          </w:p>
        </w:tc>
        <w:tc>
          <w:tcPr>
            <w:tcW w:w="1509" w:type="dxa"/>
          </w:tcPr>
          <w:p w:rsidR="00E378E8" w:rsidRPr="00EE5AA5" w:rsidRDefault="00EE5AA5" w:rsidP="008F41C2">
            <w:pPr>
              <w:pStyle w:val="BodyText3"/>
              <w:ind w:right="137"/>
              <w:jc w:val="right"/>
            </w:pPr>
            <w:r>
              <w:t>14</w:t>
            </w:r>
            <w:r w:rsidR="00E378E8" w:rsidRPr="00EE5AA5">
              <w:t>,</w:t>
            </w:r>
            <w:r>
              <w:t>214</w:t>
            </w:r>
          </w:p>
        </w:tc>
        <w:tc>
          <w:tcPr>
            <w:tcW w:w="327" w:type="dxa"/>
          </w:tcPr>
          <w:p w:rsidR="00E378E8" w:rsidRPr="00EA0007" w:rsidRDefault="00E378E8" w:rsidP="008F41C2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E378E8" w:rsidRPr="00860226" w:rsidRDefault="00E378E8" w:rsidP="0078456D">
            <w:pPr>
              <w:pStyle w:val="BodyText3"/>
              <w:ind w:right="137"/>
              <w:jc w:val="right"/>
            </w:pPr>
            <w:r>
              <w:t>10,596</w:t>
            </w:r>
          </w:p>
        </w:tc>
      </w:tr>
      <w:tr w:rsidR="00E378E8" w:rsidRPr="00BE103A" w:rsidTr="00E378E8">
        <w:tc>
          <w:tcPr>
            <w:tcW w:w="5920" w:type="dxa"/>
          </w:tcPr>
          <w:p w:rsidR="00E378E8" w:rsidRPr="00BB0D13" w:rsidRDefault="00E53C26" w:rsidP="008F41C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E378E8">
              <w:rPr>
                <w:rFonts w:ascii="Angsana New" w:hAnsi="Angsana New" w:hint="cs"/>
                <w:sz w:val="30"/>
                <w:szCs w:val="30"/>
                <w:cs/>
              </w:rPr>
              <w:t>เบ็ดเสร็จรวมสำหรับปีของส่วนได้เสียที่ไม่มีอำนาจควบคุม</w:t>
            </w:r>
          </w:p>
        </w:tc>
        <w:tc>
          <w:tcPr>
            <w:tcW w:w="1509" w:type="dxa"/>
          </w:tcPr>
          <w:p w:rsidR="00E378E8" w:rsidRPr="00EE5AA5" w:rsidRDefault="00EE5AA5" w:rsidP="008F41C2">
            <w:pPr>
              <w:pStyle w:val="BodyText3"/>
              <w:ind w:right="137"/>
              <w:jc w:val="right"/>
            </w:pPr>
            <w:r>
              <w:t>14</w:t>
            </w:r>
            <w:r w:rsidR="00E378E8" w:rsidRPr="00EE5AA5">
              <w:t>,</w:t>
            </w:r>
            <w:r>
              <w:t>266</w:t>
            </w:r>
          </w:p>
        </w:tc>
        <w:tc>
          <w:tcPr>
            <w:tcW w:w="327" w:type="dxa"/>
          </w:tcPr>
          <w:p w:rsidR="00E378E8" w:rsidRPr="00EA0007" w:rsidRDefault="00E378E8" w:rsidP="008F41C2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:rsidR="00E378E8" w:rsidRPr="00860226" w:rsidRDefault="00E378E8" w:rsidP="0078456D">
            <w:pPr>
              <w:pStyle w:val="BodyText3"/>
              <w:ind w:right="137"/>
              <w:jc w:val="right"/>
            </w:pPr>
            <w:r>
              <w:t>10,233</w:t>
            </w:r>
          </w:p>
        </w:tc>
      </w:tr>
      <w:tr w:rsidR="00E378E8" w:rsidRPr="00BE103A" w:rsidTr="00E378E8">
        <w:tc>
          <w:tcPr>
            <w:tcW w:w="5920" w:type="dxa"/>
          </w:tcPr>
          <w:p w:rsidR="00E378E8" w:rsidRPr="00AC2BF0" w:rsidRDefault="00E378E8" w:rsidP="008F41C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1509" w:type="dxa"/>
          </w:tcPr>
          <w:p w:rsidR="00E378E8" w:rsidRPr="00A07CD0" w:rsidRDefault="00E378E8" w:rsidP="008F41C2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(15,198</w:t>
            </w:r>
            <w:r w:rsidRPr="00A07CD0">
              <w:t>)</w:t>
            </w:r>
          </w:p>
        </w:tc>
        <w:tc>
          <w:tcPr>
            <w:tcW w:w="327" w:type="dxa"/>
          </w:tcPr>
          <w:p w:rsidR="00E378E8" w:rsidRPr="00EA0007" w:rsidRDefault="00E378E8" w:rsidP="008F41C2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</w:p>
        </w:tc>
        <w:tc>
          <w:tcPr>
            <w:tcW w:w="1560" w:type="dxa"/>
          </w:tcPr>
          <w:p w:rsidR="00E378E8" w:rsidRPr="00860226" w:rsidRDefault="00E378E8" w:rsidP="0078456D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(9,044)</w:t>
            </w:r>
          </w:p>
        </w:tc>
      </w:tr>
      <w:tr w:rsidR="00E378E8" w:rsidRPr="003125F5" w:rsidTr="00E378E8">
        <w:tc>
          <w:tcPr>
            <w:tcW w:w="5920" w:type="dxa"/>
          </w:tcPr>
          <w:p w:rsidR="00E378E8" w:rsidRPr="003125F5" w:rsidRDefault="00E378E8" w:rsidP="00236E8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9" w:type="dxa"/>
          </w:tcPr>
          <w:p w:rsidR="00E378E8" w:rsidRPr="0035785E" w:rsidRDefault="00E378E8" w:rsidP="00236E89">
            <w:pPr>
              <w:pStyle w:val="BodyText3"/>
              <w:ind w:right="137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27" w:type="dxa"/>
          </w:tcPr>
          <w:p w:rsidR="00E378E8" w:rsidRPr="003125F5" w:rsidRDefault="00E378E8" w:rsidP="00236E89">
            <w:pPr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0" w:type="dxa"/>
          </w:tcPr>
          <w:p w:rsidR="00E378E8" w:rsidRPr="003125F5" w:rsidRDefault="00E378E8" w:rsidP="0078456D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</w:tr>
      <w:tr w:rsidR="00E378E8" w:rsidRPr="00BE103A" w:rsidTr="00E378E8">
        <w:tc>
          <w:tcPr>
            <w:tcW w:w="5920" w:type="dxa"/>
          </w:tcPr>
          <w:p w:rsidR="00E378E8" w:rsidRPr="00BB0D13" w:rsidRDefault="00E378E8" w:rsidP="00236E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509" w:type="dxa"/>
          </w:tcPr>
          <w:p w:rsidR="00E378E8" w:rsidRPr="00A07CD0" w:rsidRDefault="00E378E8" w:rsidP="00236E89">
            <w:pPr>
              <w:pStyle w:val="BodyText3"/>
              <w:ind w:right="137"/>
              <w:jc w:val="right"/>
            </w:pPr>
            <w:r>
              <w:t>84</w:t>
            </w:r>
            <w:r w:rsidRPr="00A07CD0">
              <w:t>,</w:t>
            </w:r>
            <w:r>
              <w:t>648</w:t>
            </w:r>
          </w:p>
        </w:tc>
        <w:tc>
          <w:tcPr>
            <w:tcW w:w="327" w:type="dxa"/>
          </w:tcPr>
          <w:p w:rsidR="00E378E8" w:rsidRPr="00EA0007" w:rsidRDefault="00E378E8" w:rsidP="00236E89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378E8" w:rsidRPr="00860226" w:rsidRDefault="00E378E8" w:rsidP="0078456D">
            <w:pPr>
              <w:pStyle w:val="BodyText3"/>
              <w:ind w:right="137"/>
              <w:jc w:val="right"/>
            </w:pPr>
            <w:r>
              <w:t>87,015</w:t>
            </w:r>
          </w:p>
        </w:tc>
      </w:tr>
      <w:tr w:rsidR="00E378E8" w:rsidRPr="00BE103A" w:rsidTr="00E378E8">
        <w:tc>
          <w:tcPr>
            <w:tcW w:w="5920" w:type="dxa"/>
          </w:tcPr>
          <w:p w:rsidR="00E378E8" w:rsidRPr="00AC2BF0" w:rsidRDefault="00E378E8" w:rsidP="00236E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1509" w:type="dxa"/>
          </w:tcPr>
          <w:p w:rsidR="00E378E8" w:rsidRPr="00A07CD0" w:rsidRDefault="00E378E8" w:rsidP="00236E89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(81,127</w:t>
            </w:r>
            <w:r w:rsidRPr="00A07CD0">
              <w:t>)</w:t>
            </w:r>
          </w:p>
        </w:tc>
        <w:tc>
          <w:tcPr>
            <w:tcW w:w="327" w:type="dxa"/>
          </w:tcPr>
          <w:p w:rsidR="00E378E8" w:rsidRPr="00EA0007" w:rsidRDefault="00E378E8" w:rsidP="00236E89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378E8" w:rsidRPr="00860226" w:rsidRDefault="00E378E8" w:rsidP="0078456D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(10,033)</w:t>
            </w:r>
          </w:p>
        </w:tc>
      </w:tr>
      <w:tr w:rsidR="00E378E8" w:rsidRPr="00BE103A" w:rsidTr="00E378E8">
        <w:tc>
          <w:tcPr>
            <w:tcW w:w="5920" w:type="dxa"/>
          </w:tcPr>
          <w:p w:rsidR="00E378E8" w:rsidRPr="00BB0D13" w:rsidRDefault="00E378E8" w:rsidP="00236E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E378E8" w:rsidRPr="00A07CD0" w:rsidRDefault="00E378E8" w:rsidP="00642701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(48,086</w:t>
            </w:r>
            <w:r w:rsidRPr="00A07CD0">
              <w:t>)</w:t>
            </w:r>
          </w:p>
        </w:tc>
        <w:tc>
          <w:tcPr>
            <w:tcW w:w="327" w:type="dxa"/>
          </w:tcPr>
          <w:p w:rsidR="00E378E8" w:rsidRPr="00EA0007" w:rsidRDefault="00E378E8" w:rsidP="00236E89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378E8" w:rsidRPr="00860226" w:rsidRDefault="00E378E8" w:rsidP="0078456D">
            <w:pPr>
              <w:pStyle w:val="BodyText3"/>
              <w:ind w:right="137"/>
              <w:jc w:val="right"/>
            </w:pPr>
            <w:r>
              <w:t>38,855</w:t>
            </w:r>
          </w:p>
        </w:tc>
      </w:tr>
      <w:tr w:rsidR="00E378E8" w:rsidRPr="00BE103A" w:rsidTr="00E378E8">
        <w:tc>
          <w:tcPr>
            <w:tcW w:w="5920" w:type="dxa"/>
          </w:tcPr>
          <w:p w:rsidR="00E378E8" w:rsidRPr="00BB0D13" w:rsidRDefault="00E378E8" w:rsidP="00236E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กระแสเงินสดเพิ่มขึ้น (ลดลง) 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E378E8" w:rsidRPr="00A07CD0" w:rsidRDefault="00E378E8" w:rsidP="00642701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(44,565</w:t>
            </w:r>
            <w:r w:rsidRPr="00A07CD0">
              <w:t>)</w:t>
            </w:r>
          </w:p>
        </w:tc>
        <w:tc>
          <w:tcPr>
            <w:tcW w:w="327" w:type="dxa"/>
          </w:tcPr>
          <w:p w:rsidR="00E378E8" w:rsidRPr="00EA0007" w:rsidRDefault="00E378E8" w:rsidP="00236E89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E378E8" w:rsidRPr="00860226" w:rsidRDefault="00E378E8" w:rsidP="0078456D">
            <w:pPr>
              <w:pStyle w:val="BodyText3"/>
              <w:ind w:right="137"/>
              <w:jc w:val="right"/>
            </w:pPr>
            <w:r>
              <w:t>115,837</w:t>
            </w:r>
          </w:p>
        </w:tc>
      </w:tr>
    </w:tbl>
    <w:p w:rsidR="00BB0DC1" w:rsidRDefault="00BB0DC1" w:rsidP="00D2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770AB3" w:rsidRPr="00B972AD" w:rsidRDefault="00770AB3" w:rsidP="00770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33</w:t>
      </w:r>
      <w:r w:rsidRPr="00590072">
        <w:rPr>
          <w:rFonts w:ascii="Angsana New" w:hAnsi="Angsana New"/>
          <w:b/>
          <w:bCs/>
          <w:sz w:val="30"/>
          <w:szCs w:val="30"/>
        </w:rPr>
        <w:t>.</w:t>
      </w:r>
      <w:r w:rsidRPr="00590072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B972AD"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จัดประเภทรายการใหม่</w:t>
      </w:r>
    </w:p>
    <w:p w:rsidR="00770AB3" w:rsidRPr="00B972AD" w:rsidRDefault="00770AB3" w:rsidP="00770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770AB3" w:rsidRDefault="00770AB3" w:rsidP="00770AB3">
      <w:pPr>
        <w:pStyle w:val="NoSpacing"/>
        <w:ind w:right="-38"/>
        <w:jc w:val="thaiDistribute"/>
        <w:rPr>
          <w:rFonts w:ascii="Angsana New" w:hAnsi="Angsana New"/>
          <w:szCs w:val="30"/>
        </w:rPr>
      </w:pPr>
      <w:r w:rsidRPr="00B972AD">
        <w:rPr>
          <w:rFonts w:ascii="Angsana New" w:hAnsi="Angsana New"/>
          <w:szCs w:val="30"/>
          <w:cs/>
        </w:rPr>
        <w:t>บริษัทได้จัดประเภทรายการบัญชีบางรายการใน</w:t>
      </w:r>
      <w:r>
        <w:rPr>
          <w:rFonts w:ascii="Angsana New" w:hAnsi="Angsana New" w:hint="cs"/>
          <w:szCs w:val="30"/>
          <w:cs/>
        </w:rPr>
        <w:t xml:space="preserve">งบแสดงฐานะการเงินรวม และงบแสดงฐานะการเงินเฉพาะกิจการ ณ วันที่ 31 ธันวาคม 2564 </w:t>
      </w:r>
      <w:r w:rsidRPr="00B972AD">
        <w:rPr>
          <w:rFonts w:ascii="Angsana New" w:hAnsi="Angsana New"/>
          <w:szCs w:val="30"/>
          <w:cs/>
        </w:rPr>
        <w:t>เพื่อให้สอดคล้องกับการ</w:t>
      </w:r>
      <w:r w:rsidRPr="00B972AD">
        <w:rPr>
          <w:rFonts w:ascii="Angsana New" w:hAnsi="Angsana New" w:hint="cs"/>
          <w:szCs w:val="30"/>
          <w:cs/>
        </w:rPr>
        <w:t>แสดงรายการ</w:t>
      </w:r>
      <w:r w:rsidRPr="00B972AD">
        <w:rPr>
          <w:rFonts w:ascii="Angsana New" w:hAnsi="Angsana New"/>
          <w:szCs w:val="30"/>
          <w:cs/>
        </w:rPr>
        <w:t>ใน</w:t>
      </w:r>
      <w:r>
        <w:rPr>
          <w:rFonts w:ascii="Angsana New" w:hAnsi="Angsana New" w:hint="cs"/>
          <w:szCs w:val="30"/>
          <w:cs/>
        </w:rPr>
        <w:t xml:space="preserve">งบแสดงฐานะการเงินรวม และงบแสดงฐานะการเงินเฉพาะกิจการ ณ วันที่ 31 ธันวาคม 2565 </w:t>
      </w:r>
      <w:r w:rsidRPr="00B972AD">
        <w:rPr>
          <w:rFonts w:ascii="Angsana New" w:hAnsi="Angsana New" w:hint="cs"/>
          <w:szCs w:val="30"/>
          <w:cs/>
        </w:rPr>
        <w:t>โดย</w:t>
      </w:r>
      <w:r w:rsidRPr="00B972AD">
        <w:rPr>
          <w:rFonts w:ascii="Angsana New" w:hAnsi="Angsana New"/>
          <w:szCs w:val="30"/>
          <w:cs/>
        </w:rPr>
        <w:t>ไม่มีผลกระทบต่อกำไร</w:t>
      </w:r>
      <w:r w:rsidRPr="00B972AD">
        <w:rPr>
          <w:rFonts w:ascii="Angsana New" w:hAnsi="Angsana New" w:hint="cs"/>
          <w:szCs w:val="30"/>
          <w:cs/>
        </w:rPr>
        <w:t>ขาดทุนเบ็ดเสร็จ</w:t>
      </w:r>
      <w:r w:rsidRPr="00B972AD">
        <w:rPr>
          <w:rFonts w:ascii="Angsana New" w:hAnsi="Angsana New"/>
          <w:szCs w:val="30"/>
          <w:cs/>
        </w:rPr>
        <w:t>หรือส่วนของผู้ถือหุ้น</w:t>
      </w:r>
      <w:r w:rsidRPr="00B972AD"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/>
          <w:szCs w:val="30"/>
          <w:cs/>
        </w:rPr>
        <w:t>การจัดประเภทรายการ</w:t>
      </w:r>
      <w:r w:rsidRPr="00B972AD">
        <w:rPr>
          <w:rFonts w:ascii="Angsana New" w:hAnsi="Angsana New" w:hint="cs"/>
          <w:szCs w:val="30"/>
          <w:cs/>
        </w:rPr>
        <w:t>บัญชีใหม่มีดังต่อไปนี้</w:t>
      </w:r>
    </w:p>
    <w:p w:rsidR="00770AB3" w:rsidRPr="00770AB3" w:rsidRDefault="00770AB3" w:rsidP="00D77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64" w:type="dxa"/>
        <w:tblLayout w:type="fixed"/>
        <w:tblLook w:val="04A0"/>
      </w:tblPr>
      <w:tblGrid>
        <w:gridCol w:w="4361"/>
        <w:gridCol w:w="1559"/>
        <w:gridCol w:w="284"/>
        <w:gridCol w:w="1417"/>
        <w:gridCol w:w="284"/>
        <w:gridCol w:w="1559"/>
      </w:tblGrid>
      <w:tr w:rsidR="00770AB3" w:rsidRPr="00437D04" w:rsidTr="00770AB3">
        <w:tc>
          <w:tcPr>
            <w:tcW w:w="4361" w:type="dxa"/>
            <w:vAlign w:val="bottom"/>
          </w:tcPr>
          <w:p w:rsidR="00770AB3" w:rsidRPr="00B972AD" w:rsidRDefault="00770AB3" w:rsidP="00770AB3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5103" w:type="dxa"/>
            <w:gridSpan w:val="5"/>
          </w:tcPr>
          <w:p w:rsidR="00770AB3" w:rsidRPr="00437D04" w:rsidRDefault="00770AB3" w:rsidP="00770AB3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D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งบการเงินรวม (</w:t>
            </w:r>
            <w:r w:rsidRPr="00437D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พันบาท</w:t>
            </w:r>
            <w:r w:rsidRPr="00437D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70AB3" w:rsidRPr="00B972AD" w:rsidTr="00770AB3">
        <w:tc>
          <w:tcPr>
            <w:tcW w:w="4361" w:type="dxa"/>
            <w:vAlign w:val="bottom"/>
          </w:tcPr>
          <w:p w:rsidR="00770AB3" w:rsidRPr="00856CC9" w:rsidRDefault="00770AB3" w:rsidP="00770AB3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70AB3" w:rsidRPr="00B972AD" w:rsidRDefault="00770AB3" w:rsidP="00770AB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70AB3" w:rsidRPr="00B972AD" w:rsidRDefault="00770AB3" w:rsidP="00770AB3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70AB3" w:rsidRPr="00B972AD" w:rsidRDefault="00770AB3" w:rsidP="00770AB3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70AB3" w:rsidRPr="00B972AD" w:rsidRDefault="00770AB3" w:rsidP="00770AB3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70AB3" w:rsidRPr="00B972AD" w:rsidRDefault="00770AB3" w:rsidP="00770AB3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</w:tr>
      <w:tr w:rsidR="00770AB3" w:rsidRPr="00B972AD" w:rsidTr="00770AB3">
        <w:tc>
          <w:tcPr>
            <w:tcW w:w="4361" w:type="dxa"/>
            <w:vAlign w:val="bottom"/>
          </w:tcPr>
          <w:p w:rsidR="00770AB3" w:rsidRPr="00B972AD" w:rsidRDefault="00770AB3" w:rsidP="00770AB3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70AB3" w:rsidRPr="00B972AD" w:rsidRDefault="00770AB3" w:rsidP="00770AB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770AB3" w:rsidRPr="00B972AD" w:rsidRDefault="00770AB3" w:rsidP="00770AB3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70AB3" w:rsidRPr="00B972AD" w:rsidRDefault="00770AB3" w:rsidP="00770AB3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770AB3" w:rsidRPr="00B972AD" w:rsidRDefault="00770AB3" w:rsidP="00770AB3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70AB3" w:rsidRPr="00B972AD" w:rsidRDefault="00770AB3" w:rsidP="00770AB3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B058DF" w:rsidRPr="00E02359" w:rsidTr="00635F59">
        <w:tc>
          <w:tcPr>
            <w:tcW w:w="4361" w:type="dxa"/>
          </w:tcPr>
          <w:p w:rsidR="00B058DF" w:rsidRDefault="00B058DF" w:rsidP="00770AB3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</w:rPr>
            </w:pPr>
            <w:r w:rsidRPr="00B058DF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559" w:type="dxa"/>
            <w:vAlign w:val="bottom"/>
          </w:tcPr>
          <w:p w:rsidR="00B058DF" w:rsidRPr="00607F9A" w:rsidRDefault="00B058DF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517</w:t>
            </w:r>
          </w:p>
        </w:tc>
        <w:tc>
          <w:tcPr>
            <w:tcW w:w="284" w:type="dxa"/>
            <w:shd w:val="clear" w:color="auto" w:fill="auto"/>
          </w:tcPr>
          <w:p w:rsidR="00B058DF" w:rsidRPr="00607F9A" w:rsidRDefault="00B058DF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058DF" w:rsidRPr="00607F9A" w:rsidRDefault="00B058DF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84" w:type="dxa"/>
            <w:shd w:val="clear" w:color="auto" w:fill="auto"/>
          </w:tcPr>
          <w:p w:rsidR="00B058DF" w:rsidRPr="004B2909" w:rsidRDefault="00B058DF" w:rsidP="00770AB3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58DF" w:rsidRPr="00607F9A" w:rsidRDefault="00B058DF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263,617</w:t>
            </w:r>
          </w:p>
        </w:tc>
      </w:tr>
      <w:tr w:rsidR="00B058DF" w:rsidRPr="00E02359" w:rsidTr="00635F59">
        <w:tc>
          <w:tcPr>
            <w:tcW w:w="4361" w:type="dxa"/>
          </w:tcPr>
          <w:p w:rsidR="00B058DF" w:rsidRPr="00A31463" w:rsidRDefault="00B058DF" w:rsidP="00770AB3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058D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 - สุทธิ</w:t>
            </w:r>
          </w:p>
        </w:tc>
        <w:tc>
          <w:tcPr>
            <w:tcW w:w="1559" w:type="dxa"/>
            <w:vAlign w:val="bottom"/>
          </w:tcPr>
          <w:p w:rsidR="00B058DF" w:rsidRPr="00607F9A" w:rsidRDefault="00B058DF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1,619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855</w:t>
            </w:r>
          </w:p>
        </w:tc>
        <w:tc>
          <w:tcPr>
            <w:tcW w:w="284" w:type="dxa"/>
            <w:shd w:val="clear" w:color="auto" w:fill="auto"/>
          </w:tcPr>
          <w:p w:rsidR="00B058DF" w:rsidRPr="00607F9A" w:rsidRDefault="00B058DF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B058DF" w:rsidRPr="004B2909" w:rsidRDefault="00B058DF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  <w:r w:rsidRPr="004B2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B058DF" w:rsidRPr="00C42CAD" w:rsidRDefault="00B058DF" w:rsidP="00770AB3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58DF" w:rsidRPr="00607F9A" w:rsidRDefault="00B058DF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1,496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755</w:t>
            </w:r>
          </w:p>
        </w:tc>
      </w:tr>
    </w:tbl>
    <w:p w:rsidR="00770AB3" w:rsidRDefault="00770AB3" w:rsidP="00D77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4361"/>
        <w:gridCol w:w="1559"/>
        <w:gridCol w:w="284"/>
        <w:gridCol w:w="1417"/>
        <w:gridCol w:w="284"/>
        <w:gridCol w:w="1559"/>
      </w:tblGrid>
      <w:tr w:rsidR="00770AB3" w:rsidRPr="00437D04" w:rsidTr="00770AB3">
        <w:tc>
          <w:tcPr>
            <w:tcW w:w="4361" w:type="dxa"/>
            <w:vAlign w:val="bottom"/>
          </w:tcPr>
          <w:p w:rsidR="00770AB3" w:rsidRPr="00B972AD" w:rsidRDefault="00770AB3" w:rsidP="00770AB3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5103" w:type="dxa"/>
            <w:gridSpan w:val="5"/>
          </w:tcPr>
          <w:p w:rsidR="00770AB3" w:rsidRPr="00437D04" w:rsidRDefault="00481670" w:rsidP="00770AB3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770AB3" w:rsidRPr="00437D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="00770AB3" w:rsidRPr="00437D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พันบาท</w:t>
            </w:r>
            <w:r w:rsidR="00770AB3" w:rsidRPr="00437D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70AB3" w:rsidRPr="00B972AD" w:rsidTr="00770AB3">
        <w:tc>
          <w:tcPr>
            <w:tcW w:w="4361" w:type="dxa"/>
            <w:vAlign w:val="bottom"/>
          </w:tcPr>
          <w:p w:rsidR="00770AB3" w:rsidRPr="00856CC9" w:rsidRDefault="00770AB3" w:rsidP="00770AB3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70AB3" w:rsidRPr="00B972AD" w:rsidRDefault="00770AB3" w:rsidP="00770AB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70AB3" w:rsidRPr="00B972AD" w:rsidRDefault="00770AB3" w:rsidP="00770AB3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70AB3" w:rsidRPr="00B972AD" w:rsidRDefault="00770AB3" w:rsidP="00770AB3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70AB3" w:rsidRPr="00B972AD" w:rsidRDefault="00770AB3" w:rsidP="00770AB3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70AB3" w:rsidRPr="00B972AD" w:rsidRDefault="00770AB3" w:rsidP="00770AB3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</w:tr>
      <w:tr w:rsidR="00770AB3" w:rsidRPr="00B972AD" w:rsidTr="00770AB3">
        <w:tc>
          <w:tcPr>
            <w:tcW w:w="4361" w:type="dxa"/>
            <w:vAlign w:val="bottom"/>
          </w:tcPr>
          <w:p w:rsidR="00770AB3" w:rsidRPr="00B972AD" w:rsidRDefault="00770AB3" w:rsidP="00770AB3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70AB3" w:rsidRPr="00B972AD" w:rsidRDefault="00770AB3" w:rsidP="00770AB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770AB3" w:rsidRPr="00B972AD" w:rsidRDefault="00770AB3" w:rsidP="00770AB3">
            <w:pPr>
              <w:pStyle w:val="30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70AB3" w:rsidRPr="00B972AD" w:rsidRDefault="00770AB3" w:rsidP="00770AB3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770AB3" w:rsidRPr="00B972AD" w:rsidRDefault="00770AB3" w:rsidP="00770AB3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70AB3" w:rsidRPr="00B972AD" w:rsidRDefault="00770AB3" w:rsidP="00770AB3">
            <w:pPr>
              <w:pStyle w:val="30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B058DF" w:rsidRPr="00E02359" w:rsidTr="00635F59">
        <w:tc>
          <w:tcPr>
            <w:tcW w:w="4361" w:type="dxa"/>
          </w:tcPr>
          <w:p w:rsidR="00B058DF" w:rsidRDefault="00B058DF" w:rsidP="00635F5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</w:rPr>
            </w:pPr>
            <w:r w:rsidRPr="00B058DF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559" w:type="dxa"/>
            <w:vAlign w:val="center"/>
          </w:tcPr>
          <w:p w:rsidR="00B058DF" w:rsidRPr="004B2909" w:rsidRDefault="00B058DF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290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058DF" w:rsidRPr="00607F9A" w:rsidRDefault="00B058DF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058DF" w:rsidRPr="00607F9A" w:rsidRDefault="00B058DF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84" w:type="dxa"/>
            <w:shd w:val="clear" w:color="auto" w:fill="auto"/>
          </w:tcPr>
          <w:p w:rsidR="00B058DF" w:rsidRPr="004B2909" w:rsidRDefault="00B058DF" w:rsidP="00770AB3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58DF" w:rsidRPr="00607F9A" w:rsidRDefault="00B058DF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</w:tr>
      <w:tr w:rsidR="00B058DF" w:rsidRPr="00E02359" w:rsidTr="00635F59">
        <w:tc>
          <w:tcPr>
            <w:tcW w:w="4361" w:type="dxa"/>
          </w:tcPr>
          <w:p w:rsidR="00B058DF" w:rsidRPr="00A31463" w:rsidRDefault="00B058DF" w:rsidP="00635F59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058D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 - สุทธิ</w:t>
            </w:r>
          </w:p>
        </w:tc>
        <w:tc>
          <w:tcPr>
            <w:tcW w:w="1559" w:type="dxa"/>
            <w:vAlign w:val="bottom"/>
          </w:tcPr>
          <w:p w:rsidR="00B058DF" w:rsidRPr="00607F9A" w:rsidRDefault="00B058DF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524</w:t>
            </w:r>
          </w:p>
        </w:tc>
        <w:tc>
          <w:tcPr>
            <w:tcW w:w="284" w:type="dxa"/>
            <w:shd w:val="clear" w:color="auto" w:fill="auto"/>
          </w:tcPr>
          <w:p w:rsidR="00B058DF" w:rsidRPr="00607F9A" w:rsidRDefault="00B058DF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B058DF" w:rsidRPr="004B2909" w:rsidRDefault="00B058DF" w:rsidP="00635F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2909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  <w:r w:rsidRPr="004B2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B058DF" w:rsidRPr="00C42CAD" w:rsidRDefault="00B058DF" w:rsidP="00770AB3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58DF" w:rsidRPr="00C42CAD" w:rsidRDefault="00B058DF" w:rsidP="00770A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696,424</w:t>
            </w:r>
          </w:p>
        </w:tc>
      </w:tr>
    </w:tbl>
    <w:p w:rsidR="00240E4F" w:rsidRPr="00FC66FC" w:rsidRDefault="00240E4F" w:rsidP="00D77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FC66FC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770AB3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843905">
        <w:rPr>
          <w:rFonts w:ascii="Angsana New" w:hAnsi="Angsana New"/>
          <w:b/>
          <w:bCs/>
          <w:sz w:val="30"/>
          <w:szCs w:val="30"/>
        </w:rPr>
        <w:t>.</w:t>
      </w:r>
      <w:r w:rsidR="00843905">
        <w:rPr>
          <w:rFonts w:ascii="Angsana New" w:hAnsi="Angsana New"/>
          <w:b/>
          <w:bCs/>
          <w:sz w:val="30"/>
          <w:szCs w:val="30"/>
        </w:rPr>
        <w:tab/>
      </w:r>
      <w:r w:rsidRPr="00FC66FC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:rsidR="00240E4F" w:rsidRDefault="00240E4F" w:rsidP="0024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392A2E" w:rsidRDefault="0009051F" w:rsidP="00791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งบการเงินนี้ได้รับการอนุมัติให้ออกโดยที่ประชุมคณะกรรมการของ</w:t>
      </w:r>
      <w:r w:rsidRPr="00264264">
        <w:rPr>
          <w:rFonts w:ascii="Angsana New" w:hAnsi="Angsana New" w:hint="cs"/>
          <w:sz w:val="30"/>
          <w:szCs w:val="30"/>
          <w:cs/>
        </w:rPr>
        <w:t xml:space="preserve">บริษัทเมื่อวันที่ </w:t>
      </w:r>
      <w:r w:rsidR="00B42248">
        <w:rPr>
          <w:rFonts w:ascii="Angsana New" w:hAnsi="Angsana New"/>
          <w:sz w:val="30"/>
          <w:szCs w:val="30"/>
        </w:rPr>
        <w:t>27</w:t>
      </w:r>
      <w:r w:rsidR="00A61806" w:rsidRPr="00264264">
        <w:rPr>
          <w:rFonts w:ascii="Angsana New" w:hAnsi="Angsana New"/>
          <w:sz w:val="30"/>
          <w:szCs w:val="30"/>
        </w:rPr>
        <w:t xml:space="preserve"> </w:t>
      </w:r>
      <w:r w:rsidRPr="00264264">
        <w:rPr>
          <w:rFonts w:ascii="Angsana New" w:hAnsi="Angsana New" w:hint="cs"/>
          <w:sz w:val="30"/>
          <w:szCs w:val="30"/>
          <w:cs/>
        </w:rPr>
        <w:t>กุมภาพันธ์</w:t>
      </w:r>
      <w:r w:rsidR="00AC4788">
        <w:rPr>
          <w:rFonts w:ascii="Angsana New" w:hAnsi="Angsana New"/>
          <w:sz w:val="30"/>
          <w:szCs w:val="30"/>
        </w:rPr>
        <w:t xml:space="preserve"> 2566</w:t>
      </w:r>
    </w:p>
    <w:p w:rsidR="0009051F" w:rsidRPr="00392A2E" w:rsidRDefault="00392A2E" w:rsidP="00392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ab/>
      </w:r>
    </w:p>
    <w:sectPr w:rsidR="0009051F" w:rsidRPr="00392A2E" w:rsidSect="00F73EC0">
      <w:footerReference w:type="default" r:id="rId16"/>
      <w:footerReference w:type="first" r:id="rId17"/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DD0" w:rsidRDefault="00AC4DD0">
      <w:r>
        <w:separator/>
      </w:r>
    </w:p>
  </w:endnote>
  <w:endnote w:type="continuationSeparator" w:id="0">
    <w:p w:rsidR="00AC4DD0" w:rsidRDefault="00AC4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59" w:rsidRDefault="0097229E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35F5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5F59" w:rsidRDefault="00635F59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59" w:rsidRDefault="0097229E" w:rsidP="007B4B4D">
    <w:pPr>
      <w:pStyle w:val="Footer"/>
      <w:ind w:right="674"/>
      <w:jc w:val="right"/>
    </w:pPr>
    <w:fldSimple w:instr=" PAGE   \* MERGEFORMAT ">
      <w:r w:rsidR="00B00906">
        <w:rPr>
          <w:noProof/>
        </w:rPr>
        <w:t>21</w:t>
      </w:r>
    </w:fldSimple>
  </w:p>
  <w:p w:rsidR="00635F59" w:rsidRDefault="00635F59" w:rsidP="002302FE">
    <w:pPr>
      <w:pStyle w:val="Footer"/>
      <w:ind w:right="37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59" w:rsidRDefault="00635F59" w:rsidP="00BA20A7">
    <w:pPr>
      <w:pStyle w:val="Footer"/>
      <w:ind w:right="-84"/>
      <w:jc w:val="right"/>
    </w:pPr>
  </w:p>
  <w:p w:rsidR="00635F59" w:rsidRDefault="00635F59" w:rsidP="00BA20A7">
    <w:pPr>
      <w:pStyle w:val="Footer"/>
      <w:ind w:right="-84"/>
      <w:jc w:val="right"/>
    </w:pPr>
  </w:p>
  <w:p w:rsidR="00635F59" w:rsidRPr="008C4D8A" w:rsidRDefault="00635F59" w:rsidP="00BA20A7">
    <w:pPr>
      <w:pStyle w:val="Footer"/>
      <w:ind w:right="-84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17</w:t>
    </w:r>
  </w:p>
  <w:p w:rsidR="00635F59" w:rsidRPr="00792103" w:rsidRDefault="00635F59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59" w:rsidRDefault="0097229E" w:rsidP="00CF2F39">
    <w:pPr>
      <w:pStyle w:val="Footer"/>
      <w:ind w:right="391"/>
      <w:jc w:val="right"/>
    </w:pPr>
    <w:fldSimple w:instr=" PAGE   \* MERGEFORMAT ">
      <w:r w:rsidR="00635F59">
        <w:rPr>
          <w:noProof/>
        </w:rPr>
        <w:t>43</w:t>
      </w:r>
    </w:fldSimple>
  </w:p>
  <w:p w:rsidR="00635F59" w:rsidRPr="00792103" w:rsidRDefault="00635F59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59" w:rsidRDefault="0097229E" w:rsidP="00031ADF">
    <w:pPr>
      <w:pStyle w:val="Footer"/>
      <w:ind w:right="674"/>
      <w:jc w:val="right"/>
    </w:pPr>
    <w:fldSimple w:instr=" PAGE   \* MERGEFORMAT ">
      <w:r w:rsidR="00B00906">
        <w:rPr>
          <w:noProof/>
        </w:rPr>
        <w:t>49</w:t>
      </w:r>
    </w:fldSimple>
  </w:p>
  <w:p w:rsidR="00635F59" w:rsidRDefault="00635F59" w:rsidP="002302FE">
    <w:pPr>
      <w:pStyle w:val="Footer"/>
      <w:ind w:right="373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59" w:rsidRDefault="0097229E" w:rsidP="00031ADF">
    <w:pPr>
      <w:pStyle w:val="Footer"/>
      <w:tabs>
        <w:tab w:val="clear" w:pos="9072"/>
        <w:tab w:val="right" w:pos="9214"/>
      </w:tabs>
      <w:ind w:right="674"/>
      <w:jc w:val="right"/>
    </w:pPr>
    <w:fldSimple w:instr=" PAGE   \* MERGEFORMAT ">
      <w:r w:rsidR="00635F59">
        <w:rPr>
          <w:noProof/>
        </w:rPr>
        <w:t>52</w:t>
      </w:r>
    </w:fldSimple>
  </w:p>
  <w:p w:rsidR="00635F59" w:rsidRPr="00792103" w:rsidRDefault="00635F59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59" w:rsidRDefault="0097229E" w:rsidP="00031ADF">
    <w:pPr>
      <w:pStyle w:val="Footer"/>
      <w:ind w:right="58"/>
      <w:jc w:val="right"/>
    </w:pPr>
    <w:fldSimple w:instr=" PAGE   \* MERGEFORMAT ">
      <w:r w:rsidR="00B00906">
        <w:rPr>
          <w:noProof/>
        </w:rPr>
        <w:t>73</w:t>
      </w:r>
    </w:fldSimple>
  </w:p>
  <w:p w:rsidR="00635F59" w:rsidRDefault="00635F59" w:rsidP="002302FE">
    <w:pPr>
      <w:pStyle w:val="Footer"/>
      <w:ind w:right="373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59" w:rsidRDefault="0097229E" w:rsidP="00031ADF">
    <w:pPr>
      <w:pStyle w:val="Footer"/>
      <w:tabs>
        <w:tab w:val="clear" w:pos="9072"/>
        <w:tab w:val="right" w:pos="9214"/>
      </w:tabs>
      <w:ind w:right="-84"/>
      <w:jc w:val="right"/>
    </w:pPr>
    <w:fldSimple w:instr=" PAGE   \* MERGEFORMAT ">
      <w:r w:rsidR="00635F59">
        <w:rPr>
          <w:noProof/>
        </w:rPr>
        <w:t>51</w:t>
      </w:r>
    </w:fldSimple>
  </w:p>
  <w:p w:rsidR="00635F59" w:rsidRPr="00792103" w:rsidRDefault="00635F59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DD0" w:rsidRDefault="00AC4DD0">
      <w:r>
        <w:separator/>
      </w:r>
    </w:p>
  </w:footnote>
  <w:footnote w:type="continuationSeparator" w:id="0">
    <w:p w:rsidR="00AC4DD0" w:rsidRDefault="00AC4D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59" w:rsidRDefault="00635F59" w:rsidP="007A33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rPr>
        <w:rFonts w:ascii="Angsana New" w:hAnsi="Angsana New"/>
        <w:b/>
        <w:bCs/>
        <w:sz w:val="32"/>
        <w:szCs w:val="32"/>
      </w:rPr>
    </w:pPr>
  </w:p>
  <w:p w:rsidR="00635F59" w:rsidRDefault="00635F59" w:rsidP="003258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635F59" w:rsidRPr="00D27ADF" w:rsidRDefault="00635F59" w:rsidP="003258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:rsidR="00635F59" w:rsidRDefault="00635F59" w:rsidP="00E42B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cs/>
      </w:rPr>
      <w:t>31 ธันวาคม 256</w:t>
    </w:r>
    <w:r>
      <w:rPr>
        <w:rFonts w:ascii="Angsana New" w:hAnsi="Angsana New" w:hint="cs"/>
        <w:b/>
        <w:bCs/>
        <w:sz w:val="32"/>
        <w:szCs w:val="32"/>
        <w:cs/>
      </w:rPr>
      <w:t>5</w:t>
    </w:r>
    <w:r>
      <w:rPr>
        <w:rFonts w:ascii="Angsana New" w:hAnsi="Angsana New"/>
        <w:b/>
        <w:bCs/>
        <w:sz w:val="32"/>
        <w:szCs w:val="32"/>
        <w:cs/>
      </w:rPr>
      <w:t xml:space="preserve"> และ 256</w:t>
    </w:r>
    <w:r>
      <w:rPr>
        <w:rFonts w:ascii="Angsana New" w:hAnsi="Angsana New" w:hint="cs"/>
        <w:b/>
        <w:bCs/>
        <w:sz w:val="32"/>
        <w:szCs w:val="32"/>
        <w:cs/>
      </w:rPr>
      <w:t>4</w:t>
    </w:r>
  </w:p>
  <w:p w:rsidR="00635F59" w:rsidRDefault="00635F59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:rsidR="00635F59" w:rsidRPr="008F2B0D" w:rsidRDefault="00635F59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59" w:rsidRDefault="00635F5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635F59" w:rsidRPr="005F70D0" w:rsidRDefault="00635F5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635F59" w:rsidRPr="00D27ADF" w:rsidRDefault="00635F5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</w:p>
  <w:p w:rsidR="00635F59" w:rsidRPr="00D27ADF" w:rsidRDefault="00635F5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cs/>
      </w:rPr>
      <w:t>31 ธันวาคม 256</w:t>
    </w:r>
    <w:r>
      <w:rPr>
        <w:rFonts w:ascii="Angsana New" w:hAnsi="Angsana New" w:hint="cs"/>
        <w:b/>
        <w:bCs/>
        <w:sz w:val="32"/>
        <w:szCs w:val="32"/>
        <w:cs/>
      </w:rPr>
      <w:t>5</w:t>
    </w:r>
    <w:r>
      <w:rPr>
        <w:rFonts w:ascii="Angsana New" w:hAnsi="Angsana New"/>
        <w:b/>
        <w:bCs/>
        <w:sz w:val="32"/>
        <w:szCs w:val="32"/>
        <w:cs/>
      </w:rPr>
      <w:t xml:space="preserve"> และ 256</w:t>
    </w:r>
    <w:r>
      <w:rPr>
        <w:rFonts w:ascii="Angsana New" w:hAnsi="Angsana New" w:hint="cs"/>
        <w:b/>
        <w:bCs/>
        <w:sz w:val="32"/>
        <w:szCs w:val="32"/>
        <w:cs/>
      </w:rPr>
      <w:t>4</w:t>
    </w:r>
  </w:p>
  <w:p w:rsidR="00635F59" w:rsidRDefault="00635F59">
    <w:pPr>
      <w:pStyle w:val="Header"/>
      <w:rPr>
        <w:sz w:val="30"/>
        <w:szCs w:val="30"/>
      </w:rPr>
    </w:pPr>
  </w:p>
  <w:p w:rsidR="00635F59" w:rsidRPr="008F2B0D" w:rsidRDefault="00635F59">
    <w:pPr>
      <w:pStyle w:val="Header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185BE8"/>
    <w:multiLevelType w:val="hybridMultilevel"/>
    <w:tmpl w:val="8B027244"/>
    <w:lvl w:ilvl="0" w:tplc="CD70FDCE">
      <w:start w:val="1"/>
      <w:numFmt w:val="thaiLetters"/>
      <w:lvlText w:val="%1)"/>
      <w:lvlJc w:val="left"/>
      <w:pPr>
        <w:ind w:left="1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1" w:hanging="360"/>
      </w:pPr>
    </w:lvl>
    <w:lvl w:ilvl="2" w:tplc="0409001B" w:tentative="1">
      <w:start w:val="1"/>
      <w:numFmt w:val="lowerRoman"/>
      <w:lvlText w:val="%3."/>
      <w:lvlJc w:val="right"/>
      <w:pPr>
        <w:ind w:left="2841" w:hanging="180"/>
      </w:pPr>
    </w:lvl>
    <w:lvl w:ilvl="3" w:tplc="0409000F" w:tentative="1">
      <w:start w:val="1"/>
      <w:numFmt w:val="decimal"/>
      <w:lvlText w:val="%4."/>
      <w:lvlJc w:val="left"/>
      <w:pPr>
        <w:ind w:left="3561" w:hanging="360"/>
      </w:pPr>
    </w:lvl>
    <w:lvl w:ilvl="4" w:tplc="04090019" w:tentative="1">
      <w:start w:val="1"/>
      <w:numFmt w:val="lowerLetter"/>
      <w:lvlText w:val="%5."/>
      <w:lvlJc w:val="left"/>
      <w:pPr>
        <w:ind w:left="4281" w:hanging="360"/>
      </w:pPr>
    </w:lvl>
    <w:lvl w:ilvl="5" w:tplc="0409001B" w:tentative="1">
      <w:start w:val="1"/>
      <w:numFmt w:val="lowerRoman"/>
      <w:lvlText w:val="%6."/>
      <w:lvlJc w:val="right"/>
      <w:pPr>
        <w:ind w:left="5001" w:hanging="180"/>
      </w:pPr>
    </w:lvl>
    <w:lvl w:ilvl="6" w:tplc="0409000F" w:tentative="1">
      <w:start w:val="1"/>
      <w:numFmt w:val="decimal"/>
      <w:lvlText w:val="%7."/>
      <w:lvlJc w:val="left"/>
      <w:pPr>
        <w:ind w:left="5721" w:hanging="360"/>
      </w:pPr>
    </w:lvl>
    <w:lvl w:ilvl="7" w:tplc="04090019" w:tentative="1">
      <w:start w:val="1"/>
      <w:numFmt w:val="lowerLetter"/>
      <w:lvlText w:val="%8."/>
      <w:lvlJc w:val="left"/>
      <w:pPr>
        <w:ind w:left="6441" w:hanging="360"/>
      </w:pPr>
    </w:lvl>
    <w:lvl w:ilvl="8" w:tplc="0409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526F3030"/>
    <w:multiLevelType w:val="hybridMultilevel"/>
    <w:tmpl w:val="8D800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>
    <w:nsid w:val="711A51E4"/>
    <w:multiLevelType w:val="hybridMultilevel"/>
    <w:tmpl w:val="F76A53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19"/>
  </w:num>
  <w:num w:numId="14">
    <w:abstractNumId w:val="15"/>
  </w:num>
  <w:num w:numId="15">
    <w:abstractNumId w:val="17"/>
  </w:num>
  <w:num w:numId="16">
    <w:abstractNumId w:val="14"/>
  </w:num>
  <w:num w:numId="17">
    <w:abstractNumId w:val="13"/>
  </w:num>
  <w:num w:numId="18">
    <w:abstractNumId w:val="20"/>
  </w:num>
  <w:num w:numId="19">
    <w:abstractNumId w:val="10"/>
  </w:num>
  <w:num w:numId="20">
    <w:abstractNumId w:val="18"/>
  </w:num>
  <w:num w:numId="21">
    <w:abstractNumId w:val="11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6419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1CE8"/>
    <w:rsid w:val="00001FC6"/>
    <w:rsid w:val="00002028"/>
    <w:rsid w:val="00002473"/>
    <w:rsid w:val="0000263F"/>
    <w:rsid w:val="00002655"/>
    <w:rsid w:val="00002A6E"/>
    <w:rsid w:val="00003227"/>
    <w:rsid w:val="000032E3"/>
    <w:rsid w:val="000033EE"/>
    <w:rsid w:val="00003B58"/>
    <w:rsid w:val="00004141"/>
    <w:rsid w:val="0000423F"/>
    <w:rsid w:val="000043BC"/>
    <w:rsid w:val="000046AC"/>
    <w:rsid w:val="00004D36"/>
    <w:rsid w:val="00005198"/>
    <w:rsid w:val="000058E3"/>
    <w:rsid w:val="00005D82"/>
    <w:rsid w:val="00005FF2"/>
    <w:rsid w:val="00006228"/>
    <w:rsid w:val="00006568"/>
    <w:rsid w:val="0000670C"/>
    <w:rsid w:val="00006A26"/>
    <w:rsid w:val="00006BB8"/>
    <w:rsid w:val="00006F8E"/>
    <w:rsid w:val="00007515"/>
    <w:rsid w:val="00007594"/>
    <w:rsid w:val="00007921"/>
    <w:rsid w:val="00007BEA"/>
    <w:rsid w:val="00010C3B"/>
    <w:rsid w:val="00010E0E"/>
    <w:rsid w:val="000112DA"/>
    <w:rsid w:val="0001131E"/>
    <w:rsid w:val="000117B0"/>
    <w:rsid w:val="00011B30"/>
    <w:rsid w:val="00011C5A"/>
    <w:rsid w:val="00011D0A"/>
    <w:rsid w:val="00011F82"/>
    <w:rsid w:val="0001217E"/>
    <w:rsid w:val="0001223B"/>
    <w:rsid w:val="000125C1"/>
    <w:rsid w:val="00012B39"/>
    <w:rsid w:val="00012D76"/>
    <w:rsid w:val="00012FA7"/>
    <w:rsid w:val="00013069"/>
    <w:rsid w:val="00013349"/>
    <w:rsid w:val="00013416"/>
    <w:rsid w:val="00013545"/>
    <w:rsid w:val="000140B9"/>
    <w:rsid w:val="00014CAB"/>
    <w:rsid w:val="00015154"/>
    <w:rsid w:val="000153F4"/>
    <w:rsid w:val="00015725"/>
    <w:rsid w:val="000157A8"/>
    <w:rsid w:val="00016282"/>
    <w:rsid w:val="00017389"/>
    <w:rsid w:val="000173A1"/>
    <w:rsid w:val="0001744B"/>
    <w:rsid w:val="0001748B"/>
    <w:rsid w:val="000174EC"/>
    <w:rsid w:val="0001783A"/>
    <w:rsid w:val="00017841"/>
    <w:rsid w:val="000178F8"/>
    <w:rsid w:val="00017A88"/>
    <w:rsid w:val="00017DB7"/>
    <w:rsid w:val="00017F8E"/>
    <w:rsid w:val="0002004E"/>
    <w:rsid w:val="00020429"/>
    <w:rsid w:val="00020824"/>
    <w:rsid w:val="00020964"/>
    <w:rsid w:val="00020979"/>
    <w:rsid w:val="0002099D"/>
    <w:rsid w:val="00020C34"/>
    <w:rsid w:val="00020E42"/>
    <w:rsid w:val="00021261"/>
    <w:rsid w:val="000214DF"/>
    <w:rsid w:val="00021AFF"/>
    <w:rsid w:val="00021F0D"/>
    <w:rsid w:val="000222CA"/>
    <w:rsid w:val="00022604"/>
    <w:rsid w:val="000231B7"/>
    <w:rsid w:val="0002330A"/>
    <w:rsid w:val="00023D45"/>
    <w:rsid w:val="00023DDB"/>
    <w:rsid w:val="00023EB1"/>
    <w:rsid w:val="00023F08"/>
    <w:rsid w:val="000245F4"/>
    <w:rsid w:val="00024842"/>
    <w:rsid w:val="00024A21"/>
    <w:rsid w:val="00025048"/>
    <w:rsid w:val="00025234"/>
    <w:rsid w:val="00025802"/>
    <w:rsid w:val="00025CD8"/>
    <w:rsid w:val="000260CB"/>
    <w:rsid w:val="00026102"/>
    <w:rsid w:val="00026153"/>
    <w:rsid w:val="000264A4"/>
    <w:rsid w:val="00026707"/>
    <w:rsid w:val="0002671B"/>
    <w:rsid w:val="000268B9"/>
    <w:rsid w:val="00026DA5"/>
    <w:rsid w:val="0002735D"/>
    <w:rsid w:val="0002742E"/>
    <w:rsid w:val="00027789"/>
    <w:rsid w:val="00027800"/>
    <w:rsid w:val="0003046A"/>
    <w:rsid w:val="00030922"/>
    <w:rsid w:val="00030926"/>
    <w:rsid w:val="00030B8F"/>
    <w:rsid w:val="00030DC0"/>
    <w:rsid w:val="00030E2A"/>
    <w:rsid w:val="00031A22"/>
    <w:rsid w:val="00031ADF"/>
    <w:rsid w:val="00031EEF"/>
    <w:rsid w:val="000320D8"/>
    <w:rsid w:val="0003210E"/>
    <w:rsid w:val="000321EB"/>
    <w:rsid w:val="00032781"/>
    <w:rsid w:val="000327B7"/>
    <w:rsid w:val="00032995"/>
    <w:rsid w:val="00032C37"/>
    <w:rsid w:val="00032C38"/>
    <w:rsid w:val="00032E12"/>
    <w:rsid w:val="00033182"/>
    <w:rsid w:val="00033570"/>
    <w:rsid w:val="00033798"/>
    <w:rsid w:val="00033C13"/>
    <w:rsid w:val="00034035"/>
    <w:rsid w:val="0003484F"/>
    <w:rsid w:val="000348CE"/>
    <w:rsid w:val="000351B2"/>
    <w:rsid w:val="0003550D"/>
    <w:rsid w:val="00035755"/>
    <w:rsid w:val="000358F0"/>
    <w:rsid w:val="00035B90"/>
    <w:rsid w:val="00036EE0"/>
    <w:rsid w:val="000372A9"/>
    <w:rsid w:val="000375E1"/>
    <w:rsid w:val="00037754"/>
    <w:rsid w:val="00037831"/>
    <w:rsid w:val="00040018"/>
    <w:rsid w:val="0004006D"/>
    <w:rsid w:val="000400F6"/>
    <w:rsid w:val="00040654"/>
    <w:rsid w:val="000408CB"/>
    <w:rsid w:val="00040C07"/>
    <w:rsid w:val="00041119"/>
    <w:rsid w:val="00041155"/>
    <w:rsid w:val="000414BE"/>
    <w:rsid w:val="00041582"/>
    <w:rsid w:val="00041D36"/>
    <w:rsid w:val="00042061"/>
    <w:rsid w:val="00042461"/>
    <w:rsid w:val="000424F2"/>
    <w:rsid w:val="0004263C"/>
    <w:rsid w:val="00042A87"/>
    <w:rsid w:val="00042C1B"/>
    <w:rsid w:val="000433A8"/>
    <w:rsid w:val="000434F8"/>
    <w:rsid w:val="00043761"/>
    <w:rsid w:val="00043E82"/>
    <w:rsid w:val="00044092"/>
    <w:rsid w:val="000441A5"/>
    <w:rsid w:val="00044306"/>
    <w:rsid w:val="00044530"/>
    <w:rsid w:val="00044648"/>
    <w:rsid w:val="000446A9"/>
    <w:rsid w:val="000451F8"/>
    <w:rsid w:val="000454F6"/>
    <w:rsid w:val="000456BA"/>
    <w:rsid w:val="00045A4B"/>
    <w:rsid w:val="000461B1"/>
    <w:rsid w:val="0004636C"/>
    <w:rsid w:val="00046569"/>
    <w:rsid w:val="0004661A"/>
    <w:rsid w:val="00046644"/>
    <w:rsid w:val="00046BB7"/>
    <w:rsid w:val="00046FBF"/>
    <w:rsid w:val="00047467"/>
    <w:rsid w:val="000477E4"/>
    <w:rsid w:val="0004786F"/>
    <w:rsid w:val="00047EC7"/>
    <w:rsid w:val="00050817"/>
    <w:rsid w:val="00050905"/>
    <w:rsid w:val="00050929"/>
    <w:rsid w:val="00050F38"/>
    <w:rsid w:val="000510D2"/>
    <w:rsid w:val="000518B0"/>
    <w:rsid w:val="00051BFB"/>
    <w:rsid w:val="00051D04"/>
    <w:rsid w:val="00052224"/>
    <w:rsid w:val="0005273D"/>
    <w:rsid w:val="00052B4C"/>
    <w:rsid w:val="00052D77"/>
    <w:rsid w:val="00053684"/>
    <w:rsid w:val="0005379C"/>
    <w:rsid w:val="00053B09"/>
    <w:rsid w:val="00053DA7"/>
    <w:rsid w:val="00053ED2"/>
    <w:rsid w:val="00054342"/>
    <w:rsid w:val="000546FA"/>
    <w:rsid w:val="00054A49"/>
    <w:rsid w:val="00054F9F"/>
    <w:rsid w:val="00055013"/>
    <w:rsid w:val="000554E3"/>
    <w:rsid w:val="0005552B"/>
    <w:rsid w:val="00055807"/>
    <w:rsid w:val="000558B0"/>
    <w:rsid w:val="00055C11"/>
    <w:rsid w:val="00055C32"/>
    <w:rsid w:val="00056022"/>
    <w:rsid w:val="000566F8"/>
    <w:rsid w:val="00056EF7"/>
    <w:rsid w:val="00056F4A"/>
    <w:rsid w:val="00057577"/>
    <w:rsid w:val="000576C3"/>
    <w:rsid w:val="00057813"/>
    <w:rsid w:val="00057A56"/>
    <w:rsid w:val="00057AB9"/>
    <w:rsid w:val="00057D11"/>
    <w:rsid w:val="00060AA0"/>
    <w:rsid w:val="00060F63"/>
    <w:rsid w:val="00061853"/>
    <w:rsid w:val="00061CFF"/>
    <w:rsid w:val="00062267"/>
    <w:rsid w:val="0006226A"/>
    <w:rsid w:val="000624A8"/>
    <w:rsid w:val="00062681"/>
    <w:rsid w:val="000626AE"/>
    <w:rsid w:val="000639D7"/>
    <w:rsid w:val="00064239"/>
    <w:rsid w:val="00064319"/>
    <w:rsid w:val="000644F1"/>
    <w:rsid w:val="000645DB"/>
    <w:rsid w:val="00064606"/>
    <w:rsid w:val="00064800"/>
    <w:rsid w:val="00064929"/>
    <w:rsid w:val="00064DE5"/>
    <w:rsid w:val="0006574D"/>
    <w:rsid w:val="00065917"/>
    <w:rsid w:val="00066359"/>
    <w:rsid w:val="00066A2E"/>
    <w:rsid w:val="00067110"/>
    <w:rsid w:val="000671D2"/>
    <w:rsid w:val="00067663"/>
    <w:rsid w:val="00067688"/>
    <w:rsid w:val="000678D5"/>
    <w:rsid w:val="00067E38"/>
    <w:rsid w:val="00067FB8"/>
    <w:rsid w:val="000705C9"/>
    <w:rsid w:val="00070738"/>
    <w:rsid w:val="00070E33"/>
    <w:rsid w:val="00071108"/>
    <w:rsid w:val="0007174E"/>
    <w:rsid w:val="00071857"/>
    <w:rsid w:val="00071BBB"/>
    <w:rsid w:val="000722F2"/>
    <w:rsid w:val="000725DD"/>
    <w:rsid w:val="00072CA7"/>
    <w:rsid w:val="00072CD0"/>
    <w:rsid w:val="00073298"/>
    <w:rsid w:val="00073935"/>
    <w:rsid w:val="00073E9C"/>
    <w:rsid w:val="00074061"/>
    <w:rsid w:val="00074082"/>
    <w:rsid w:val="0007409D"/>
    <w:rsid w:val="00074C18"/>
    <w:rsid w:val="00074DA2"/>
    <w:rsid w:val="0007532D"/>
    <w:rsid w:val="00075AC7"/>
    <w:rsid w:val="00075DA8"/>
    <w:rsid w:val="00076170"/>
    <w:rsid w:val="00076190"/>
    <w:rsid w:val="00076240"/>
    <w:rsid w:val="000764B6"/>
    <w:rsid w:val="000767A6"/>
    <w:rsid w:val="00076C83"/>
    <w:rsid w:val="0007724B"/>
    <w:rsid w:val="0007742F"/>
    <w:rsid w:val="0007793B"/>
    <w:rsid w:val="00077B9D"/>
    <w:rsid w:val="00077BDB"/>
    <w:rsid w:val="00080735"/>
    <w:rsid w:val="00080C8F"/>
    <w:rsid w:val="00080F75"/>
    <w:rsid w:val="00081389"/>
    <w:rsid w:val="000813F6"/>
    <w:rsid w:val="0008156D"/>
    <w:rsid w:val="0008163B"/>
    <w:rsid w:val="0008191F"/>
    <w:rsid w:val="000843F3"/>
    <w:rsid w:val="00084564"/>
    <w:rsid w:val="0008474C"/>
    <w:rsid w:val="00084A7A"/>
    <w:rsid w:val="0008504F"/>
    <w:rsid w:val="00085071"/>
    <w:rsid w:val="00085345"/>
    <w:rsid w:val="000854BE"/>
    <w:rsid w:val="00085743"/>
    <w:rsid w:val="00085B4E"/>
    <w:rsid w:val="0008670F"/>
    <w:rsid w:val="00086831"/>
    <w:rsid w:val="00086AF0"/>
    <w:rsid w:val="00086D61"/>
    <w:rsid w:val="000870BB"/>
    <w:rsid w:val="00090090"/>
    <w:rsid w:val="00090340"/>
    <w:rsid w:val="0009051F"/>
    <w:rsid w:val="00090595"/>
    <w:rsid w:val="00090B6C"/>
    <w:rsid w:val="00090C2E"/>
    <w:rsid w:val="0009169A"/>
    <w:rsid w:val="0009187C"/>
    <w:rsid w:val="00091B2D"/>
    <w:rsid w:val="00091BE6"/>
    <w:rsid w:val="0009208F"/>
    <w:rsid w:val="0009262F"/>
    <w:rsid w:val="00092733"/>
    <w:rsid w:val="00092A02"/>
    <w:rsid w:val="00093CF4"/>
    <w:rsid w:val="00094002"/>
    <w:rsid w:val="000940EF"/>
    <w:rsid w:val="00094104"/>
    <w:rsid w:val="00094DD9"/>
    <w:rsid w:val="0009530D"/>
    <w:rsid w:val="0009545D"/>
    <w:rsid w:val="00095682"/>
    <w:rsid w:val="00095861"/>
    <w:rsid w:val="00095B0B"/>
    <w:rsid w:val="000962C0"/>
    <w:rsid w:val="0009730C"/>
    <w:rsid w:val="00097821"/>
    <w:rsid w:val="000A0935"/>
    <w:rsid w:val="000A097A"/>
    <w:rsid w:val="000A0CAA"/>
    <w:rsid w:val="000A14D1"/>
    <w:rsid w:val="000A164C"/>
    <w:rsid w:val="000A1842"/>
    <w:rsid w:val="000A2143"/>
    <w:rsid w:val="000A28EF"/>
    <w:rsid w:val="000A29E1"/>
    <w:rsid w:val="000A2DEE"/>
    <w:rsid w:val="000A3466"/>
    <w:rsid w:val="000A3681"/>
    <w:rsid w:val="000A3B9F"/>
    <w:rsid w:val="000A3C39"/>
    <w:rsid w:val="000A3CC9"/>
    <w:rsid w:val="000A4B14"/>
    <w:rsid w:val="000A4D8A"/>
    <w:rsid w:val="000A4DF4"/>
    <w:rsid w:val="000A528D"/>
    <w:rsid w:val="000A52BF"/>
    <w:rsid w:val="000A5858"/>
    <w:rsid w:val="000A5DEC"/>
    <w:rsid w:val="000A5EEE"/>
    <w:rsid w:val="000A60C4"/>
    <w:rsid w:val="000A64EE"/>
    <w:rsid w:val="000A71F1"/>
    <w:rsid w:val="000A71FB"/>
    <w:rsid w:val="000A7201"/>
    <w:rsid w:val="000A78C3"/>
    <w:rsid w:val="000A78DF"/>
    <w:rsid w:val="000A7A3D"/>
    <w:rsid w:val="000A7EF9"/>
    <w:rsid w:val="000B0207"/>
    <w:rsid w:val="000B0518"/>
    <w:rsid w:val="000B089B"/>
    <w:rsid w:val="000B08C9"/>
    <w:rsid w:val="000B0BD2"/>
    <w:rsid w:val="000B0E11"/>
    <w:rsid w:val="000B0F70"/>
    <w:rsid w:val="000B0FD5"/>
    <w:rsid w:val="000B14D0"/>
    <w:rsid w:val="000B1A3B"/>
    <w:rsid w:val="000B1AE6"/>
    <w:rsid w:val="000B22E9"/>
    <w:rsid w:val="000B266D"/>
    <w:rsid w:val="000B284F"/>
    <w:rsid w:val="000B2A2C"/>
    <w:rsid w:val="000B2AAA"/>
    <w:rsid w:val="000B33EF"/>
    <w:rsid w:val="000B3C0F"/>
    <w:rsid w:val="000B3C86"/>
    <w:rsid w:val="000B42FF"/>
    <w:rsid w:val="000B453A"/>
    <w:rsid w:val="000B492A"/>
    <w:rsid w:val="000B4956"/>
    <w:rsid w:val="000B49DE"/>
    <w:rsid w:val="000B4B3D"/>
    <w:rsid w:val="000B4B40"/>
    <w:rsid w:val="000B545F"/>
    <w:rsid w:val="000B6130"/>
    <w:rsid w:val="000B6261"/>
    <w:rsid w:val="000B65BA"/>
    <w:rsid w:val="000B6723"/>
    <w:rsid w:val="000B6C88"/>
    <w:rsid w:val="000B7444"/>
    <w:rsid w:val="000B7A9A"/>
    <w:rsid w:val="000C008C"/>
    <w:rsid w:val="000C07CD"/>
    <w:rsid w:val="000C0914"/>
    <w:rsid w:val="000C0DEA"/>
    <w:rsid w:val="000C12B8"/>
    <w:rsid w:val="000C1595"/>
    <w:rsid w:val="000C1603"/>
    <w:rsid w:val="000C1864"/>
    <w:rsid w:val="000C1D73"/>
    <w:rsid w:val="000C1D85"/>
    <w:rsid w:val="000C1F89"/>
    <w:rsid w:val="000C234E"/>
    <w:rsid w:val="000C2594"/>
    <w:rsid w:val="000C275E"/>
    <w:rsid w:val="000C28C0"/>
    <w:rsid w:val="000C2923"/>
    <w:rsid w:val="000C2CA9"/>
    <w:rsid w:val="000C32A7"/>
    <w:rsid w:val="000C32F8"/>
    <w:rsid w:val="000C333B"/>
    <w:rsid w:val="000C37A5"/>
    <w:rsid w:val="000C3A5B"/>
    <w:rsid w:val="000C3CBC"/>
    <w:rsid w:val="000C3E4D"/>
    <w:rsid w:val="000C3FC9"/>
    <w:rsid w:val="000C406D"/>
    <w:rsid w:val="000C4291"/>
    <w:rsid w:val="000C4350"/>
    <w:rsid w:val="000C44DA"/>
    <w:rsid w:val="000C455F"/>
    <w:rsid w:val="000C4DC3"/>
    <w:rsid w:val="000C5268"/>
    <w:rsid w:val="000C546F"/>
    <w:rsid w:val="000C5AFA"/>
    <w:rsid w:val="000C5C2D"/>
    <w:rsid w:val="000C5CCB"/>
    <w:rsid w:val="000C6614"/>
    <w:rsid w:val="000C67A3"/>
    <w:rsid w:val="000C67C1"/>
    <w:rsid w:val="000C68DD"/>
    <w:rsid w:val="000C779E"/>
    <w:rsid w:val="000C7CBD"/>
    <w:rsid w:val="000C7D82"/>
    <w:rsid w:val="000D0427"/>
    <w:rsid w:val="000D05CA"/>
    <w:rsid w:val="000D0627"/>
    <w:rsid w:val="000D08C8"/>
    <w:rsid w:val="000D0A4E"/>
    <w:rsid w:val="000D10DD"/>
    <w:rsid w:val="000D120A"/>
    <w:rsid w:val="000D1542"/>
    <w:rsid w:val="000D19FD"/>
    <w:rsid w:val="000D1B9D"/>
    <w:rsid w:val="000D1E20"/>
    <w:rsid w:val="000D269A"/>
    <w:rsid w:val="000D27EB"/>
    <w:rsid w:val="000D28BE"/>
    <w:rsid w:val="000D29EF"/>
    <w:rsid w:val="000D2E40"/>
    <w:rsid w:val="000D2F80"/>
    <w:rsid w:val="000D300A"/>
    <w:rsid w:val="000D3E3D"/>
    <w:rsid w:val="000D4A48"/>
    <w:rsid w:val="000D524A"/>
    <w:rsid w:val="000D52BF"/>
    <w:rsid w:val="000D53BB"/>
    <w:rsid w:val="000D5956"/>
    <w:rsid w:val="000D67E2"/>
    <w:rsid w:val="000D6858"/>
    <w:rsid w:val="000D6BAF"/>
    <w:rsid w:val="000D6D84"/>
    <w:rsid w:val="000D6E73"/>
    <w:rsid w:val="000D6FB7"/>
    <w:rsid w:val="000D70BA"/>
    <w:rsid w:val="000D72A3"/>
    <w:rsid w:val="000D7757"/>
    <w:rsid w:val="000D7B32"/>
    <w:rsid w:val="000D7BED"/>
    <w:rsid w:val="000D7C61"/>
    <w:rsid w:val="000D7C64"/>
    <w:rsid w:val="000E2129"/>
    <w:rsid w:val="000E2565"/>
    <w:rsid w:val="000E28B5"/>
    <w:rsid w:val="000E2A88"/>
    <w:rsid w:val="000E2BFD"/>
    <w:rsid w:val="000E2C24"/>
    <w:rsid w:val="000E2CF8"/>
    <w:rsid w:val="000E3C9F"/>
    <w:rsid w:val="000E457C"/>
    <w:rsid w:val="000E462B"/>
    <w:rsid w:val="000E5047"/>
    <w:rsid w:val="000E5361"/>
    <w:rsid w:val="000E5C59"/>
    <w:rsid w:val="000E658A"/>
    <w:rsid w:val="000E6F90"/>
    <w:rsid w:val="000E733D"/>
    <w:rsid w:val="000E75D9"/>
    <w:rsid w:val="000F0144"/>
    <w:rsid w:val="000F146E"/>
    <w:rsid w:val="000F1553"/>
    <w:rsid w:val="000F1577"/>
    <w:rsid w:val="000F192A"/>
    <w:rsid w:val="000F1B02"/>
    <w:rsid w:val="000F1CEB"/>
    <w:rsid w:val="000F1F11"/>
    <w:rsid w:val="000F22F5"/>
    <w:rsid w:val="000F292A"/>
    <w:rsid w:val="000F2AF4"/>
    <w:rsid w:val="000F38DF"/>
    <w:rsid w:val="000F3D15"/>
    <w:rsid w:val="000F4778"/>
    <w:rsid w:val="000F4A39"/>
    <w:rsid w:val="000F4D91"/>
    <w:rsid w:val="000F4DC4"/>
    <w:rsid w:val="000F4E60"/>
    <w:rsid w:val="000F4F0F"/>
    <w:rsid w:val="000F5085"/>
    <w:rsid w:val="000F5DC3"/>
    <w:rsid w:val="000F5E50"/>
    <w:rsid w:val="000F60A9"/>
    <w:rsid w:val="000F62C5"/>
    <w:rsid w:val="000F6842"/>
    <w:rsid w:val="000F7053"/>
    <w:rsid w:val="000F7BB6"/>
    <w:rsid w:val="00101199"/>
    <w:rsid w:val="0010142B"/>
    <w:rsid w:val="001019A3"/>
    <w:rsid w:val="001019B0"/>
    <w:rsid w:val="00101B39"/>
    <w:rsid w:val="00101E71"/>
    <w:rsid w:val="00101EA5"/>
    <w:rsid w:val="0010212D"/>
    <w:rsid w:val="001022C7"/>
    <w:rsid w:val="0010239A"/>
    <w:rsid w:val="00102532"/>
    <w:rsid w:val="0010294A"/>
    <w:rsid w:val="00102AEE"/>
    <w:rsid w:val="00102B7D"/>
    <w:rsid w:val="00103751"/>
    <w:rsid w:val="00103C82"/>
    <w:rsid w:val="0010423A"/>
    <w:rsid w:val="00104388"/>
    <w:rsid w:val="001045C8"/>
    <w:rsid w:val="00104BB9"/>
    <w:rsid w:val="00104DDF"/>
    <w:rsid w:val="00104FBC"/>
    <w:rsid w:val="00105088"/>
    <w:rsid w:val="00105381"/>
    <w:rsid w:val="001054DB"/>
    <w:rsid w:val="00105550"/>
    <w:rsid w:val="00105596"/>
    <w:rsid w:val="001056A6"/>
    <w:rsid w:val="00105847"/>
    <w:rsid w:val="0010595F"/>
    <w:rsid w:val="001060C1"/>
    <w:rsid w:val="00107757"/>
    <w:rsid w:val="00107A0C"/>
    <w:rsid w:val="00107B98"/>
    <w:rsid w:val="00110079"/>
    <w:rsid w:val="00110251"/>
    <w:rsid w:val="0011038C"/>
    <w:rsid w:val="001103DB"/>
    <w:rsid w:val="00110C25"/>
    <w:rsid w:val="0011111D"/>
    <w:rsid w:val="001112F9"/>
    <w:rsid w:val="001114CA"/>
    <w:rsid w:val="0011185C"/>
    <w:rsid w:val="00112081"/>
    <w:rsid w:val="0011210F"/>
    <w:rsid w:val="00112D22"/>
    <w:rsid w:val="001130C1"/>
    <w:rsid w:val="001132E7"/>
    <w:rsid w:val="001134CF"/>
    <w:rsid w:val="00113664"/>
    <w:rsid w:val="001136CF"/>
    <w:rsid w:val="00113A10"/>
    <w:rsid w:val="00113C75"/>
    <w:rsid w:val="00113E77"/>
    <w:rsid w:val="00113FAE"/>
    <w:rsid w:val="001145FD"/>
    <w:rsid w:val="00114692"/>
    <w:rsid w:val="001147C9"/>
    <w:rsid w:val="00114B43"/>
    <w:rsid w:val="001151B0"/>
    <w:rsid w:val="00115624"/>
    <w:rsid w:val="00115BF4"/>
    <w:rsid w:val="001164A7"/>
    <w:rsid w:val="001164B4"/>
    <w:rsid w:val="001165BC"/>
    <w:rsid w:val="001166DB"/>
    <w:rsid w:val="00116E07"/>
    <w:rsid w:val="001172BE"/>
    <w:rsid w:val="00117AE8"/>
    <w:rsid w:val="00117C74"/>
    <w:rsid w:val="00117CA0"/>
    <w:rsid w:val="001201A7"/>
    <w:rsid w:val="001208B2"/>
    <w:rsid w:val="0012183F"/>
    <w:rsid w:val="001218FE"/>
    <w:rsid w:val="00121FBD"/>
    <w:rsid w:val="00122009"/>
    <w:rsid w:val="00122220"/>
    <w:rsid w:val="00122268"/>
    <w:rsid w:val="001228AE"/>
    <w:rsid w:val="00123DBD"/>
    <w:rsid w:val="00124782"/>
    <w:rsid w:val="00124939"/>
    <w:rsid w:val="00124AC3"/>
    <w:rsid w:val="00124B8C"/>
    <w:rsid w:val="00124F94"/>
    <w:rsid w:val="00125129"/>
    <w:rsid w:val="001259C9"/>
    <w:rsid w:val="00125AFE"/>
    <w:rsid w:val="00125D8E"/>
    <w:rsid w:val="0012603E"/>
    <w:rsid w:val="0012647A"/>
    <w:rsid w:val="00126B9C"/>
    <w:rsid w:val="00126E20"/>
    <w:rsid w:val="001273BF"/>
    <w:rsid w:val="00130560"/>
    <w:rsid w:val="0013074A"/>
    <w:rsid w:val="001308D4"/>
    <w:rsid w:val="001309EC"/>
    <w:rsid w:val="00130C02"/>
    <w:rsid w:val="00130D39"/>
    <w:rsid w:val="00130E50"/>
    <w:rsid w:val="00130EC9"/>
    <w:rsid w:val="00131AEE"/>
    <w:rsid w:val="00131B59"/>
    <w:rsid w:val="00131C85"/>
    <w:rsid w:val="0013227B"/>
    <w:rsid w:val="00132340"/>
    <w:rsid w:val="00132963"/>
    <w:rsid w:val="001329CE"/>
    <w:rsid w:val="00132BBB"/>
    <w:rsid w:val="00132D53"/>
    <w:rsid w:val="00132D6C"/>
    <w:rsid w:val="00132D8C"/>
    <w:rsid w:val="00133541"/>
    <w:rsid w:val="001338BA"/>
    <w:rsid w:val="00133F3B"/>
    <w:rsid w:val="00134B0D"/>
    <w:rsid w:val="00134DEB"/>
    <w:rsid w:val="00134ED7"/>
    <w:rsid w:val="00135138"/>
    <w:rsid w:val="001354D8"/>
    <w:rsid w:val="00135740"/>
    <w:rsid w:val="001360BB"/>
    <w:rsid w:val="0013692C"/>
    <w:rsid w:val="00136F9B"/>
    <w:rsid w:val="001370BB"/>
    <w:rsid w:val="00137178"/>
    <w:rsid w:val="00137A4B"/>
    <w:rsid w:val="00137FF3"/>
    <w:rsid w:val="0014010A"/>
    <w:rsid w:val="001401BD"/>
    <w:rsid w:val="001403B1"/>
    <w:rsid w:val="001408AF"/>
    <w:rsid w:val="00140AFD"/>
    <w:rsid w:val="00140D72"/>
    <w:rsid w:val="0014123F"/>
    <w:rsid w:val="00141FE3"/>
    <w:rsid w:val="00142274"/>
    <w:rsid w:val="00142F19"/>
    <w:rsid w:val="0014335B"/>
    <w:rsid w:val="0014342E"/>
    <w:rsid w:val="00144320"/>
    <w:rsid w:val="0014441A"/>
    <w:rsid w:val="001451C4"/>
    <w:rsid w:val="0014523E"/>
    <w:rsid w:val="00145421"/>
    <w:rsid w:val="001457F6"/>
    <w:rsid w:val="00146A64"/>
    <w:rsid w:val="00146D9D"/>
    <w:rsid w:val="00146E5E"/>
    <w:rsid w:val="001471E3"/>
    <w:rsid w:val="00147334"/>
    <w:rsid w:val="0014749A"/>
    <w:rsid w:val="00147E54"/>
    <w:rsid w:val="00147F37"/>
    <w:rsid w:val="00150027"/>
    <w:rsid w:val="0015041C"/>
    <w:rsid w:val="001506EA"/>
    <w:rsid w:val="00150EFF"/>
    <w:rsid w:val="00151210"/>
    <w:rsid w:val="0015214B"/>
    <w:rsid w:val="001522A6"/>
    <w:rsid w:val="0015298A"/>
    <w:rsid w:val="00152E8F"/>
    <w:rsid w:val="0015314C"/>
    <w:rsid w:val="001539DD"/>
    <w:rsid w:val="00154262"/>
    <w:rsid w:val="0015428C"/>
    <w:rsid w:val="001544BD"/>
    <w:rsid w:val="001545CA"/>
    <w:rsid w:val="0015462F"/>
    <w:rsid w:val="00154B83"/>
    <w:rsid w:val="00155365"/>
    <w:rsid w:val="001557CC"/>
    <w:rsid w:val="00155810"/>
    <w:rsid w:val="00155CB3"/>
    <w:rsid w:val="00155EBB"/>
    <w:rsid w:val="00155EEA"/>
    <w:rsid w:val="001569A4"/>
    <w:rsid w:val="00157581"/>
    <w:rsid w:val="00157FE9"/>
    <w:rsid w:val="001600EF"/>
    <w:rsid w:val="001605B1"/>
    <w:rsid w:val="0016097F"/>
    <w:rsid w:val="00160B94"/>
    <w:rsid w:val="00160C77"/>
    <w:rsid w:val="00160E0B"/>
    <w:rsid w:val="00161984"/>
    <w:rsid w:val="00161CA5"/>
    <w:rsid w:val="00162026"/>
    <w:rsid w:val="00162065"/>
    <w:rsid w:val="001621A7"/>
    <w:rsid w:val="00162398"/>
    <w:rsid w:val="0016268A"/>
    <w:rsid w:val="0016278A"/>
    <w:rsid w:val="001627CF"/>
    <w:rsid w:val="00162816"/>
    <w:rsid w:val="00162AF1"/>
    <w:rsid w:val="00162B6C"/>
    <w:rsid w:val="00162E67"/>
    <w:rsid w:val="00163196"/>
    <w:rsid w:val="001632F7"/>
    <w:rsid w:val="001634A9"/>
    <w:rsid w:val="00163F9F"/>
    <w:rsid w:val="00164117"/>
    <w:rsid w:val="00164133"/>
    <w:rsid w:val="001647A3"/>
    <w:rsid w:val="00164933"/>
    <w:rsid w:val="00164B59"/>
    <w:rsid w:val="00164B98"/>
    <w:rsid w:val="0016500D"/>
    <w:rsid w:val="00165048"/>
    <w:rsid w:val="0016569B"/>
    <w:rsid w:val="00165FA9"/>
    <w:rsid w:val="00166A78"/>
    <w:rsid w:val="00167537"/>
    <w:rsid w:val="0016771D"/>
    <w:rsid w:val="0017001C"/>
    <w:rsid w:val="001702C4"/>
    <w:rsid w:val="0017036C"/>
    <w:rsid w:val="00170826"/>
    <w:rsid w:val="001709D5"/>
    <w:rsid w:val="00170CFB"/>
    <w:rsid w:val="0017129E"/>
    <w:rsid w:val="00171460"/>
    <w:rsid w:val="00171844"/>
    <w:rsid w:val="001725BB"/>
    <w:rsid w:val="001725D7"/>
    <w:rsid w:val="00172740"/>
    <w:rsid w:val="001728B6"/>
    <w:rsid w:val="00172FC7"/>
    <w:rsid w:val="00173396"/>
    <w:rsid w:val="00173427"/>
    <w:rsid w:val="0017375B"/>
    <w:rsid w:val="00173914"/>
    <w:rsid w:val="001740FD"/>
    <w:rsid w:val="001746F0"/>
    <w:rsid w:val="001749A8"/>
    <w:rsid w:val="00174B80"/>
    <w:rsid w:val="00175025"/>
    <w:rsid w:val="0017555E"/>
    <w:rsid w:val="001757E7"/>
    <w:rsid w:val="00175D19"/>
    <w:rsid w:val="001762C9"/>
    <w:rsid w:val="00176393"/>
    <w:rsid w:val="00176876"/>
    <w:rsid w:val="00176B14"/>
    <w:rsid w:val="00176CDE"/>
    <w:rsid w:val="00176D14"/>
    <w:rsid w:val="00176DBC"/>
    <w:rsid w:val="00176FEF"/>
    <w:rsid w:val="001778C1"/>
    <w:rsid w:val="00177B46"/>
    <w:rsid w:val="00177C92"/>
    <w:rsid w:val="0018077F"/>
    <w:rsid w:val="001809E1"/>
    <w:rsid w:val="00180D80"/>
    <w:rsid w:val="0018119F"/>
    <w:rsid w:val="0018141C"/>
    <w:rsid w:val="001817DF"/>
    <w:rsid w:val="00181933"/>
    <w:rsid w:val="00181D6B"/>
    <w:rsid w:val="00181E44"/>
    <w:rsid w:val="00182224"/>
    <w:rsid w:val="00182564"/>
    <w:rsid w:val="0018288D"/>
    <w:rsid w:val="00182B43"/>
    <w:rsid w:val="00182F24"/>
    <w:rsid w:val="001834FE"/>
    <w:rsid w:val="00183635"/>
    <w:rsid w:val="0018393B"/>
    <w:rsid w:val="00184693"/>
    <w:rsid w:val="00184EF2"/>
    <w:rsid w:val="001856CC"/>
    <w:rsid w:val="0018590B"/>
    <w:rsid w:val="00185EC9"/>
    <w:rsid w:val="001862CB"/>
    <w:rsid w:val="001863CD"/>
    <w:rsid w:val="001865F1"/>
    <w:rsid w:val="001869F9"/>
    <w:rsid w:val="00187000"/>
    <w:rsid w:val="00187146"/>
    <w:rsid w:val="001871BD"/>
    <w:rsid w:val="0018728A"/>
    <w:rsid w:val="00187B9B"/>
    <w:rsid w:val="001902B0"/>
    <w:rsid w:val="001907F9"/>
    <w:rsid w:val="00190804"/>
    <w:rsid w:val="0019093B"/>
    <w:rsid w:val="001914D3"/>
    <w:rsid w:val="00191592"/>
    <w:rsid w:val="00191A36"/>
    <w:rsid w:val="00191BD2"/>
    <w:rsid w:val="00192526"/>
    <w:rsid w:val="0019345A"/>
    <w:rsid w:val="0019346C"/>
    <w:rsid w:val="001935EC"/>
    <w:rsid w:val="00193BB6"/>
    <w:rsid w:val="00193D25"/>
    <w:rsid w:val="001940A2"/>
    <w:rsid w:val="00194112"/>
    <w:rsid w:val="0019433B"/>
    <w:rsid w:val="0019486D"/>
    <w:rsid w:val="001948CD"/>
    <w:rsid w:val="0019506A"/>
    <w:rsid w:val="001960FF"/>
    <w:rsid w:val="0019655F"/>
    <w:rsid w:val="0019659D"/>
    <w:rsid w:val="00196F4B"/>
    <w:rsid w:val="001972F3"/>
    <w:rsid w:val="00197804"/>
    <w:rsid w:val="001979F2"/>
    <w:rsid w:val="00197C3F"/>
    <w:rsid w:val="001A0740"/>
    <w:rsid w:val="001A0BCF"/>
    <w:rsid w:val="001A0CD3"/>
    <w:rsid w:val="001A0D92"/>
    <w:rsid w:val="001A0F79"/>
    <w:rsid w:val="001A0FE8"/>
    <w:rsid w:val="001A1371"/>
    <w:rsid w:val="001A1747"/>
    <w:rsid w:val="001A1960"/>
    <w:rsid w:val="001A1C29"/>
    <w:rsid w:val="001A1C63"/>
    <w:rsid w:val="001A1D84"/>
    <w:rsid w:val="001A1FA3"/>
    <w:rsid w:val="001A2538"/>
    <w:rsid w:val="001A259B"/>
    <w:rsid w:val="001A2C32"/>
    <w:rsid w:val="001A2DD5"/>
    <w:rsid w:val="001A30C7"/>
    <w:rsid w:val="001A31E5"/>
    <w:rsid w:val="001A31EB"/>
    <w:rsid w:val="001A36A1"/>
    <w:rsid w:val="001A39AF"/>
    <w:rsid w:val="001A3C03"/>
    <w:rsid w:val="001A3E47"/>
    <w:rsid w:val="001A4057"/>
    <w:rsid w:val="001A4256"/>
    <w:rsid w:val="001A44C5"/>
    <w:rsid w:val="001A49C4"/>
    <w:rsid w:val="001A4A7B"/>
    <w:rsid w:val="001A4AAE"/>
    <w:rsid w:val="001A4C26"/>
    <w:rsid w:val="001A4E4A"/>
    <w:rsid w:val="001A4F9B"/>
    <w:rsid w:val="001A530B"/>
    <w:rsid w:val="001A58AB"/>
    <w:rsid w:val="001A5955"/>
    <w:rsid w:val="001A5B99"/>
    <w:rsid w:val="001A5D77"/>
    <w:rsid w:val="001A616C"/>
    <w:rsid w:val="001A6380"/>
    <w:rsid w:val="001A6489"/>
    <w:rsid w:val="001A693E"/>
    <w:rsid w:val="001A6CAA"/>
    <w:rsid w:val="001A7738"/>
    <w:rsid w:val="001A78BD"/>
    <w:rsid w:val="001A7A27"/>
    <w:rsid w:val="001B01FE"/>
    <w:rsid w:val="001B0A6A"/>
    <w:rsid w:val="001B132C"/>
    <w:rsid w:val="001B1501"/>
    <w:rsid w:val="001B1700"/>
    <w:rsid w:val="001B1ED0"/>
    <w:rsid w:val="001B1FB0"/>
    <w:rsid w:val="001B2113"/>
    <w:rsid w:val="001B2282"/>
    <w:rsid w:val="001B24E5"/>
    <w:rsid w:val="001B257E"/>
    <w:rsid w:val="001B2683"/>
    <w:rsid w:val="001B2782"/>
    <w:rsid w:val="001B287F"/>
    <w:rsid w:val="001B296A"/>
    <w:rsid w:val="001B2B64"/>
    <w:rsid w:val="001B2C21"/>
    <w:rsid w:val="001B2D51"/>
    <w:rsid w:val="001B2DB1"/>
    <w:rsid w:val="001B30E8"/>
    <w:rsid w:val="001B32D8"/>
    <w:rsid w:val="001B38EB"/>
    <w:rsid w:val="001B3979"/>
    <w:rsid w:val="001B3DE2"/>
    <w:rsid w:val="001B3E01"/>
    <w:rsid w:val="001B3F96"/>
    <w:rsid w:val="001B3FD7"/>
    <w:rsid w:val="001B3FFB"/>
    <w:rsid w:val="001B4328"/>
    <w:rsid w:val="001B458F"/>
    <w:rsid w:val="001B47A9"/>
    <w:rsid w:val="001B4867"/>
    <w:rsid w:val="001B5C55"/>
    <w:rsid w:val="001B5D92"/>
    <w:rsid w:val="001B60CE"/>
    <w:rsid w:val="001B61EB"/>
    <w:rsid w:val="001B6469"/>
    <w:rsid w:val="001B647D"/>
    <w:rsid w:val="001B6BD9"/>
    <w:rsid w:val="001B6D4B"/>
    <w:rsid w:val="001B7244"/>
    <w:rsid w:val="001B72DE"/>
    <w:rsid w:val="001B79CD"/>
    <w:rsid w:val="001B7A3B"/>
    <w:rsid w:val="001B7B6C"/>
    <w:rsid w:val="001B7C28"/>
    <w:rsid w:val="001B7E72"/>
    <w:rsid w:val="001C024C"/>
    <w:rsid w:val="001C0C3D"/>
    <w:rsid w:val="001C1033"/>
    <w:rsid w:val="001C10FF"/>
    <w:rsid w:val="001C1271"/>
    <w:rsid w:val="001C1275"/>
    <w:rsid w:val="001C1BF3"/>
    <w:rsid w:val="001C1C7E"/>
    <w:rsid w:val="001C238B"/>
    <w:rsid w:val="001C2425"/>
    <w:rsid w:val="001C2477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539B"/>
    <w:rsid w:val="001C559D"/>
    <w:rsid w:val="001C5A7D"/>
    <w:rsid w:val="001C5A8A"/>
    <w:rsid w:val="001C5E78"/>
    <w:rsid w:val="001C62DE"/>
    <w:rsid w:val="001C6A9A"/>
    <w:rsid w:val="001C6BA4"/>
    <w:rsid w:val="001C7AA4"/>
    <w:rsid w:val="001C7B67"/>
    <w:rsid w:val="001D0081"/>
    <w:rsid w:val="001D0116"/>
    <w:rsid w:val="001D02CD"/>
    <w:rsid w:val="001D0609"/>
    <w:rsid w:val="001D098C"/>
    <w:rsid w:val="001D0BA5"/>
    <w:rsid w:val="001D0C6B"/>
    <w:rsid w:val="001D0DB1"/>
    <w:rsid w:val="001D1501"/>
    <w:rsid w:val="001D19CA"/>
    <w:rsid w:val="001D236E"/>
    <w:rsid w:val="001D2618"/>
    <w:rsid w:val="001D346B"/>
    <w:rsid w:val="001D3692"/>
    <w:rsid w:val="001D36B5"/>
    <w:rsid w:val="001D3836"/>
    <w:rsid w:val="001D3BAD"/>
    <w:rsid w:val="001D3D42"/>
    <w:rsid w:val="001D426B"/>
    <w:rsid w:val="001D44F6"/>
    <w:rsid w:val="001D45E8"/>
    <w:rsid w:val="001D4AB0"/>
    <w:rsid w:val="001D513F"/>
    <w:rsid w:val="001D54C3"/>
    <w:rsid w:val="001D5AB3"/>
    <w:rsid w:val="001D62F4"/>
    <w:rsid w:val="001D67EB"/>
    <w:rsid w:val="001D6DAD"/>
    <w:rsid w:val="001D6EEA"/>
    <w:rsid w:val="001D7530"/>
    <w:rsid w:val="001D75CC"/>
    <w:rsid w:val="001D7786"/>
    <w:rsid w:val="001D7899"/>
    <w:rsid w:val="001E0041"/>
    <w:rsid w:val="001E0309"/>
    <w:rsid w:val="001E0382"/>
    <w:rsid w:val="001E07F9"/>
    <w:rsid w:val="001E0898"/>
    <w:rsid w:val="001E0E2A"/>
    <w:rsid w:val="001E10B3"/>
    <w:rsid w:val="001E130F"/>
    <w:rsid w:val="001E144A"/>
    <w:rsid w:val="001E1479"/>
    <w:rsid w:val="001E1735"/>
    <w:rsid w:val="001E1A61"/>
    <w:rsid w:val="001E1A99"/>
    <w:rsid w:val="001E1AD1"/>
    <w:rsid w:val="001E1C8A"/>
    <w:rsid w:val="001E1F4F"/>
    <w:rsid w:val="001E2023"/>
    <w:rsid w:val="001E211F"/>
    <w:rsid w:val="001E2696"/>
    <w:rsid w:val="001E2925"/>
    <w:rsid w:val="001E2C2D"/>
    <w:rsid w:val="001E2F09"/>
    <w:rsid w:val="001E2F55"/>
    <w:rsid w:val="001E35F0"/>
    <w:rsid w:val="001E3719"/>
    <w:rsid w:val="001E3DF5"/>
    <w:rsid w:val="001E3DF7"/>
    <w:rsid w:val="001E408A"/>
    <w:rsid w:val="001E4A6F"/>
    <w:rsid w:val="001E4F08"/>
    <w:rsid w:val="001E52CB"/>
    <w:rsid w:val="001E535E"/>
    <w:rsid w:val="001E5EB3"/>
    <w:rsid w:val="001E65B0"/>
    <w:rsid w:val="001E6A35"/>
    <w:rsid w:val="001E6AFC"/>
    <w:rsid w:val="001E6DBB"/>
    <w:rsid w:val="001E6F64"/>
    <w:rsid w:val="001E7017"/>
    <w:rsid w:val="001E718B"/>
    <w:rsid w:val="001E790F"/>
    <w:rsid w:val="001E7B35"/>
    <w:rsid w:val="001E7F70"/>
    <w:rsid w:val="001F03A8"/>
    <w:rsid w:val="001F069A"/>
    <w:rsid w:val="001F0ABF"/>
    <w:rsid w:val="001F0AC7"/>
    <w:rsid w:val="001F0BD0"/>
    <w:rsid w:val="001F0DF0"/>
    <w:rsid w:val="001F1616"/>
    <w:rsid w:val="001F18CF"/>
    <w:rsid w:val="001F1A34"/>
    <w:rsid w:val="001F1C7B"/>
    <w:rsid w:val="001F209C"/>
    <w:rsid w:val="001F22CE"/>
    <w:rsid w:val="001F29D1"/>
    <w:rsid w:val="001F2C62"/>
    <w:rsid w:val="001F2DCC"/>
    <w:rsid w:val="001F2ED0"/>
    <w:rsid w:val="001F2FE2"/>
    <w:rsid w:val="001F3206"/>
    <w:rsid w:val="001F3262"/>
    <w:rsid w:val="001F34C5"/>
    <w:rsid w:val="001F3578"/>
    <w:rsid w:val="001F3615"/>
    <w:rsid w:val="001F3952"/>
    <w:rsid w:val="001F3D28"/>
    <w:rsid w:val="001F3D53"/>
    <w:rsid w:val="001F4171"/>
    <w:rsid w:val="001F4AFF"/>
    <w:rsid w:val="001F4C59"/>
    <w:rsid w:val="001F54A5"/>
    <w:rsid w:val="001F54F9"/>
    <w:rsid w:val="001F5B21"/>
    <w:rsid w:val="001F5B39"/>
    <w:rsid w:val="001F5F6E"/>
    <w:rsid w:val="001F60C5"/>
    <w:rsid w:val="001F6868"/>
    <w:rsid w:val="001F6AE8"/>
    <w:rsid w:val="001F7047"/>
    <w:rsid w:val="001F7751"/>
    <w:rsid w:val="001F77E8"/>
    <w:rsid w:val="00200041"/>
    <w:rsid w:val="002000D7"/>
    <w:rsid w:val="00200298"/>
    <w:rsid w:val="0020099C"/>
    <w:rsid w:val="00201133"/>
    <w:rsid w:val="002017DF"/>
    <w:rsid w:val="0020199E"/>
    <w:rsid w:val="00201AC9"/>
    <w:rsid w:val="00201ADC"/>
    <w:rsid w:val="00201FA0"/>
    <w:rsid w:val="00202101"/>
    <w:rsid w:val="002024F0"/>
    <w:rsid w:val="00202A96"/>
    <w:rsid w:val="00202DC0"/>
    <w:rsid w:val="0020305D"/>
    <w:rsid w:val="00203093"/>
    <w:rsid w:val="00203214"/>
    <w:rsid w:val="00203289"/>
    <w:rsid w:val="00203395"/>
    <w:rsid w:val="002035B8"/>
    <w:rsid w:val="00203708"/>
    <w:rsid w:val="0020394A"/>
    <w:rsid w:val="00204043"/>
    <w:rsid w:val="002043D5"/>
    <w:rsid w:val="00205128"/>
    <w:rsid w:val="002055A9"/>
    <w:rsid w:val="00205853"/>
    <w:rsid w:val="00205C39"/>
    <w:rsid w:val="002061DA"/>
    <w:rsid w:val="0020693B"/>
    <w:rsid w:val="0020711B"/>
    <w:rsid w:val="00210006"/>
    <w:rsid w:val="00210310"/>
    <w:rsid w:val="002104BE"/>
    <w:rsid w:val="002104F2"/>
    <w:rsid w:val="002104F7"/>
    <w:rsid w:val="002106E7"/>
    <w:rsid w:val="00211056"/>
    <w:rsid w:val="002111E4"/>
    <w:rsid w:val="002118DB"/>
    <w:rsid w:val="00211B08"/>
    <w:rsid w:val="00211D8F"/>
    <w:rsid w:val="00212164"/>
    <w:rsid w:val="0021258E"/>
    <w:rsid w:val="00212617"/>
    <w:rsid w:val="00212CA1"/>
    <w:rsid w:val="00212D6B"/>
    <w:rsid w:val="00213143"/>
    <w:rsid w:val="002138F6"/>
    <w:rsid w:val="002139C5"/>
    <w:rsid w:val="00214CC2"/>
    <w:rsid w:val="00214D73"/>
    <w:rsid w:val="00214DC9"/>
    <w:rsid w:val="00214FB0"/>
    <w:rsid w:val="00214FD6"/>
    <w:rsid w:val="002155E0"/>
    <w:rsid w:val="00215B5F"/>
    <w:rsid w:val="00215FA1"/>
    <w:rsid w:val="0021606D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204CA"/>
    <w:rsid w:val="00220717"/>
    <w:rsid w:val="002207F2"/>
    <w:rsid w:val="0022139A"/>
    <w:rsid w:val="00221684"/>
    <w:rsid w:val="0022226B"/>
    <w:rsid w:val="00222276"/>
    <w:rsid w:val="0022267E"/>
    <w:rsid w:val="00222977"/>
    <w:rsid w:val="00222D7B"/>
    <w:rsid w:val="00223518"/>
    <w:rsid w:val="002237E9"/>
    <w:rsid w:val="0022390F"/>
    <w:rsid w:val="00223B98"/>
    <w:rsid w:val="00223F8D"/>
    <w:rsid w:val="00223FB9"/>
    <w:rsid w:val="0022426F"/>
    <w:rsid w:val="00224837"/>
    <w:rsid w:val="00225184"/>
    <w:rsid w:val="00225964"/>
    <w:rsid w:val="00225C20"/>
    <w:rsid w:val="00225D96"/>
    <w:rsid w:val="00225F02"/>
    <w:rsid w:val="00225F5B"/>
    <w:rsid w:val="00225FB2"/>
    <w:rsid w:val="0022658D"/>
    <w:rsid w:val="00226D7D"/>
    <w:rsid w:val="0022743F"/>
    <w:rsid w:val="0022745A"/>
    <w:rsid w:val="00227879"/>
    <w:rsid w:val="00227920"/>
    <w:rsid w:val="00227F74"/>
    <w:rsid w:val="002302FE"/>
    <w:rsid w:val="00230745"/>
    <w:rsid w:val="00230AD8"/>
    <w:rsid w:val="002310DA"/>
    <w:rsid w:val="00231DDC"/>
    <w:rsid w:val="00231E67"/>
    <w:rsid w:val="00232E73"/>
    <w:rsid w:val="00233476"/>
    <w:rsid w:val="00233977"/>
    <w:rsid w:val="00233B2F"/>
    <w:rsid w:val="00233D00"/>
    <w:rsid w:val="0023411B"/>
    <w:rsid w:val="00234177"/>
    <w:rsid w:val="00234609"/>
    <w:rsid w:val="002359D1"/>
    <w:rsid w:val="00235F31"/>
    <w:rsid w:val="00236843"/>
    <w:rsid w:val="00236E89"/>
    <w:rsid w:val="00236EB5"/>
    <w:rsid w:val="0023716C"/>
    <w:rsid w:val="002372D9"/>
    <w:rsid w:val="002373C6"/>
    <w:rsid w:val="002376AB"/>
    <w:rsid w:val="002378DD"/>
    <w:rsid w:val="00237A36"/>
    <w:rsid w:val="00237ACE"/>
    <w:rsid w:val="00237C35"/>
    <w:rsid w:val="00240E4F"/>
    <w:rsid w:val="002410D3"/>
    <w:rsid w:val="0024130A"/>
    <w:rsid w:val="0024132C"/>
    <w:rsid w:val="0024152D"/>
    <w:rsid w:val="002416AC"/>
    <w:rsid w:val="00241868"/>
    <w:rsid w:val="00241BAC"/>
    <w:rsid w:val="00241C0F"/>
    <w:rsid w:val="00241F21"/>
    <w:rsid w:val="00241F2B"/>
    <w:rsid w:val="00241FDE"/>
    <w:rsid w:val="00242D58"/>
    <w:rsid w:val="00242DDD"/>
    <w:rsid w:val="00243202"/>
    <w:rsid w:val="002435B8"/>
    <w:rsid w:val="00243D2F"/>
    <w:rsid w:val="0024492C"/>
    <w:rsid w:val="0024538F"/>
    <w:rsid w:val="002454CE"/>
    <w:rsid w:val="00245B8A"/>
    <w:rsid w:val="00245C9E"/>
    <w:rsid w:val="002463CF"/>
    <w:rsid w:val="00246EB4"/>
    <w:rsid w:val="00246EE4"/>
    <w:rsid w:val="00246F92"/>
    <w:rsid w:val="002473F9"/>
    <w:rsid w:val="00247441"/>
    <w:rsid w:val="00247E6B"/>
    <w:rsid w:val="00250390"/>
    <w:rsid w:val="00250475"/>
    <w:rsid w:val="002504C4"/>
    <w:rsid w:val="00250B7F"/>
    <w:rsid w:val="002515CE"/>
    <w:rsid w:val="002518DD"/>
    <w:rsid w:val="00251901"/>
    <w:rsid w:val="00251919"/>
    <w:rsid w:val="0025197A"/>
    <w:rsid w:val="0025225F"/>
    <w:rsid w:val="002526AA"/>
    <w:rsid w:val="002529C2"/>
    <w:rsid w:val="00252BB5"/>
    <w:rsid w:val="00252C7A"/>
    <w:rsid w:val="002532AD"/>
    <w:rsid w:val="002539AA"/>
    <w:rsid w:val="00253D7C"/>
    <w:rsid w:val="00254357"/>
    <w:rsid w:val="00254905"/>
    <w:rsid w:val="00254A53"/>
    <w:rsid w:val="00254DD0"/>
    <w:rsid w:val="00255189"/>
    <w:rsid w:val="002565F7"/>
    <w:rsid w:val="002576DA"/>
    <w:rsid w:val="00257CD3"/>
    <w:rsid w:val="00260AC9"/>
    <w:rsid w:val="00261332"/>
    <w:rsid w:val="002617CF"/>
    <w:rsid w:val="002617ED"/>
    <w:rsid w:val="002618B0"/>
    <w:rsid w:val="00261F5C"/>
    <w:rsid w:val="00261F8B"/>
    <w:rsid w:val="00262572"/>
    <w:rsid w:val="00262DF2"/>
    <w:rsid w:val="002639C9"/>
    <w:rsid w:val="00263AF7"/>
    <w:rsid w:val="00264264"/>
    <w:rsid w:val="002642A8"/>
    <w:rsid w:val="00264431"/>
    <w:rsid w:val="0026453D"/>
    <w:rsid w:val="00264AC2"/>
    <w:rsid w:val="00264C94"/>
    <w:rsid w:val="00264DE9"/>
    <w:rsid w:val="00264FC5"/>
    <w:rsid w:val="00265994"/>
    <w:rsid w:val="00265CAB"/>
    <w:rsid w:val="00265D5A"/>
    <w:rsid w:val="00266057"/>
    <w:rsid w:val="00266F5A"/>
    <w:rsid w:val="00266F5C"/>
    <w:rsid w:val="002671F2"/>
    <w:rsid w:val="002673BA"/>
    <w:rsid w:val="00267446"/>
    <w:rsid w:val="002674BE"/>
    <w:rsid w:val="002675FD"/>
    <w:rsid w:val="00267760"/>
    <w:rsid w:val="002679DE"/>
    <w:rsid w:val="00267BFF"/>
    <w:rsid w:val="00267E95"/>
    <w:rsid w:val="00270006"/>
    <w:rsid w:val="002703CE"/>
    <w:rsid w:val="00271296"/>
    <w:rsid w:val="0027196C"/>
    <w:rsid w:val="00271C71"/>
    <w:rsid w:val="00271E38"/>
    <w:rsid w:val="00271F03"/>
    <w:rsid w:val="002722F8"/>
    <w:rsid w:val="00272465"/>
    <w:rsid w:val="00272614"/>
    <w:rsid w:val="002727BD"/>
    <w:rsid w:val="00272BA5"/>
    <w:rsid w:val="00272DA5"/>
    <w:rsid w:val="00273281"/>
    <w:rsid w:val="002732DE"/>
    <w:rsid w:val="0027344B"/>
    <w:rsid w:val="002738B6"/>
    <w:rsid w:val="002739F1"/>
    <w:rsid w:val="00273DE3"/>
    <w:rsid w:val="002743C1"/>
    <w:rsid w:val="002756D0"/>
    <w:rsid w:val="002759CE"/>
    <w:rsid w:val="00275B61"/>
    <w:rsid w:val="002764FE"/>
    <w:rsid w:val="0027670E"/>
    <w:rsid w:val="00276B29"/>
    <w:rsid w:val="00277166"/>
    <w:rsid w:val="002775FC"/>
    <w:rsid w:val="0027778F"/>
    <w:rsid w:val="00277916"/>
    <w:rsid w:val="00277BCF"/>
    <w:rsid w:val="00277D37"/>
    <w:rsid w:val="00280993"/>
    <w:rsid w:val="00280A87"/>
    <w:rsid w:val="00280D9B"/>
    <w:rsid w:val="002810C7"/>
    <w:rsid w:val="002811D0"/>
    <w:rsid w:val="0028173E"/>
    <w:rsid w:val="00281A8F"/>
    <w:rsid w:val="00281CEE"/>
    <w:rsid w:val="002827AA"/>
    <w:rsid w:val="00282D25"/>
    <w:rsid w:val="00282D5F"/>
    <w:rsid w:val="00283583"/>
    <w:rsid w:val="00283A17"/>
    <w:rsid w:val="00283C37"/>
    <w:rsid w:val="00283C9E"/>
    <w:rsid w:val="00285121"/>
    <w:rsid w:val="00285428"/>
    <w:rsid w:val="00285696"/>
    <w:rsid w:val="00285912"/>
    <w:rsid w:val="00285DC7"/>
    <w:rsid w:val="00285F76"/>
    <w:rsid w:val="0028611C"/>
    <w:rsid w:val="00287081"/>
    <w:rsid w:val="002878A0"/>
    <w:rsid w:val="00287A4E"/>
    <w:rsid w:val="002904A7"/>
    <w:rsid w:val="0029098E"/>
    <w:rsid w:val="00290F03"/>
    <w:rsid w:val="00290F5A"/>
    <w:rsid w:val="00290FB2"/>
    <w:rsid w:val="002918CA"/>
    <w:rsid w:val="00291A03"/>
    <w:rsid w:val="00291B12"/>
    <w:rsid w:val="002922F3"/>
    <w:rsid w:val="00292320"/>
    <w:rsid w:val="002927B4"/>
    <w:rsid w:val="002927CF"/>
    <w:rsid w:val="00292CDE"/>
    <w:rsid w:val="002931D3"/>
    <w:rsid w:val="00293227"/>
    <w:rsid w:val="00293264"/>
    <w:rsid w:val="00294392"/>
    <w:rsid w:val="002944D4"/>
    <w:rsid w:val="002945CD"/>
    <w:rsid w:val="002947CF"/>
    <w:rsid w:val="002948BE"/>
    <w:rsid w:val="00294A61"/>
    <w:rsid w:val="00294AF1"/>
    <w:rsid w:val="00295241"/>
    <w:rsid w:val="00295470"/>
    <w:rsid w:val="00295775"/>
    <w:rsid w:val="0029597E"/>
    <w:rsid w:val="00295EAF"/>
    <w:rsid w:val="002963D9"/>
    <w:rsid w:val="002965D8"/>
    <w:rsid w:val="0029697D"/>
    <w:rsid w:val="00296B9F"/>
    <w:rsid w:val="00296C70"/>
    <w:rsid w:val="00296E8B"/>
    <w:rsid w:val="00297334"/>
    <w:rsid w:val="00297735"/>
    <w:rsid w:val="00297AD0"/>
    <w:rsid w:val="00297F16"/>
    <w:rsid w:val="002A0659"/>
    <w:rsid w:val="002A072F"/>
    <w:rsid w:val="002A1086"/>
    <w:rsid w:val="002A150A"/>
    <w:rsid w:val="002A165C"/>
    <w:rsid w:val="002A21ED"/>
    <w:rsid w:val="002A2667"/>
    <w:rsid w:val="002A26E0"/>
    <w:rsid w:val="002A2733"/>
    <w:rsid w:val="002A275C"/>
    <w:rsid w:val="002A278E"/>
    <w:rsid w:val="002A2C4C"/>
    <w:rsid w:val="002A2DAE"/>
    <w:rsid w:val="002A3462"/>
    <w:rsid w:val="002A38E0"/>
    <w:rsid w:val="002A3A5F"/>
    <w:rsid w:val="002A3B70"/>
    <w:rsid w:val="002A462D"/>
    <w:rsid w:val="002A46AA"/>
    <w:rsid w:val="002A4A78"/>
    <w:rsid w:val="002A4D2F"/>
    <w:rsid w:val="002A50DE"/>
    <w:rsid w:val="002A51DA"/>
    <w:rsid w:val="002A5563"/>
    <w:rsid w:val="002A562A"/>
    <w:rsid w:val="002A5833"/>
    <w:rsid w:val="002A58C1"/>
    <w:rsid w:val="002A58FF"/>
    <w:rsid w:val="002A64F9"/>
    <w:rsid w:val="002A67A1"/>
    <w:rsid w:val="002A6DD1"/>
    <w:rsid w:val="002B00BF"/>
    <w:rsid w:val="002B02B4"/>
    <w:rsid w:val="002B0649"/>
    <w:rsid w:val="002B0686"/>
    <w:rsid w:val="002B071B"/>
    <w:rsid w:val="002B0B6C"/>
    <w:rsid w:val="002B1057"/>
    <w:rsid w:val="002B120C"/>
    <w:rsid w:val="002B1802"/>
    <w:rsid w:val="002B1C45"/>
    <w:rsid w:val="002B1C82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4EF8"/>
    <w:rsid w:val="002B5A6A"/>
    <w:rsid w:val="002B5B5F"/>
    <w:rsid w:val="002B5C74"/>
    <w:rsid w:val="002B62AE"/>
    <w:rsid w:val="002B62DB"/>
    <w:rsid w:val="002B63D9"/>
    <w:rsid w:val="002B6488"/>
    <w:rsid w:val="002B6767"/>
    <w:rsid w:val="002B6A72"/>
    <w:rsid w:val="002B6A74"/>
    <w:rsid w:val="002B6D2F"/>
    <w:rsid w:val="002B6F36"/>
    <w:rsid w:val="002B7510"/>
    <w:rsid w:val="002B768B"/>
    <w:rsid w:val="002B7E24"/>
    <w:rsid w:val="002B7EFE"/>
    <w:rsid w:val="002B7FC7"/>
    <w:rsid w:val="002C04CB"/>
    <w:rsid w:val="002C04EF"/>
    <w:rsid w:val="002C0AD9"/>
    <w:rsid w:val="002C0E9D"/>
    <w:rsid w:val="002C13D6"/>
    <w:rsid w:val="002C148A"/>
    <w:rsid w:val="002C1791"/>
    <w:rsid w:val="002C18BD"/>
    <w:rsid w:val="002C1D77"/>
    <w:rsid w:val="002C1DD1"/>
    <w:rsid w:val="002C1F4E"/>
    <w:rsid w:val="002C1FB4"/>
    <w:rsid w:val="002C224A"/>
    <w:rsid w:val="002C23F8"/>
    <w:rsid w:val="002C247F"/>
    <w:rsid w:val="002C275B"/>
    <w:rsid w:val="002C28AD"/>
    <w:rsid w:val="002C2B2D"/>
    <w:rsid w:val="002C2C26"/>
    <w:rsid w:val="002C2C89"/>
    <w:rsid w:val="002C3160"/>
    <w:rsid w:val="002C359F"/>
    <w:rsid w:val="002C35FC"/>
    <w:rsid w:val="002C3611"/>
    <w:rsid w:val="002C3779"/>
    <w:rsid w:val="002C37B5"/>
    <w:rsid w:val="002C3BD4"/>
    <w:rsid w:val="002C3C48"/>
    <w:rsid w:val="002C3CBE"/>
    <w:rsid w:val="002C3EC4"/>
    <w:rsid w:val="002C40F9"/>
    <w:rsid w:val="002C424A"/>
    <w:rsid w:val="002C46BA"/>
    <w:rsid w:val="002C4779"/>
    <w:rsid w:val="002C514F"/>
    <w:rsid w:val="002C530A"/>
    <w:rsid w:val="002C5648"/>
    <w:rsid w:val="002C62BB"/>
    <w:rsid w:val="002C642F"/>
    <w:rsid w:val="002C6470"/>
    <w:rsid w:val="002C65BE"/>
    <w:rsid w:val="002C6850"/>
    <w:rsid w:val="002C6C54"/>
    <w:rsid w:val="002C6EBA"/>
    <w:rsid w:val="002C6F4B"/>
    <w:rsid w:val="002C74FF"/>
    <w:rsid w:val="002D0391"/>
    <w:rsid w:val="002D0738"/>
    <w:rsid w:val="002D1058"/>
    <w:rsid w:val="002D1207"/>
    <w:rsid w:val="002D19AC"/>
    <w:rsid w:val="002D1AE7"/>
    <w:rsid w:val="002D1F68"/>
    <w:rsid w:val="002D2B5D"/>
    <w:rsid w:val="002D34AB"/>
    <w:rsid w:val="002D3709"/>
    <w:rsid w:val="002D39D4"/>
    <w:rsid w:val="002D4CC3"/>
    <w:rsid w:val="002D4FDC"/>
    <w:rsid w:val="002D50DF"/>
    <w:rsid w:val="002D511D"/>
    <w:rsid w:val="002D5409"/>
    <w:rsid w:val="002D5513"/>
    <w:rsid w:val="002D5B29"/>
    <w:rsid w:val="002D5BFC"/>
    <w:rsid w:val="002D611F"/>
    <w:rsid w:val="002D6216"/>
    <w:rsid w:val="002D6712"/>
    <w:rsid w:val="002D6D02"/>
    <w:rsid w:val="002D77B1"/>
    <w:rsid w:val="002D7D69"/>
    <w:rsid w:val="002E0661"/>
    <w:rsid w:val="002E1711"/>
    <w:rsid w:val="002E19E1"/>
    <w:rsid w:val="002E2BDF"/>
    <w:rsid w:val="002E2C6D"/>
    <w:rsid w:val="002E2CAD"/>
    <w:rsid w:val="002E2F7B"/>
    <w:rsid w:val="002E3604"/>
    <w:rsid w:val="002E4052"/>
    <w:rsid w:val="002E4107"/>
    <w:rsid w:val="002E46A4"/>
    <w:rsid w:val="002E5688"/>
    <w:rsid w:val="002E56A1"/>
    <w:rsid w:val="002E5AC6"/>
    <w:rsid w:val="002E5B19"/>
    <w:rsid w:val="002E5B69"/>
    <w:rsid w:val="002E61DB"/>
    <w:rsid w:val="002E6254"/>
    <w:rsid w:val="002E6256"/>
    <w:rsid w:val="002E62A5"/>
    <w:rsid w:val="002E6375"/>
    <w:rsid w:val="002E6406"/>
    <w:rsid w:val="002E665C"/>
    <w:rsid w:val="002E6DC3"/>
    <w:rsid w:val="002E6DF0"/>
    <w:rsid w:val="002E71E9"/>
    <w:rsid w:val="002E7926"/>
    <w:rsid w:val="002E79CB"/>
    <w:rsid w:val="002E7BB7"/>
    <w:rsid w:val="002F0737"/>
    <w:rsid w:val="002F0770"/>
    <w:rsid w:val="002F0C75"/>
    <w:rsid w:val="002F10DB"/>
    <w:rsid w:val="002F11B5"/>
    <w:rsid w:val="002F15B0"/>
    <w:rsid w:val="002F1FC0"/>
    <w:rsid w:val="002F2507"/>
    <w:rsid w:val="002F2740"/>
    <w:rsid w:val="002F27E3"/>
    <w:rsid w:val="002F2918"/>
    <w:rsid w:val="002F2E12"/>
    <w:rsid w:val="002F3164"/>
    <w:rsid w:val="002F34FB"/>
    <w:rsid w:val="002F365B"/>
    <w:rsid w:val="002F38BA"/>
    <w:rsid w:val="002F394C"/>
    <w:rsid w:val="002F5173"/>
    <w:rsid w:val="002F558E"/>
    <w:rsid w:val="002F55B9"/>
    <w:rsid w:val="002F5BE0"/>
    <w:rsid w:val="002F5C05"/>
    <w:rsid w:val="002F675B"/>
    <w:rsid w:val="002F6947"/>
    <w:rsid w:val="002F6978"/>
    <w:rsid w:val="002F726F"/>
    <w:rsid w:val="002F76EC"/>
    <w:rsid w:val="0030012E"/>
    <w:rsid w:val="003003C2"/>
    <w:rsid w:val="00300875"/>
    <w:rsid w:val="0030090C"/>
    <w:rsid w:val="00300966"/>
    <w:rsid w:val="0030097A"/>
    <w:rsid w:val="00300B0A"/>
    <w:rsid w:val="00300E40"/>
    <w:rsid w:val="00300F92"/>
    <w:rsid w:val="00301049"/>
    <w:rsid w:val="00302003"/>
    <w:rsid w:val="003023BA"/>
    <w:rsid w:val="0030243C"/>
    <w:rsid w:val="0030265D"/>
    <w:rsid w:val="00302BE1"/>
    <w:rsid w:val="00302BE8"/>
    <w:rsid w:val="00302C9A"/>
    <w:rsid w:val="00302DB3"/>
    <w:rsid w:val="00302E7A"/>
    <w:rsid w:val="00302EB7"/>
    <w:rsid w:val="00302EE3"/>
    <w:rsid w:val="003031B6"/>
    <w:rsid w:val="003032F2"/>
    <w:rsid w:val="00304052"/>
    <w:rsid w:val="00304080"/>
    <w:rsid w:val="003040AD"/>
    <w:rsid w:val="0030464C"/>
    <w:rsid w:val="00304A48"/>
    <w:rsid w:val="00304D5C"/>
    <w:rsid w:val="00304E79"/>
    <w:rsid w:val="00305290"/>
    <w:rsid w:val="0030537D"/>
    <w:rsid w:val="003053DC"/>
    <w:rsid w:val="00306057"/>
    <w:rsid w:val="0030618A"/>
    <w:rsid w:val="0030653E"/>
    <w:rsid w:val="0030681C"/>
    <w:rsid w:val="00306A6C"/>
    <w:rsid w:val="00306CC5"/>
    <w:rsid w:val="00306FD9"/>
    <w:rsid w:val="00307070"/>
    <w:rsid w:val="003070E5"/>
    <w:rsid w:val="0031025B"/>
    <w:rsid w:val="003102C6"/>
    <w:rsid w:val="003102F0"/>
    <w:rsid w:val="0031040B"/>
    <w:rsid w:val="00310A4A"/>
    <w:rsid w:val="00310BE1"/>
    <w:rsid w:val="00310BEC"/>
    <w:rsid w:val="00310E8B"/>
    <w:rsid w:val="0031160A"/>
    <w:rsid w:val="0031178A"/>
    <w:rsid w:val="00312312"/>
    <w:rsid w:val="003125F5"/>
    <w:rsid w:val="0031279C"/>
    <w:rsid w:val="003134C7"/>
    <w:rsid w:val="003138CF"/>
    <w:rsid w:val="003139EF"/>
    <w:rsid w:val="00313B28"/>
    <w:rsid w:val="00314682"/>
    <w:rsid w:val="00315582"/>
    <w:rsid w:val="00315AD9"/>
    <w:rsid w:val="00315B8B"/>
    <w:rsid w:val="00315C36"/>
    <w:rsid w:val="00315E4A"/>
    <w:rsid w:val="003161FF"/>
    <w:rsid w:val="0031666A"/>
    <w:rsid w:val="003166F4"/>
    <w:rsid w:val="00316EED"/>
    <w:rsid w:val="0031729F"/>
    <w:rsid w:val="003173AA"/>
    <w:rsid w:val="0031758F"/>
    <w:rsid w:val="00317593"/>
    <w:rsid w:val="00317EEF"/>
    <w:rsid w:val="00317F6E"/>
    <w:rsid w:val="0032050F"/>
    <w:rsid w:val="0032051D"/>
    <w:rsid w:val="00320662"/>
    <w:rsid w:val="003207A5"/>
    <w:rsid w:val="00320E03"/>
    <w:rsid w:val="00321047"/>
    <w:rsid w:val="003210D2"/>
    <w:rsid w:val="00321346"/>
    <w:rsid w:val="0032134F"/>
    <w:rsid w:val="0032167A"/>
    <w:rsid w:val="00321788"/>
    <w:rsid w:val="00321939"/>
    <w:rsid w:val="003220EE"/>
    <w:rsid w:val="0032222A"/>
    <w:rsid w:val="0032232C"/>
    <w:rsid w:val="0032256E"/>
    <w:rsid w:val="00322814"/>
    <w:rsid w:val="003229BB"/>
    <w:rsid w:val="00322BB1"/>
    <w:rsid w:val="00322C6A"/>
    <w:rsid w:val="00322CD8"/>
    <w:rsid w:val="00323A96"/>
    <w:rsid w:val="00323BC0"/>
    <w:rsid w:val="00323C5E"/>
    <w:rsid w:val="00323CAA"/>
    <w:rsid w:val="00323F09"/>
    <w:rsid w:val="003241DB"/>
    <w:rsid w:val="003242F2"/>
    <w:rsid w:val="00324437"/>
    <w:rsid w:val="00325177"/>
    <w:rsid w:val="003252B0"/>
    <w:rsid w:val="003258FF"/>
    <w:rsid w:val="0032599E"/>
    <w:rsid w:val="00325A17"/>
    <w:rsid w:val="00325D54"/>
    <w:rsid w:val="00325F91"/>
    <w:rsid w:val="00325FFB"/>
    <w:rsid w:val="0032618C"/>
    <w:rsid w:val="003261F6"/>
    <w:rsid w:val="0032636A"/>
    <w:rsid w:val="00326719"/>
    <w:rsid w:val="00326978"/>
    <w:rsid w:val="003270C7"/>
    <w:rsid w:val="00327258"/>
    <w:rsid w:val="00327435"/>
    <w:rsid w:val="0032760A"/>
    <w:rsid w:val="00330070"/>
    <w:rsid w:val="0033081D"/>
    <w:rsid w:val="00330ADD"/>
    <w:rsid w:val="003310B1"/>
    <w:rsid w:val="003310CA"/>
    <w:rsid w:val="00331322"/>
    <w:rsid w:val="0033237A"/>
    <w:rsid w:val="00332B3D"/>
    <w:rsid w:val="00333126"/>
    <w:rsid w:val="003333E7"/>
    <w:rsid w:val="00333413"/>
    <w:rsid w:val="00333447"/>
    <w:rsid w:val="0033376E"/>
    <w:rsid w:val="00333CCF"/>
    <w:rsid w:val="00334006"/>
    <w:rsid w:val="003347E2"/>
    <w:rsid w:val="003347EE"/>
    <w:rsid w:val="00334B89"/>
    <w:rsid w:val="00334DE5"/>
    <w:rsid w:val="0033593B"/>
    <w:rsid w:val="00336328"/>
    <w:rsid w:val="00336486"/>
    <w:rsid w:val="00336A22"/>
    <w:rsid w:val="00336DCA"/>
    <w:rsid w:val="00336F3C"/>
    <w:rsid w:val="00337110"/>
    <w:rsid w:val="003375C4"/>
    <w:rsid w:val="00337808"/>
    <w:rsid w:val="00337A45"/>
    <w:rsid w:val="0034059E"/>
    <w:rsid w:val="00340A40"/>
    <w:rsid w:val="003413AE"/>
    <w:rsid w:val="00341A0C"/>
    <w:rsid w:val="00341C6F"/>
    <w:rsid w:val="00341CDD"/>
    <w:rsid w:val="00341D85"/>
    <w:rsid w:val="00341E4B"/>
    <w:rsid w:val="00342297"/>
    <w:rsid w:val="003425E4"/>
    <w:rsid w:val="00342884"/>
    <w:rsid w:val="00342D51"/>
    <w:rsid w:val="00342DA1"/>
    <w:rsid w:val="00343208"/>
    <w:rsid w:val="003432E9"/>
    <w:rsid w:val="003433A0"/>
    <w:rsid w:val="003439BB"/>
    <w:rsid w:val="00343BFB"/>
    <w:rsid w:val="00343ECC"/>
    <w:rsid w:val="00344116"/>
    <w:rsid w:val="003449D4"/>
    <w:rsid w:val="003451F6"/>
    <w:rsid w:val="0034545E"/>
    <w:rsid w:val="003455AE"/>
    <w:rsid w:val="00345980"/>
    <w:rsid w:val="00346066"/>
    <w:rsid w:val="0034648D"/>
    <w:rsid w:val="003468D1"/>
    <w:rsid w:val="00346AB9"/>
    <w:rsid w:val="00346B23"/>
    <w:rsid w:val="00347546"/>
    <w:rsid w:val="003478CE"/>
    <w:rsid w:val="00347E40"/>
    <w:rsid w:val="00347F01"/>
    <w:rsid w:val="003502B0"/>
    <w:rsid w:val="0035073F"/>
    <w:rsid w:val="00350A66"/>
    <w:rsid w:val="00351020"/>
    <w:rsid w:val="00351544"/>
    <w:rsid w:val="003519F6"/>
    <w:rsid w:val="00352115"/>
    <w:rsid w:val="00352266"/>
    <w:rsid w:val="00352543"/>
    <w:rsid w:val="00353107"/>
    <w:rsid w:val="00353218"/>
    <w:rsid w:val="00353321"/>
    <w:rsid w:val="00353453"/>
    <w:rsid w:val="0035394B"/>
    <w:rsid w:val="00353B8A"/>
    <w:rsid w:val="00353CC9"/>
    <w:rsid w:val="00353FD5"/>
    <w:rsid w:val="0035411D"/>
    <w:rsid w:val="003543AD"/>
    <w:rsid w:val="0035441A"/>
    <w:rsid w:val="0035444B"/>
    <w:rsid w:val="003544D5"/>
    <w:rsid w:val="00354F78"/>
    <w:rsid w:val="00355A9C"/>
    <w:rsid w:val="00356085"/>
    <w:rsid w:val="003567EB"/>
    <w:rsid w:val="00356D23"/>
    <w:rsid w:val="00356F97"/>
    <w:rsid w:val="003571DB"/>
    <w:rsid w:val="0035734D"/>
    <w:rsid w:val="0035757C"/>
    <w:rsid w:val="0035785E"/>
    <w:rsid w:val="003578F4"/>
    <w:rsid w:val="00357E3B"/>
    <w:rsid w:val="00360826"/>
    <w:rsid w:val="00360C77"/>
    <w:rsid w:val="00361089"/>
    <w:rsid w:val="003613B1"/>
    <w:rsid w:val="00362578"/>
    <w:rsid w:val="003625F8"/>
    <w:rsid w:val="00362895"/>
    <w:rsid w:val="00363215"/>
    <w:rsid w:val="0036335C"/>
    <w:rsid w:val="003633A2"/>
    <w:rsid w:val="003639CD"/>
    <w:rsid w:val="00363CE9"/>
    <w:rsid w:val="0036408A"/>
    <w:rsid w:val="003643DE"/>
    <w:rsid w:val="0036504B"/>
    <w:rsid w:val="003650FE"/>
    <w:rsid w:val="00365340"/>
    <w:rsid w:val="003658E6"/>
    <w:rsid w:val="00365FBD"/>
    <w:rsid w:val="00366086"/>
    <w:rsid w:val="003661C1"/>
    <w:rsid w:val="003664DA"/>
    <w:rsid w:val="00366A6B"/>
    <w:rsid w:val="00367EAE"/>
    <w:rsid w:val="00370053"/>
    <w:rsid w:val="00370426"/>
    <w:rsid w:val="00370D48"/>
    <w:rsid w:val="003713D1"/>
    <w:rsid w:val="003713D7"/>
    <w:rsid w:val="00371633"/>
    <w:rsid w:val="0037181F"/>
    <w:rsid w:val="00372892"/>
    <w:rsid w:val="00372C10"/>
    <w:rsid w:val="00372FF5"/>
    <w:rsid w:val="0037339C"/>
    <w:rsid w:val="00373AC8"/>
    <w:rsid w:val="00373C0B"/>
    <w:rsid w:val="00374AB9"/>
    <w:rsid w:val="00374D15"/>
    <w:rsid w:val="00375373"/>
    <w:rsid w:val="00375550"/>
    <w:rsid w:val="00375591"/>
    <w:rsid w:val="00375698"/>
    <w:rsid w:val="003758D3"/>
    <w:rsid w:val="00375C87"/>
    <w:rsid w:val="00375E80"/>
    <w:rsid w:val="00376366"/>
    <w:rsid w:val="00376769"/>
    <w:rsid w:val="00376D2F"/>
    <w:rsid w:val="00377229"/>
    <w:rsid w:val="0037778F"/>
    <w:rsid w:val="0038057D"/>
    <w:rsid w:val="00380F12"/>
    <w:rsid w:val="003810EC"/>
    <w:rsid w:val="003815BA"/>
    <w:rsid w:val="00381733"/>
    <w:rsid w:val="00381DC7"/>
    <w:rsid w:val="0038226D"/>
    <w:rsid w:val="00382D32"/>
    <w:rsid w:val="00382D34"/>
    <w:rsid w:val="003837C1"/>
    <w:rsid w:val="003837CF"/>
    <w:rsid w:val="00383CF0"/>
    <w:rsid w:val="00383E93"/>
    <w:rsid w:val="00383E99"/>
    <w:rsid w:val="003841BF"/>
    <w:rsid w:val="00384284"/>
    <w:rsid w:val="0038476F"/>
    <w:rsid w:val="00384D01"/>
    <w:rsid w:val="00385306"/>
    <w:rsid w:val="0038595A"/>
    <w:rsid w:val="00385A95"/>
    <w:rsid w:val="00385C4C"/>
    <w:rsid w:val="00385EA2"/>
    <w:rsid w:val="00385F5B"/>
    <w:rsid w:val="003862E0"/>
    <w:rsid w:val="003863BB"/>
    <w:rsid w:val="00386FDD"/>
    <w:rsid w:val="003876B4"/>
    <w:rsid w:val="00387D65"/>
    <w:rsid w:val="00390BAE"/>
    <w:rsid w:val="00390FC2"/>
    <w:rsid w:val="003911CF"/>
    <w:rsid w:val="003911D1"/>
    <w:rsid w:val="003914B0"/>
    <w:rsid w:val="003916BB"/>
    <w:rsid w:val="00391866"/>
    <w:rsid w:val="00391A05"/>
    <w:rsid w:val="00391EA4"/>
    <w:rsid w:val="0039210A"/>
    <w:rsid w:val="00392128"/>
    <w:rsid w:val="003924F4"/>
    <w:rsid w:val="003925B5"/>
    <w:rsid w:val="00392A2E"/>
    <w:rsid w:val="00392AA1"/>
    <w:rsid w:val="00392CB7"/>
    <w:rsid w:val="00393430"/>
    <w:rsid w:val="00393A93"/>
    <w:rsid w:val="00393CC3"/>
    <w:rsid w:val="00394181"/>
    <w:rsid w:val="00394197"/>
    <w:rsid w:val="00394238"/>
    <w:rsid w:val="003946E4"/>
    <w:rsid w:val="0039478B"/>
    <w:rsid w:val="0039494F"/>
    <w:rsid w:val="00394B53"/>
    <w:rsid w:val="00394F0C"/>
    <w:rsid w:val="00394F5C"/>
    <w:rsid w:val="00395323"/>
    <w:rsid w:val="00395713"/>
    <w:rsid w:val="003959BD"/>
    <w:rsid w:val="003959E5"/>
    <w:rsid w:val="00395DFE"/>
    <w:rsid w:val="00395F89"/>
    <w:rsid w:val="0039606C"/>
    <w:rsid w:val="0039647F"/>
    <w:rsid w:val="00396576"/>
    <w:rsid w:val="003967C1"/>
    <w:rsid w:val="003971B3"/>
    <w:rsid w:val="00397373"/>
    <w:rsid w:val="00397572"/>
    <w:rsid w:val="0039765D"/>
    <w:rsid w:val="00397BF2"/>
    <w:rsid w:val="00397EE4"/>
    <w:rsid w:val="00397F4B"/>
    <w:rsid w:val="003A0293"/>
    <w:rsid w:val="003A04D5"/>
    <w:rsid w:val="003A0685"/>
    <w:rsid w:val="003A0988"/>
    <w:rsid w:val="003A0E8C"/>
    <w:rsid w:val="003A0FC2"/>
    <w:rsid w:val="003A13AC"/>
    <w:rsid w:val="003A1557"/>
    <w:rsid w:val="003A156B"/>
    <w:rsid w:val="003A1656"/>
    <w:rsid w:val="003A1822"/>
    <w:rsid w:val="003A1A42"/>
    <w:rsid w:val="003A1D10"/>
    <w:rsid w:val="003A24D7"/>
    <w:rsid w:val="003A31FD"/>
    <w:rsid w:val="003A3E11"/>
    <w:rsid w:val="003A3E41"/>
    <w:rsid w:val="003A3FBC"/>
    <w:rsid w:val="003A405C"/>
    <w:rsid w:val="003A42C6"/>
    <w:rsid w:val="003A4397"/>
    <w:rsid w:val="003A4427"/>
    <w:rsid w:val="003A4653"/>
    <w:rsid w:val="003A5332"/>
    <w:rsid w:val="003A535A"/>
    <w:rsid w:val="003A5896"/>
    <w:rsid w:val="003A5A26"/>
    <w:rsid w:val="003A6554"/>
    <w:rsid w:val="003A6E02"/>
    <w:rsid w:val="003A7876"/>
    <w:rsid w:val="003A7A50"/>
    <w:rsid w:val="003A7C7D"/>
    <w:rsid w:val="003A7C9D"/>
    <w:rsid w:val="003A7D18"/>
    <w:rsid w:val="003B00F5"/>
    <w:rsid w:val="003B0747"/>
    <w:rsid w:val="003B0B8B"/>
    <w:rsid w:val="003B0E27"/>
    <w:rsid w:val="003B10C0"/>
    <w:rsid w:val="003B10F9"/>
    <w:rsid w:val="003B1238"/>
    <w:rsid w:val="003B1AC0"/>
    <w:rsid w:val="003B1EA3"/>
    <w:rsid w:val="003B2469"/>
    <w:rsid w:val="003B3646"/>
    <w:rsid w:val="003B3D58"/>
    <w:rsid w:val="003B3E86"/>
    <w:rsid w:val="003B3EAE"/>
    <w:rsid w:val="003B4C62"/>
    <w:rsid w:val="003B4C6F"/>
    <w:rsid w:val="003B4E6D"/>
    <w:rsid w:val="003B4EA5"/>
    <w:rsid w:val="003B52C8"/>
    <w:rsid w:val="003B559E"/>
    <w:rsid w:val="003B579D"/>
    <w:rsid w:val="003B5FD3"/>
    <w:rsid w:val="003B6136"/>
    <w:rsid w:val="003B619A"/>
    <w:rsid w:val="003B64ED"/>
    <w:rsid w:val="003B6680"/>
    <w:rsid w:val="003B66E5"/>
    <w:rsid w:val="003B6A33"/>
    <w:rsid w:val="003B6E5D"/>
    <w:rsid w:val="003B6EB2"/>
    <w:rsid w:val="003B74B2"/>
    <w:rsid w:val="003B7B12"/>
    <w:rsid w:val="003C0C6B"/>
    <w:rsid w:val="003C1694"/>
    <w:rsid w:val="003C1E2A"/>
    <w:rsid w:val="003C23F6"/>
    <w:rsid w:val="003C244D"/>
    <w:rsid w:val="003C2A02"/>
    <w:rsid w:val="003C2B67"/>
    <w:rsid w:val="003C3226"/>
    <w:rsid w:val="003C339E"/>
    <w:rsid w:val="003C3466"/>
    <w:rsid w:val="003C3475"/>
    <w:rsid w:val="003C3F0B"/>
    <w:rsid w:val="003C40A8"/>
    <w:rsid w:val="003C4239"/>
    <w:rsid w:val="003C448A"/>
    <w:rsid w:val="003C548F"/>
    <w:rsid w:val="003C5A60"/>
    <w:rsid w:val="003C64BB"/>
    <w:rsid w:val="003C6669"/>
    <w:rsid w:val="003C6670"/>
    <w:rsid w:val="003C6990"/>
    <w:rsid w:val="003C7BD4"/>
    <w:rsid w:val="003D0131"/>
    <w:rsid w:val="003D07F8"/>
    <w:rsid w:val="003D0910"/>
    <w:rsid w:val="003D0BF5"/>
    <w:rsid w:val="003D0D2A"/>
    <w:rsid w:val="003D12FC"/>
    <w:rsid w:val="003D145F"/>
    <w:rsid w:val="003D15D3"/>
    <w:rsid w:val="003D16E2"/>
    <w:rsid w:val="003D1C43"/>
    <w:rsid w:val="003D269F"/>
    <w:rsid w:val="003D26A9"/>
    <w:rsid w:val="003D2AFA"/>
    <w:rsid w:val="003D3571"/>
    <w:rsid w:val="003D3C4D"/>
    <w:rsid w:val="003D3C78"/>
    <w:rsid w:val="003D40E6"/>
    <w:rsid w:val="003D429F"/>
    <w:rsid w:val="003D43CF"/>
    <w:rsid w:val="003D493D"/>
    <w:rsid w:val="003D4F1C"/>
    <w:rsid w:val="003D4FE3"/>
    <w:rsid w:val="003D52DF"/>
    <w:rsid w:val="003D52EA"/>
    <w:rsid w:val="003D5360"/>
    <w:rsid w:val="003D5521"/>
    <w:rsid w:val="003D5765"/>
    <w:rsid w:val="003D5807"/>
    <w:rsid w:val="003D5A83"/>
    <w:rsid w:val="003D5DAF"/>
    <w:rsid w:val="003D5F57"/>
    <w:rsid w:val="003D604A"/>
    <w:rsid w:val="003D6256"/>
    <w:rsid w:val="003D6888"/>
    <w:rsid w:val="003D768F"/>
    <w:rsid w:val="003D7E94"/>
    <w:rsid w:val="003E008D"/>
    <w:rsid w:val="003E008E"/>
    <w:rsid w:val="003E00CD"/>
    <w:rsid w:val="003E00F7"/>
    <w:rsid w:val="003E06A0"/>
    <w:rsid w:val="003E0F00"/>
    <w:rsid w:val="003E0F68"/>
    <w:rsid w:val="003E1407"/>
    <w:rsid w:val="003E14F9"/>
    <w:rsid w:val="003E1901"/>
    <w:rsid w:val="003E1924"/>
    <w:rsid w:val="003E1CF7"/>
    <w:rsid w:val="003E226A"/>
    <w:rsid w:val="003E2726"/>
    <w:rsid w:val="003E2C08"/>
    <w:rsid w:val="003E2ECF"/>
    <w:rsid w:val="003E3457"/>
    <w:rsid w:val="003E3482"/>
    <w:rsid w:val="003E3CAF"/>
    <w:rsid w:val="003E3D16"/>
    <w:rsid w:val="003E457C"/>
    <w:rsid w:val="003E48A1"/>
    <w:rsid w:val="003E4A21"/>
    <w:rsid w:val="003E4A26"/>
    <w:rsid w:val="003E5280"/>
    <w:rsid w:val="003E55CF"/>
    <w:rsid w:val="003E5754"/>
    <w:rsid w:val="003E5B01"/>
    <w:rsid w:val="003E5BA8"/>
    <w:rsid w:val="003E5DD8"/>
    <w:rsid w:val="003E5ED2"/>
    <w:rsid w:val="003E5EE9"/>
    <w:rsid w:val="003E5EF4"/>
    <w:rsid w:val="003E6103"/>
    <w:rsid w:val="003E671F"/>
    <w:rsid w:val="003E689B"/>
    <w:rsid w:val="003E6D93"/>
    <w:rsid w:val="003E7731"/>
    <w:rsid w:val="003E7E29"/>
    <w:rsid w:val="003F01B6"/>
    <w:rsid w:val="003F0331"/>
    <w:rsid w:val="003F05A8"/>
    <w:rsid w:val="003F0A92"/>
    <w:rsid w:val="003F0E26"/>
    <w:rsid w:val="003F0E3D"/>
    <w:rsid w:val="003F1869"/>
    <w:rsid w:val="003F20CA"/>
    <w:rsid w:val="003F29BB"/>
    <w:rsid w:val="003F2ACB"/>
    <w:rsid w:val="003F2ADE"/>
    <w:rsid w:val="003F2FE1"/>
    <w:rsid w:val="003F3124"/>
    <w:rsid w:val="003F37AF"/>
    <w:rsid w:val="003F3CBF"/>
    <w:rsid w:val="003F3D3D"/>
    <w:rsid w:val="003F403B"/>
    <w:rsid w:val="003F458C"/>
    <w:rsid w:val="003F46E7"/>
    <w:rsid w:val="003F4C32"/>
    <w:rsid w:val="003F4E22"/>
    <w:rsid w:val="003F4E51"/>
    <w:rsid w:val="003F56C8"/>
    <w:rsid w:val="003F5D28"/>
    <w:rsid w:val="003F6AE5"/>
    <w:rsid w:val="003F798C"/>
    <w:rsid w:val="003F7BA0"/>
    <w:rsid w:val="003F7BE1"/>
    <w:rsid w:val="004001ED"/>
    <w:rsid w:val="00400E4B"/>
    <w:rsid w:val="00401227"/>
    <w:rsid w:val="004014AF"/>
    <w:rsid w:val="004017BF"/>
    <w:rsid w:val="00401800"/>
    <w:rsid w:val="00401B65"/>
    <w:rsid w:val="00401EC0"/>
    <w:rsid w:val="00401FF5"/>
    <w:rsid w:val="0040210C"/>
    <w:rsid w:val="0040236E"/>
    <w:rsid w:val="004027A2"/>
    <w:rsid w:val="00402990"/>
    <w:rsid w:val="00402C11"/>
    <w:rsid w:val="00402EF8"/>
    <w:rsid w:val="004034E7"/>
    <w:rsid w:val="0040381B"/>
    <w:rsid w:val="00403945"/>
    <w:rsid w:val="00403B4D"/>
    <w:rsid w:val="00403C0D"/>
    <w:rsid w:val="004049EA"/>
    <w:rsid w:val="00404EE2"/>
    <w:rsid w:val="0040595E"/>
    <w:rsid w:val="00405A5C"/>
    <w:rsid w:val="00405D19"/>
    <w:rsid w:val="0040619C"/>
    <w:rsid w:val="004062F3"/>
    <w:rsid w:val="00406C3D"/>
    <w:rsid w:val="0040708D"/>
    <w:rsid w:val="00407706"/>
    <w:rsid w:val="004077EC"/>
    <w:rsid w:val="00407A34"/>
    <w:rsid w:val="00407BF7"/>
    <w:rsid w:val="0041017D"/>
    <w:rsid w:val="004101C3"/>
    <w:rsid w:val="00410D01"/>
    <w:rsid w:val="00410DDC"/>
    <w:rsid w:val="00410F83"/>
    <w:rsid w:val="004111EC"/>
    <w:rsid w:val="0041137E"/>
    <w:rsid w:val="00411546"/>
    <w:rsid w:val="004117E6"/>
    <w:rsid w:val="00411981"/>
    <w:rsid w:val="00411D78"/>
    <w:rsid w:val="00411FC2"/>
    <w:rsid w:val="00412317"/>
    <w:rsid w:val="004124B6"/>
    <w:rsid w:val="00412556"/>
    <w:rsid w:val="0041320F"/>
    <w:rsid w:val="00413349"/>
    <w:rsid w:val="004135A0"/>
    <w:rsid w:val="004135C1"/>
    <w:rsid w:val="0041370F"/>
    <w:rsid w:val="00414EE6"/>
    <w:rsid w:val="00415A12"/>
    <w:rsid w:val="00415B1F"/>
    <w:rsid w:val="00415BAD"/>
    <w:rsid w:val="00415C54"/>
    <w:rsid w:val="00415F44"/>
    <w:rsid w:val="0041658E"/>
    <w:rsid w:val="00416CDA"/>
    <w:rsid w:val="00416FB4"/>
    <w:rsid w:val="00417AEA"/>
    <w:rsid w:val="004200C1"/>
    <w:rsid w:val="00420315"/>
    <w:rsid w:val="004204F6"/>
    <w:rsid w:val="00420AE5"/>
    <w:rsid w:val="00420C2A"/>
    <w:rsid w:val="00420D87"/>
    <w:rsid w:val="00420F3E"/>
    <w:rsid w:val="004212A8"/>
    <w:rsid w:val="00421978"/>
    <w:rsid w:val="00421AC5"/>
    <w:rsid w:val="00421C0F"/>
    <w:rsid w:val="004220A6"/>
    <w:rsid w:val="004221EF"/>
    <w:rsid w:val="0042247A"/>
    <w:rsid w:val="004224DC"/>
    <w:rsid w:val="004232B5"/>
    <w:rsid w:val="0042340C"/>
    <w:rsid w:val="004236E7"/>
    <w:rsid w:val="00423775"/>
    <w:rsid w:val="00424257"/>
    <w:rsid w:val="00424795"/>
    <w:rsid w:val="0042481D"/>
    <w:rsid w:val="00424D0C"/>
    <w:rsid w:val="00424EC5"/>
    <w:rsid w:val="00425F49"/>
    <w:rsid w:val="0042612B"/>
    <w:rsid w:val="00426469"/>
    <w:rsid w:val="00426C31"/>
    <w:rsid w:val="00426F51"/>
    <w:rsid w:val="00427022"/>
    <w:rsid w:val="004276EC"/>
    <w:rsid w:val="00427D0C"/>
    <w:rsid w:val="00430383"/>
    <w:rsid w:val="0043044B"/>
    <w:rsid w:val="00430A17"/>
    <w:rsid w:val="00430A6C"/>
    <w:rsid w:val="00431100"/>
    <w:rsid w:val="004312B7"/>
    <w:rsid w:val="00431418"/>
    <w:rsid w:val="004316D6"/>
    <w:rsid w:val="00431724"/>
    <w:rsid w:val="00431BAB"/>
    <w:rsid w:val="00431C44"/>
    <w:rsid w:val="00432F0E"/>
    <w:rsid w:val="00432FE7"/>
    <w:rsid w:val="0043392D"/>
    <w:rsid w:val="00433C21"/>
    <w:rsid w:val="0043432E"/>
    <w:rsid w:val="00434646"/>
    <w:rsid w:val="00434650"/>
    <w:rsid w:val="0043491F"/>
    <w:rsid w:val="00434CDC"/>
    <w:rsid w:val="004353E2"/>
    <w:rsid w:val="00435E80"/>
    <w:rsid w:val="00435FB3"/>
    <w:rsid w:val="00436089"/>
    <w:rsid w:val="00436187"/>
    <w:rsid w:val="0043646E"/>
    <w:rsid w:val="004365D0"/>
    <w:rsid w:val="004366A9"/>
    <w:rsid w:val="00436D33"/>
    <w:rsid w:val="00436F39"/>
    <w:rsid w:val="0043740A"/>
    <w:rsid w:val="0043786A"/>
    <w:rsid w:val="00437A06"/>
    <w:rsid w:val="00437D04"/>
    <w:rsid w:val="00437EB4"/>
    <w:rsid w:val="0044018B"/>
    <w:rsid w:val="004404AC"/>
    <w:rsid w:val="0044074B"/>
    <w:rsid w:val="0044074C"/>
    <w:rsid w:val="004408B9"/>
    <w:rsid w:val="00441C3B"/>
    <w:rsid w:val="004423E9"/>
    <w:rsid w:val="004434A9"/>
    <w:rsid w:val="004436CA"/>
    <w:rsid w:val="00443794"/>
    <w:rsid w:val="004438C2"/>
    <w:rsid w:val="004439C7"/>
    <w:rsid w:val="00444225"/>
    <w:rsid w:val="0044445B"/>
    <w:rsid w:val="00444826"/>
    <w:rsid w:val="004449BA"/>
    <w:rsid w:val="00445347"/>
    <w:rsid w:val="00445EEE"/>
    <w:rsid w:val="00445FCD"/>
    <w:rsid w:val="004461F3"/>
    <w:rsid w:val="00446218"/>
    <w:rsid w:val="00446449"/>
    <w:rsid w:val="004464A1"/>
    <w:rsid w:val="0044688F"/>
    <w:rsid w:val="00446B98"/>
    <w:rsid w:val="00446D5B"/>
    <w:rsid w:val="00446FAC"/>
    <w:rsid w:val="004474C8"/>
    <w:rsid w:val="0044757A"/>
    <w:rsid w:val="00447972"/>
    <w:rsid w:val="00447A30"/>
    <w:rsid w:val="00447F0A"/>
    <w:rsid w:val="004507D9"/>
    <w:rsid w:val="004513D1"/>
    <w:rsid w:val="004515D6"/>
    <w:rsid w:val="004522AF"/>
    <w:rsid w:val="00452552"/>
    <w:rsid w:val="004529EC"/>
    <w:rsid w:val="00452A88"/>
    <w:rsid w:val="00452A95"/>
    <w:rsid w:val="00452C95"/>
    <w:rsid w:val="00452EEE"/>
    <w:rsid w:val="00452F60"/>
    <w:rsid w:val="00453737"/>
    <w:rsid w:val="004538A8"/>
    <w:rsid w:val="00453B77"/>
    <w:rsid w:val="00453D31"/>
    <w:rsid w:val="00453D71"/>
    <w:rsid w:val="00454A59"/>
    <w:rsid w:val="00454B7E"/>
    <w:rsid w:val="0045503C"/>
    <w:rsid w:val="00455194"/>
    <w:rsid w:val="004554C9"/>
    <w:rsid w:val="00455EFE"/>
    <w:rsid w:val="00455FAC"/>
    <w:rsid w:val="0045613E"/>
    <w:rsid w:val="004568D7"/>
    <w:rsid w:val="00456C08"/>
    <w:rsid w:val="00457149"/>
    <w:rsid w:val="00457686"/>
    <w:rsid w:val="004579D1"/>
    <w:rsid w:val="00457B72"/>
    <w:rsid w:val="00457C18"/>
    <w:rsid w:val="0046032B"/>
    <w:rsid w:val="00460C93"/>
    <w:rsid w:val="00460D78"/>
    <w:rsid w:val="00460FA0"/>
    <w:rsid w:val="004612B7"/>
    <w:rsid w:val="004619B8"/>
    <w:rsid w:val="004619D6"/>
    <w:rsid w:val="00461EA0"/>
    <w:rsid w:val="00461F06"/>
    <w:rsid w:val="00462572"/>
    <w:rsid w:val="0046275F"/>
    <w:rsid w:val="00462F55"/>
    <w:rsid w:val="004633D2"/>
    <w:rsid w:val="004638C4"/>
    <w:rsid w:val="004639CC"/>
    <w:rsid w:val="0046434D"/>
    <w:rsid w:val="0046444B"/>
    <w:rsid w:val="00464A7D"/>
    <w:rsid w:val="00464AB3"/>
    <w:rsid w:val="00464D06"/>
    <w:rsid w:val="0046538E"/>
    <w:rsid w:val="004654F4"/>
    <w:rsid w:val="004657F6"/>
    <w:rsid w:val="00465E22"/>
    <w:rsid w:val="00465EC1"/>
    <w:rsid w:val="0046600D"/>
    <w:rsid w:val="00466512"/>
    <w:rsid w:val="004668A3"/>
    <w:rsid w:val="004670E4"/>
    <w:rsid w:val="004674C0"/>
    <w:rsid w:val="004675AA"/>
    <w:rsid w:val="00467745"/>
    <w:rsid w:val="00467A34"/>
    <w:rsid w:val="00467EB2"/>
    <w:rsid w:val="00467EE4"/>
    <w:rsid w:val="00467F6C"/>
    <w:rsid w:val="00467FF9"/>
    <w:rsid w:val="00470288"/>
    <w:rsid w:val="0047045D"/>
    <w:rsid w:val="0047049A"/>
    <w:rsid w:val="0047054E"/>
    <w:rsid w:val="004707A5"/>
    <w:rsid w:val="00470A39"/>
    <w:rsid w:val="00470E60"/>
    <w:rsid w:val="00471790"/>
    <w:rsid w:val="00471A60"/>
    <w:rsid w:val="00471D27"/>
    <w:rsid w:val="00471D8C"/>
    <w:rsid w:val="004720A2"/>
    <w:rsid w:val="00472263"/>
    <w:rsid w:val="004727C9"/>
    <w:rsid w:val="00472DD6"/>
    <w:rsid w:val="00473082"/>
    <w:rsid w:val="0047424E"/>
    <w:rsid w:val="0047432C"/>
    <w:rsid w:val="00474887"/>
    <w:rsid w:val="00474D44"/>
    <w:rsid w:val="00475266"/>
    <w:rsid w:val="0047555E"/>
    <w:rsid w:val="004756C2"/>
    <w:rsid w:val="004757AC"/>
    <w:rsid w:val="00475B4B"/>
    <w:rsid w:val="00475F36"/>
    <w:rsid w:val="00476849"/>
    <w:rsid w:val="004768D2"/>
    <w:rsid w:val="00476DD6"/>
    <w:rsid w:val="0047772B"/>
    <w:rsid w:val="00477808"/>
    <w:rsid w:val="00477923"/>
    <w:rsid w:val="00477D03"/>
    <w:rsid w:val="00480256"/>
    <w:rsid w:val="0048052D"/>
    <w:rsid w:val="004805D9"/>
    <w:rsid w:val="004808D3"/>
    <w:rsid w:val="00480A42"/>
    <w:rsid w:val="00480EC7"/>
    <w:rsid w:val="00481670"/>
    <w:rsid w:val="00481818"/>
    <w:rsid w:val="00482542"/>
    <w:rsid w:val="004825CE"/>
    <w:rsid w:val="00482BEA"/>
    <w:rsid w:val="00482BEE"/>
    <w:rsid w:val="00483630"/>
    <w:rsid w:val="00483713"/>
    <w:rsid w:val="0048406A"/>
    <w:rsid w:val="0048412C"/>
    <w:rsid w:val="00484D48"/>
    <w:rsid w:val="00485073"/>
    <w:rsid w:val="004850E3"/>
    <w:rsid w:val="004854DD"/>
    <w:rsid w:val="004867DB"/>
    <w:rsid w:val="0048682C"/>
    <w:rsid w:val="00486CCC"/>
    <w:rsid w:val="004874B2"/>
    <w:rsid w:val="00487799"/>
    <w:rsid w:val="004877CB"/>
    <w:rsid w:val="00487F84"/>
    <w:rsid w:val="0049059D"/>
    <w:rsid w:val="004907F5"/>
    <w:rsid w:val="0049094F"/>
    <w:rsid w:val="00490C76"/>
    <w:rsid w:val="004914E9"/>
    <w:rsid w:val="0049175D"/>
    <w:rsid w:val="004917DB"/>
    <w:rsid w:val="00491C42"/>
    <w:rsid w:val="00491C45"/>
    <w:rsid w:val="0049257A"/>
    <w:rsid w:val="0049271E"/>
    <w:rsid w:val="00492761"/>
    <w:rsid w:val="004930C6"/>
    <w:rsid w:val="00493269"/>
    <w:rsid w:val="004937FE"/>
    <w:rsid w:val="004938AC"/>
    <w:rsid w:val="004940A2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536"/>
    <w:rsid w:val="004968AF"/>
    <w:rsid w:val="00496964"/>
    <w:rsid w:val="00496BD2"/>
    <w:rsid w:val="00496D4B"/>
    <w:rsid w:val="00497159"/>
    <w:rsid w:val="004975AA"/>
    <w:rsid w:val="0049767A"/>
    <w:rsid w:val="004A0835"/>
    <w:rsid w:val="004A0A44"/>
    <w:rsid w:val="004A0C60"/>
    <w:rsid w:val="004A1037"/>
    <w:rsid w:val="004A15CC"/>
    <w:rsid w:val="004A15D0"/>
    <w:rsid w:val="004A196A"/>
    <w:rsid w:val="004A198E"/>
    <w:rsid w:val="004A1992"/>
    <w:rsid w:val="004A199E"/>
    <w:rsid w:val="004A2064"/>
    <w:rsid w:val="004A2300"/>
    <w:rsid w:val="004A244A"/>
    <w:rsid w:val="004A24CA"/>
    <w:rsid w:val="004A31C4"/>
    <w:rsid w:val="004A3471"/>
    <w:rsid w:val="004A4395"/>
    <w:rsid w:val="004A450E"/>
    <w:rsid w:val="004A4D08"/>
    <w:rsid w:val="004A52EB"/>
    <w:rsid w:val="004A54F1"/>
    <w:rsid w:val="004A59FD"/>
    <w:rsid w:val="004A5C4C"/>
    <w:rsid w:val="004A5DFA"/>
    <w:rsid w:val="004A5FF2"/>
    <w:rsid w:val="004A608F"/>
    <w:rsid w:val="004A60AC"/>
    <w:rsid w:val="004A63FE"/>
    <w:rsid w:val="004A68D4"/>
    <w:rsid w:val="004A6A0D"/>
    <w:rsid w:val="004A6B15"/>
    <w:rsid w:val="004A7031"/>
    <w:rsid w:val="004A7120"/>
    <w:rsid w:val="004A74D5"/>
    <w:rsid w:val="004A7685"/>
    <w:rsid w:val="004A76EE"/>
    <w:rsid w:val="004A7855"/>
    <w:rsid w:val="004A7CF8"/>
    <w:rsid w:val="004A7EFC"/>
    <w:rsid w:val="004B036D"/>
    <w:rsid w:val="004B0B9A"/>
    <w:rsid w:val="004B1208"/>
    <w:rsid w:val="004B1936"/>
    <w:rsid w:val="004B1F22"/>
    <w:rsid w:val="004B2459"/>
    <w:rsid w:val="004B269F"/>
    <w:rsid w:val="004B2909"/>
    <w:rsid w:val="004B2F84"/>
    <w:rsid w:val="004B33D6"/>
    <w:rsid w:val="004B400C"/>
    <w:rsid w:val="004B4159"/>
    <w:rsid w:val="004B4682"/>
    <w:rsid w:val="004B49B1"/>
    <w:rsid w:val="004B4A09"/>
    <w:rsid w:val="004B4CBF"/>
    <w:rsid w:val="004B5442"/>
    <w:rsid w:val="004B5E39"/>
    <w:rsid w:val="004B69E0"/>
    <w:rsid w:val="004B6A90"/>
    <w:rsid w:val="004B6F38"/>
    <w:rsid w:val="004B78B2"/>
    <w:rsid w:val="004B7991"/>
    <w:rsid w:val="004B7D4B"/>
    <w:rsid w:val="004B7DE3"/>
    <w:rsid w:val="004C0487"/>
    <w:rsid w:val="004C0691"/>
    <w:rsid w:val="004C06B6"/>
    <w:rsid w:val="004C0846"/>
    <w:rsid w:val="004C0A4E"/>
    <w:rsid w:val="004C0E2D"/>
    <w:rsid w:val="004C16D7"/>
    <w:rsid w:val="004C188B"/>
    <w:rsid w:val="004C19CE"/>
    <w:rsid w:val="004C1B62"/>
    <w:rsid w:val="004C2E64"/>
    <w:rsid w:val="004C34FA"/>
    <w:rsid w:val="004C36B7"/>
    <w:rsid w:val="004C3D03"/>
    <w:rsid w:val="004C3E7E"/>
    <w:rsid w:val="004C3F61"/>
    <w:rsid w:val="004C47ED"/>
    <w:rsid w:val="004C4832"/>
    <w:rsid w:val="004C4B93"/>
    <w:rsid w:val="004C4E4E"/>
    <w:rsid w:val="004C509C"/>
    <w:rsid w:val="004C52EB"/>
    <w:rsid w:val="004C5658"/>
    <w:rsid w:val="004C5847"/>
    <w:rsid w:val="004C5A79"/>
    <w:rsid w:val="004C5B04"/>
    <w:rsid w:val="004C5CBC"/>
    <w:rsid w:val="004C5FC8"/>
    <w:rsid w:val="004C6138"/>
    <w:rsid w:val="004C6999"/>
    <w:rsid w:val="004C7441"/>
    <w:rsid w:val="004C7737"/>
    <w:rsid w:val="004C77E2"/>
    <w:rsid w:val="004C7B12"/>
    <w:rsid w:val="004C7DBE"/>
    <w:rsid w:val="004C7E56"/>
    <w:rsid w:val="004C7ED7"/>
    <w:rsid w:val="004D0065"/>
    <w:rsid w:val="004D0720"/>
    <w:rsid w:val="004D08A2"/>
    <w:rsid w:val="004D099E"/>
    <w:rsid w:val="004D0A25"/>
    <w:rsid w:val="004D0F7F"/>
    <w:rsid w:val="004D10B4"/>
    <w:rsid w:val="004D1188"/>
    <w:rsid w:val="004D1AC6"/>
    <w:rsid w:val="004D1CED"/>
    <w:rsid w:val="004D1EE0"/>
    <w:rsid w:val="004D2017"/>
    <w:rsid w:val="004D233C"/>
    <w:rsid w:val="004D2910"/>
    <w:rsid w:val="004D29A6"/>
    <w:rsid w:val="004D2A51"/>
    <w:rsid w:val="004D2BEC"/>
    <w:rsid w:val="004D2E2F"/>
    <w:rsid w:val="004D2EC1"/>
    <w:rsid w:val="004D32CB"/>
    <w:rsid w:val="004D32DE"/>
    <w:rsid w:val="004D37EE"/>
    <w:rsid w:val="004D3E29"/>
    <w:rsid w:val="004D45B1"/>
    <w:rsid w:val="004D4913"/>
    <w:rsid w:val="004D493D"/>
    <w:rsid w:val="004D5607"/>
    <w:rsid w:val="004D5BDF"/>
    <w:rsid w:val="004D5FDA"/>
    <w:rsid w:val="004D6B7E"/>
    <w:rsid w:val="004D6F2D"/>
    <w:rsid w:val="004D6F3D"/>
    <w:rsid w:val="004D70B8"/>
    <w:rsid w:val="004D72E5"/>
    <w:rsid w:val="004D7433"/>
    <w:rsid w:val="004D75AA"/>
    <w:rsid w:val="004D7976"/>
    <w:rsid w:val="004D79F7"/>
    <w:rsid w:val="004D7D80"/>
    <w:rsid w:val="004D7E8B"/>
    <w:rsid w:val="004D7F28"/>
    <w:rsid w:val="004E0171"/>
    <w:rsid w:val="004E02B2"/>
    <w:rsid w:val="004E06C1"/>
    <w:rsid w:val="004E0725"/>
    <w:rsid w:val="004E0960"/>
    <w:rsid w:val="004E097E"/>
    <w:rsid w:val="004E0D28"/>
    <w:rsid w:val="004E12F8"/>
    <w:rsid w:val="004E1819"/>
    <w:rsid w:val="004E1B20"/>
    <w:rsid w:val="004E233A"/>
    <w:rsid w:val="004E239A"/>
    <w:rsid w:val="004E24C4"/>
    <w:rsid w:val="004E2637"/>
    <w:rsid w:val="004E3958"/>
    <w:rsid w:val="004E43C5"/>
    <w:rsid w:val="004E49DF"/>
    <w:rsid w:val="004E4A53"/>
    <w:rsid w:val="004E4DAA"/>
    <w:rsid w:val="004E50D7"/>
    <w:rsid w:val="004E50DB"/>
    <w:rsid w:val="004E51A7"/>
    <w:rsid w:val="004E5915"/>
    <w:rsid w:val="004E59C2"/>
    <w:rsid w:val="004E5BF9"/>
    <w:rsid w:val="004E76CB"/>
    <w:rsid w:val="004E79F1"/>
    <w:rsid w:val="004F0105"/>
    <w:rsid w:val="004F01CE"/>
    <w:rsid w:val="004F0A38"/>
    <w:rsid w:val="004F1178"/>
    <w:rsid w:val="004F11E8"/>
    <w:rsid w:val="004F14A0"/>
    <w:rsid w:val="004F1534"/>
    <w:rsid w:val="004F1537"/>
    <w:rsid w:val="004F1A2A"/>
    <w:rsid w:val="004F1E47"/>
    <w:rsid w:val="004F21E6"/>
    <w:rsid w:val="004F23BA"/>
    <w:rsid w:val="004F2806"/>
    <w:rsid w:val="004F2835"/>
    <w:rsid w:val="004F2B61"/>
    <w:rsid w:val="004F2EA7"/>
    <w:rsid w:val="004F30BD"/>
    <w:rsid w:val="004F3174"/>
    <w:rsid w:val="004F32AF"/>
    <w:rsid w:val="004F336E"/>
    <w:rsid w:val="004F33AB"/>
    <w:rsid w:val="004F34EC"/>
    <w:rsid w:val="004F3946"/>
    <w:rsid w:val="004F3D7C"/>
    <w:rsid w:val="004F449E"/>
    <w:rsid w:val="004F522F"/>
    <w:rsid w:val="004F5771"/>
    <w:rsid w:val="004F5E42"/>
    <w:rsid w:val="004F61FF"/>
    <w:rsid w:val="004F6561"/>
    <w:rsid w:val="004F6C30"/>
    <w:rsid w:val="004F7064"/>
    <w:rsid w:val="004F70FC"/>
    <w:rsid w:val="004F74D5"/>
    <w:rsid w:val="004F7B19"/>
    <w:rsid w:val="0050003D"/>
    <w:rsid w:val="00500564"/>
    <w:rsid w:val="0050066D"/>
    <w:rsid w:val="0050077B"/>
    <w:rsid w:val="00501DAA"/>
    <w:rsid w:val="00501E8D"/>
    <w:rsid w:val="00502078"/>
    <w:rsid w:val="00502402"/>
    <w:rsid w:val="005027F3"/>
    <w:rsid w:val="0050297F"/>
    <w:rsid w:val="00502BBA"/>
    <w:rsid w:val="00502CCD"/>
    <w:rsid w:val="00502D6C"/>
    <w:rsid w:val="00502E00"/>
    <w:rsid w:val="00503811"/>
    <w:rsid w:val="005038D1"/>
    <w:rsid w:val="00503931"/>
    <w:rsid w:val="005039E6"/>
    <w:rsid w:val="00503AE2"/>
    <w:rsid w:val="00503C4E"/>
    <w:rsid w:val="005041A0"/>
    <w:rsid w:val="00504A36"/>
    <w:rsid w:val="00504B50"/>
    <w:rsid w:val="00504DD0"/>
    <w:rsid w:val="005050D8"/>
    <w:rsid w:val="005050DD"/>
    <w:rsid w:val="00505D31"/>
    <w:rsid w:val="00506665"/>
    <w:rsid w:val="005069EE"/>
    <w:rsid w:val="005069EF"/>
    <w:rsid w:val="00506B62"/>
    <w:rsid w:val="005076FD"/>
    <w:rsid w:val="00507905"/>
    <w:rsid w:val="00507BBD"/>
    <w:rsid w:val="0051027F"/>
    <w:rsid w:val="00510407"/>
    <w:rsid w:val="00510454"/>
    <w:rsid w:val="00510666"/>
    <w:rsid w:val="00510878"/>
    <w:rsid w:val="00510904"/>
    <w:rsid w:val="00510B30"/>
    <w:rsid w:val="005111CE"/>
    <w:rsid w:val="00511BCD"/>
    <w:rsid w:val="00513409"/>
    <w:rsid w:val="00513CBA"/>
    <w:rsid w:val="00513E74"/>
    <w:rsid w:val="00514294"/>
    <w:rsid w:val="00514588"/>
    <w:rsid w:val="00514D74"/>
    <w:rsid w:val="00515127"/>
    <w:rsid w:val="005157BB"/>
    <w:rsid w:val="00515821"/>
    <w:rsid w:val="00515D6C"/>
    <w:rsid w:val="0051632D"/>
    <w:rsid w:val="005165C7"/>
    <w:rsid w:val="005165FF"/>
    <w:rsid w:val="00516A78"/>
    <w:rsid w:val="00516B3D"/>
    <w:rsid w:val="00516EC0"/>
    <w:rsid w:val="00517612"/>
    <w:rsid w:val="005178CB"/>
    <w:rsid w:val="00517BAC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0C3C"/>
    <w:rsid w:val="00520DB6"/>
    <w:rsid w:val="005215F4"/>
    <w:rsid w:val="00521787"/>
    <w:rsid w:val="00521936"/>
    <w:rsid w:val="00521C07"/>
    <w:rsid w:val="00521D83"/>
    <w:rsid w:val="00522512"/>
    <w:rsid w:val="0052276A"/>
    <w:rsid w:val="005229F8"/>
    <w:rsid w:val="00522BB1"/>
    <w:rsid w:val="00522CF0"/>
    <w:rsid w:val="0052326A"/>
    <w:rsid w:val="00523837"/>
    <w:rsid w:val="00523A83"/>
    <w:rsid w:val="00523A88"/>
    <w:rsid w:val="00523C68"/>
    <w:rsid w:val="00523DB2"/>
    <w:rsid w:val="00524602"/>
    <w:rsid w:val="0052481B"/>
    <w:rsid w:val="005250FD"/>
    <w:rsid w:val="00525D07"/>
    <w:rsid w:val="0052603E"/>
    <w:rsid w:val="00526128"/>
    <w:rsid w:val="00526B3E"/>
    <w:rsid w:val="00526D94"/>
    <w:rsid w:val="0052737B"/>
    <w:rsid w:val="0052777E"/>
    <w:rsid w:val="00527C32"/>
    <w:rsid w:val="00527C60"/>
    <w:rsid w:val="005302B8"/>
    <w:rsid w:val="00530782"/>
    <w:rsid w:val="005309A3"/>
    <w:rsid w:val="00530C28"/>
    <w:rsid w:val="00530C32"/>
    <w:rsid w:val="00530DF5"/>
    <w:rsid w:val="00531132"/>
    <w:rsid w:val="00531317"/>
    <w:rsid w:val="005319D1"/>
    <w:rsid w:val="00531F7A"/>
    <w:rsid w:val="005327D5"/>
    <w:rsid w:val="005328FD"/>
    <w:rsid w:val="00532B6D"/>
    <w:rsid w:val="00532C9C"/>
    <w:rsid w:val="00533374"/>
    <w:rsid w:val="0053369A"/>
    <w:rsid w:val="005337B3"/>
    <w:rsid w:val="005343C6"/>
    <w:rsid w:val="005344FF"/>
    <w:rsid w:val="00534A1B"/>
    <w:rsid w:val="00535136"/>
    <w:rsid w:val="00535178"/>
    <w:rsid w:val="005354D9"/>
    <w:rsid w:val="00535C0B"/>
    <w:rsid w:val="0053601D"/>
    <w:rsid w:val="00536020"/>
    <w:rsid w:val="00536087"/>
    <w:rsid w:val="00536B51"/>
    <w:rsid w:val="00536D4C"/>
    <w:rsid w:val="00536DF2"/>
    <w:rsid w:val="00537ABB"/>
    <w:rsid w:val="00537D7B"/>
    <w:rsid w:val="00537EC8"/>
    <w:rsid w:val="00540022"/>
    <w:rsid w:val="0054051D"/>
    <w:rsid w:val="00540538"/>
    <w:rsid w:val="005409F1"/>
    <w:rsid w:val="00540AA1"/>
    <w:rsid w:val="00540E1E"/>
    <w:rsid w:val="0054132D"/>
    <w:rsid w:val="00541393"/>
    <w:rsid w:val="00541A39"/>
    <w:rsid w:val="00541C00"/>
    <w:rsid w:val="00541CA5"/>
    <w:rsid w:val="00541D23"/>
    <w:rsid w:val="005422DF"/>
    <w:rsid w:val="00542545"/>
    <w:rsid w:val="00542635"/>
    <w:rsid w:val="00542A0F"/>
    <w:rsid w:val="00542D46"/>
    <w:rsid w:val="005430B7"/>
    <w:rsid w:val="005430E4"/>
    <w:rsid w:val="005433E4"/>
    <w:rsid w:val="00543B56"/>
    <w:rsid w:val="005443F1"/>
    <w:rsid w:val="00544C1D"/>
    <w:rsid w:val="00544E21"/>
    <w:rsid w:val="00544E4B"/>
    <w:rsid w:val="00544E84"/>
    <w:rsid w:val="00544F68"/>
    <w:rsid w:val="00545076"/>
    <w:rsid w:val="00545395"/>
    <w:rsid w:val="00545779"/>
    <w:rsid w:val="00546A7E"/>
    <w:rsid w:val="00547008"/>
    <w:rsid w:val="005470C7"/>
    <w:rsid w:val="005471D1"/>
    <w:rsid w:val="005471D6"/>
    <w:rsid w:val="00547636"/>
    <w:rsid w:val="0054791F"/>
    <w:rsid w:val="00547B79"/>
    <w:rsid w:val="00547C4E"/>
    <w:rsid w:val="00547DA7"/>
    <w:rsid w:val="00547DBC"/>
    <w:rsid w:val="00550234"/>
    <w:rsid w:val="00550287"/>
    <w:rsid w:val="005502AD"/>
    <w:rsid w:val="00550716"/>
    <w:rsid w:val="00550E4F"/>
    <w:rsid w:val="005512DA"/>
    <w:rsid w:val="00551394"/>
    <w:rsid w:val="00551BE8"/>
    <w:rsid w:val="00551ECA"/>
    <w:rsid w:val="00552299"/>
    <w:rsid w:val="005526A1"/>
    <w:rsid w:val="00553407"/>
    <w:rsid w:val="005546E7"/>
    <w:rsid w:val="00554D89"/>
    <w:rsid w:val="0055531D"/>
    <w:rsid w:val="00555326"/>
    <w:rsid w:val="00555B0B"/>
    <w:rsid w:val="0055625A"/>
    <w:rsid w:val="00556B12"/>
    <w:rsid w:val="00556EF6"/>
    <w:rsid w:val="00557080"/>
    <w:rsid w:val="0055717E"/>
    <w:rsid w:val="00557A22"/>
    <w:rsid w:val="00557F49"/>
    <w:rsid w:val="00557F90"/>
    <w:rsid w:val="00560950"/>
    <w:rsid w:val="00560B3E"/>
    <w:rsid w:val="00560B3F"/>
    <w:rsid w:val="00561B37"/>
    <w:rsid w:val="005620BC"/>
    <w:rsid w:val="00562246"/>
    <w:rsid w:val="00562421"/>
    <w:rsid w:val="00562790"/>
    <w:rsid w:val="00562B66"/>
    <w:rsid w:val="00562B9B"/>
    <w:rsid w:val="00562BE7"/>
    <w:rsid w:val="00562EBC"/>
    <w:rsid w:val="00563159"/>
    <w:rsid w:val="005636B5"/>
    <w:rsid w:val="00565311"/>
    <w:rsid w:val="00565353"/>
    <w:rsid w:val="00565AFD"/>
    <w:rsid w:val="00565FDA"/>
    <w:rsid w:val="005663ED"/>
    <w:rsid w:val="00566901"/>
    <w:rsid w:val="005672ED"/>
    <w:rsid w:val="005673C1"/>
    <w:rsid w:val="005674F1"/>
    <w:rsid w:val="0057010A"/>
    <w:rsid w:val="0057027F"/>
    <w:rsid w:val="00570370"/>
    <w:rsid w:val="005703F3"/>
    <w:rsid w:val="00570423"/>
    <w:rsid w:val="00570700"/>
    <w:rsid w:val="00570CDE"/>
    <w:rsid w:val="00570FE0"/>
    <w:rsid w:val="00571434"/>
    <w:rsid w:val="00571711"/>
    <w:rsid w:val="00571D18"/>
    <w:rsid w:val="005724DB"/>
    <w:rsid w:val="00572A6E"/>
    <w:rsid w:val="00573455"/>
    <w:rsid w:val="00573616"/>
    <w:rsid w:val="00573712"/>
    <w:rsid w:val="005738F9"/>
    <w:rsid w:val="005742AB"/>
    <w:rsid w:val="005744F6"/>
    <w:rsid w:val="00574E9C"/>
    <w:rsid w:val="00575471"/>
    <w:rsid w:val="0057564F"/>
    <w:rsid w:val="00575B3F"/>
    <w:rsid w:val="00575D79"/>
    <w:rsid w:val="00575E01"/>
    <w:rsid w:val="00575F00"/>
    <w:rsid w:val="0057620E"/>
    <w:rsid w:val="005767BD"/>
    <w:rsid w:val="005769EA"/>
    <w:rsid w:val="00576AD4"/>
    <w:rsid w:val="00576EF6"/>
    <w:rsid w:val="00577253"/>
    <w:rsid w:val="00577255"/>
    <w:rsid w:val="0057759A"/>
    <w:rsid w:val="005778F1"/>
    <w:rsid w:val="0057794A"/>
    <w:rsid w:val="00580448"/>
    <w:rsid w:val="00580579"/>
    <w:rsid w:val="00580E25"/>
    <w:rsid w:val="005812B6"/>
    <w:rsid w:val="005814A5"/>
    <w:rsid w:val="00581644"/>
    <w:rsid w:val="00582516"/>
    <w:rsid w:val="00582B2B"/>
    <w:rsid w:val="005836DC"/>
    <w:rsid w:val="0058397D"/>
    <w:rsid w:val="00583B30"/>
    <w:rsid w:val="00584562"/>
    <w:rsid w:val="00584620"/>
    <w:rsid w:val="005850EE"/>
    <w:rsid w:val="005860AD"/>
    <w:rsid w:val="0058621F"/>
    <w:rsid w:val="00586411"/>
    <w:rsid w:val="005865B9"/>
    <w:rsid w:val="00586881"/>
    <w:rsid w:val="00586945"/>
    <w:rsid w:val="00586AA9"/>
    <w:rsid w:val="00586AB3"/>
    <w:rsid w:val="005873A3"/>
    <w:rsid w:val="00587E1F"/>
    <w:rsid w:val="00590062"/>
    <w:rsid w:val="005904E0"/>
    <w:rsid w:val="00590746"/>
    <w:rsid w:val="0059086F"/>
    <w:rsid w:val="00590D7A"/>
    <w:rsid w:val="00590EAF"/>
    <w:rsid w:val="00591377"/>
    <w:rsid w:val="005917C3"/>
    <w:rsid w:val="00591B9C"/>
    <w:rsid w:val="00591D1B"/>
    <w:rsid w:val="00592696"/>
    <w:rsid w:val="0059276C"/>
    <w:rsid w:val="00592B21"/>
    <w:rsid w:val="005930FB"/>
    <w:rsid w:val="00593C57"/>
    <w:rsid w:val="00594330"/>
    <w:rsid w:val="005943E1"/>
    <w:rsid w:val="005947CE"/>
    <w:rsid w:val="00594B12"/>
    <w:rsid w:val="0059543E"/>
    <w:rsid w:val="00595578"/>
    <w:rsid w:val="00595E75"/>
    <w:rsid w:val="005966AC"/>
    <w:rsid w:val="0059681D"/>
    <w:rsid w:val="0059698D"/>
    <w:rsid w:val="00596CCE"/>
    <w:rsid w:val="00596DE4"/>
    <w:rsid w:val="005970DC"/>
    <w:rsid w:val="00597AF1"/>
    <w:rsid w:val="00597C41"/>
    <w:rsid w:val="005A03A9"/>
    <w:rsid w:val="005A0953"/>
    <w:rsid w:val="005A0969"/>
    <w:rsid w:val="005A0E9E"/>
    <w:rsid w:val="005A10F2"/>
    <w:rsid w:val="005A1231"/>
    <w:rsid w:val="005A1405"/>
    <w:rsid w:val="005A1764"/>
    <w:rsid w:val="005A17F1"/>
    <w:rsid w:val="005A1826"/>
    <w:rsid w:val="005A1B18"/>
    <w:rsid w:val="005A1B85"/>
    <w:rsid w:val="005A1D4F"/>
    <w:rsid w:val="005A20D8"/>
    <w:rsid w:val="005A2561"/>
    <w:rsid w:val="005A26B6"/>
    <w:rsid w:val="005A2880"/>
    <w:rsid w:val="005A2987"/>
    <w:rsid w:val="005A355A"/>
    <w:rsid w:val="005A35C7"/>
    <w:rsid w:val="005A3712"/>
    <w:rsid w:val="005A41A8"/>
    <w:rsid w:val="005A4E99"/>
    <w:rsid w:val="005A4F01"/>
    <w:rsid w:val="005A4F4A"/>
    <w:rsid w:val="005A539C"/>
    <w:rsid w:val="005A6363"/>
    <w:rsid w:val="005A67F1"/>
    <w:rsid w:val="005A68A0"/>
    <w:rsid w:val="005A6BA2"/>
    <w:rsid w:val="005A6F8C"/>
    <w:rsid w:val="005A7231"/>
    <w:rsid w:val="005A7246"/>
    <w:rsid w:val="005A74CB"/>
    <w:rsid w:val="005A7A4F"/>
    <w:rsid w:val="005A7B0C"/>
    <w:rsid w:val="005A7D21"/>
    <w:rsid w:val="005B00AF"/>
    <w:rsid w:val="005B01F9"/>
    <w:rsid w:val="005B0A09"/>
    <w:rsid w:val="005B0B3F"/>
    <w:rsid w:val="005B0BDB"/>
    <w:rsid w:val="005B0FB5"/>
    <w:rsid w:val="005B1188"/>
    <w:rsid w:val="005B2317"/>
    <w:rsid w:val="005B2634"/>
    <w:rsid w:val="005B2A14"/>
    <w:rsid w:val="005B34C0"/>
    <w:rsid w:val="005B3A1C"/>
    <w:rsid w:val="005B3B37"/>
    <w:rsid w:val="005B3E23"/>
    <w:rsid w:val="005B4057"/>
    <w:rsid w:val="005B4650"/>
    <w:rsid w:val="005B48B2"/>
    <w:rsid w:val="005B4FA5"/>
    <w:rsid w:val="005B5956"/>
    <w:rsid w:val="005B61F6"/>
    <w:rsid w:val="005B6383"/>
    <w:rsid w:val="005B6561"/>
    <w:rsid w:val="005B6FFA"/>
    <w:rsid w:val="005B76A9"/>
    <w:rsid w:val="005B7818"/>
    <w:rsid w:val="005C009C"/>
    <w:rsid w:val="005C0367"/>
    <w:rsid w:val="005C07BA"/>
    <w:rsid w:val="005C0B11"/>
    <w:rsid w:val="005C0B9D"/>
    <w:rsid w:val="005C0D6D"/>
    <w:rsid w:val="005C1001"/>
    <w:rsid w:val="005C1025"/>
    <w:rsid w:val="005C1248"/>
    <w:rsid w:val="005C140C"/>
    <w:rsid w:val="005C1958"/>
    <w:rsid w:val="005C2228"/>
    <w:rsid w:val="005C22FF"/>
    <w:rsid w:val="005C23AB"/>
    <w:rsid w:val="005C306E"/>
    <w:rsid w:val="005C3A7D"/>
    <w:rsid w:val="005C3E40"/>
    <w:rsid w:val="005C4587"/>
    <w:rsid w:val="005C461D"/>
    <w:rsid w:val="005C49C3"/>
    <w:rsid w:val="005C4C55"/>
    <w:rsid w:val="005C4D19"/>
    <w:rsid w:val="005C53FE"/>
    <w:rsid w:val="005C5490"/>
    <w:rsid w:val="005C5580"/>
    <w:rsid w:val="005C63DC"/>
    <w:rsid w:val="005C6456"/>
    <w:rsid w:val="005C6704"/>
    <w:rsid w:val="005C6FD9"/>
    <w:rsid w:val="005C74C2"/>
    <w:rsid w:val="005C7A1F"/>
    <w:rsid w:val="005C7A6F"/>
    <w:rsid w:val="005C7F50"/>
    <w:rsid w:val="005D06EF"/>
    <w:rsid w:val="005D0B3E"/>
    <w:rsid w:val="005D0BBA"/>
    <w:rsid w:val="005D0F93"/>
    <w:rsid w:val="005D148B"/>
    <w:rsid w:val="005D1BE2"/>
    <w:rsid w:val="005D1E32"/>
    <w:rsid w:val="005D229F"/>
    <w:rsid w:val="005D2494"/>
    <w:rsid w:val="005D2848"/>
    <w:rsid w:val="005D2922"/>
    <w:rsid w:val="005D2962"/>
    <w:rsid w:val="005D2D37"/>
    <w:rsid w:val="005D31DF"/>
    <w:rsid w:val="005D32A9"/>
    <w:rsid w:val="005D3D1A"/>
    <w:rsid w:val="005D3E58"/>
    <w:rsid w:val="005D4427"/>
    <w:rsid w:val="005D46BB"/>
    <w:rsid w:val="005D4B47"/>
    <w:rsid w:val="005D5127"/>
    <w:rsid w:val="005D52C9"/>
    <w:rsid w:val="005D5F45"/>
    <w:rsid w:val="005D624B"/>
    <w:rsid w:val="005D65F9"/>
    <w:rsid w:val="005D7939"/>
    <w:rsid w:val="005D7A2A"/>
    <w:rsid w:val="005E0417"/>
    <w:rsid w:val="005E049A"/>
    <w:rsid w:val="005E079B"/>
    <w:rsid w:val="005E097B"/>
    <w:rsid w:val="005E0ADF"/>
    <w:rsid w:val="005E0D81"/>
    <w:rsid w:val="005E1288"/>
    <w:rsid w:val="005E13C3"/>
    <w:rsid w:val="005E1675"/>
    <w:rsid w:val="005E1F01"/>
    <w:rsid w:val="005E20E2"/>
    <w:rsid w:val="005E21ED"/>
    <w:rsid w:val="005E23FF"/>
    <w:rsid w:val="005E27ED"/>
    <w:rsid w:val="005E2B00"/>
    <w:rsid w:val="005E32BF"/>
    <w:rsid w:val="005E3426"/>
    <w:rsid w:val="005E377E"/>
    <w:rsid w:val="005E38C7"/>
    <w:rsid w:val="005E3C70"/>
    <w:rsid w:val="005E41A2"/>
    <w:rsid w:val="005E41D3"/>
    <w:rsid w:val="005E43CF"/>
    <w:rsid w:val="005E4981"/>
    <w:rsid w:val="005E4A97"/>
    <w:rsid w:val="005E4B95"/>
    <w:rsid w:val="005E4D00"/>
    <w:rsid w:val="005E542E"/>
    <w:rsid w:val="005E5D8C"/>
    <w:rsid w:val="005E5DBB"/>
    <w:rsid w:val="005E5F76"/>
    <w:rsid w:val="005E6393"/>
    <w:rsid w:val="005E71F7"/>
    <w:rsid w:val="005E781C"/>
    <w:rsid w:val="005E7846"/>
    <w:rsid w:val="005E7B24"/>
    <w:rsid w:val="005E7D66"/>
    <w:rsid w:val="005E7FC7"/>
    <w:rsid w:val="005F015C"/>
    <w:rsid w:val="005F01CE"/>
    <w:rsid w:val="005F02CE"/>
    <w:rsid w:val="005F04AF"/>
    <w:rsid w:val="005F051C"/>
    <w:rsid w:val="005F0C72"/>
    <w:rsid w:val="005F0D81"/>
    <w:rsid w:val="005F1CE2"/>
    <w:rsid w:val="005F1F9F"/>
    <w:rsid w:val="005F2C93"/>
    <w:rsid w:val="005F2EE1"/>
    <w:rsid w:val="005F3384"/>
    <w:rsid w:val="005F3C44"/>
    <w:rsid w:val="005F3EDF"/>
    <w:rsid w:val="005F3F96"/>
    <w:rsid w:val="005F4003"/>
    <w:rsid w:val="005F464E"/>
    <w:rsid w:val="005F4FA3"/>
    <w:rsid w:val="005F521F"/>
    <w:rsid w:val="005F55B4"/>
    <w:rsid w:val="005F55D8"/>
    <w:rsid w:val="005F565B"/>
    <w:rsid w:val="005F59B4"/>
    <w:rsid w:val="005F5BF0"/>
    <w:rsid w:val="005F617D"/>
    <w:rsid w:val="005F6615"/>
    <w:rsid w:val="005F6D6C"/>
    <w:rsid w:val="005F6DA6"/>
    <w:rsid w:val="005F70D0"/>
    <w:rsid w:val="005F70D2"/>
    <w:rsid w:val="005F71FB"/>
    <w:rsid w:val="005F7388"/>
    <w:rsid w:val="005F749E"/>
    <w:rsid w:val="005F7EB9"/>
    <w:rsid w:val="0060010D"/>
    <w:rsid w:val="006002CC"/>
    <w:rsid w:val="00600578"/>
    <w:rsid w:val="006007EB"/>
    <w:rsid w:val="00600A61"/>
    <w:rsid w:val="00600CE0"/>
    <w:rsid w:val="00601879"/>
    <w:rsid w:val="006018BE"/>
    <w:rsid w:val="00601939"/>
    <w:rsid w:val="00601F49"/>
    <w:rsid w:val="006023EA"/>
    <w:rsid w:val="0060251B"/>
    <w:rsid w:val="00602911"/>
    <w:rsid w:val="0060388C"/>
    <w:rsid w:val="00603B20"/>
    <w:rsid w:val="00603E8F"/>
    <w:rsid w:val="00603FB6"/>
    <w:rsid w:val="006048BE"/>
    <w:rsid w:val="00604A05"/>
    <w:rsid w:val="00604DA3"/>
    <w:rsid w:val="00605517"/>
    <w:rsid w:val="006066E6"/>
    <w:rsid w:val="00606EEC"/>
    <w:rsid w:val="00607104"/>
    <w:rsid w:val="006074A8"/>
    <w:rsid w:val="00607C4D"/>
    <w:rsid w:val="00607DEA"/>
    <w:rsid w:val="00607F9A"/>
    <w:rsid w:val="00610081"/>
    <w:rsid w:val="006102F4"/>
    <w:rsid w:val="006104B8"/>
    <w:rsid w:val="006105B6"/>
    <w:rsid w:val="00610729"/>
    <w:rsid w:val="00610F25"/>
    <w:rsid w:val="0061117F"/>
    <w:rsid w:val="00611C57"/>
    <w:rsid w:val="00612367"/>
    <w:rsid w:val="00612582"/>
    <w:rsid w:val="00612621"/>
    <w:rsid w:val="0061334B"/>
    <w:rsid w:val="0061352D"/>
    <w:rsid w:val="00613604"/>
    <w:rsid w:val="00613833"/>
    <w:rsid w:val="00613AB4"/>
    <w:rsid w:val="00614C31"/>
    <w:rsid w:val="00614CC9"/>
    <w:rsid w:val="00614ED4"/>
    <w:rsid w:val="006150FC"/>
    <w:rsid w:val="006158EF"/>
    <w:rsid w:val="00615BF2"/>
    <w:rsid w:val="00615D63"/>
    <w:rsid w:val="00615E99"/>
    <w:rsid w:val="00615F75"/>
    <w:rsid w:val="006160CF"/>
    <w:rsid w:val="0061615E"/>
    <w:rsid w:val="006163F7"/>
    <w:rsid w:val="00616CCE"/>
    <w:rsid w:val="00616FC7"/>
    <w:rsid w:val="00617155"/>
    <w:rsid w:val="0061718D"/>
    <w:rsid w:val="00617479"/>
    <w:rsid w:val="0061755A"/>
    <w:rsid w:val="00617F2D"/>
    <w:rsid w:val="0062051F"/>
    <w:rsid w:val="006205F0"/>
    <w:rsid w:val="00620623"/>
    <w:rsid w:val="00620C83"/>
    <w:rsid w:val="006214E3"/>
    <w:rsid w:val="00621508"/>
    <w:rsid w:val="0062153D"/>
    <w:rsid w:val="006216F7"/>
    <w:rsid w:val="006216FC"/>
    <w:rsid w:val="006217BA"/>
    <w:rsid w:val="00622E93"/>
    <w:rsid w:val="00623138"/>
    <w:rsid w:val="0062326E"/>
    <w:rsid w:val="00623D83"/>
    <w:rsid w:val="00623D8C"/>
    <w:rsid w:val="00623E90"/>
    <w:rsid w:val="006243A6"/>
    <w:rsid w:val="006246B3"/>
    <w:rsid w:val="00624735"/>
    <w:rsid w:val="006248AD"/>
    <w:rsid w:val="006251F5"/>
    <w:rsid w:val="00625648"/>
    <w:rsid w:val="00625990"/>
    <w:rsid w:val="00625C0E"/>
    <w:rsid w:val="00625D3C"/>
    <w:rsid w:val="0062665C"/>
    <w:rsid w:val="0062674D"/>
    <w:rsid w:val="006268CE"/>
    <w:rsid w:val="006277CD"/>
    <w:rsid w:val="00630002"/>
    <w:rsid w:val="006300F4"/>
    <w:rsid w:val="006301E5"/>
    <w:rsid w:val="00630D10"/>
    <w:rsid w:val="00630EDA"/>
    <w:rsid w:val="006313F4"/>
    <w:rsid w:val="0063175C"/>
    <w:rsid w:val="00631986"/>
    <w:rsid w:val="00631ACE"/>
    <w:rsid w:val="00631E7A"/>
    <w:rsid w:val="00632493"/>
    <w:rsid w:val="006326D7"/>
    <w:rsid w:val="00632E83"/>
    <w:rsid w:val="00633831"/>
    <w:rsid w:val="00634112"/>
    <w:rsid w:val="006342DC"/>
    <w:rsid w:val="006343A8"/>
    <w:rsid w:val="006346FB"/>
    <w:rsid w:val="0063530D"/>
    <w:rsid w:val="006355FB"/>
    <w:rsid w:val="006356B6"/>
    <w:rsid w:val="0063588E"/>
    <w:rsid w:val="006359A0"/>
    <w:rsid w:val="00635B61"/>
    <w:rsid w:val="00635C61"/>
    <w:rsid w:val="00635F59"/>
    <w:rsid w:val="00635FD9"/>
    <w:rsid w:val="006362F6"/>
    <w:rsid w:val="006363F2"/>
    <w:rsid w:val="006366E6"/>
    <w:rsid w:val="00636A51"/>
    <w:rsid w:val="00636CA2"/>
    <w:rsid w:val="006375F2"/>
    <w:rsid w:val="00637640"/>
    <w:rsid w:val="00637DC5"/>
    <w:rsid w:val="00640BEF"/>
    <w:rsid w:val="0064140C"/>
    <w:rsid w:val="006415AE"/>
    <w:rsid w:val="00641899"/>
    <w:rsid w:val="006419DB"/>
    <w:rsid w:val="00641F78"/>
    <w:rsid w:val="00642119"/>
    <w:rsid w:val="006422D3"/>
    <w:rsid w:val="0064242E"/>
    <w:rsid w:val="00642701"/>
    <w:rsid w:val="00642954"/>
    <w:rsid w:val="00642A19"/>
    <w:rsid w:val="00642C17"/>
    <w:rsid w:val="00643041"/>
    <w:rsid w:val="006435C5"/>
    <w:rsid w:val="006438B1"/>
    <w:rsid w:val="00643E29"/>
    <w:rsid w:val="00644124"/>
    <w:rsid w:val="00644273"/>
    <w:rsid w:val="006446BB"/>
    <w:rsid w:val="0064487E"/>
    <w:rsid w:val="00645380"/>
    <w:rsid w:val="006455CE"/>
    <w:rsid w:val="006456C0"/>
    <w:rsid w:val="006457AD"/>
    <w:rsid w:val="00645C18"/>
    <w:rsid w:val="006469A6"/>
    <w:rsid w:val="00646AA0"/>
    <w:rsid w:val="006471F6"/>
    <w:rsid w:val="00647286"/>
    <w:rsid w:val="006478F9"/>
    <w:rsid w:val="00647D3B"/>
    <w:rsid w:val="006503E3"/>
    <w:rsid w:val="00650484"/>
    <w:rsid w:val="006509DE"/>
    <w:rsid w:val="00650A23"/>
    <w:rsid w:val="00650BCB"/>
    <w:rsid w:val="00651199"/>
    <w:rsid w:val="00651D16"/>
    <w:rsid w:val="00652877"/>
    <w:rsid w:val="00652B03"/>
    <w:rsid w:val="00652BF4"/>
    <w:rsid w:val="00652D67"/>
    <w:rsid w:val="006540EF"/>
    <w:rsid w:val="00654240"/>
    <w:rsid w:val="00654265"/>
    <w:rsid w:val="006549E8"/>
    <w:rsid w:val="00654E84"/>
    <w:rsid w:val="00654EDA"/>
    <w:rsid w:val="00654F84"/>
    <w:rsid w:val="00655695"/>
    <w:rsid w:val="00655755"/>
    <w:rsid w:val="00655CF1"/>
    <w:rsid w:val="0065621D"/>
    <w:rsid w:val="00656737"/>
    <w:rsid w:val="00656F01"/>
    <w:rsid w:val="00657C01"/>
    <w:rsid w:val="00657C21"/>
    <w:rsid w:val="00660057"/>
    <w:rsid w:val="006600F5"/>
    <w:rsid w:val="00660617"/>
    <w:rsid w:val="0066078C"/>
    <w:rsid w:val="006611BB"/>
    <w:rsid w:val="00661719"/>
    <w:rsid w:val="00661A5A"/>
    <w:rsid w:val="00661F23"/>
    <w:rsid w:val="00662047"/>
    <w:rsid w:val="00662149"/>
    <w:rsid w:val="006629F5"/>
    <w:rsid w:val="00662C6B"/>
    <w:rsid w:val="00663A27"/>
    <w:rsid w:val="00663ABA"/>
    <w:rsid w:val="00663DB1"/>
    <w:rsid w:val="00663DB7"/>
    <w:rsid w:val="006642D8"/>
    <w:rsid w:val="00664337"/>
    <w:rsid w:val="00664768"/>
    <w:rsid w:val="0066477A"/>
    <w:rsid w:val="006648D1"/>
    <w:rsid w:val="00664C60"/>
    <w:rsid w:val="00665148"/>
    <w:rsid w:val="00665698"/>
    <w:rsid w:val="00666A15"/>
    <w:rsid w:val="00666CE7"/>
    <w:rsid w:val="00666DAB"/>
    <w:rsid w:val="00666EC1"/>
    <w:rsid w:val="00667491"/>
    <w:rsid w:val="006675E0"/>
    <w:rsid w:val="00667D01"/>
    <w:rsid w:val="00670105"/>
    <w:rsid w:val="00670362"/>
    <w:rsid w:val="006704CA"/>
    <w:rsid w:val="00670B2D"/>
    <w:rsid w:val="00670DD3"/>
    <w:rsid w:val="006710F4"/>
    <w:rsid w:val="00671489"/>
    <w:rsid w:val="0067186E"/>
    <w:rsid w:val="006718F2"/>
    <w:rsid w:val="00671A5B"/>
    <w:rsid w:val="0067217D"/>
    <w:rsid w:val="00672689"/>
    <w:rsid w:val="00672740"/>
    <w:rsid w:val="006730F8"/>
    <w:rsid w:val="006731F0"/>
    <w:rsid w:val="00673411"/>
    <w:rsid w:val="006735BA"/>
    <w:rsid w:val="006736A0"/>
    <w:rsid w:val="00673928"/>
    <w:rsid w:val="00674176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84E"/>
    <w:rsid w:val="00675D78"/>
    <w:rsid w:val="00675D96"/>
    <w:rsid w:val="00675ED9"/>
    <w:rsid w:val="00675FA8"/>
    <w:rsid w:val="00676079"/>
    <w:rsid w:val="0067651B"/>
    <w:rsid w:val="006765E7"/>
    <w:rsid w:val="00676BEA"/>
    <w:rsid w:val="00677247"/>
    <w:rsid w:val="006774F1"/>
    <w:rsid w:val="006778FE"/>
    <w:rsid w:val="00677E3F"/>
    <w:rsid w:val="00677F36"/>
    <w:rsid w:val="00680036"/>
    <w:rsid w:val="00680974"/>
    <w:rsid w:val="00680D71"/>
    <w:rsid w:val="00680EBE"/>
    <w:rsid w:val="00680FD4"/>
    <w:rsid w:val="006820DA"/>
    <w:rsid w:val="0068252F"/>
    <w:rsid w:val="00682BB9"/>
    <w:rsid w:val="00683049"/>
    <w:rsid w:val="006832BA"/>
    <w:rsid w:val="006836A9"/>
    <w:rsid w:val="006836EB"/>
    <w:rsid w:val="00683FD6"/>
    <w:rsid w:val="006840BD"/>
    <w:rsid w:val="0068436B"/>
    <w:rsid w:val="00684F10"/>
    <w:rsid w:val="00684F70"/>
    <w:rsid w:val="006854E5"/>
    <w:rsid w:val="00685865"/>
    <w:rsid w:val="00685C39"/>
    <w:rsid w:val="00685DEA"/>
    <w:rsid w:val="0068600F"/>
    <w:rsid w:val="0068603C"/>
    <w:rsid w:val="006861FA"/>
    <w:rsid w:val="0068654F"/>
    <w:rsid w:val="00686D29"/>
    <w:rsid w:val="00686E21"/>
    <w:rsid w:val="00686FDC"/>
    <w:rsid w:val="0068703A"/>
    <w:rsid w:val="00687116"/>
    <w:rsid w:val="0068721A"/>
    <w:rsid w:val="006874BC"/>
    <w:rsid w:val="00687BFC"/>
    <w:rsid w:val="00687EBB"/>
    <w:rsid w:val="00687F0B"/>
    <w:rsid w:val="00690496"/>
    <w:rsid w:val="00690B99"/>
    <w:rsid w:val="00690BAC"/>
    <w:rsid w:val="006913E8"/>
    <w:rsid w:val="00691BC3"/>
    <w:rsid w:val="00691C44"/>
    <w:rsid w:val="00691EEC"/>
    <w:rsid w:val="006922AB"/>
    <w:rsid w:val="00693D85"/>
    <w:rsid w:val="006942A6"/>
    <w:rsid w:val="006942F2"/>
    <w:rsid w:val="00694790"/>
    <w:rsid w:val="00694B00"/>
    <w:rsid w:val="00695478"/>
    <w:rsid w:val="006954F0"/>
    <w:rsid w:val="00695791"/>
    <w:rsid w:val="00695AC0"/>
    <w:rsid w:val="00695B77"/>
    <w:rsid w:val="00696056"/>
    <w:rsid w:val="00696385"/>
    <w:rsid w:val="00696A4C"/>
    <w:rsid w:val="006974D4"/>
    <w:rsid w:val="0069764F"/>
    <w:rsid w:val="006976B9"/>
    <w:rsid w:val="00697A2B"/>
    <w:rsid w:val="006A009E"/>
    <w:rsid w:val="006A02AE"/>
    <w:rsid w:val="006A02DC"/>
    <w:rsid w:val="006A0C42"/>
    <w:rsid w:val="006A0E9F"/>
    <w:rsid w:val="006A10B7"/>
    <w:rsid w:val="006A2A28"/>
    <w:rsid w:val="006A2AC1"/>
    <w:rsid w:val="006A31AD"/>
    <w:rsid w:val="006A367E"/>
    <w:rsid w:val="006A3F79"/>
    <w:rsid w:val="006A4A8E"/>
    <w:rsid w:val="006A4B16"/>
    <w:rsid w:val="006A4E57"/>
    <w:rsid w:val="006A520C"/>
    <w:rsid w:val="006A5BB9"/>
    <w:rsid w:val="006A5D6D"/>
    <w:rsid w:val="006A6339"/>
    <w:rsid w:val="006A6DE6"/>
    <w:rsid w:val="006A708C"/>
    <w:rsid w:val="006A74E4"/>
    <w:rsid w:val="006A7C33"/>
    <w:rsid w:val="006B00BD"/>
    <w:rsid w:val="006B02CD"/>
    <w:rsid w:val="006B04F7"/>
    <w:rsid w:val="006B0AF6"/>
    <w:rsid w:val="006B0E60"/>
    <w:rsid w:val="006B19C5"/>
    <w:rsid w:val="006B1F64"/>
    <w:rsid w:val="006B2145"/>
    <w:rsid w:val="006B22E0"/>
    <w:rsid w:val="006B2310"/>
    <w:rsid w:val="006B2322"/>
    <w:rsid w:val="006B2E68"/>
    <w:rsid w:val="006B2EF4"/>
    <w:rsid w:val="006B2F4F"/>
    <w:rsid w:val="006B3288"/>
    <w:rsid w:val="006B35FD"/>
    <w:rsid w:val="006B374F"/>
    <w:rsid w:val="006B389B"/>
    <w:rsid w:val="006B3A3F"/>
    <w:rsid w:val="006B3ADB"/>
    <w:rsid w:val="006B3C4F"/>
    <w:rsid w:val="006B3EAB"/>
    <w:rsid w:val="006B411D"/>
    <w:rsid w:val="006B4661"/>
    <w:rsid w:val="006B46B8"/>
    <w:rsid w:val="006B4B42"/>
    <w:rsid w:val="006B4BA5"/>
    <w:rsid w:val="006B4E25"/>
    <w:rsid w:val="006B52F8"/>
    <w:rsid w:val="006B55B8"/>
    <w:rsid w:val="006B56A7"/>
    <w:rsid w:val="006B5989"/>
    <w:rsid w:val="006B5A4F"/>
    <w:rsid w:val="006B5CDD"/>
    <w:rsid w:val="006B5EA2"/>
    <w:rsid w:val="006B60B3"/>
    <w:rsid w:val="006B6437"/>
    <w:rsid w:val="006B6F86"/>
    <w:rsid w:val="006B770C"/>
    <w:rsid w:val="006C0464"/>
    <w:rsid w:val="006C06A1"/>
    <w:rsid w:val="006C0B2D"/>
    <w:rsid w:val="006C1484"/>
    <w:rsid w:val="006C1B0F"/>
    <w:rsid w:val="006C201A"/>
    <w:rsid w:val="006C24B1"/>
    <w:rsid w:val="006C2950"/>
    <w:rsid w:val="006C2B39"/>
    <w:rsid w:val="006C307D"/>
    <w:rsid w:val="006C3214"/>
    <w:rsid w:val="006C3489"/>
    <w:rsid w:val="006C3881"/>
    <w:rsid w:val="006C3901"/>
    <w:rsid w:val="006C413F"/>
    <w:rsid w:val="006C454F"/>
    <w:rsid w:val="006C4648"/>
    <w:rsid w:val="006C468D"/>
    <w:rsid w:val="006C4704"/>
    <w:rsid w:val="006C4A8F"/>
    <w:rsid w:val="006C4C52"/>
    <w:rsid w:val="006C4CCC"/>
    <w:rsid w:val="006C5087"/>
    <w:rsid w:val="006C51E8"/>
    <w:rsid w:val="006C5462"/>
    <w:rsid w:val="006C5466"/>
    <w:rsid w:val="006C5672"/>
    <w:rsid w:val="006C57BC"/>
    <w:rsid w:val="006C59D3"/>
    <w:rsid w:val="006C5D26"/>
    <w:rsid w:val="006C5D92"/>
    <w:rsid w:val="006C5DBB"/>
    <w:rsid w:val="006C62BA"/>
    <w:rsid w:val="006C640C"/>
    <w:rsid w:val="006C6D06"/>
    <w:rsid w:val="006C6DB2"/>
    <w:rsid w:val="006C6F92"/>
    <w:rsid w:val="006C7491"/>
    <w:rsid w:val="006C7A66"/>
    <w:rsid w:val="006C7E8E"/>
    <w:rsid w:val="006D00CE"/>
    <w:rsid w:val="006D00D8"/>
    <w:rsid w:val="006D0185"/>
    <w:rsid w:val="006D084F"/>
    <w:rsid w:val="006D0A03"/>
    <w:rsid w:val="006D0A9E"/>
    <w:rsid w:val="006D0B4E"/>
    <w:rsid w:val="006D10D4"/>
    <w:rsid w:val="006D127C"/>
    <w:rsid w:val="006D1743"/>
    <w:rsid w:val="006D1A10"/>
    <w:rsid w:val="006D1A63"/>
    <w:rsid w:val="006D1F2E"/>
    <w:rsid w:val="006D216F"/>
    <w:rsid w:val="006D2244"/>
    <w:rsid w:val="006D26B3"/>
    <w:rsid w:val="006D273D"/>
    <w:rsid w:val="006D2838"/>
    <w:rsid w:val="006D2BA8"/>
    <w:rsid w:val="006D2E04"/>
    <w:rsid w:val="006D3066"/>
    <w:rsid w:val="006D3C06"/>
    <w:rsid w:val="006D4250"/>
    <w:rsid w:val="006D426D"/>
    <w:rsid w:val="006D427C"/>
    <w:rsid w:val="006D4290"/>
    <w:rsid w:val="006D4893"/>
    <w:rsid w:val="006D4BED"/>
    <w:rsid w:val="006D4CB2"/>
    <w:rsid w:val="006D5F27"/>
    <w:rsid w:val="006D5FA2"/>
    <w:rsid w:val="006D66EA"/>
    <w:rsid w:val="006D6999"/>
    <w:rsid w:val="006D69F2"/>
    <w:rsid w:val="006D6CCA"/>
    <w:rsid w:val="006D729C"/>
    <w:rsid w:val="006D72EB"/>
    <w:rsid w:val="006D7389"/>
    <w:rsid w:val="006D7597"/>
    <w:rsid w:val="006D761B"/>
    <w:rsid w:val="006D7813"/>
    <w:rsid w:val="006D7824"/>
    <w:rsid w:val="006D7AC1"/>
    <w:rsid w:val="006E0006"/>
    <w:rsid w:val="006E01B6"/>
    <w:rsid w:val="006E062C"/>
    <w:rsid w:val="006E099D"/>
    <w:rsid w:val="006E0DD7"/>
    <w:rsid w:val="006E10DE"/>
    <w:rsid w:val="006E15EE"/>
    <w:rsid w:val="006E19AB"/>
    <w:rsid w:val="006E1BF9"/>
    <w:rsid w:val="006E1F0C"/>
    <w:rsid w:val="006E2102"/>
    <w:rsid w:val="006E228C"/>
    <w:rsid w:val="006E26AA"/>
    <w:rsid w:val="006E2772"/>
    <w:rsid w:val="006E2823"/>
    <w:rsid w:val="006E28EC"/>
    <w:rsid w:val="006E2F02"/>
    <w:rsid w:val="006E34C1"/>
    <w:rsid w:val="006E34F9"/>
    <w:rsid w:val="006E3670"/>
    <w:rsid w:val="006E3B4C"/>
    <w:rsid w:val="006E3B83"/>
    <w:rsid w:val="006E3E57"/>
    <w:rsid w:val="006E443C"/>
    <w:rsid w:val="006E4528"/>
    <w:rsid w:val="006E469C"/>
    <w:rsid w:val="006E46FF"/>
    <w:rsid w:val="006E4C5B"/>
    <w:rsid w:val="006E5529"/>
    <w:rsid w:val="006E5608"/>
    <w:rsid w:val="006E564D"/>
    <w:rsid w:val="006E62C8"/>
    <w:rsid w:val="006E653A"/>
    <w:rsid w:val="006E68B9"/>
    <w:rsid w:val="006E6FFB"/>
    <w:rsid w:val="006E75D4"/>
    <w:rsid w:val="006E7D3A"/>
    <w:rsid w:val="006E7DB8"/>
    <w:rsid w:val="006F07A9"/>
    <w:rsid w:val="006F087F"/>
    <w:rsid w:val="006F0F59"/>
    <w:rsid w:val="006F1AF6"/>
    <w:rsid w:val="006F2001"/>
    <w:rsid w:val="006F204D"/>
    <w:rsid w:val="006F20CD"/>
    <w:rsid w:val="006F219C"/>
    <w:rsid w:val="006F2309"/>
    <w:rsid w:val="006F2538"/>
    <w:rsid w:val="006F2AE1"/>
    <w:rsid w:val="006F2E40"/>
    <w:rsid w:val="006F32AA"/>
    <w:rsid w:val="006F341C"/>
    <w:rsid w:val="006F3AD5"/>
    <w:rsid w:val="006F3D7D"/>
    <w:rsid w:val="006F3EEB"/>
    <w:rsid w:val="006F408C"/>
    <w:rsid w:val="006F436D"/>
    <w:rsid w:val="006F4739"/>
    <w:rsid w:val="006F48C4"/>
    <w:rsid w:val="006F4B0B"/>
    <w:rsid w:val="006F5240"/>
    <w:rsid w:val="006F625D"/>
    <w:rsid w:val="006F6C71"/>
    <w:rsid w:val="006F6F13"/>
    <w:rsid w:val="006F7031"/>
    <w:rsid w:val="006F7511"/>
    <w:rsid w:val="006F772A"/>
    <w:rsid w:val="006F78F6"/>
    <w:rsid w:val="006F7B94"/>
    <w:rsid w:val="00700252"/>
    <w:rsid w:val="007008A6"/>
    <w:rsid w:val="00700F70"/>
    <w:rsid w:val="007011B0"/>
    <w:rsid w:val="007014B3"/>
    <w:rsid w:val="007018DB"/>
    <w:rsid w:val="007024F1"/>
    <w:rsid w:val="0070250B"/>
    <w:rsid w:val="00702D90"/>
    <w:rsid w:val="00702D9B"/>
    <w:rsid w:val="00702E36"/>
    <w:rsid w:val="0070302F"/>
    <w:rsid w:val="007032C9"/>
    <w:rsid w:val="00703D5F"/>
    <w:rsid w:val="00703DED"/>
    <w:rsid w:val="0070467C"/>
    <w:rsid w:val="00704DC0"/>
    <w:rsid w:val="00705089"/>
    <w:rsid w:val="0070588E"/>
    <w:rsid w:val="00705DA4"/>
    <w:rsid w:val="00706048"/>
    <w:rsid w:val="007066EA"/>
    <w:rsid w:val="00706899"/>
    <w:rsid w:val="00706D1C"/>
    <w:rsid w:val="00706F0A"/>
    <w:rsid w:val="00707172"/>
    <w:rsid w:val="007072A6"/>
    <w:rsid w:val="00707583"/>
    <w:rsid w:val="007077AD"/>
    <w:rsid w:val="00707999"/>
    <w:rsid w:val="00707C4B"/>
    <w:rsid w:val="00707E8B"/>
    <w:rsid w:val="007105C6"/>
    <w:rsid w:val="00710762"/>
    <w:rsid w:val="00710981"/>
    <w:rsid w:val="00710A8F"/>
    <w:rsid w:val="00710B29"/>
    <w:rsid w:val="00710F7B"/>
    <w:rsid w:val="0071122D"/>
    <w:rsid w:val="00711509"/>
    <w:rsid w:val="00711C55"/>
    <w:rsid w:val="007124C1"/>
    <w:rsid w:val="007126C9"/>
    <w:rsid w:val="007127AC"/>
    <w:rsid w:val="00712D97"/>
    <w:rsid w:val="0071339D"/>
    <w:rsid w:val="0071354D"/>
    <w:rsid w:val="00713767"/>
    <w:rsid w:val="00713C9C"/>
    <w:rsid w:val="00713FC4"/>
    <w:rsid w:val="007143C0"/>
    <w:rsid w:val="00714DD4"/>
    <w:rsid w:val="00714FD3"/>
    <w:rsid w:val="00715040"/>
    <w:rsid w:val="007151CD"/>
    <w:rsid w:val="0071532F"/>
    <w:rsid w:val="0071533C"/>
    <w:rsid w:val="007157AB"/>
    <w:rsid w:val="0071585A"/>
    <w:rsid w:val="007162D3"/>
    <w:rsid w:val="007164AD"/>
    <w:rsid w:val="00716611"/>
    <w:rsid w:val="00716B84"/>
    <w:rsid w:val="00716FFC"/>
    <w:rsid w:val="0071746E"/>
    <w:rsid w:val="007174A0"/>
    <w:rsid w:val="0071764C"/>
    <w:rsid w:val="00717762"/>
    <w:rsid w:val="0071787B"/>
    <w:rsid w:val="00720369"/>
    <w:rsid w:val="00720589"/>
    <w:rsid w:val="00720729"/>
    <w:rsid w:val="00720AB0"/>
    <w:rsid w:val="00720B54"/>
    <w:rsid w:val="00721895"/>
    <w:rsid w:val="00721E57"/>
    <w:rsid w:val="007220CD"/>
    <w:rsid w:val="007223E2"/>
    <w:rsid w:val="00722C45"/>
    <w:rsid w:val="007231D4"/>
    <w:rsid w:val="00723595"/>
    <w:rsid w:val="007236E1"/>
    <w:rsid w:val="0072377C"/>
    <w:rsid w:val="00723DFB"/>
    <w:rsid w:val="00723FA0"/>
    <w:rsid w:val="007242C3"/>
    <w:rsid w:val="0072453D"/>
    <w:rsid w:val="00724D33"/>
    <w:rsid w:val="00724E41"/>
    <w:rsid w:val="00724F86"/>
    <w:rsid w:val="007255CC"/>
    <w:rsid w:val="00725C27"/>
    <w:rsid w:val="00725C2C"/>
    <w:rsid w:val="00725CE7"/>
    <w:rsid w:val="00725FCA"/>
    <w:rsid w:val="00726053"/>
    <w:rsid w:val="0072628F"/>
    <w:rsid w:val="00726788"/>
    <w:rsid w:val="00726918"/>
    <w:rsid w:val="00726A5A"/>
    <w:rsid w:val="007278F4"/>
    <w:rsid w:val="00727A49"/>
    <w:rsid w:val="00727AEC"/>
    <w:rsid w:val="00727D0B"/>
    <w:rsid w:val="00727EDC"/>
    <w:rsid w:val="00730027"/>
    <w:rsid w:val="007301AB"/>
    <w:rsid w:val="00730526"/>
    <w:rsid w:val="00730821"/>
    <w:rsid w:val="0073082C"/>
    <w:rsid w:val="00730A08"/>
    <w:rsid w:val="00730C3E"/>
    <w:rsid w:val="00730D02"/>
    <w:rsid w:val="00731208"/>
    <w:rsid w:val="0073132C"/>
    <w:rsid w:val="007320B3"/>
    <w:rsid w:val="00732A83"/>
    <w:rsid w:val="00732AF3"/>
    <w:rsid w:val="007331B5"/>
    <w:rsid w:val="0073333B"/>
    <w:rsid w:val="00733499"/>
    <w:rsid w:val="00733568"/>
    <w:rsid w:val="007336DE"/>
    <w:rsid w:val="007338C1"/>
    <w:rsid w:val="00733D5C"/>
    <w:rsid w:val="00733E82"/>
    <w:rsid w:val="00733EBE"/>
    <w:rsid w:val="007349BE"/>
    <w:rsid w:val="00734D30"/>
    <w:rsid w:val="00734E3D"/>
    <w:rsid w:val="00734FCF"/>
    <w:rsid w:val="00735502"/>
    <w:rsid w:val="0073593A"/>
    <w:rsid w:val="00735CCB"/>
    <w:rsid w:val="00735D69"/>
    <w:rsid w:val="00736245"/>
    <w:rsid w:val="00736416"/>
    <w:rsid w:val="00736597"/>
    <w:rsid w:val="00736BC7"/>
    <w:rsid w:val="00736CC1"/>
    <w:rsid w:val="0073739E"/>
    <w:rsid w:val="007378D6"/>
    <w:rsid w:val="00737A68"/>
    <w:rsid w:val="00737D70"/>
    <w:rsid w:val="00740106"/>
    <w:rsid w:val="00740162"/>
    <w:rsid w:val="0074026C"/>
    <w:rsid w:val="007411D0"/>
    <w:rsid w:val="00741772"/>
    <w:rsid w:val="007418C6"/>
    <w:rsid w:val="00741991"/>
    <w:rsid w:val="00741C0C"/>
    <w:rsid w:val="00741EE9"/>
    <w:rsid w:val="00741FFB"/>
    <w:rsid w:val="00742608"/>
    <w:rsid w:val="0074265C"/>
    <w:rsid w:val="0074271E"/>
    <w:rsid w:val="007428B5"/>
    <w:rsid w:val="0074297F"/>
    <w:rsid w:val="00742996"/>
    <w:rsid w:val="00742B96"/>
    <w:rsid w:val="00742D03"/>
    <w:rsid w:val="007434C8"/>
    <w:rsid w:val="00744248"/>
    <w:rsid w:val="0074431C"/>
    <w:rsid w:val="007445A0"/>
    <w:rsid w:val="0074473E"/>
    <w:rsid w:val="00745019"/>
    <w:rsid w:val="007455E8"/>
    <w:rsid w:val="007458F0"/>
    <w:rsid w:val="00745C68"/>
    <w:rsid w:val="0074616F"/>
    <w:rsid w:val="00746413"/>
    <w:rsid w:val="00746650"/>
    <w:rsid w:val="00746664"/>
    <w:rsid w:val="00746A3C"/>
    <w:rsid w:val="00746C48"/>
    <w:rsid w:val="00746FA6"/>
    <w:rsid w:val="00747497"/>
    <w:rsid w:val="00747782"/>
    <w:rsid w:val="007478E5"/>
    <w:rsid w:val="00747ED6"/>
    <w:rsid w:val="00750080"/>
    <w:rsid w:val="0075024E"/>
    <w:rsid w:val="00750276"/>
    <w:rsid w:val="00750413"/>
    <w:rsid w:val="00750CF1"/>
    <w:rsid w:val="00751009"/>
    <w:rsid w:val="007514B9"/>
    <w:rsid w:val="0075167E"/>
    <w:rsid w:val="0075174E"/>
    <w:rsid w:val="00751DCF"/>
    <w:rsid w:val="007520EC"/>
    <w:rsid w:val="00752A79"/>
    <w:rsid w:val="0075363A"/>
    <w:rsid w:val="0075368B"/>
    <w:rsid w:val="0075371B"/>
    <w:rsid w:val="00753997"/>
    <w:rsid w:val="00753C70"/>
    <w:rsid w:val="00753C8D"/>
    <w:rsid w:val="00753F00"/>
    <w:rsid w:val="0075400B"/>
    <w:rsid w:val="00754228"/>
    <w:rsid w:val="00754314"/>
    <w:rsid w:val="00754359"/>
    <w:rsid w:val="007545BC"/>
    <w:rsid w:val="00754AF1"/>
    <w:rsid w:val="00754C84"/>
    <w:rsid w:val="00754C9E"/>
    <w:rsid w:val="00754CD2"/>
    <w:rsid w:val="0075508A"/>
    <w:rsid w:val="007550DB"/>
    <w:rsid w:val="007550E6"/>
    <w:rsid w:val="0075527C"/>
    <w:rsid w:val="007552CB"/>
    <w:rsid w:val="00755866"/>
    <w:rsid w:val="00755D43"/>
    <w:rsid w:val="00756EDC"/>
    <w:rsid w:val="0075710D"/>
    <w:rsid w:val="007571A5"/>
    <w:rsid w:val="007573D9"/>
    <w:rsid w:val="007575D8"/>
    <w:rsid w:val="00757640"/>
    <w:rsid w:val="007576FD"/>
    <w:rsid w:val="00757947"/>
    <w:rsid w:val="007604FC"/>
    <w:rsid w:val="0076061E"/>
    <w:rsid w:val="00760620"/>
    <w:rsid w:val="00760A9B"/>
    <w:rsid w:val="007610B6"/>
    <w:rsid w:val="007612E1"/>
    <w:rsid w:val="0076152A"/>
    <w:rsid w:val="0076164A"/>
    <w:rsid w:val="00761B03"/>
    <w:rsid w:val="00761B29"/>
    <w:rsid w:val="00762034"/>
    <w:rsid w:val="00762274"/>
    <w:rsid w:val="00762862"/>
    <w:rsid w:val="00762F29"/>
    <w:rsid w:val="00762F70"/>
    <w:rsid w:val="00763349"/>
    <w:rsid w:val="00763AC6"/>
    <w:rsid w:val="00763C64"/>
    <w:rsid w:val="0076415D"/>
    <w:rsid w:val="00764503"/>
    <w:rsid w:val="00764B59"/>
    <w:rsid w:val="0076516B"/>
    <w:rsid w:val="007651B0"/>
    <w:rsid w:val="007652A7"/>
    <w:rsid w:val="0076537A"/>
    <w:rsid w:val="007656DD"/>
    <w:rsid w:val="00765886"/>
    <w:rsid w:val="00766DBC"/>
    <w:rsid w:val="00766EAB"/>
    <w:rsid w:val="00767028"/>
    <w:rsid w:val="00767BDA"/>
    <w:rsid w:val="00767FE4"/>
    <w:rsid w:val="007701C9"/>
    <w:rsid w:val="007702D9"/>
    <w:rsid w:val="007704E8"/>
    <w:rsid w:val="0077088E"/>
    <w:rsid w:val="00770AB3"/>
    <w:rsid w:val="00770B8B"/>
    <w:rsid w:val="00770F90"/>
    <w:rsid w:val="00771485"/>
    <w:rsid w:val="007719C5"/>
    <w:rsid w:val="00772525"/>
    <w:rsid w:val="00772954"/>
    <w:rsid w:val="00772C21"/>
    <w:rsid w:val="00772C72"/>
    <w:rsid w:val="00772EEB"/>
    <w:rsid w:val="007736B9"/>
    <w:rsid w:val="0077377B"/>
    <w:rsid w:val="007739E6"/>
    <w:rsid w:val="00773A42"/>
    <w:rsid w:val="00773A97"/>
    <w:rsid w:val="00774A0C"/>
    <w:rsid w:val="0077501A"/>
    <w:rsid w:val="0077544D"/>
    <w:rsid w:val="00775B98"/>
    <w:rsid w:val="00776279"/>
    <w:rsid w:val="007768C8"/>
    <w:rsid w:val="00776BC3"/>
    <w:rsid w:val="00777070"/>
    <w:rsid w:val="007770F9"/>
    <w:rsid w:val="007774F8"/>
    <w:rsid w:val="00780B6B"/>
    <w:rsid w:val="00780D91"/>
    <w:rsid w:val="007810BF"/>
    <w:rsid w:val="007817FD"/>
    <w:rsid w:val="00781AC7"/>
    <w:rsid w:val="00781FC0"/>
    <w:rsid w:val="007821E8"/>
    <w:rsid w:val="00782280"/>
    <w:rsid w:val="007828DC"/>
    <w:rsid w:val="00782B0A"/>
    <w:rsid w:val="00782D22"/>
    <w:rsid w:val="00783555"/>
    <w:rsid w:val="007840F6"/>
    <w:rsid w:val="0078456D"/>
    <w:rsid w:val="0078519E"/>
    <w:rsid w:val="007855DD"/>
    <w:rsid w:val="00785EC8"/>
    <w:rsid w:val="00786077"/>
    <w:rsid w:val="00786394"/>
    <w:rsid w:val="00786A9F"/>
    <w:rsid w:val="00786B33"/>
    <w:rsid w:val="00786DB8"/>
    <w:rsid w:val="00786E32"/>
    <w:rsid w:val="007871E2"/>
    <w:rsid w:val="00787203"/>
    <w:rsid w:val="00787A0F"/>
    <w:rsid w:val="00787D69"/>
    <w:rsid w:val="00787E44"/>
    <w:rsid w:val="00790783"/>
    <w:rsid w:val="00790DAC"/>
    <w:rsid w:val="00791498"/>
    <w:rsid w:val="00791AA9"/>
    <w:rsid w:val="00792034"/>
    <w:rsid w:val="00792103"/>
    <w:rsid w:val="00792497"/>
    <w:rsid w:val="00792AC0"/>
    <w:rsid w:val="00792D4C"/>
    <w:rsid w:val="00792F12"/>
    <w:rsid w:val="0079309E"/>
    <w:rsid w:val="007931D3"/>
    <w:rsid w:val="007934EE"/>
    <w:rsid w:val="00793666"/>
    <w:rsid w:val="007939D9"/>
    <w:rsid w:val="00793B6E"/>
    <w:rsid w:val="00794026"/>
    <w:rsid w:val="00794F32"/>
    <w:rsid w:val="00795088"/>
    <w:rsid w:val="007953DC"/>
    <w:rsid w:val="00795568"/>
    <w:rsid w:val="007956F8"/>
    <w:rsid w:val="00795822"/>
    <w:rsid w:val="00795828"/>
    <w:rsid w:val="00795A27"/>
    <w:rsid w:val="00795BCC"/>
    <w:rsid w:val="00795CFB"/>
    <w:rsid w:val="00795CFF"/>
    <w:rsid w:val="00795E98"/>
    <w:rsid w:val="00796632"/>
    <w:rsid w:val="0079674F"/>
    <w:rsid w:val="007968BA"/>
    <w:rsid w:val="00796A6D"/>
    <w:rsid w:val="00796D6D"/>
    <w:rsid w:val="0079738E"/>
    <w:rsid w:val="0079743B"/>
    <w:rsid w:val="00797487"/>
    <w:rsid w:val="0079757B"/>
    <w:rsid w:val="00797757"/>
    <w:rsid w:val="00797A1D"/>
    <w:rsid w:val="00797B03"/>
    <w:rsid w:val="007A007A"/>
    <w:rsid w:val="007A00C1"/>
    <w:rsid w:val="007A03BA"/>
    <w:rsid w:val="007A0896"/>
    <w:rsid w:val="007A0F43"/>
    <w:rsid w:val="007A149E"/>
    <w:rsid w:val="007A1512"/>
    <w:rsid w:val="007A1893"/>
    <w:rsid w:val="007A1997"/>
    <w:rsid w:val="007A2140"/>
    <w:rsid w:val="007A2478"/>
    <w:rsid w:val="007A25D5"/>
    <w:rsid w:val="007A279F"/>
    <w:rsid w:val="007A2985"/>
    <w:rsid w:val="007A2BCD"/>
    <w:rsid w:val="007A2E77"/>
    <w:rsid w:val="007A3325"/>
    <w:rsid w:val="007A33A5"/>
    <w:rsid w:val="007A35FF"/>
    <w:rsid w:val="007A3745"/>
    <w:rsid w:val="007A3D27"/>
    <w:rsid w:val="007A4257"/>
    <w:rsid w:val="007A4572"/>
    <w:rsid w:val="007A4807"/>
    <w:rsid w:val="007A485A"/>
    <w:rsid w:val="007A499C"/>
    <w:rsid w:val="007A5292"/>
    <w:rsid w:val="007A5615"/>
    <w:rsid w:val="007A5BC8"/>
    <w:rsid w:val="007A638A"/>
    <w:rsid w:val="007A673B"/>
    <w:rsid w:val="007A7281"/>
    <w:rsid w:val="007A72B6"/>
    <w:rsid w:val="007A7637"/>
    <w:rsid w:val="007A7D50"/>
    <w:rsid w:val="007A7D60"/>
    <w:rsid w:val="007A7DFD"/>
    <w:rsid w:val="007B0002"/>
    <w:rsid w:val="007B0164"/>
    <w:rsid w:val="007B0429"/>
    <w:rsid w:val="007B045E"/>
    <w:rsid w:val="007B07A1"/>
    <w:rsid w:val="007B11AE"/>
    <w:rsid w:val="007B1384"/>
    <w:rsid w:val="007B1E5A"/>
    <w:rsid w:val="007B22F0"/>
    <w:rsid w:val="007B2670"/>
    <w:rsid w:val="007B2801"/>
    <w:rsid w:val="007B2985"/>
    <w:rsid w:val="007B2B5F"/>
    <w:rsid w:val="007B2CAE"/>
    <w:rsid w:val="007B2EB4"/>
    <w:rsid w:val="007B3087"/>
    <w:rsid w:val="007B3316"/>
    <w:rsid w:val="007B3415"/>
    <w:rsid w:val="007B3619"/>
    <w:rsid w:val="007B39A2"/>
    <w:rsid w:val="007B3B3E"/>
    <w:rsid w:val="007B431E"/>
    <w:rsid w:val="007B438E"/>
    <w:rsid w:val="007B46BE"/>
    <w:rsid w:val="007B4B4D"/>
    <w:rsid w:val="007B4C18"/>
    <w:rsid w:val="007B51C6"/>
    <w:rsid w:val="007B55AF"/>
    <w:rsid w:val="007B56D9"/>
    <w:rsid w:val="007B571F"/>
    <w:rsid w:val="007B5A33"/>
    <w:rsid w:val="007B5CEB"/>
    <w:rsid w:val="007B5D2E"/>
    <w:rsid w:val="007B633D"/>
    <w:rsid w:val="007B64F9"/>
    <w:rsid w:val="007B75A1"/>
    <w:rsid w:val="007B7AAA"/>
    <w:rsid w:val="007B7F0F"/>
    <w:rsid w:val="007C0925"/>
    <w:rsid w:val="007C09A4"/>
    <w:rsid w:val="007C0F9E"/>
    <w:rsid w:val="007C1453"/>
    <w:rsid w:val="007C1DBB"/>
    <w:rsid w:val="007C210C"/>
    <w:rsid w:val="007C2625"/>
    <w:rsid w:val="007C264B"/>
    <w:rsid w:val="007C28C1"/>
    <w:rsid w:val="007C2FE8"/>
    <w:rsid w:val="007C306D"/>
    <w:rsid w:val="007C32AE"/>
    <w:rsid w:val="007C35BB"/>
    <w:rsid w:val="007C3C7E"/>
    <w:rsid w:val="007C3EAC"/>
    <w:rsid w:val="007C4837"/>
    <w:rsid w:val="007C49EB"/>
    <w:rsid w:val="007C4BA0"/>
    <w:rsid w:val="007C4E06"/>
    <w:rsid w:val="007C4EE6"/>
    <w:rsid w:val="007C4F3A"/>
    <w:rsid w:val="007C52F3"/>
    <w:rsid w:val="007C5763"/>
    <w:rsid w:val="007C5940"/>
    <w:rsid w:val="007C64C0"/>
    <w:rsid w:val="007C6745"/>
    <w:rsid w:val="007C6B0D"/>
    <w:rsid w:val="007C7703"/>
    <w:rsid w:val="007C7AA4"/>
    <w:rsid w:val="007D013D"/>
    <w:rsid w:val="007D05C0"/>
    <w:rsid w:val="007D0746"/>
    <w:rsid w:val="007D0E92"/>
    <w:rsid w:val="007D10BB"/>
    <w:rsid w:val="007D15A0"/>
    <w:rsid w:val="007D1692"/>
    <w:rsid w:val="007D1E49"/>
    <w:rsid w:val="007D2255"/>
    <w:rsid w:val="007D22FD"/>
    <w:rsid w:val="007D26CF"/>
    <w:rsid w:val="007D273A"/>
    <w:rsid w:val="007D2742"/>
    <w:rsid w:val="007D2DFD"/>
    <w:rsid w:val="007D2E9D"/>
    <w:rsid w:val="007D2F06"/>
    <w:rsid w:val="007D3970"/>
    <w:rsid w:val="007D516A"/>
    <w:rsid w:val="007D5ABB"/>
    <w:rsid w:val="007D5AC6"/>
    <w:rsid w:val="007D5AD8"/>
    <w:rsid w:val="007D5B66"/>
    <w:rsid w:val="007D5D14"/>
    <w:rsid w:val="007D5E8B"/>
    <w:rsid w:val="007D6645"/>
    <w:rsid w:val="007D696B"/>
    <w:rsid w:val="007D6A5D"/>
    <w:rsid w:val="007D6C9F"/>
    <w:rsid w:val="007D6E83"/>
    <w:rsid w:val="007D6F44"/>
    <w:rsid w:val="007D73FC"/>
    <w:rsid w:val="007D76AF"/>
    <w:rsid w:val="007D7ED1"/>
    <w:rsid w:val="007E0003"/>
    <w:rsid w:val="007E03E2"/>
    <w:rsid w:val="007E05A1"/>
    <w:rsid w:val="007E0663"/>
    <w:rsid w:val="007E0828"/>
    <w:rsid w:val="007E09B2"/>
    <w:rsid w:val="007E0F67"/>
    <w:rsid w:val="007E12A1"/>
    <w:rsid w:val="007E1492"/>
    <w:rsid w:val="007E17DA"/>
    <w:rsid w:val="007E1A9A"/>
    <w:rsid w:val="007E1C97"/>
    <w:rsid w:val="007E1CD6"/>
    <w:rsid w:val="007E2136"/>
    <w:rsid w:val="007E224C"/>
    <w:rsid w:val="007E2485"/>
    <w:rsid w:val="007E24BB"/>
    <w:rsid w:val="007E26B7"/>
    <w:rsid w:val="007E28A4"/>
    <w:rsid w:val="007E2E20"/>
    <w:rsid w:val="007E39D7"/>
    <w:rsid w:val="007E3CE5"/>
    <w:rsid w:val="007E3DCC"/>
    <w:rsid w:val="007E47CF"/>
    <w:rsid w:val="007E4A88"/>
    <w:rsid w:val="007E4B85"/>
    <w:rsid w:val="007E4BBE"/>
    <w:rsid w:val="007E5D08"/>
    <w:rsid w:val="007E5DD5"/>
    <w:rsid w:val="007E5F8B"/>
    <w:rsid w:val="007E62C0"/>
    <w:rsid w:val="007E6471"/>
    <w:rsid w:val="007E64E5"/>
    <w:rsid w:val="007E6620"/>
    <w:rsid w:val="007E6AFA"/>
    <w:rsid w:val="007E6C44"/>
    <w:rsid w:val="007E6FFB"/>
    <w:rsid w:val="007E7324"/>
    <w:rsid w:val="007E7C6E"/>
    <w:rsid w:val="007E7ED7"/>
    <w:rsid w:val="007F06C4"/>
    <w:rsid w:val="007F0A83"/>
    <w:rsid w:val="007F0AC0"/>
    <w:rsid w:val="007F0AEC"/>
    <w:rsid w:val="007F0FC6"/>
    <w:rsid w:val="007F16AC"/>
    <w:rsid w:val="007F1C8D"/>
    <w:rsid w:val="007F1EC7"/>
    <w:rsid w:val="007F2982"/>
    <w:rsid w:val="007F2C46"/>
    <w:rsid w:val="007F31C2"/>
    <w:rsid w:val="007F31F8"/>
    <w:rsid w:val="007F35BA"/>
    <w:rsid w:val="007F3721"/>
    <w:rsid w:val="007F38B7"/>
    <w:rsid w:val="007F3981"/>
    <w:rsid w:val="007F3E7A"/>
    <w:rsid w:val="007F40AD"/>
    <w:rsid w:val="007F4333"/>
    <w:rsid w:val="007F471C"/>
    <w:rsid w:val="007F4CDB"/>
    <w:rsid w:val="007F4E51"/>
    <w:rsid w:val="007F59B9"/>
    <w:rsid w:val="007F5B83"/>
    <w:rsid w:val="007F67A5"/>
    <w:rsid w:val="007F6FBB"/>
    <w:rsid w:val="007F7482"/>
    <w:rsid w:val="007F74E5"/>
    <w:rsid w:val="007F7843"/>
    <w:rsid w:val="007F7D11"/>
    <w:rsid w:val="00800073"/>
    <w:rsid w:val="008001B0"/>
    <w:rsid w:val="0080044B"/>
    <w:rsid w:val="00800757"/>
    <w:rsid w:val="00800A4F"/>
    <w:rsid w:val="00800A80"/>
    <w:rsid w:val="00801429"/>
    <w:rsid w:val="00801B13"/>
    <w:rsid w:val="00801B89"/>
    <w:rsid w:val="00801C74"/>
    <w:rsid w:val="00801F9B"/>
    <w:rsid w:val="008023F8"/>
    <w:rsid w:val="00802570"/>
    <w:rsid w:val="0080273D"/>
    <w:rsid w:val="00802813"/>
    <w:rsid w:val="008034B5"/>
    <w:rsid w:val="00803770"/>
    <w:rsid w:val="008038CC"/>
    <w:rsid w:val="008042CB"/>
    <w:rsid w:val="008048D3"/>
    <w:rsid w:val="00804F79"/>
    <w:rsid w:val="00805022"/>
    <w:rsid w:val="008050C3"/>
    <w:rsid w:val="00805161"/>
    <w:rsid w:val="00805323"/>
    <w:rsid w:val="008055D4"/>
    <w:rsid w:val="008058CA"/>
    <w:rsid w:val="00805BBE"/>
    <w:rsid w:val="00805C08"/>
    <w:rsid w:val="008060C8"/>
    <w:rsid w:val="008066EC"/>
    <w:rsid w:val="00806959"/>
    <w:rsid w:val="00806E9A"/>
    <w:rsid w:val="00807175"/>
    <w:rsid w:val="008073A7"/>
    <w:rsid w:val="00807B2A"/>
    <w:rsid w:val="00807ECF"/>
    <w:rsid w:val="00810D8C"/>
    <w:rsid w:val="00810E5A"/>
    <w:rsid w:val="00811582"/>
    <w:rsid w:val="00811651"/>
    <w:rsid w:val="00811DDD"/>
    <w:rsid w:val="00812024"/>
    <w:rsid w:val="00812086"/>
    <w:rsid w:val="008124E1"/>
    <w:rsid w:val="00812AAC"/>
    <w:rsid w:val="00812F2E"/>
    <w:rsid w:val="00813123"/>
    <w:rsid w:val="00813995"/>
    <w:rsid w:val="00813D93"/>
    <w:rsid w:val="008147CD"/>
    <w:rsid w:val="0081515A"/>
    <w:rsid w:val="008151D8"/>
    <w:rsid w:val="00815420"/>
    <w:rsid w:val="00815D08"/>
    <w:rsid w:val="008160D6"/>
    <w:rsid w:val="0081611A"/>
    <w:rsid w:val="008166AC"/>
    <w:rsid w:val="0081691B"/>
    <w:rsid w:val="00816C4C"/>
    <w:rsid w:val="00816E2B"/>
    <w:rsid w:val="00816FFC"/>
    <w:rsid w:val="00817A56"/>
    <w:rsid w:val="00817BCC"/>
    <w:rsid w:val="00821134"/>
    <w:rsid w:val="008211A8"/>
    <w:rsid w:val="008211CD"/>
    <w:rsid w:val="0082184D"/>
    <w:rsid w:val="00821933"/>
    <w:rsid w:val="00821A50"/>
    <w:rsid w:val="00821A77"/>
    <w:rsid w:val="008220AB"/>
    <w:rsid w:val="008223D3"/>
    <w:rsid w:val="008229B0"/>
    <w:rsid w:val="008235AB"/>
    <w:rsid w:val="00823782"/>
    <w:rsid w:val="00823D24"/>
    <w:rsid w:val="00823F3B"/>
    <w:rsid w:val="008248B4"/>
    <w:rsid w:val="00824AD2"/>
    <w:rsid w:val="00825C93"/>
    <w:rsid w:val="00825F1D"/>
    <w:rsid w:val="00826239"/>
    <w:rsid w:val="0082634D"/>
    <w:rsid w:val="00826351"/>
    <w:rsid w:val="0082648F"/>
    <w:rsid w:val="00826883"/>
    <w:rsid w:val="008268DA"/>
    <w:rsid w:val="0082697F"/>
    <w:rsid w:val="00826994"/>
    <w:rsid w:val="0082760A"/>
    <w:rsid w:val="0082779D"/>
    <w:rsid w:val="00827C1E"/>
    <w:rsid w:val="00827F46"/>
    <w:rsid w:val="0083004A"/>
    <w:rsid w:val="00830097"/>
    <w:rsid w:val="00830438"/>
    <w:rsid w:val="00830542"/>
    <w:rsid w:val="008306D7"/>
    <w:rsid w:val="008307F3"/>
    <w:rsid w:val="00830EB1"/>
    <w:rsid w:val="0083100A"/>
    <w:rsid w:val="00831243"/>
    <w:rsid w:val="008312AF"/>
    <w:rsid w:val="00831572"/>
    <w:rsid w:val="0083174B"/>
    <w:rsid w:val="00831960"/>
    <w:rsid w:val="00831B52"/>
    <w:rsid w:val="00832219"/>
    <w:rsid w:val="008324E4"/>
    <w:rsid w:val="00832510"/>
    <w:rsid w:val="0083298B"/>
    <w:rsid w:val="00832FDF"/>
    <w:rsid w:val="00833096"/>
    <w:rsid w:val="0083335F"/>
    <w:rsid w:val="008335BF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80E"/>
    <w:rsid w:val="00835942"/>
    <w:rsid w:val="00835F3D"/>
    <w:rsid w:val="0083617C"/>
    <w:rsid w:val="008361E7"/>
    <w:rsid w:val="00836535"/>
    <w:rsid w:val="00836BF7"/>
    <w:rsid w:val="00836D91"/>
    <w:rsid w:val="00836EFD"/>
    <w:rsid w:val="00837434"/>
    <w:rsid w:val="0083746B"/>
    <w:rsid w:val="0083758B"/>
    <w:rsid w:val="00837695"/>
    <w:rsid w:val="008377C7"/>
    <w:rsid w:val="00837C6F"/>
    <w:rsid w:val="00837C71"/>
    <w:rsid w:val="008400EB"/>
    <w:rsid w:val="008404F3"/>
    <w:rsid w:val="0084086C"/>
    <w:rsid w:val="0084126B"/>
    <w:rsid w:val="00841451"/>
    <w:rsid w:val="008415CD"/>
    <w:rsid w:val="0084169F"/>
    <w:rsid w:val="00841833"/>
    <w:rsid w:val="00841ABE"/>
    <w:rsid w:val="0084200F"/>
    <w:rsid w:val="008422AA"/>
    <w:rsid w:val="008423E3"/>
    <w:rsid w:val="00842CEF"/>
    <w:rsid w:val="00842D9A"/>
    <w:rsid w:val="00843375"/>
    <w:rsid w:val="00843694"/>
    <w:rsid w:val="00843905"/>
    <w:rsid w:val="0084396E"/>
    <w:rsid w:val="00844420"/>
    <w:rsid w:val="00844A4A"/>
    <w:rsid w:val="008451BC"/>
    <w:rsid w:val="00845718"/>
    <w:rsid w:val="008461B9"/>
    <w:rsid w:val="00846331"/>
    <w:rsid w:val="008467FD"/>
    <w:rsid w:val="008472D5"/>
    <w:rsid w:val="008501AA"/>
    <w:rsid w:val="008504C1"/>
    <w:rsid w:val="00850DA9"/>
    <w:rsid w:val="00851149"/>
    <w:rsid w:val="0085184A"/>
    <w:rsid w:val="00852227"/>
    <w:rsid w:val="0085243D"/>
    <w:rsid w:val="008525F8"/>
    <w:rsid w:val="00852D03"/>
    <w:rsid w:val="00852FAB"/>
    <w:rsid w:val="00853604"/>
    <w:rsid w:val="00853BCE"/>
    <w:rsid w:val="00853CA9"/>
    <w:rsid w:val="00853D3D"/>
    <w:rsid w:val="00854114"/>
    <w:rsid w:val="0085453D"/>
    <w:rsid w:val="008549BB"/>
    <w:rsid w:val="00854AD1"/>
    <w:rsid w:val="008551D0"/>
    <w:rsid w:val="00855389"/>
    <w:rsid w:val="0085543A"/>
    <w:rsid w:val="008554F8"/>
    <w:rsid w:val="00855BD4"/>
    <w:rsid w:val="00855E5C"/>
    <w:rsid w:val="00856657"/>
    <w:rsid w:val="008567F1"/>
    <w:rsid w:val="00856A30"/>
    <w:rsid w:val="00856B9C"/>
    <w:rsid w:val="00856DFA"/>
    <w:rsid w:val="00856FA9"/>
    <w:rsid w:val="00857693"/>
    <w:rsid w:val="00857951"/>
    <w:rsid w:val="00857BFD"/>
    <w:rsid w:val="00860147"/>
    <w:rsid w:val="00860226"/>
    <w:rsid w:val="00860809"/>
    <w:rsid w:val="00860911"/>
    <w:rsid w:val="00860940"/>
    <w:rsid w:val="00860A50"/>
    <w:rsid w:val="00861091"/>
    <w:rsid w:val="008618BD"/>
    <w:rsid w:val="00861B49"/>
    <w:rsid w:val="00861C67"/>
    <w:rsid w:val="00862508"/>
    <w:rsid w:val="00862724"/>
    <w:rsid w:val="0086290A"/>
    <w:rsid w:val="00862E65"/>
    <w:rsid w:val="008630AC"/>
    <w:rsid w:val="00863C6B"/>
    <w:rsid w:val="00863D20"/>
    <w:rsid w:val="00864507"/>
    <w:rsid w:val="00864593"/>
    <w:rsid w:val="00864FDF"/>
    <w:rsid w:val="00865161"/>
    <w:rsid w:val="00865DC9"/>
    <w:rsid w:val="00865E27"/>
    <w:rsid w:val="00866000"/>
    <w:rsid w:val="008661BE"/>
    <w:rsid w:val="00866601"/>
    <w:rsid w:val="00866BEC"/>
    <w:rsid w:val="00866EBA"/>
    <w:rsid w:val="00867001"/>
    <w:rsid w:val="00867399"/>
    <w:rsid w:val="008674ED"/>
    <w:rsid w:val="00867BD2"/>
    <w:rsid w:val="00870269"/>
    <w:rsid w:val="008703C9"/>
    <w:rsid w:val="00870846"/>
    <w:rsid w:val="00871384"/>
    <w:rsid w:val="00871AE8"/>
    <w:rsid w:val="00871F9F"/>
    <w:rsid w:val="0087272E"/>
    <w:rsid w:val="0087334E"/>
    <w:rsid w:val="00873C72"/>
    <w:rsid w:val="00874046"/>
    <w:rsid w:val="00874B3A"/>
    <w:rsid w:val="00875883"/>
    <w:rsid w:val="00875C40"/>
    <w:rsid w:val="00875E60"/>
    <w:rsid w:val="00875EB8"/>
    <w:rsid w:val="0087655E"/>
    <w:rsid w:val="0087668D"/>
    <w:rsid w:val="00876C57"/>
    <w:rsid w:val="0087710B"/>
    <w:rsid w:val="008773EA"/>
    <w:rsid w:val="008803FF"/>
    <w:rsid w:val="008805C1"/>
    <w:rsid w:val="00880A1C"/>
    <w:rsid w:val="00880A9D"/>
    <w:rsid w:val="00880AB6"/>
    <w:rsid w:val="008813EF"/>
    <w:rsid w:val="00882279"/>
    <w:rsid w:val="00882350"/>
    <w:rsid w:val="00882377"/>
    <w:rsid w:val="008823C2"/>
    <w:rsid w:val="00882419"/>
    <w:rsid w:val="008825F7"/>
    <w:rsid w:val="00882637"/>
    <w:rsid w:val="00882DAB"/>
    <w:rsid w:val="00882E51"/>
    <w:rsid w:val="00883208"/>
    <w:rsid w:val="0088328D"/>
    <w:rsid w:val="00883823"/>
    <w:rsid w:val="00883A9C"/>
    <w:rsid w:val="00883B37"/>
    <w:rsid w:val="008846F5"/>
    <w:rsid w:val="00884A56"/>
    <w:rsid w:val="00885370"/>
    <w:rsid w:val="008855FA"/>
    <w:rsid w:val="00885AD3"/>
    <w:rsid w:val="00885CC7"/>
    <w:rsid w:val="00885CE1"/>
    <w:rsid w:val="0088686B"/>
    <w:rsid w:val="008868D8"/>
    <w:rsid w:val="00886A91"/>
    <w:rsid w:val="00886ADA"/>
    <w:rsid w:val="00886E48"/>
    <w:rsid w:val="008873FF"/>
    <w:rsid w:val="00887665"/>
    <w:rsid w:val="00887BB4"/>
    <w:rsid w:val="00887D45"/>
    <w:rsid w:val="008901C3"/>
    <w:rsid w:val="0089086C"/>
    <w:rsid w:val="00890D4B"/>
    <w:rsid w:val="00890F8C"/>
    <w:rsid w:val="008913AC"/>
    <w:rsid w:val="00891714"/>
    <w:rsid w:val="0089176E"/>
    <w:rsid w:val="0089194C"/>
    <w:rsid w:val="00891BDA"/>
    <w:rsid w:val="00891CC8"/>
    <w:rsid w:val="00891D72"/>
    <w:rsid w:val="008922B4"/>
    <w:rsid w:val="0089279A"/>
    <w:rsid w:val="0089304E"/>
    <w:rsid w:val="008933C9"/>
    <w:rsid w:val="008934F7"/>
    <w:rsid w:val="00893601"/>
    <w:rsid w:val="008937F4"/>
    <w:rsid w:val="00893C6F"/>
    <w:rsid w:val="00894246"/>
    <w:rsid w:val="00894295"/>
    <w:rsid w:val="0089454C"/>
    <w:rsid w:val="00894E56"/>
    <w:rsid w:val="00895259"/>
    <w:rsid w:val="0089562A"/>
    <w:rsid w:val="0089565D"/>
    <w:rsid w:val="0089581B"/>
    <w:rsid w:val="00895BC6"/>
    <w:rsid w:val="00895E84"/>
    <w:rsid w:val="00896568"/>
    <w:rsid w:val="00896694"/>
    <w:rsid w:val="008966A9"/>
    <w:rsid w:val="0089683A"/>
    <w:rsid w:val="008969BD"/>
    <w:rsid w:val="00896B85"/>
    <w:rsid w:val="00896BE0"/>
    <w:rsid w:val="00896D74"/>
    <w:rsid w:val="00896E07"/>
    <w:rsid w:val="00896FB0"/>
    <w:rsid w:val="008973D3"/>
    <w:rsid w:val="00897500"/>
    <w:rsid w:val="008A0053"/>
    <w:rsid w:val="008A031F"/>
    <w:rsid w:val="008A073B"/>
    <w:rsid w:val="008A0C11"/>
    <w:rsid w:val="008A0DB3"/>
    <w:rsid w:val="008A0F78"/>
    <w:rsid w:val="008A10B1"/>
    <w:rsid w:val="008A1295"/>
    <w:rsid w:val="008A1426"/>
    <w:rsid w:val="008A1460"/>
    <w:rsid w:val="008A199B"/>
    <w:rsid w:val="008A1A8C"/>
    <w:rsid w:val="008A20C4"/>
    <w:rsid w:val="008A20ED"/>
    <w:rsid w:val="008A2121"/>
    <w:rsid w:val="008A22B7"/>
    <w:rsid w:val="008A23AB"/>
    <w:rsid w:val="008A2821"/>
    <w:rsid w:val="008A290E"/>
    <w:rsid w:val="008A2A9A"/>
    <w:rsid w:val="008A3034"/>
    <w:rsid w:val="008A340E"/>
    <w:rsid w:val="008A3AEC"/>
    <w:rsid w:val="008A3F3A"/>
    <w:rsid w:val="008A482A"/>
    <w:rsid w:val="008A48A9"/>
    <w:rsid w:val="008A4C11"/>
    <w:rsid w:val="008A4F04"/>
    <w:rsid w:val="008A50A5"/>
    <w:rsid w:val="008A515C"/>
    <w:rsid w:val="008A5240"/>
    <w:rsid w:val="008A52AE"/>
    <w:rsid w:val="008A54E7"/>
    <w:rsid w:val="008A5876"/>
    <w:rsid w:val="008A5AA0"/>
    <w:rsid w:val="008A6019"/>
    <w:rsid w:val="008A6735"/>
    <w:rsid w:val="008A6A49"/>
    <w:rsid w:val="008A7574"/>
    <w:rsid w:val="008A776B"/>
    <w:rsid w:val="008A794C"/>
    <w:rsid w:val="008A7D65"/>
    <w:rsid w:val="008B056A"/>
    <w:rsid w:val="008B0CAD"/>
    <w:rsid w:val="008B0F48"/>
    <w:rsid w:val="008B19EF"/>
    <w:rsid w:val="008B1AC3"/>
    <w:rsid w:val="008B1FF3"/>
    <w:rsid w:val="008B237B"/>
    <w:rsid w:val="008B244D"/>
    <w:rsid w:val="008B2688"/>
    <w:rsid w:val="008B26E3"/>
    <w:rsid w:val="008B2E18"/>
    <w:rsid w:val="008B33C8"/>
    <w:rsid w:val="008B3890"/>
    <w:rsid w:val="008B3DE2"/>
    <w:rsid w:val="008B4446"/>
    <w:rsid w:val="008B49A5"/>
    <w:rsid w:val="008B4A4B"/>
    <w:rsid w:val="008B4BDB"/>
    <w:rsid w:val="008B50BF"/>
    <w:rsid w:val="008B54F7"/>
    <w:rsid w:val="008B6634"/>
    <w:rsid w:val="008B66A6"/>
    <w:rsid w:val="008B76D7"/>
    <w:rsid w:val="008B7874"/>
    <w:rsid w:val="008B7984"/>
    <w:rsid w:val="008B7A54"/>
    <w:rsid w:val="008C0273"/>
    <w:rsid w:val="008C0503"/>
    <w:rsid w:val="008C0623"/>
    <w:rsid w:val="008C08EE"/>
    <w:rsid w:val="008C0F48"/>
    <w:rsid w:val="008C16C7"/>
    <w:rsid w:val="008C19DB"/>
    <w:rsid w:val="008C1C9D"/>
    <w:rsid w:val="008C1DC7"/>
    <w:rsid w:val="008C1E14"/>
    <w:rsid w:val="008C2215"/>
    <w:rsid w:val="008C339E"/>
    <w:rsid w:val="008C3E50"/>
    <w:rsid w:val="008C3FBB"/>
    <w:rsid w:val="008C437F"/>
    <w:rsid w:val="008C44A4"/>
    <w:rsid w:val="008C4D8A"/>
    <w:rsid w:val="008C4E66"/>
    <w:rsid w:val="008C51DB"/>
    <w:rsid w:val="008C576B"/>
    <w:rsid w:val="008C596F"/>
    <w:rsid w:val="008C5D2F"/>
    <w:rsid w:val="008C67B2"/>
    <w:rsid w:val="008C6B98"/>
    <w:rsid w:val="008C722C"/>
    <w:rsid w:val="008C754D"/>
    <w:rsid w:val="008C7742"/>
    <w:rsid w:val="008D14C6"/>
    <w:rsid w:val="008D2026"/>
    <w:rsid w:val="008D217A"/>
    <w:rsid w:val="008D2362"/>
    <w:rsid w:val="008D2E0F"/>
    <w:rsid w:val="008D2F50"/>
    <w:rsid w:val="008D40CC"/>
    <w:rsid w:val="008D42FE"/>
    <w:rsid w:val="008D491D"/>
    <w:rsid w:val="008D4D5E"/>
    <w:rsid w:val="008D524C"/>
    <w:rsid w:val="008D57E2"/>
    <w:rsid w:val="008D5C85"/>
    <w:rsid w:val="008D6BF8"/>
    <w:rsid w:val="008D6CF3"/>
    <w:rsid w:val="008D6DC8"/>
    <w:rsid w:val="008D6E1B"/>
    <w:rsid w:val="008D73D5"/>
    <w:rsid w:val="008D769D"/>
    <w:rsid w:val="008D77A5"/>
    <w:rsid w:val="008D77D4"/>
    <w:rsid w:val="008D7956"/>
    <w:rsid w:val="008D7D8F"/>
    <w:rsid w:val="008D7DAC"/>
    <w:rsid w:val="008D7E1B"/>
    <w:rsid w:val="008D7FAB"/>
    <w:rsid w:val="008D7FDE"/>
    <w:rsid w:val="008E0ABC"/>
    <w:rsid w:val="008E0C5F"/>
    <w:rsid w:val="008E0E59"/>
    <w:rsid w:val="008E1339"/>
    <w:rsid w:val="008E15DC"/>
    <w:rsid w:val="008E1FC2"/>
    <w:rsid w:val="008E2011"/>
    <w:rsid w:val="008E2743"/>
    <w:rsid w:val="008E2AC3"/>
    <w:rsid w:val="008E317F"/>
    <w:rsid w:val="008E3395"/>
    <w:rsid w:val="008E3766"/>
    <w:rsid w:val="008E3F3F"/>
    <w:rsid w:val="008E411F"/>
    <w:rsid w:val="008E4578"/>
    <w:rsid w:val="008E4AA6"/>
    <w:rsid w:val="008E4BD1"/>
    <w:rsid w:val="008E4F4A"/>
    <w:rsid w:val="008E5026"/>
    <w:rsid w:val="008E52C5"/>
    <w:rsid w:val="008E561A"/>
    <w:rsid w:val="008E5969"/>
    <w:rsid w:val="008E5C9A"/>
    <w:rsid w:val="008E5D21"/>
    <w:rsid w:val="008E613B"/>
    <w:rsid w:val="008E6423"/>
    <w:rsid w:val="008E67B9"/>
    <w:rsid w:val="008E67C9"/>
    <w:rsid w:val="008E6E54"/>
    <w:rsid w:val="008E71CE"/>
    <w:rsid w:val="008E759F"/>
    <w:rsid w:val="008E7862"/>
    <w:rsid w:val="008F023A"/>
    <w:rsid w:val="008F0408"/>
    <w:rsid w:val="008F0416"/>
    <w:rsid w:val="008F0507"/>
    <w:rsid w:val="008F08EB"/>
    <w:rsid w:val="008F09B8"/>
    <w:rsid w:val="008F1075"/>
    <w:rsid w:val="008F15A5"/>
    <w:rsid w:val="008F16C6"/>
    <w:rsid w:val="008F1D20"/>
    <w:rsid w:val="008F217B"/>
    <w:rsid w:val="008F21D3"/>
    <w:rsid w:val="008F23A6"/>
    <w:rsid w:val="008F24BE"/>
    <w:rsid w:val="008F2719"/>
    <w:rsid w:val="008F2738"/>
    <w:rsid w:val="008F2B0D"/>
    <w:rsid w:val="008F3112"/>
    <w:rsid w:val="008F3158"/>
    <w:rsid w:val="008F3379"/>
    <w:rsid w:val="008F3CF9"/>
    <w:rsid w:val="008F3D6A"/>
    <w:rsid w:val="008F418C"/>
    <w:rsid w:val="008F41C2"/>
    <w:rsid w:val="008F42D2"/>
    <w:rsid w:val="008F44C1"/>
    <w:rsid w:val="008F49B5"/>
    <w:rsid w:val="008F4AB8"/>
    <w:rsid w:val="008F4C71"/>
    <w:rsid w:val="008F53C1"/>
    <w:rsid w:val="008F5541"/>
    <w:rsid w:val="008F5D6C"/>
    <w:rsid w:val="008F6152"/>
    <w:rsid w:val="008F6BD4"/>
    <w:rsid w:val="008F7153"/>
    <w:rsid w:val="008F719E"/>
    <w:rsid w:val="008F720A"/>
    <w:rsid w:val="008F7255"/>
    <w:rsid w:val="008F767E"/>
    <w:rsid w:val="008F7744"/>
    <w:rsid w:val="008F77CD"/>
    <w:rsid w:val="008F7E96"/>
    <w:rsid w:val="0090028D"/>
    <w:rsid w:val="00900391"/>
    <w:rsid w:val="00900398"/>
    <w:rsid w:val="009004FE"/>
    <w:rsid w:val="00900822"/>
    <w:rsid w:val="00900941"/>
    <w:rsid w:val="00900C6D"/>
    <w:rsid w:val="00901284"/>
    <w:rsid w:val="0090143F"/>
    <w:rsid w:val="009015BE"/>
    <w:rsid w:val="0090183D"/>
    <w:rsid w:val="00901A8E"/>
    <w:rsid w:val="00901D6A"/>
    <w:rsid w:val="00901DE1"/>
    <w:rsid w:val="0090236D"/>
    <w:rsid w:val="0090248E"/>
    <w:rsid w:val="0090262E"/>
    <w:rsid w:val="00902930"/>
    <w:rsid w:val="00902DBC"/>
    <w:rsid w:val="0090309F"/>
    <w:rsid w:val="00903844"/>
    <w:rsid w:val="0090438D"/>
    <w:rsid w:val="00904D51"/>
    <w:rsid w:val="00905216"/>
    <w:rsid w:val="0090536E"/>
    <w:rsid w:val="00905884"/>
    <w:rsid w:val="00905C4D"/>
    <w:rsid w:val="009064E9"/>
    <w:rsid w:val="00906679"/>
    <w:rsid w:val="00906835"/>
    <w:rsid w:val="009070F5"/>
    <w:rsid w:val="00907321"/>
    <w:rsid w:val="0090741A"/>
    <w:rsid w:val="009076F5"/>
    <w:rsid w:val="009078D8"/>
    <w:rsid w:val="00907928"/>
    <w:rsid w:val="009079FD"/>
    <w:rsid w:val="0091007A"/>
    <w:rsid w:val="0091014A"/>
    <w:rsid w:val="009102CE"/>
    <w:rsid w:val="009105BC"/>
    <w:rsid w:val="00910764"/>
    <w:rsid w:val="009114A2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3F45"/>
    <w:rsid w:val="009141FA"/>
    <w:rsid w:val="00914264"/>
    <w:rsid w:val="0091440F"/>
    <w:rsid w:val="00914474"/>
    <w:rsid w:val="00914A6F"/>
    <w:rsid w:val="00914CC2"/>
    <w:rsid w:val="00914F1B"/>
    <w:rsid w:val="00915256"/>
    <w:rsid w:val="009152BF"/>
    <w:rsid w:val="009158A0"/>
    <w:rsid w:val="00915DC7"/>
    <w:rsid w:val="009160A7"/>
    <w:rsid w:val="009161D9"/>
    <w:rsid w:val="00916A3B"/>
    <w:rsid w:val="00916B39"/>
    <w:rsid w:val="0091719F"/>
    <w:rsid w:val="009175A7"/>
    <w:rsid w:val="00917A3F"/>
    <w:rsid w:val="00917EE3"/>
    <w:rsid w:val="00920623"/>
    <w:rsid w:val="00920BE2"/>
    <w:rsid w:val="00920DE6"/>
    <w:rsid w:val="0092153A"/>
    <w:rsid w:val="00921850"/>
    <w:rsid w:val="0092187A"/>
    <w:rsid w:val="0092201A"/>
    <w:rsid w:val="009220CA"/>
    <w:rsid w:val="00922214"/>
    <w:rsid w:val="0092226D"/>
    <w:rsid w:val="00922828"/>
    <w:rsid w:val="00922CEF"/>
    <w:rsid w:val="00922F30"/>
    <w:rsid w:val="0092330A"/>
    <w:rsid w:val="0092370E"/>
    <w:rsid w:val="009238F5"/>
    <w:rsid w:val="00923BB3"/>
    <w:rsid w:val="00923FCB"/>
    <w:rsid w:val="009242D1"/>
    <w:rsid w:val="009249E9"/>
    <w:rsid w:val="00924AEF"/>
    <w:rsid w:val="009254AA"/>
    <w:rsid w:val="00925872"/>
    <w:rsid w:val="009259D2"/>
    <w:rsid w:val="00925A30"/>
    <w:rsid w:val="00925CAD"/>
    <w:rsid w:val="00926122"/>
    <w:rsid w:val="009272A6"/>
    <w:rsid w:val="0092744B"/>
    <w:rsid w:val="00927893"/>
    <w:rsid w:val="009278DE"/>
    <w:rsid w:val="00930234"/>
    <w:rsid w:val="00930521"/>
    <w:rsid w:val="00930551"/>
    <w:rsid w:val="0093089D"/>
    <w:rsid w:val="00930BBB"/>
    <w:rsid w:val="00930D43"/>
    <w:rsid w:val="00931723"/>
    <w:rsid w:val="00931ABB"/>
    <w:rsid w:val="00931FA1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3F5F"/>
    <w:rsid w:val="00934A18"/>
    <w:rsid w:val="00934E4A"/>
    <w:rsid w:val="0093549C"/>
    <w:rsid w:val="00935FDF"/>
    <w:rsid w:val="009361B7"/>
    <w:rsid w:val="00936238"/>
    <w:rsid w:val="0093629F"/>
    <w:rsid w:val="0093635E"/>
    <w:rsid w:val="009365A0"/>
    <w:rsid w:val="00936821"/>
    <w:rsid w:val="00936F01"/>
    <w:rsid w:val="00937288"/>
    <w:rsid w:val="00937B98"/>
    <w:rsid w:val="00937CBE"/>
    <w:rsid w:val="00937F3A"/>
    <w:rsid w:val="00940243"/>
    <w:rsid w:val="00940390"/>
    <w:rsid w:val="00941091"/>
    <w:rsid w:val="00941575"/>
    <w:rsid w:val="0094158D"/>
    <w:rsid w:val="009419EB"/>
    <w:rsid w:val="00941DA1"/>
    <w:rsid w:val="00941E75"/>
    <w:rsid w:val="009425C7"/>
    <w:rsid w:val="00942952"/>
    <w:rsid w:val="00942BAD"/>
    <w:rsid w:val="00942C6D"/>
    <w:rsid w:val="009432DA"/>
    <w:rsid w:val="00943797"/>
    <w:rsid w:val="00943BEB"/>
    <w:rsid w:val="00943F21"/>
    <w:rsid w:val="00944076"/>
    <w:rsid w:val="00944135"/>
    <w:rsid w:val="00944681"/>
    <w:rsid w:val="00944AEB"/>
    <w:rsid w:val="00944F99"/>
    <w:rsid w:val="009450DA"/>
    <w:rsid w:val="00945507"/>
    <w:rsid w:val="00945535"/>
    <w:rsid w:val="009458B5"/>
    <w:rsid w:val="0094646F"/>
    <w:rsid w:val="00946758"/>
    <w:rsid w:val="00946762"/>
    <w:rsid w:val="00946CB6"/>
    <w:rsid w:val="00946EAF"/>
    <w:rsid w:val="00946EFE"/>
    <w:rsid w:val="00947724"/>
    <w:rsid w:val="009478A7"/>
    <w:rsid w:val="0095000D"/>
    <w:rsid w:val="009500C4"/>
    <w:rsid w:val="00950679"/>
    <w:rsid w:val="00951277"/>
    <w:rsid w:val="00951464"/>
    <w:rsid w:val="00951948"/>
    <w:rsid w:val="00951AAD"/>
    <w:rsid w:val="00951BE0"/>
    <w:rsid w:val="009520CE"/>
    <w:rsid w:val="009522C3"/>
    <w:rsid w:val="00952324"/>
    <w:rsid w:val="00952499"/>
    <w:rsid w:val="00952B3A"/>
    <w:rsid w:val="00952D1A"/>
    <w:rsid w:val="00952FA0"/>
    <w:rsid w:val="00953225"/>
    <w:rsid w:val="0095336A"/>
    <w:rsid w:val="00953612"/>
    <w:rsid w:val="00953C93"/>
    <w:rsid w:val="00953CA9"/>
    <w:rsid w:val="0095405B"/>
    <w:rsid w:val="009542E9"/>
    <w:rsid w:val="009543CF"/>
    <w:rsid w:val="00954FB7"/>
    <w:rsid w:val="00955120"/>
    <w:rsid w:val="0095527A"/>
    <w:rsid w:val="00955383"/>
    <w:rsid w:val="009554BA"/>
    <w:rsid w:val="009555F2"/>
    <w:rsid w:val="00955D1B"/>
    <w:rsid w:val="00956166"/>
    <w:rsid w:val="00956470"/>
    <w:rsid w:val="009572E5"/>
    <w:rsid w:val="009600CA"/>
    <w:rsid w:val="00960164"/>
    <w:rsid w:val="009605C5"/>
    <w:rsid w:val="00960A77"/>
    <w:rsid w:val="00960F29"/>
    <w:rsid w:val="00961194"/>
    <w:rsid w:val="009619A1"/>
    <w:rsid w:val="00961F4A"/>
    <w:rsid w:val="009623ED"/>
    <w:rsid w:val="00962516"/>
    <w:rsid w:val="0096309A"/>
    <w:rsid w:val="00963249"/>
    <w:rsid w:val="00963D8C"/>
    <w:rsid w:val="00963EAF"/>
    <w:rsid w:val="009648B8"/>
    <w:rsid w:val="009656AF"/>
    <w:rsid w:val="00965847"/>
    <w:rsid w:val="00965C00"/>
    <w:rsid w:val="00965C9E"/>
    <w:rsid w:val="00965CF8"/>
    <w:rsid w:val="0096608D"/>
    <w:rsid w:val="00966379"/>
    <w:rsid w:val="00966608"/>
    <w:rsid w:val="00966651"/>
    <w:rsid w:val="0096672F"/>
    <w:rsid w:val="0096674B"/>
    <w:rsid w:val="0096723F"/>
    <w:rsid w:val="00967579"/>
    <w:rsid w:val="00967C9E"/>
    <w:rsid w:val="00970644"/>
    <w:rsid w:val="00970D79"/>
    <w:rsid w:val="00970EED"/>
    <w:rsid w:val="00970FCF"/>
    <w:rsid w:val="00971039"/>
    <w:rsid w:val="00971842"/>
    <w:rsid w:val="00971B38"/>
    <w:rsid w:val="00971CEB"/>
    <w:rsid w:val="009721D1"/>
    <w:rsid w:val="00972294"/>
    <w:rsid w:val="0097229E"/>
    <w:rsid w:val="009723DA"/>
    <w:rsid w:val="0097263E"/>
    <w:rsid w:val="00972868"/>
    <w:rsid w:val="00972BCA"/>
    <w:rsid w:val="00972D85"/>
    <w:rsid w:val="009737B7"/>
    <w:rsid w:val="00973C91"/>
    <w:rsid w:val="0097419D"/>
    <w:rsid w:val="009742D1"/>
    <w:rsid w:val="009744D5"/>
    <w:rsid w:val="00974A42"/>
    <w:rsid w:val="00974AB1"/>
    <w:rsid w:val="00974CAF"/>
    <w:rsid w:val="00974CD5"/>
    <w:rsid w:val="00974D49"/>
    <w:rsid w:val="0097564C"/>
    <w:rsid w:val="00975826"/>
    <w:rsid w:val="00975A4A"/>
    <w:rsid w:val="00975B7F"/>
    <w:rsid w:val="00976559"/>
    <w:rsid w:val="00976BA8"/>
    <w:rsid w:val="00976FCF"/>
    <w:rsid w:val="00977413"/>
    <w:rsid w:val="009777BA"/>
    <w:rsid w:val="00977D94"/>
    <w:rsid w:val="00977EE9"/>
    <w:rsid w:val="0098118C"/>
    <w:rsid w:val="009819C3"/>
    <w:rsid w:val="00981ADC"/>
    <w:rsid w:val="00981ED2"/>
    <w:rsid w:val="0098243D"/>
    <w:rsid w:val="00982483"/>
    <w:rsid w:val="009825F9"/>
    <w:rsid w:val="009826DC"/>
    <w:rsid w:val="009828B4"/>
    <w:rsid w:val="0098397F"/>
    <w:rsid w:val="00983C8F"/>
    <w:rsid w:val="009842E5"/>
    <w:rsid w:val="0098458A"/>
    <w:rsid w:val="00984656"/>
    <w:rsid w:val="00984AB7"/>
    <w:rsid w:val="00984CEF"/>
    <w:rsid w:val="00984D16"/>
    <w:rsid w:val="00985041"/>
    <w:rsid w:val="00985185"/>
    <w:rsid w:val="00985607"/>
    <w:rsid w:val="00985A26"/>
    <w:rsid w:val="00985EB2"/>
    <w:rsid w:val="009862CA"/>
    <w:rsid w:val="00986342"/>
    <w:rsid w:val="00986F45"/>
    <w:rsid w:val="0098757B"/>
    <w:rsid w:val="00987696"/>
    <w:rsid w:val="009879C7"/>
    <w:rsid w:val="00987A5B"/>
    <w:rsid w:val="00987DC1"/>
    <w:rsid w:val="00987E38"/>
    <w:rsid w:val="00987F32"/>
    <w:rsid w:val="00990157"/>
    <w:rsid w:val="00990522"/>
    <w:rsid w:val="0099075B"/>
    <w:rsid w:val="00990D7D"/>
    <w:rsid w:val="00991ABD"/>
    <w:rsid w:val="00991C08"/>
    <w:rsid w:val="00992488"/>
    <w:rsid w:val="0099291B"/>
    <w:rsid w:val="00992920"/>
    <w:rsid w:val="00992BB5"/>
    <w:rsid w:val="00992FC4"/>
    <w:rsid w:val="0099395B"/>
    <w:rsid w:val="00993A7A"/>
    <w:rsid w:val="00993B7F"/>
    <w:rsid w:val="00993FBE"/>
    <w:rsid w:val="00994107"/>
    <w:rsid w:val="009944A6"/>
    <w:rsid w:val="0099470E"/>
    <w:rsid w:val="00994A64"/>
    <w:rsid w:val="00994F62"/>
    <w:rsid w:val="009957EA"/>
    <w:rsid w:val="00995CDB"/>
    <w:rsid w:val="00995DCA"/>
    <w:rsid w:val="0099628C"/>
    <w:rsid w:val="00996B1F"/>
    <w:rsid w:val="00996DB9"/>
    <w:rsid w:val="0099739C"/>
    <w:rsid w:val="0099773B"/>
    <w:rsid w:val="0099789B"/>
    <w:rsid w:val="00997A4A"/>
    <w:rsid w:val="00997CD2"/>
    <w:rsid w:val="00997FB1"/>
    <w:rsid w:val="009A0062"/>
    <w:rsid w:val="009A0424"/>
    <w:rsid w:val="009A0546"/>
    <w:rsid w:val="009A0595"/>
    <w:rsid w:val="009A05C6"/>
    <w:rsid w:val="009A064C"/>
    <w:rsid w:val="009A0BDA"/>
    <w:rsid w:val="009A0F77"/>
    <w:rsid w:val="009A1083"/>
    <w:rsid w:val="009A11A9"/>
    <w:rsid w:val="009A1327"/>
    <w:rsid w:val="009A1349"/>
    <w:rsid w:val="009A1E35"/>
    <w:rsid w:val="009A24FB"/>
    <w:rsid w:val="009A274C"/>
    <w:rsid w:val="009A2A0C"/>
    <w:rsid w:val="009A2C69"/>
    <w:rsid w:val="009A2ED6"/>
    <w:rsid w:val="009A31EB"/>
    <w:rsid w:val="009A3326"/>
    <w:rsid w:val="009A3532"/>
    <w:rsid w:val="009A36A6"/>
    <w:rsid w:val="009A3B04"/>
    <w:rsid w:val="009A3FC1"/>
    <w:rsid w:val="009A4925"/>
    <w:rsid w:val="009A4D2D"/>
    <w:rsid w:val="009A4DD2"/>
    <w:rsid w:val="009A4E3A"/>
    <w:rsid w:val="009A5430"/>
    <w:rsid w:val="009A5D8D"/>
    <w:rsid w:val="009A5EFA"/>
    <w:rsid w:val="009A60C8"/>
    <w:rsid w:val="009A6263"/>
    <w:rsid w:val="009A62B7"/>
    <w:rsid w:val="009A6391"/>
    <w:rsid w:val="009A6517"/>
    <w:rsid w:val="009A73CB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9C1"/>
    <w:rsid w:val="009B31F9"/>
    <w:rsid w:val="009B3218"/>
    <w:rsid w:val="009B349B"/>
    <w:rsid w:val="009B3504"/>
    <w:rsid w:val="009B3EEE"/>
    <w:rsid w:val="009B3FD2"/>
    <w:rsid w:val="009B464B"/>
    <w:rsid w:val="009B4786"/>
    <w:rsid w:val="009B48F3"/>
    <w:rsid w:val="009B4ABC"/>
    <w:rsid w:val="009B4BB0"/>
    <w:rsid w:val="009B4C56"/>
    <w:rsid w:val="009B4C73"/>
    <w:rsid w:val="009B4C99"/>
    <w:rsid w:val="009B533A"/>
    <w:rsid w:val="009B5926"/>
    <w:rsid w:val="009B5C34"/>
    <w:rsid w:val="009B656C"/>
    <w:rsid w:val="009B6B59"/>
    <w:rsid w:val="009B6D92"/>
    <w:rsid w:val="009B70DB"/>
    <w:rsid w:val="009B77A5"/>
    <w:rsid w:val="009B78DC"/>
    <w:rsid w:val="009B7A43"/>
    <w:rsid w:val="009C03E3"/>
    <w:rsid w:val="009C061C"/>
    <w:rsid w:val="009C15D8"/>
    <w:rsid w:val="009C18EE"/>
    <w:rsid w:val="009C1A73"/>
    <w:rsid w:val="009C1E4F"/>
    <w:rsid w:val="009C22F2"/>
    <w:rsid w:val="009C238D"/>
    <w:rsid w:val="009C2853"/>
    <w:rsid w:val="009C2D97"/>
    <w:rsid w:val="009C3297"/>
    <w:rsid w:val="009C347C"/>
    <w:rsid w:val="009C3B1A"/>
    <w:rsid w:val="009C3CC9"/>
    <w:rsid w:val="009C3F73"/>
    <w:rsid w:val="009C45C7"/>
    <w:rsid w:val="009C45FF"/>
    <w:rsid w:val="009C4658"/>
    <w:rsid w:val="009C46A8"/>
    <w:rsid w:val="009C4823"/>
    <w:rsid w:val="009C4859"/>
    <w:rsid w:val="009C492A"/>
    <w:rsid w:val="009C49D4"/>
    <w:rsid w:val="009C4BE6"/>
    <w:rsid w:val="009C4C85"/>
    <w:rsid w:val="009C4EB6"/>
    <w:rsid w:val="009C4F1F"/>
    <w:rsid w:val="009C5A5B"/>
    <w:rsid w:val="009C5A64"/>
    <w:rsid w:val="009C5CAB"/>
    <w:rsid w:val="009C6DF1"/>
    <w:rsid w:val="009C6E3F"/>
    <w:rsid w:val="009C711A"/>
    <w:rsid w:val="009C76D9"/>
    <w:rsid w:val="009C78B4"/>
    <w:rsid w:val="009C7D4F"/>
    <w:rsid w:val="009D01CC"/>
    <w:rsid w:val="009D03FF"/>
    <w:rsid w:val="009D040D"/>
    <w:rsid w:val="009D0502"/>
    <w:rsid w:val="009D061F"/>
    <w:rsid w:val="009D0E56"/>
    <w:rsid w:val="009D107B"/>
    <w:rsid w:val="009D182E"/>
    <w:rsid w:val="009D19CC"/>
    <w:rsid w:val="009D1AC3"/>
    <w:rsid w:val="009D2063"/>
    <w:rsid w:val="009D2CB3"/>
    <w:rsid w:val="009D2FE6"/>
    <w:rsid w:val="009D3878"/>
    <w:rsid w:val="009D3B8C"/>
    <w:rsid w:val="009D3D6A"/>
    <w:rsid w:val="009D3DFA"/>
    <w:rsid w:val="009D3E75"/>
    <w:rsid w:val="009D4120"/>
    <w:rsid w:val="009D4DC4"/>
    <w:rsid w:val="009D4F6A"/>
    <w:rsid w:val="009D4FBB"/>
    <w:rsid w:val="009D54F4"/>
    <w:rsid w:val="009D565D"/>
    <w:rsid w:val="009D5681"/>
    <w:rsid w:val="009D65F5"/>
    <w:rsid w:val="009D6AF4"/>
    <w:rsid w:val="009D7A4C"/>
    <w:rsid w:val="009D7E77"/>
    <w:rsid w:val="009E038A"/>
    <w:rsid w:val="009E075B"/>
    <w:rsid w:val="009E0C4C"/>
    <w:rsid w:val="009E0C5D"/>
    <w:rsid w:val="009E0CCE"/>
    <w:rsid w:val="009E11C8"/>
    <w:rsid w:val="009E120E"/>
    <w:rsid w:val="009E1A17"/>
    <w:rsid w:val="009E1A23"/>
    <w:rsid w:val="009E1E32"/>
    <w:rsid w:val="009E2335"/>
    <w:rsid w:val="009E23F1"/>
    <w:rsid w:val="009E250E"/>
    <w:rsid w:val="009E26F9"/>
    <w:rsid w:val="009E2995"/>
    <w:rsid w:val="009E312E"/>
    <w:rsid w:val="009E3896"/>
    <w:rsid w:val="009E395A"/>
    <w:rsid w:val="009E3E3A"/>
    <w:rsid w:val="009E3FD4"/>
    <w:rsid w:val="009E4041"/>
    <w:rsid w:val="009E429B"/>
    <w:rsid w:val="009E42FA"/>
    <w:rsid w:val="009E4490"/>
    <w:rsid w:val="009E4558"/>
    <w:rsid w:val="009E4B73"/>
    <w:rsid w:val="009E4B9F"/>
    <w:rsid w:val="009E4D9D"/>
    <w:rsid w:val="009E4F6C"/>
    <w:rsid w:val="009E5029"/>
    <w:rsid w:val="009E5ECB"/>
    <w:rsid w:val="009E6239"/>
    <w:rsid w:val="009E6580"/>
    <w:rsid w:val="009E6637"/>
    <w:rsid w:val="009E687F"/>
    <w:rsid w:val="009E6A71"/>
    <w:rsid w:val="009E6D9B"/>
    <w:rsid w:val="009E6DA4"/>
    <w:rsid w:val="009E7CF8"/>
    <w:rsid w:val="009F04C7"/>
    <w:rsid w:val="009F0578"/>
    <w:rsid w:val="009F0727"/>
    <w:rsid w:val="009F0983"/>
    <w:rsid w:val="009F0D3A"/>
    <w:rsid w:val="009F0E5C"/>
    <w:rsid w:val="009F10D7"/>
    <w:rsid w:val="009F1544"/>
    <w:rsid w:val="009F2085"/>
    <w:rsid w:val="009F29C4"/>
    <w:rsid w:val="009F2B71"/>
    <w:rsid w:val="009F2C8A"/>
    <w:rsid w:val="009F307B"/>
    <w:rsid w:val="009F3414"/>
    <w:rsid w:val="009F35BE"/>
    <w:rsid w:val="009F398A"/>
    <w:rsid w:val="009F3B59"/>
    <w:rsid w:val="009F3EA5"/>
    <w:rsid w:val="009F443F"/>
    <w:rsid w:val="009F4DAB"/>
    <w:rsid w:val="009F5BB4"/>
    <w:rsid w:val="009F5C41"/>
    <w:rsid w:val="009F5CA9"/>
    <w:rsid w:val="009F5DC4"/>
    <w:rsid w:val="009F60F3"/>
    <w:rsid w:val="009F687D"/>
    <w:rsid w:val="009F6DD2"/>
    <w:rsid w:val="009F6ECA"/>
    <w:rsid w:val="009F757D"/>
    <w:rsid w:val="009F7F33"/>
    <w:rsid w:val="00A00434"/>
    <w:rsid w:val="00A0069C"/>
    <w:rsid w:val="00A006B4"/>
    <w:rsid w:val="00A0089A"/>
    <w:rsid w:val="00A00990"/>
    <w:rsid w:val="00A00A9E"/>
    <w:rsid w:val="00A00B2F"/>
    <w:rsid w:val="00A00BA8"/>
    <w:rsid w:val="00A012A6"/>
    <w:rsid w:val="00A01728"/>
    <w:rsid w:val="00A01BB5"/>
    <w:rsid w:val="00A024C0"/>
    <w:rsid w:val="00A02EDB"/>
    <w:rsid w:val="00A02F70"/>
    <w:rsid w:val="00A03331"/>
    <w:rsid w:val="00A03476"/>
    <w:rsid w:val="00A034CC"/>
    <w:rsid w:val="00A03B7C"/>
    <w:rsid w:val="00A03E64"/>
    <w:rsid w:val="00A043F6"/>
    <w:rsid w:val="00A04632"/>
    <w:rsid w:val="00A04B73"/>
    <w:rsid w:val="00A04FA1"/>
    <w:rsid w:val="00A057E1"/>
    <w:rsid w:val="00A05C21"/>
    <w:rsid w:val="00A06114"/>
    <w:rsid w:val="00A062C5"/>
    <w:rsid w:val="00A06714"/>
    <w:rsid w:val="00A06EA8"/>
    <w:rsid w:val="00A070D0"/>
    <w:rsid w:val="00A07362"/>
    <w:rsid w:val="00A077B0"/>
    <w:rsid w:val="00A07CD0"/>
    <w:rsid w:val="00A07FD9"/>
    <w:rsid w:val="00A100A9"/>
    <w:rsid w:val="00A104B5"/>
    <w:rsid w:val="00A1055C"/>
    <w:rsid w:val="00A1081A"/>
    <w:rsid w:val="00A10971"/>
    <w:rsid w:val="00A10CAF"/>
    <w:rsid w:val="00A10FA2"/>
    <w:rsid w:val="00A11054"/>
    <w:rsid w:val="00A1124D"/>
    <w:rsid w:val="00A11302"/>
    <w:rsid w:val="00A11A1C"/>
    <w:rsid w:val="00A11A71"/>
    <w:rsid w:val="00A11B78"/>
    <w:rsid w:val="00A11C26"/>
    <w:rsid w:val="00A120A7"/>
    <w:rsid w:val="00A12585"/>
    <w:rsid w:val="00A1274B"/>
    <w:rsid w:val="00A12A23"/>
    <w:rsid w:val="00A12A5C"/>
    <w:rsid w:val="00A12C96"/>
    <w:rsid w:val="00A12FE1"/>
    <w:rsid w:val="00A1316B"/>
    <w:rsid w:val="00A133E2"/>
    <w:rsid w:val="00A136C5"/>
    <w:rsid w:val="00A13B2C"/>
    <w:rsid w:val="00A13CD5"/>
    <w:rsid w:val="00A142FA"/>
    <w:rsid w:val="00A14372"/>
    <w:rsid w:val="00A14778"/>
    <w:rsid w:val="00A1489A"/>
    <w:rsid w:val="00A1490A"/>
    <w:rsid w:val="00A14E62"/>
    <w:rsid w:val="00A14E7A"/>
    <w:rsid w:val="00A14F01"/>
    <w:rsid w:val="00A14F74"/>
    <w:rsid w:val="00A15468"/>
    <w:rsid w:val="00A15A8D"/>
    <w:rsid w:val="00A1607B"/>
    <w:rsid w:val="00A161C9"/>
    <w:rsid w:val="00A162A4"/>
    <w:rsid w:val="00A1642F"/>
    <w:rsid w:val="00A1655B"/>
    <w:rsid w:val="00A1679C"/>
    <w:rsid w:val="00A16C43"/>
    <w:rsid w:val="00A171FA"/>
    <w:rsid w:val="00A17567"/>
    <w:rsid w:val="00A1791F"/>
    <w:rsid w:val="00A17DB3"/>
    <w:rsid w:val="00A17FCD"/>
    <w:rsid w:val="00A203BC"/>
    <w:rsid w:val="00A208E1"/>
    <w:rsid w:val="00A20C17"/>
    <w:rsid w:val="00A20CF1"/>
    <w:rsid w:val="00A20CF3"/>
    <w:rsid w:val="00A20D83"/>
    <w:rsid w:val="00A2114F"/>
    <w:rsid w:val="00A2119A"/>
    <w:rsid w:val="00A2139C"/>
    <w:rsid w:val="00A21C97"/>
    <w:rsid w:val="00A21EB1"/>
    <w:rsid w:val="00A22184"/>
    <w:rsid w:val="00A2382C"/>
    <w:rsid w:val="00A239C9"/>
    <w:rsid w:val="00A23CAA"/>
    <w:rsid w:val="00A23CEB"/>
    <w:rsid w:val="00A23D50"/>
    <w:rsid w:val="00A24E31"/>
    <w:rsid w:val="00A25103"/>
    <w:rsid w:val="00A25467"/>
    <w:rsid w:val="00A254CD"/>
    <w:rsid w:val="00A257B9"/>
    <w:rsid w:val="00A25877"/>
    <w:rsid w:val="00A25D17"/>
    <w:rsid w:val="00A25ED1"/>
    <w:rsid w:val="00A269F9"/>
    <w:rsid w:val="00A2739C"/>
    <w:rsid w:val="00A274D7"/>
    <w:rsid w:val="00A27749"/>
    <w:rsid w:val="00A27EF8"/>
    <w:rsid w:val="00A3029B"/>
    <w:rsid w:val="00A302C4"/>
    <w:rsid w:val="00A30957"/>
    <w:rsid w:val="00A31234"/>
    <w:rsid w:val="00A31463"/>
    <w:rsid w:val="00A31767"/>
    <w:rsid w:val="00A317A5"/>
    <w:rsid w:val="00A31C1C"/>
    <w:rsid w:val="00A31F34"/>
    <w:rsid w:val="00A327D6"/>
    <w:rsid w:val="00A32D5B"/>
    <w:rsid w:val="00A331E6"/>
    <w:rsid w:val="00A33767"/>
    <w:rsid w:val="00A3393F"/>
    <w:rsid w:val="00A33C48"/>
    <w:rsid w:val="00A342F8"/>
    <w:rsid w:val="00A344AB"/>
    <w:rsid w:val="00A3475B"/>
    <w:rsid w:val="00A34BDE"/>
    <w:rsid w:val="00A34CAD"/>
    <w:rsid w:val="00A34D1B"/>
    <w:rsid w:val="00A3503F"/>
    <w:rsid w:val="00A3548C"/>
    <w:rsid w:val="00A35E80"/>
    <w:rsid w:val="00A36366"/>
    <w:rsid w:val="00A369DD"/>
    <w:rsid w:val="00A371EB"/>
    <w:rsid w:val="00A374CB"/>
    <w:rsid w:val="00A37E54"/>
    <w:rsid w:val="00A4034D"/>
    <w:rsid w:val="00A40FB5"/>
    <w:rsid w:val="00A41072"/>
    <w:rsid w:val="00A4107C"/>
    <w:rsid w:val="00A41485"/>
    <w:rsid w:val="00A41A84"/>
    <w:rsid w:val="00A41ADD"/>
    <w:rsid w:val="00A41AE7"/>
    <w:rsid w:val="00A41C4C"/>
    <w:rsid w:val="00A41C96"/>
    <w:rsid w:val="00A41EA1"/>
    <w:rsid w:val="00A42005"/>
    <w:rsid w:val="00A4203D"/>
    <w:rsid w:val="00A42427"/>
    <w:rsid w:val="00A42575"/>
    <w:rsid w:val="00A42CED"/>
    <w:rsid w:val="00A433A6"/>
    <w:rsid w:val="00A43468"/>
    <w:rsid w:val="00A43536"/>
    <w:rsid w:val="00A436BE"/>
    <w:rsid w:val="00A437DD"/>
    <w:rsid w:val="00A4397A"/>
    <w:rsid w:val="00A43B47"/>
    <w:rsid w:val="00A446E6"/>
    <w:rsid w:val="00A45090"/>
    <w:rsid w:val="00A456B3"/>
    <w:rsid w:val="00A45CCD"/>
    <w:rsid w:val="00A45F0B"/>
    <w:rsid w:val="00A45F82"/>
    <w:rsid w:val="00A46023"/>
    <w:rsid w:val="00A46343"/>
    <w:rsid w:val="00A46657"/>
    <w:rsid w:val="00A469F6"/>
    <w:rsid w:val="00A46C65"/>
    <w:rsid w:val="00A46CEE"/>
    <w:rsid w:val="00A4710A"/>
    <w:rsid w:val="00A47163"/>
    <w:rsid w:val="00A4727B"/>
    <w:rsid w:val="00A47587"/>
    <w:rsid w:val="00A4759C"/>
    <w:rsid w:val="00A47809"/>
    <w:rsid w:val="00A47BEE"/>
    <w:rsid w:val="00A50B67"/>
    <w:rsid w:val="00A50CEB"/>
    <w:rsid w:val="00A51698"/>
    <w:rsid w:val="00A51699"/>
    <w:rsid w:val="00A51A42"/>
    <w:rsid w:val="00A51A74"/>
    <w:rsid w:val="00A51AB1"/>
    <w:rsid w:val="00A5279F"/>
    <w:rsid w:val="00A527ED"/>
    <w:rsid w:val="00A532CD"/>
    <w:rsid w:val="00A53882"/>
    <w:rsid w:val="00A54A7C"/>
    <w:rsid w:val="00A54BDD"/>
    <w:rsid w:val="00A54F25"/>
    <w:rsid w:val="00A54F3B"/>
    <w:rsid w:val="00A5508F"/>
    <w:rsid w:val="00A550C1"/>
    <w:rsid w:val="00A55706"/>
    <w:rsid w:val="00A55890"/>
    <w:rsid w:val="00A56475"/>
    <w:rsid w:val="00A56929"/>
    <w:rsid w:val="00A57023"/>
    <w:rsid w:val="00A57202"/>
    <w:rsid w:val="00A572B6"/>
    <w:rsid w:val="00A604AB"/>
    <w:rsid w:val="00A605B0"/>
    <w:rsid w:val="00A60717"/>
    <w:rsid w:val="00A60879"/>
    <w:rsid w:val="00A60947"/>
    <w:rsid w:val="00A60A5B"/>
    <w:rsid w:val="00A60EA1"/>
    <w:rsid w:val="00A60F14"/>
    <w:rsid w:val="00A61806"/>
    <w:rsid w:val="00A61B90"/>
    <w:rsid w:val="00A61D2E"/>
    <w:rsid w:val="00A62509"/>
    <w:rsid w:val="00A626BC"/>
    <w:rsid w:val="00A63039"/>
    <w:rsid w:val="00A63167"/>
    <w:rsid w:val="00A637DD"/>
    <w:rsid w:val="00A63C07"/>
    <w:rsid w:val="00A63C6A"/>
    <w:rsid w:val="00A6422A"/>
    <w:rsid w:val="00A64634"/>
    <w:rsid w:val="00A6487D"/>
    <w:rsid w:val="00A64A3C"/>
    <w:rsid w:val="00A65341"/>
    <w:rsid w:val="00A654D8"/>
    <w:rsid w:val="00A65C30"/>
    <w:rsid w:val="00A66C56"/>
    <w:rsid w:val="00A66E2B"/>
    <w:rsid w:val="00A67645"/>
    <w:rsid w:val="00A6764B"/>
    <w:rsid w:val="00A67781"/>
    <w:rsid w:val="00A67AFE"/>
    <w:rsid w:val="00A67CDA"/>
    <w:rsid w:val="00A70973"/>
    <w:rsid w:val="00A70992"/>
    <w:rsid w:val="00A70B60"/>
    <w:rsid w:val="00A70B93"/>
    <w:rsid w:val="00A70E04"/>
    <w:rsid w:val="00A7109C"/>
    <w:rsid w:val="00A71266"/>
    <w:rsid w:val="00A713F5"/>
    <w:rsid w:val="00A7143D"/>
    <w:rsid w:val="00A7201A"/>
    <w:rsid w:val="00A72100"/>
    <w:rsid w:val="00A723E7"/>
    <w:rsid w:val="00A72451"/>
    <w:rsid w:val="00A726C0"/>
    <w:rsid w:val="00A72931"/>
    <w:rsid w:val="00A72DE6"/>
    <w:rsid w:val="00A72DF8"/>
    <w:rsid w:val="00A73F62"/>
    <w:rsid w:val="00A7458D"/>
    <w:rsid w:val="00A745DA"/>
    <w:rsid w:val="00A74693"/>
    <w:rsid w:val="00A74813"/>
    <w:rsid w:val="00A74D3F"/>
    <w:rsid w:val="00A75976"/>
    <w:rsid w:val="00A765E3"/>
    <w:rsid w:val="00A7696D"/>
    <w:rsid w:val="00A76BD1"/>
    <w:rsid w:val="00A76E65"/>
    <w:rsid w:val="00A7701A"/>
    <w:rsid w:val="00A7731D"/>
    <w:rsid w:val="00A7772F"/>
    <w:rsid w:val="00A8003F"/>
    <w:rsid w:val="00A8073C"/>
    <w:rsid w:val="00A808E0"/>
    <w:rsid w:val="00A80D8F"/>
    <w:rsid w:val="00A81807"/>
    <w:rsid w:val="00A81A4A"/>
    <w:rsid w:val="00A82BA8"/>
    <w:rsid w:val="00A83423"/>
    <w:rsid w:val="00A83470"/>
    <w:rsid w:val="00A83747"/>
    <w:rsid w:val="00A838F5"/>
    <w:rsid w:val="00A83971"/>
    <w:rsid w:val="00A83A94"/>
    <w:rsid w:val="00A83C00"/>
    <w:rsid w:val="00A84387"/>
    <w:rsid w:val="00A843F3"/>
    <w:rsid w:val="00A8491A"/>
    <w:rsid w:val="00A84A19"/>
    <w:rsid w:val="00A84C38"/>
    <w:rsid w:val="00A84D07"/>
    <w:rsid w:val="00A84DA1"/>
    <w:rsid w:val="00A84EFC"/>
    <w:rsid w:val="00A84F11"/>
    <w:rsid w:val="00A850EB"/>
    <w:rsid w:val="00A85127"/>
    <w:rsid w:val="00A85173"/>
    <w:rsid w:val="00A851BB"/>
    <w:rsid w:val="00A85A21"/>
    <w:rsid w:val="00A86142"/>
    <w:rsid w:val="00A861F6"/>
    <w:rsid w:val="00A86269"/>
    <w:rsid w:val="00A862F0"/>
    <w:rsid w:val="00A869BF"/>
    <w:rsid w:val="00A8708C"/>
    <w:rsid w:val="00A872D7"/>
    <w:rsid w:val="00A873A7"/>
    <w:rsid w:val="00A876D6"/>
    <w:rsid w:val="00A87E32"/>
    <w:rsid w:val="00A87EB5"/>
    <w:rsid w:val="00A90BB1"/>
    <w:rsid w:val="00A9122C"/>
    <w:rsid w:val="00A9194D"/>
    <w:rsid w:val="00A91996"/>
    <w:rsid w:val="00A9201B"/>
    <w:rsid w:val="00A92883"/>
    <w:rsid w:val="00A9308C"/>
    <w:rsid w:val="00A9372A"/>
    <w:rsid w:val="00A941E7"/>
    <w:rsid w:val="00A944C1"/>
    <w:rsid w:val="00A9455D"/>
    <w:rsid w:val="00A94642"/>
    <w:rsid w:val="00A94B7B"/>
    <w:rsid w:val="00A94C85"/>
    <w:rsid w:val="00A94F6B"/>
    <w:rsid w:val="00A95542"/>
    <w:rsid w:val="00A95A7A"/>
    <w:rsid w:val="00A961A1"/>
    <w:rsid w:val="00A96386"/>
    <w:rsid w:val="00A963CB"/>
    <w:rsid w:val="00A964C9"/>
    <w:rsid w:val="00A96630"/>
    <w:rsid w:val="00A96EA0"/>
    <w:rsid w:val="00A97049"/>
    <w:rsid w:val="00A973A3"/>
    <w:rsid w:val="00A9760C"/>
    <w:rsid w:val="00A97B2F"/>
    <w:rsid w:val="00A97EFA"/>
    <w:rsid w:val="00AA06CD"/>
    <w:rsid w:val="00AA145B"/>
    <w:rsid w:val="00AA14D4"/>
    <w:rsid w:val="00AA156B"/>
    <w:rsid w:val="00AA164D"/>
    <w:rsid w:val="00AA164E"/>
    <w:rsid w:val="00AA1952"/>
    <w:rsid w:val="00AA1BAF"/>
    <w:rsid w:val="00AA1C35"/>
    <w:rsid w:val="00AA2172"/>
    <w:rsid w:val="00AA2EAE"/>
    <w:rsid w:val="00AA35EF"/>
    <w:rsid w:val="00AA362C"/>
    <w:rsid w:val="00AA3724"/>
    <w:rsid w:val="00AA3A92"/>
    <w:rsid w:val="00AA3B9D"/>
    <w:rsid w:val="00AA447F"/>
    <w:rsid w:val="00AA462C"/>
    <w:rsid w:val="00AA4A7B"/>
    <w:rsid w:val="00AA4C79"/>
    <w:rsid w:val="00AA589A"/>
    <w:rsid w:val="00AA5D9C"/>
    <w:rsid w:val="00AA6069"/>
    <w:rsid w:val="00AA6217"/>
    <w:rsid w:val="00AA63B4"/>
    <w:rsid w:val="00AA7472"/>
    <w:rsid w:val="00AA751D"/>
    <w:rsid w:val="00AA7523"/>
    <w:rsid w:val="00AA783C"/>
    <w:rsid w:val="00AA7C53"/>
    <w:rsid w:val="00AB07AC"/>
    <w:rsid w:val="00AB0976"/>
    <w:rsid w:val="00AB0C40"/>
    <w:rsid w:val="00AB0C44"/>
    <w:rsid w:val="00AB0CAA"/>
    <w:rsid w:val="00AB106E"/>
    <w:rsid w:val="00AB1168"/>
    <w:rsid w:val="00AB15C2"/>
    <w:rsid w:val="00AB1933"/>
    <w:rsid w:val="00AB242E"/>
    <w:rsid w:val="00AB27F3"/>
    <w:rsid w:val="00AB2A0B"/>
    <w:rsid w:val="00AB2EE3"/>
    <w:rsid w:val="00AB3136"/>
    <w:rsid w:val="00AB34B2"/>
    <w:rsid w:val="00AB34D9"/>
    <w:rsid w:val="00AB357D"/>
    <w:rsid w:val="00AB360A"/>
    <w:rsid w:val="00AB3BE2"/>
    <w:rsid w:val="00AB3C87"/>
    <w:rsid w:val="00AB410A"/>
    <w:rsid w:val="00AB4110"/>
    <w:rsid w:val="00AB444F"/>
    <w:rsid w:val="00AB4ADC"/>
    <w:rsid w:val="00AB54B5"/>
    <w:rsid w:val="00AB55C5"/>
    <w:rsid w:val="00AB56F3"/>
    <w:rsid w:val="00AB57F6"/>
    <w:rsid w:val="00AB5AFB"/>
    <w:rsid w:val="00AB5C6F"/>
    <w:rsid w:val="00AB5F68"/>
    <w:rsid w:val="00AB66F1"/>
    <w:rsid w:val="00AB67DB"/>
    <w:rsid w:val="00AB74AE"/>
    <w:rsid w:val="00AC07BB"/>
    <w:rsid w:val="00AC0961"/>
    <w:rsid w:val="00AC0B5A"/>
    <w:rsid w:val="00AC129F"/>
    <w:rsid w:val="00AC15C3"/>
    <w:rsid w:val="00AC1814"/>
    <w:rsid w:val="00AC18E1"/>
    <w:rsid w:val="00AC1C42"/>
    <w:rsid w:val="00AC1D2D"/>
    <w:rsid w:val="00AC22CC"/>
    <w:rsid w:val="00AC232A"/>
    <w:rsid w:val="00AC256E"/>
    <w:rsid w:val="00AC2785"/>
    <w:rsid w:val="00AC2BF0"/>
    <w:rsid w:val="00AC311B"/>
    <w:rsid w:val="00AC3B86"/>
    <w:rsid w:val="00AC3E61"/>
    <w:rsid w:val="00AC442B"/>
    <w:rsid w:val="00AC45D1"/>
    <w:rsid w:val="00AC4788"/>
    <w:rsid w:val="00AC4794"/>
    <w:rsid w:val="00AC49D8"/>
    <w:rsid w:val="00AC4DD0"/>
    <w:rsid w:val="00AC52AD"/>
    <w:rsid w:val="00AC53F4"/>
    <w:rsid w:val="00AC5A1C"/>
    <w:rsid w:val="00AC62C5"/>
    <w:rsid w:val="00AC6B24"/>
    <w:rsid w:val="00AC74A4"/>
    <w:rsid w:val="00AC74D6"/>
    <w:rsid w:val="00AC7A17"/>
    <w:rsid w:val="00AC7D3A"/>
    <w:rsid w:val="00AC7D41"/>
    <w:rsid w:val="00AC7D93"/>
    <w:rsid w:val="00AD00D8"/>
    <w:rsid w:val="00AD09B0"/>
    <w:rsid w:val="00AD0A72"/>
    <w:rsid w:val="00AD0C5D"/>
    <w:rsid w:val="00AD1200"/>
    <w:rsid w:val="00AD144B"/>
    <w:rsid w:val="00AD1CB7"/>
    <w:rsid w:val="00AD1E27"/>
    <w:rsid w:val="00AD20C7"/>
    <w:rsid w:val="00AD24D3"/>
    <w:rsid w:val="00AD2556"/>
    <w:rsid w:val="00AD26B6"/>
    <w:rsid w:val="00AD2724"/>
    <w:rsid w:val="00AD2805"/>
    <w:rsid w:val="00AD2B18"/>
    <w:rsid w:val="00AD3505"/>
    <w:rsid w:val="00AD3C21"/>
    <w:rsid w:val="00AD40BD"/>
    <w:rsid w:val="00AD4426"/>
    <w:rsid w:val="00AD4460"/>
    <w:rsid w:val="00AD4D1C"/>
    <w:rsid w:val="00AD4E1C"/>
    <w:rsid w:val="00AD4F44"/>
    <w:rsid w:val="00AD4FAD"/>
    <w:rsid w:val="00AD5066"/>
    <w:rsid w:val="00AD5316"/>
    <w:rsid w:val="00AD5369"/>
    <w:rsid w:val="00AD5A7F"/>
    <w:rsid w:val="00AD5D0D"/>
    <w:rsid w:val="00AD5F6C"/>
    <w:rsid w:val="00AD5F8D"/>
    <w:rsid w:val="00AD6021"/>
    <w:rsid w:val="00AD6A27"/>
    <w:rsid w:val="00AD6D84"/>
    <w:rsid w:val="00AD6E46"/>
    <w:rsid w:val="00AD765B"/>
    <w:rsid w:val="00AD7CC9"/>
    <w:rsid w:val="00AE0069"/>
    <w:rsid w:val="00AE083A"/>
    <w:rsid w:val="00AE170A"/>
    <w:rsid w:val="00AE1C14"/>
    <w:rsid w:val="00AE2021"/>
    <w:rsid w:val="00AE20FD"/>
    <w:rsid w:val="00AE2197"/>
    <w:rsid w:val="00AE21BE"/>
    <w:rsid w:val="00AE2470"/>
    <w:rsid w:val="00AE3048"/>
    <w:rsid w:val="00AE3107"/>
    <w:rsid w:val="00AE3175"/>
    <w:rsid w:val="00AE3AC7"/>
    <w:rsid w:val="00AE3DBB"/>
    <w:rsid w:val="00AE3EFA"/>
    <w:rsid w:val="00AE4009"/>
    <w:rsid w:val="00AE493F"/>
    <w:rsid w:val="00AE4A67"/>
    <w:rsid w:val="00AE58EC"/>
    <w:rsid w:val="00AE5B33"/>
    <w:rsid w:val="00AE5C6B"/>
    <w:rsid w:val="00AE5E0D"/>
    <w:rsid w:val="00AE6160"/>
    <w:rsid w:val="00AE61BF"/>
    <w:rsid w:val="00AE628C"/>
    <w:rsid w:val="00AE6346"/>
    <w:rsid w:val="00AE65CE"/>
    <w:rsid w:val="00AE677C"/>
    <w:rsid w:val="00AE6849"/>
    <w:rsid w:val="00AE6BD1"/>
    <w:rsid w:val="00AE6D89"/>
    <w:rsid w:val="00AE6E2F"/>
    <w:rsid w:val="00AE6E54"/>
    <w:rsid w:val="00AE7571"/>
    <w:rsid w:val="00AE778A"/>
    <w:rsid w:val="00AE7883"/>
    <w:rsid w:val="00AE7C81"/>
    <w:rsid w:val="00AE7DE9"/>
    <w:rsid w:val="00AF0213"/>
    <w:rsid w:val="00AF022E"/>
    <w:rsid w:val="00AF04B1"/>
    <w:rsid w:val="00AF0BF5"/>
    <w:rsid w:val="00AF0C06"/>
    <w:rsid w:val="00AF1004"/>
    <w:rsid w:val="00AF11A9"/>
    <w:rsid w:val="00AF1468"/>
    <w:rsid w:val="00AF2986"/>
    <w:rsid w:val="00AF2A4D"/>
    <w:rsid w:val="00AF2A83"/>
    <w:rsid w:val="00AF2FB9"/>
    <w:rsid w:val="00AF2FE4"/>
    <w:rsid w:val="00AF3572"/>
    <w:rsid w:val="00AF3AA6"/>
    <w:rsid w:val="00AF3F34"/>
    <w:rsid w:val="00AF3FEE"/>
    <w:rsid w:val="00AF3FF9"/>
    <w:rsid w:val="00AF4391"/>
    <w:rsid w:val="00AF49D7"/>
    <w:rsid w:val="00AF59DC"/>
    <w:rsid w:val="00AF5ABA"/>
    <w:rsid w:val="00AF5DE6"/>
    <w:rsid w:val="00AF5DED"/>
    <w:rsid w:val="00AF6038"/>
    <w:rsid w:val="00AF62A5"/>
    <w:rsid w:val="00AF64D2"/>
    <w:rsid w:val="00AF659C"/>
    <w:rsid w:val="00AF6995"/>
    <w:rsid w:val="00AF69DA"/>
    <w:rsid w:val="00AF6EC5"/>
    <w:rsid w:val="00AF700D"/>
    <w:rsid w:val="00AF721A"/>
    <w:rsid w:val="00AF767D"/>
    <w:rsid w:val="00AF777E"/>
    <w:rsid w:val="00AF7DDD"/>
    <w:rsid w:val="00B0059F"/>
    <w:rsid w:val="00B00906"/>
    <w:rsid w:val="00B00BCC"/>
    <w:rsid w:val="00B00D34"/>
    <w:rsid w:val="00B00E32"/>
    <w:rsid w:val="00B00E45"/>
    <w:rsid w:val="00B00EAB"/>
    <w:rsid w:val="00B00FED"/>
    <w:rsid w:val="00B013FE"/>
    <w:rsid w:val="00B01841"/>
    <w:rsid w:val="00B01950"/>
    <w:rsid w:val="00B020DF"/>
    <w:rsid w:val="00B0214C"/>
    <w:rsid w:val="00B02581"/>
    <w:rsid w:val="00B0289C"/>
    <w:rsid w:val="00B02972"/>
    <w:rsid w:val="00B02E11"/>
    <w:rsid w:val="00B02ED6"/>
    <w:rsid w:val="00B02F90"/>
    <w:rsid w:val="00B03010"/>
    <w:rsid w:val="00B03025"/>
    <w:rsid w:val="00B030C5"/>
    <w:rsid w:val="00B03744"/>
    <w:rsid w:val="00B03A81"/>
    <w:rsid w:val="00B03DF5"/>
    <w:rsid w:val="00B04636"/>
    <w:rsid w:val="00B04A0B"/>
    <w:rsid w:val="00B04B31"/>
    <w:rsid w:val="00B04DBC"/>
    <w:rsid w:val="00B05114"/>
    <w:rsid w:val="00B054E2"/>
    <w:rsid w:val="00B05844"/>
    <w:rsid w:val="00B058DF"/>
    <w:rsid w:val="00B05C35"/>
    <w:rsid w:val="00B063DA"/>
    <w:rsid w:val="00B066D0"/>
    <w:rsid w:val="00B0672B"/>
    <w:rsid w:val="00B06E1C"/>
    <w:rsid w:val="00B07042"/>
    <w:rsid w:val="00B0723C"/>
    <w:rsid w:val="00B072FD"/>
    <w:rsid w:val="00B07329"/>
    <w:rsid w:val="00B075B4"/>
    <w:rsid w:val="00B07A92"/>
    <w:rsid w:val="00B10077"/>
    <w:rsid w:val="00B1046F"/>
    <w:rsid w:val="00B1084D"/>
    <w:rsid w:val="00B1086C"/>
    <w:rsid w:val="00B10A88"/>
    <w:rsid w:val="00B10CD5"/>
    <w:rsid w:val="00B119DC"/>
    <w:rsid w:val="00B11B4D"/>
    <w:rsid w:val="00B122FF"/>
    <w:rsid w:val="00B12EDC"/>
    <w:rsid w:val="00B12FF4"/>
    <w:rsid w:val="00B13326"/>
    <w:rsid w:val="00B1348B"/>
    <w:rsid w:val="00B139B9"/>
    <w:rsid w:val="00B13AF3"/>
    <w:rsid w:val="00B13B12"/>
    <w:rsid w:val="00B1409B"/>
    <w:rsid w:val="00B1413D"/>
    <w:rsid w:val="00B14216"/>
    <w:rsid w:val="00B145F2"/>
    <w:rsid w:val="00B14AFF"/>
    <w:rsid w:val="00B14BA0"/>
    <w:rsid w:val="00B152ED"/>
    <w:rsid w:val="00B155A4"/>
    <w:rsid w:val="00B155DB"/>
    <w:rsid w:val="00B1566D"/>
    <w:rsid w:val="00B15709"/>
    <w:rsid w:val="00B15849"/>
    <w:rsid w:val="00B15A5C"/>
    <w:rsid w:val="00B15C32"/>
    <w:rsid w:val="00B15D34"/>
    <w:rsid w:val="00B15DB5"/>
    <w:rsid w:val="00B16C2E"/>
    <w:rsid w:val="00B16C43"/>
    <w:rsid w:val="00B16D8A"/>
    <w:rsid w:val="00B175A8"/>
    <w:rsid w:val="00B17F8B"/>
    <w:rsid w:val="00B200D9"/>
    <w:rsid w:val="00B209F4"/>
    <w:rsid w:val="00B20AC2"/>
    <w:rsid w:val="00B21123"/>
    <w:rsid w:val="00B21293"/>
    <w:rsid w:val="00B2141C"/>
    <w:rsid w:val="00B21429"/>
    <w:rsid w:val="00B21980"/>
    <w:rsid w:val="00B21CA1"/>
    <w:rsid w:val="00B22B8F"/>
    <w:rsid w:val="00B235C1"/>
    <w:rsid w:val="00B23627"/>
    <w:rsid w:val="00B23666"/>
    <w:rsid w:val="00B23D89"/>
    <w:rsid w:val="00B24BEA"/>
    <w:rsid w:val="00B25219"/>
    <w:rsid w:val="00B2557A"/>
    <w:rsid w:val="00B25765"/>
    <w:rsid w:val="00B26230"/>
    <w:rsid w:val="00B26336"/>
    <w:rsid w:val="00B26D0B"/>
    <w:rsid w:val="00B26F8D"/>
    <w:rsid w:val="00B27075"/>
    <w:rsid w:val="00B2722A"/>
    <w:rsid w:val="00B27A07"/>
    <w:rsid w:val="00B27A38"/>
    <w:rsid w:val="00B27CFD"/>
    <w:rsid w:val="00B304F7"/>
    <w:rsid w:val="00B30536"/>
    <w:rsid w:val="00B30A45"/>
    <w:rsid w:val="00B31BA4"/>
    <w:rsid w:val="00B32B67"/>
    <w:rsid w:val="00B33002"/>
    <w:rsid w:val="00B338B7"/>
    <w:rsid w:val="00B3456C"/>
    <w:rsid w:val="00B34A09"/>
    <w:rsid w:val="00B34BAE"/>
    <w:rsid w:val="00B35588"/>
    <w:rsid w:val="00B3573C"/>
    <w:rsid w:val="00B359B5"/>
    <w:rsid w:val="00B359C9"/>
    <w:rsid w:val="00B35FD8"/>
    <w:rsid w:val="00B35FE4"/>
    <w:rsid w:val="00B36335"/>
    <w:rsid w:val="00B3663E"/>
    <w:rsid w:val="00B366D1"/>
    <w:rsid w:val="00B36B37"/>
    <w:rsid w:val="00B3714E"/>
    <w:rsid w:val="00B37C2B"/>
    <w:rsid w:val="00B37DFA"/>
    <w:rsid w:val="00B37EE8"/>
    <w:rsid w:val="00B37F24"/>
    <w:rsid w:val="00B40432"/>
    <w:rsid w:val="00B41075"/>
    <w:rsid w:val="00B416FD"/>
    <w:rsid w:val="00B41875"/>
    <w:rsid w:val="00B41B41"/>
    <w:rsid w:val="00B42248"/>
    <w:rsid w:val="00B4225F"/>
    <w:rsid w:val="00B42736"/>
    <w:rsid w:val="00B42846"/>
    <w:rsid w:val="00B42D0F"/>
    <w:rsid w:val="00B43757"/>
    <w:rsid w:val="00B437EA"/>
    <w:rsid w:val="00B43FA4"/>
    <w:rsid w:val="00B4431C"/>
    <w:rsid w:val="00B45A80"/>
    <w:rsid w:val="00B45C09"/>
    <w:rsid w:val="00B45F64"/>
    <w:rsid w:val="00B46213"/>
    <w:rsid w:val="00B46927"/>
    <w:rsid w:val="00B46B15"/>
    <w:rsid w:val="00B46D00"/>
    <w:rsid w:val="00B475C6"/>
    <w:rsid w:val="00B47756"/>
    <w:rsid w:val="00B478D9"/>
    <w:rsid w:val="00B506AE"/>
    <w:rsid w:val="00B50D4F"/>
    <w:rsid w:val="00B512D5"/>
    <w:rsid w:val="00B51C72"/>
    <w:rsid w:val="00B52310"/>
    <w:rsid w:val="00B527C3"/>
    <w:rsid w:val="00B52C82"/>
    <w:rsid w:val="00B52DDD"/>
    <w:rsid w:val="00B53148"/>
    <w:rsid w:val="00B53538"/>
    <w:rsid w:val="00B53754"/>
    <w:rsid w:val="00B541ED"/>
    <w:rsid w:val="00B54328"/>
    <w:rsid w:val="00B543CC"/>
    <w:rsid w:val="00B543FB"/>
    <w:rsid w:val="00B5490B"/>
    <w:rsid w:val="00B549E5"/>
    <w:rsid w:val="00B5523F"/>
    <w:rsid w:val="00B55283"/>
    <w:rsid w:val="00B55BC9"/>
    <w:rsid w:val="00B55DCA"/>
    <w:rsid w:val="00B55DDD"/>
    <w:rsid w:val="00B55F68"/>
    <w:rsid w:val="00B56727"/>
    <w:rsid w:val="00B567D4"/>
    <w:rsid w:val="00B567ED"/>
    <w:rsid w:val="00B56AC9"/>
    <w:rsid w:val="00B56BE9"/>
    <w:rsid w:val="00B56D1C"/>
    <w:rsid w:val="00B573F2"/>
    <w:rsid w:val="00B60624"/>
    <w:rsid w:val="00B60A86"/>
    <w:rsid w:val="00B60E65"/>
    <w:rsid w:val="00B61521"/>
    <w:rsid w:val="00B61596"/>
    <w:rsid w:val="00B6213F"/>
    <w:rsid w:val="00B62217"/>
    <w:rsid w:val="00B62707"/>
    <w:rsid w:val="00B62783"/>
    <w:rsid w:val="00B62AA2"/>
    <w:rsid w:val="00B631F9"/>
    <w:rsid w:val="00B6346C"/>
    <w:rsid w:val="00B63C99"/>
    <w:rsid w:val="00B63CE6"/>
    <w:rsid w:val="00B63D23"/>
    <w:rsid w:val="00B63F2F"/>
    <w:rsid w:val="00B6437A"/>
    <w:rsid w:val="00B64638"/>
    <w:rsid w:val="00B64E27"/>
    <w:rsid w:val="00B64E73"/>
    <w:rsid w:val="00B6516E"/>
    <w:rsid w:val="00B65B90"/>
    <w:rsid w:val="00B65D0C"/>
    <w:rsid w:val="00B65EB2"/>
    <w:rsid w:val="00B65FA1"/>
    <w:rsid w:val="00B6600E"/>
    <w:rsid w:val="00B664B6"/>
    <w:rsid w:val="00B70568"/>
    <w:rsid w:val="00B70741"/>
    <w:rsid w:val="00B7077C"/>
    <w:rsid w:val="00B707F7"/>
    <w:rsid w:val="00B70B77"/>
    <w:rsid w:val="00B72261"/>
    <w:rsid w:val="00B72879"/>
    <w:rsid w:val="00B72A3A"/>
    <w:rsid w:val="00B72AC3"/>
    <w:rsid w:val="00B7328F"/>
    <w:rsid w:val="00B73625"/>
    <w:rsid w:val="00B73978"/>
    <w:rsid w:val="00B73EC8"/>
    <w:rsid w:val="00B73FB6"/>
    <w:rsid w:val="00B74047"/>
    <w:rsid w:val="00B742D6"/>
    <w:rsid w:val="00B75353"/>
    <w:rsid w:val="00B753E7"/>
    <w:rsid w:val="00B754E9"/>
    <w:rsid w:val="00B75827"/>
    <w:rsid w:val="00B75988"/>
    <w:rsid w:val="00B75C06"/>
    <w:rsid w:val="00B76088"/>
    <w:rsid w:val="00B767D9"/>
    <w:rsid w:val="00B76A55"/>
    <w:rsid w:val="00B76C6E"/>
    <w:rsid w:val="00B770F1"/>
    <w:rsid w:val="00B77D5E"/>
    <w:rsid w:val="00B77F2C"/>
    <w:rsid w:val="00B77FDF"/>
    <w:rsid w:val="00B800A5"/>
    <w:rsid w:val="00B80B36"/>
    <w:rsid w:val="00B8164F"/>
    <w:rsid w:val="00B81B6B"/>
    <w:rsid w:val="00B81BE1"/>
    <w:rsid w:val="00B8226B"/>
    <w:rsid w:val="00B825E2"/>
    <w:rsid w:val="00B82906"/>
    <w:rsid w:val="00B8304F"/>
    <w:rsid w:val="00B830C6"/>
    <w:rsid w:val="00B832AB"/>
    <w:rsid w:val="00B83848"/>
    <w:rsid w:val="00B839BF"/>
    <w:rsid w:val="00B83EDF"/>
    <w:rsid w:val="00B848F0"/>
    <w:rsid w:val="00B84CA7"/>
    <w:rsid w:val="00B84E4D"/>
    <w:rsid w:val="00B84F32"/>
    <w:rsid w:val="00B85674"/>
    <w:rsid w:val="00B8569B"/>
    <w:rsid w:val="00B8598C"/>
    <w:rsid w:val="00B8638C"/>
    <w:rsid w:val="00B86C10"/>
    <w:rsid w:val="00B87166"/>
    <w:rsid w:val="00B87B3A"/>
    <w:rsid w:val="00B87B4D"/>
    <w:rsid w:val="00B87C3E"/>
    <w:rsid w:val="00B904DE"/>
    <w:rsid w:val="00B90B6D"/>
    <w:rsid w:val="00B90C22"/>
    <w:rsid w:val="00B90D0E"/>
    <w:rsid w:val="00B9175E"/>
    <w:rsid w:val="00B919A7"/>
    <w:rsid w:val="00B919DC"/>
    <w:rsid w:val="00B9276D"/>
    <w:rsid w:val="00B929F9"/>
    <w:rsid w:val="00B92B2E"/>
    <w:rsid w:val="00B9304F"/>
    <w:rsid w:val="00B9323A"/>
    <w:rsid w:val="00B9354E"/>
    <w:rsid w:val="00B939AE"/>
    <w:rsid w:val="00B93E37"/>
    <w:rsid w:val="00B942D9"/>
    <w:rsid w:val="00B9431E"/>
    <w:rsid w:val="00B94BE6"/>
    <w:rsid w:val="00B955F5"/>
    <w:rsid w:val="00B95861"/>
    <w:rsid w:val="00B95BAE"/>
    <w:rsid w:val="00B95E90"/>
    <w:rsid w:val="00B95FCE"/>
    <w:rsid w:val="00B9659B"/>
    <w:rsid w:val="00B967F6"/>
    <w:rsid w:val="00B968D9"/>
    <w:rsid w:val="00B96F8E"/>
    <w:rsid w:val="00B96F92"/>
    <w:rsid w:val="00B97110"/>
    <w:rsid w:val="00B9716C"/>
    <w:rsid w:val="00B97E10"/>
    <w:rsid w:val="00B97FE3"/>
    <w:rsid w:val="00BA1357"/>
    <w:rsid w:val="00BA20A7"/>
    <w:rsid w:val="00BA2377"/>
    <w:rsid w:val="00BA2E65"/>
    <w:rsid w:val="00BA3994"/>
    <w:rsid w:val="00BA4287"/>
    <w:rsid w:val="00BA476A"/>
    <w:rsid w:val="00BA4872"/>
    <w:rsid w:val="00BA4B8A"/>
    <w:rsid w:val="00BA5839"/>
    <w:rsid w:val="00BA5A28"/>
    <w:rsid w:val="00BA6A9C"/>
    <w:rsid w:val="00BA6BB6"/>
    <w:rsid w:val="00BA7471"/>
    <w:rsid w:val="00BA77C4"/>
    <w:rsid w:val="00BB08CE"/>
    <w:rsid w:val="00BB08F6"/>
    <w:rsid w:val="00BB0DC1"/>
    <w:rsid w:val="00BB1ACA"/>
    <w:rsid w:val="00BB1C08"/>
    <w:rsid w:val="00BB1D4F"/>
    <w:rsid w:val="00BB1F67"/>
    <w:rsid w:val="00BB203A"/>
    <w:rsid w:val="00BB2139"/>
    <w:rsid w:val="00BB21F2"/>
    <w:rsid w:val="00BB22A2"/>
    <w:rsid w:val="00BB246F"/>
    <w:rsid w:val="00BB28FC"/>
    <w:rsid w:val="00BB298D"/>
    <w:rsid w:val="00BB2B56"/>
    <w:rsid w:val="00BB2CBE"/>
    <w:rsid w:val="00BB3049"/>
    <w:rsid w:val="00BB314C"/>
    <w:rsid w:val="00BB31D5"/>
    <w:rsid w:val="00BB3ADB"/>
    <w:rsid w:val="00BB3C12"/>
    <w:rsid w:val="00BB46E5"/>
    <w:rsid w:val="00BB4DDE"/>
    <w:rsid w:val="00BB5323"/>
    <w:rsid w:val="00BB535B"/>
    <w:rsid w:val="00BB5866"/>
    <w:rsid w:val="00BB6919"/>
    <w:rsid w:val="00BB6AA3"/>
    <w:rsid w:val="00BB6B66"/>
    <w:rsid w:val="00BB6ECA"/>
    <w:rsid w:val="00BB702B"/>
    <w:rsid w:val="00BB7A7C"/>
    <w:rsid w:val="00BB7ABF"/>
    <w:rsid w:val="00BC069B"/>
    <w:rsid w:val="00BC0ACF"/>
    <w:rsid w:val="00BC0F89"/>
    <w:rsid w:val="00BC1376"/>
    <w:rsid w:val="00BC1484"/>
    <w:rsid w:val="00BC16E6"/>
    <w:rsid w:val="00BC1CA0"/>
    <w:rsid w:val="00BC21ED"/>
    <w:rsid w:val="00BC23EC"/>
    <w:rsid w:val="00BC2A6F"/>
    <w:rsid w:val="00BC2DAA"/>
    <w:rsid w:val="00BC3123"/>
    <w:rsid w:val="00BC332E"/>
    <w:rsid w:val="00BC3472"/>
    <w:rsid w:val="00BC3540"/>
    <w:rsid w:val="00BC3652"/>
    <w:rsid w:val="00BC37A9"/>
    <w:rsid w:val="00BC447A"/>
    <w:rsid w:val="00BC4808"/>
    <w:rsid w:val="00BC5457"/>
    <w:rsid w:val="00BC5B61"/>
    <w:rsid w:val="00BC64D7"/>
    <w:rsid w:val="00BC661A"/>
    <w:rsid w:val="00BC6E3F"/>
    <w:rsid w:val="00BC6F35"/>
    <w:rsid w:val="00BC6FEF"/>
    <w:rsid w:val="00BC77B5"/>
    <w:rsid w:val="00BD0441"/>
    <w:rsid w:val="00BD0EAF"/>
    <w:rsid w:val="00BD106D"/>
    <w:rsid w:val="00BD15BD"/>
    <w:rsid w:val="00BD183A"/>
    <w:rsid w:val="00BD1CD2"/>
    <w:rsid w:val="00BD219C"/>
    <w:rsid w:val="00BD25B6"/>
    <w:rsid w:val="00BD2EFF"/>
    <w:rsid w:val="00BD32C7"/>
    <w:rsid w:val="00BD3889"/>
    <w:rsid w:val="00BD3C26"/>
    <w:rsid w:val="00BD3C41"/>
    <w:rsid w:val="00BD3E87"/>
    <w:rsid w:val="00BD4EB7"/>
    <w:rsid w:val="00BD559A"/>
    <w:rsid w:val="00BD5B6D"/>
    <w:rsid w:val="00BD6826"/>
    <w:rsid w:val="00BD6947"/>
    <w:rsid w:val="00BD6B11"/>
    <w:rsid w:val="00BD6D7B"/>
    <w:rsid w:val="00BD6DC5"/>
    <w:rsid w:val="00BD7586"/>
    <w:rsid w:val="00BD75D7"/>
    <w:rsid w:val="00BD77FC"/>
    <w:rsid w:val="00BD7B9D"/>
    <w:rsid w:val="00BD7F7D"/>
    <w:rsid w:val="00BE0433"/>
    <w:rsid w:val="00BE045B"/>
    <w:rsid w:val="00BE071B"/>
    <w:rsid w:val="00BE0CBF"/>
    <w:rsid w:val="00BE103A"/>
    <w:rsid w:val="00BE14B7"/>
    <w:rsid w:val="00BE21A7"/>
    <w:rsid w:val="00BE255B"/>
    <w:rsid w:val="00BE25D6"/>
    <w:rsid w:val="00BE2AB9"/>
    <w:rsid w:val="00BE3090"/>
    <w:rsid w:val="00BE315C"/>
    <w:rsid w:val="00BE34A3"/>
    <w:rsid w:val="00BE39B7"/>
    <w:rsid w:val="00BE3C7F"/>
    <w:rsid w:val="00BE3F4B"/>
    <w:rsid w:val="00BE42AD"/>
    <w:rsid w:val="00BE4378"/>
    <w:rsid w:val="00BE49BF"/>
    <w:rsid w:val="00BE4A8F"/>
    <w:rsid w:val="00BE5197"/>
    <w:rsid w:val="00BE522D"/>
    <w:rsid w:val="00BE5689"/>
    <w:rsid w:val="00BE616C"/>
    <w:rsid w:val="00BE6394"/>
    <w:rsid w:val="00BE640F"/>
    <w:rsid w:val="00BE6867"/>
    <w:rsid w:val="00BE6A91"/>
    <w:rsid w:val="00BE6BC8"/>
    <w:rsid w:val="00BE769E"/>
    <w:rsid w:val="00BE7A59"/>
    <w:rsid w:val="00BF0327"/>
    <w:rsid w:val="00BF09DA"/>
    <w:rsid w:val="00BF1115"/>
    <w:rsid w:val="00BF1299"/>
    <w:rsid w:val="00BF12D1"/>
    <w:rsid w:val="00BF16EC"/>
    <w:rsid w:val="00BF1E73"/>
    <w:rsid w:val="00BF1F8D"/>
    <w:rsid w:val="00BF20E4"/>
    <w:rsid w:val="00BF2191"/>
    <w:rsid w:val="00BF2353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4FCC"/>
    <w:rsid w:val="00BF5018"/>
    <w:rsid w:val="00BF53F3"/>
    <w:rsid w:val="00BF5514"/>
    <w:rsid w:val="00BF6184"/>
    <w:rsid w:val="00BF6B56"/>
    <w:rsid w:val="00BF7736"/>
    <w:rsid w:val="00BF7ADE"/>
    <w:rsid w:val="00BF7FF5"/>
    <w:rsid w:val="00C0031F"/>
    <w:rsid w:val="00C004B3"/>
    <w:rsid w:val="00C0092C"/>
    <w:rsid w:val="00C00F28"/>
    <w:rsid w:val="00C015BC"/>
    <w:rsid w:val="00C0190B"/>
    <w:rsid w:val="00C01E7B"/>
    <w:rsid w:val="00C020D2"/>
    <w:rsid w:val="00C02100"/>
    <w:rsid w:val="00C02191"/>
    <w:rsid w:val="00C022FF"/>
    <w:rsid w:val="00C02B6D"/>
    <w:rsid w:val="00C03603"/>
    <w:rsid w:val="00C04A62"/>
    <w:rsid w:val="00C055D7"/>
    <w:rsid w:val="00C05CD7"/>
    <w:rsid w:val="00C06761"/>
    <w:rsid w:val="00C06A4F"/>
    <w:rsid w:val="00C06CFA"/>
    <w:rsid w:val="00C06DD3"/>
    <w:rsid w:val="00C0783D"/>
    <w:rsid w:val="00C07D8F"/>
    <w:rsid w:val="00C07E84"/>
    <w:rsid w:val="00C100BB"/>
    <w:rsid w:val="00C100C9"/>
    <w:rsid w:val="00C10116"/>
    <w:rsid w:val="00C1075A"/>
    <w:rsid w:val="00C1097E"/>
    <w:rsid w:val="00C10C86"/>
    <w:rsid w:val="00C10D25"/>
    <w:rsid w:val="00C11816"/>
    <w:rsid w:val="00C11A6C"/>
    <w:rsid w:val="00C11EED"/>
    <w:rsid w:val="00C1216B"/>
    <w:rsid w:val="00C12A3E"/>
    <w:rsid w:val="00C12A5A"/>
    <w:rsid w:val="00C12B59"/>
    <w:rsid w:val="00C12C99"/>
    <w:rsid w:val="00C12D3D"/>
    <w:rsid w:val="00C12D4E"/>
    <w:rsid w:val="00C13B81"/>
    <w:rsid w:val="00C13BFA"/>
    <w:rsid w:val="00C13E5C"/>
    <w:rsid w:val="00C14053"/>
    <w:rsid w:val="00C1411E"/>
    <w:rsid w:val="00C147FC"/>
    <w:rsid w:val="00C14C30"/>
    <w:rsid w:val="00C14F17"/>
    <w:rsid w:val="00C15068"/>
    <w:rsid w:val="00C159A5"/>
    <w:rsid w:val="00C15E46"/>
    <w:rsid w:val="00C15FA2"/>
    <w:rsid w:val="00C166DB"/>
    <w:rsid w:val="00C167AB"/>
    <w:rsid w:val="00C167AC"/>
    <w:rsid w:val="00C167DB"/>
    <w:rsid w:val="00C16CD1"/>
    <w:rsid w:val="00C16D5C"/>
    <w:rsid w:val="00C172F5"/>
    <w:rsid w:val="00C174A3"/>
    <w:rsid w:val="00C17A44"/>
    <w:rsid w:val="00C17A84"/>
    <w:rsid w:val="00C17D5C"/>
    <w:rsid w:val="00C17DB0"/>
    <w:rsid w:val="00C17DD2"/>
    <w:rsid w:val="00C17DEC"/>
    <w:rsid w:val="00C17E2C"/>
    <w:rsid w:val="00C17FD0"/>
    <w:rsid w:val="00C2049A"/>
    <w:rsid w:val="00C20854"/>
    <w:rsid w:val="00C2089F"/>
    <w:rsid w:val="00C20C9E"/>
    <w:rsid w:val="00C21384"/>
    <w:rsid w:val="00C215AD"/>
    <w:rsid w:val="00C216E5"/>
    <w:rsid w:val="00C217A7"/>
    <w:rsid w:val="00C21840"/>
    <w:rsid w:val="00C21DF1"/>
    <w:rsid w:val="00C22FAA"/>
    <w:rsid w:val="00C23166"/>
    <w:rsid w:val="00C23399"/>
    <w:rsid w:val="00C233B9"/>
    <w:rsid w:val="00C235D2"/>
    <w:rsid w:val="00C2371A"/>
    <w:rsid w:val="00C237BA"/>
    <w:rsid w:val="00C23A1E"/>
    <w:rsid w:val="00C24836"/>
    <w:rsid w:val="00C24AD0"/>
    <w:rsid w:val="00C24C01"/>
    <w:rsid w:val="00C24E21"/>
    <w:rsid w:val="00C2511E"/>
    <w:rsid w:val="00C2555B"/>
    <w:rsid w:val="00C25C80"/>
    <w:rsid w:val="00C25E8C"/>
    <w:rsid w:val="00C25EA7"/>
    <w:rsid w:val="00C25ECC"/>
    <w:rsid w:val="00C26CF4"/>
    <w:rsid w:val="00C27063"/>
    <w:rsid w:val="00C273D8"/>
    <w:rsid w:val="00C27CCB"/>
    <w:rsid w:val="00C30B49"/>
    <w:rsid w:val="00C3133D"/>
    <w:rsid w:val="00C3135B"/>
    <w:rsid w:val="00C319DD"/>
    <w:rsid w:val="00C31CBE"/>
    <w:rsid w:val="00C320A4"/>
    <w:rsid w:val="00C320B7"/>
    <w:rsid w:val="00C32309"/>
    <w:rsid w:val="00C32D43"/>
    <w:rsid w:val="00C336F8"/>
    <w:rsid w:val="00C340A1"/>
    <w:rsid w:val="00C341E8"/>
    <w:rsid w:val="00C34292"/>
    <w:rsid w:val="00C346C9"/>
    <w:rsid w:val="00C34817"/>
    <w:rsid w:val="00C34865"/>
    <w:rsid w:val="00C34E4C"/>
    <w:rsid w:val="00C34EB6"/>
    <w:rsid w:val="00C359CB"/>
    <w:rsid w:val="00C35B19"/>
    <w:rsid w:val="00C35B73"/>
    <w:rsid w:val="00C35D6E"/>
    <w:rsid w:val="00C35EB2"/>
    <w:rsid w:val="00C35F34"/>
    <w:rsid w:val="00C3635E"/>
    <w:rsid w:val="00C36478"/>
    <w:rsid w:val="00C366A3"/>
    <w:rsid w:val="00C36A8E"/>
    <w:rsid w:val="00C36D22"/>
    <w:rsid w:val="00C3705C"/>
    <w:rsid w:val="00C37713"/>
    <w:rsid w:val="00C37AA6"/>
    <w:rsid w:val="00C37B77"/>
    <w:rsid w:val="00C37BEB"/>
    <w:rsid w:val="00C40516"/>
    <w:rsid w:val="00C4054F"/>
    <w:rsid w:val="00C40667"/>
    <w:rsid w:val="00C41513"/>
    <w:rsid w:val="00C4165C"/>
    <w:rsid w:val="00C41907"/>
    <w:rsid w:val="00C419FA"/>
    <w:rsid w:val="00C41E90"/>
    <w:rsid w:val="00C421C0"/>
    <w:rsid w:val="00C421E0"/>
    <w:rsid w:val="00C42CAD"/>
    <w:rsid w:val="00C42F0F"/>
    <w:rsid w:val="00C42F75"/>
    <w:rsid w:val="00C4355C"/>
    <w:rsid w:val="00C4422F"/>
    <w:rsid w:val="00C44A0D"/>
    <w:rsid w:val="00C44B4C"/>
    <w:rsid w:val="00C44D5B"/>
    <w:rsid w:val="00C45463"/>
    <w:rsid w:val="00C4561A"/>
    <w:rsid w:val="00C458CF"/>
    <w:rsid w:val="00C45F28"/>
    <w:rsid w:val="00C463A0"/>
    <w:rsid w:val="00C46770"/>
    <w:rsid w:val="00C468A9"/>
    <w:rsid w:val="00C468E6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5EB"/>
    <w:rsid w:val="00C51B12"/>
    <w:rsid w:val="00C52278"/>
    <w:rsid w:val="00C526D4"/>
    <w:rsid w:val="00C527EB"/>
    <w:rsid w:val="00C528DF"/>
    <w:rsid w:val="00C52999"/>
    <w:rsid w:val="00C52BDD"/>
    <w:rsid w:val="00C52C78"/>
    <w:rsid w:val="00C52DB9"/>
    <w:rsid w:val="00C53301"/>
    <w:rsid w:val="00C541DB"/>
    <w:rsid w:val="00C543B4"/>
    <w:rsid w:val="00C54613"/>
    <w:rsid w:val="00C5489E"/>
    <w:rsid w:val="00C54AB5"/>
    <w:rsid w:val="00C54F51"/>
    <w:rsid w:val="00C550C6"/>
    <w:rsid w:val="00C5524A"/>
    <w:rsid w:val="00C55386"/>
    <w:rsid w:val="00C566F2"/>
    <w:rsid w:val="00C56B86"/>
    <w:rsid w:val="00C56EBC"/>
    <w:rsid w:val="00C57115"/>
    <w:rsid w:val="00C57404"/>
    <w:rsid w:val="00C574CB"/>
    <w:rsid w:val="00C5787D"/>
    <w:rsid w:val="00C57902"/>
    <w:rsid w:val="00C57E3E"/>
    <w:rsid w:val="00C60268"/>
    <w:rsid w:val="00C603E4"/>
    <w:rsid w:val="00C60CD2"/>
    <w:rsid w:val="00C60E37"/>
    <w:rsid w:val="00C6108F"/>
    <w:rsid w:val="00C61BB0"/>
    <w:rsid w:val="00C62330"/>
    <w:rsid w:val="00C6268D"/>
    <w:rsid w:val="00C6299D"/>
    <w:rsid w:val="00C62A86"/>
    <w:rsid w:val="00C62FF8"/>
    <w:rsid w:val="00C631DD"/>
    <w:rsid w:val="00C632CF"/>
    <w:rsid w:val="00C63560"/>
    <w:rsid w:val="00C63711"/>
    <w:rsid w:val="00C63D2F"/>
    <w:rsid w:val="00C63DAA"/>
    <w:rsid w:val="00C64554"/>
    <w:rsid w:val="00C6487E"/>
    <w:rsid w:val="00C64DD0"/>
    <w:rsid w:val="00C652A3"/>
    <w:rsid w:val="00C654BC"/>
    <w:rsid w:val="00C6561B"/>
    <w:rsid w:val="00C65B5D"/>
    <w:rsid w:val="00C6641F"/>
    <w:rsid w:val="00C66B8C"/>
    <w:rsid w:val="00C66DA1"/>
    <w:rsid w:val="00C6750F"/>
    <w:rsid w:val="00C6775E"/>
    <w:rsid w:val="00C67D8A"/>
    <w:rsid w:val="00C7047D"/>
    <w:rsid w:val="00C70573"/>
    <w:rsid w:val="00C70FDF"/>
    <w:rsid w:val="00C710FE"/>
    <w:rsid w:val="00C71208"/>
    <w:rsid w:val="00C71926"/>
    <w:rsid w:val="00C719A3"/>
    <w:rsid w:val="00C71D08"/>
    <w:rsid w:val="00C71FDC"/>
    <w:rsid w:val="00C72319"/>
    <w:rsid w:val="00C72784"/>
    <w:rsid w:val="00C72895"/>
    <w:rsid w:val="00C72E49"/>
    <w:rsid w:val="00C72EBD"/>
    <w:rsid w:val="00C73599"/>
    <w:rsid w:val="00C73A50"/>
    <w:rsid w:val="00C73ECE"/>
    <w:rsid w:val="00C74626"/>
    <w:rsid w:val="00C747D1"/>
    <w:rsid w:val="00C74BFA"/>
    <w:rsid w:val="00C74FB7"/>
    <w:rsid w:val="00C75141"/>
    <w:rsid w:val="00C7517B"/>
    <w:rsid w:val="00C7571C"/>
    <w:rsid w:val="00C758DC"/>
    <w:rsid w:val="00C76134"/>
    <w:rsid w:val="00C761C8"/>
    <w:rsid w:val="00C76261"/>
    <w:rsid w:val="00C763D2"/>
    <w:rsid w:val="00C76487"/>
    <w:rsid w:val="00C767B0"/>
    <w:rsid w:val="00C77031"/>
    <w:rsid w:val="00C77135"/>
    <w:rsid w:val="00C771D4"/>
    <w:rsid w:val="00C8027A"/>
    <w:rsid w:val="00C80672"/>
    <w:rsid w:val="00C80716"/>
    <w:rsid w:val="00C8108D"/>
    <w:rsid w:val="00C8128F"/>
    <w:rsid w:val="00C8158E"/>
    <w:rsid w:val="00C81631"/>
    <w:rsid w:val="00C8179C"/>
    <w:rsid w:val="00C81E28"/>
    <w:rsid w:val="00C81F0A"/>
    <w:rsid w:val="00C82115"/>
    <w:rsid w:val="00C82256"/>
    <w:rsid w:val="00C82281"/>
    <w:rsid w:val="00C823DB"/>
    <w:rsid w:val="00C826B2"/>
    <w:rsid w:val="00C82E8E"/>
    <w:rsid w:val="00C83207"/>
    <w:rsid w:val="00C83BBF"/>
    <w:rsid w:val="00C83FA5"/>
    <w:rsid w:val="00C843A5"/>
    <w:rsid w:val="00C844F6"/>
    <w:rsid w:val="00C854DA"/>
    <w:rsid w:val="00C854EF"/>
    <w:rsid w:val="00C8577C"/>
    <w:rsid w:val="00C858C8"/>
    <w:rsid w:val="00C858FA"/>
    <w:rsid w:val="00C85980"/>
    <w:rsid w:val="00C86062"/>
    <w:rsid w:val="00C86209"/>
    <w:rsid w:val="00C86403"/>
    <w:rsid w:val="00C8655D"/>
    <w:rsid w:val="00C867C9"/>
    <w:rsid w:val="00C86E81"/>
    <w:rsid w:val="00C87089"/>
    <w:rsid w:val="00C87172"/>
    <w:rsid w:val="00C874CD"/>
    <w:rsid w:val="00C87BA1"/>
    <w:rsid w:val="00C87EF1"/>
    <w:rsid w:val="00C9022A"/>
    <w:rsid w:val="00C905AF"/>
    <w:rsid w:val="00C905FD"/>
    <w:rsid w:val="00C90724"/>
    <w:rsid w:val="00C90771"/>
    <w:rsid w:val="00C90835"/>
    <w:rsid w:val="00C911D3"/>
    <w:rsid w:val="00C91C56"/>
    <w:rsid w:val="00C921BF"/>
    <w:rsid w:val="00C928C9"/>
    <w:rsid w:val="00C92AD4"/>
    <w:rsid w:val="00C92AE0"/>
    <w:rsid w:val="00C92DDA"/>
    <w:rsid w:val="00C930BA"/>
    <w:rsid w:val="00C9333B"/>
    <w:rsid w:val="00C93681"/>
    <w:rsid w:val="00C9383D"/>
    <w:rsid w:val="00C93896"/>
    <w:rsid w:val="00C9403A"/>
    <w:rsid w:val="00C94270"/>
    <w:rsid w:val="00C9448C"/>
    <w:rsid w:val="00C946D0"/>
    <w:rsid w:val="00C94AB0"/>
    <w:rsid w:val="00C94C68"/>
    <w:rsid w:val="00C9532D"/>
    <w:rsid w:val="00C956CA"/>
    <w:rsid w:val="00C95BD4"/>
    <w:rsid w:val="00C95DC3"/>
    <w:rsid w:val="00C96256"/>
    <w:rsid w:val="00C96816"/>
    <w:rsid w:val="00C969B6"/>
    <w:rsid w:val="00C96E62"/>
    <w:rsid w:val="00C9750A"/>
    <w:rsid w:val="00C9756A"/>
    <w:rsid w:val="00C97F62"/>
    <w:rsid w:val="00CA022F"/>
    <w:rsid w:val="00CA059D"/>
    <w:rsid w:val="00CA072D"/>
    <w:rsid w:val="00CA07EC"/>
    <w:rsid w:val="00CA083F"/>
    <w:rsid w:val="00CA0AD9"/>
    <w:rsid w:val="00CA0D10"/>
    <w:rsid w:val="00CA1333"/>
    <w:rsid w:val="00CA1494"/>
    <w:rsid w:val="00CA189C"/>
    <w:rsid w:val="00CA2301"/>
    <w:rsid w:val="00CA240E"/>
    <w:rsid w:val="00CA252C"/>
    <w:rsid w:val="00CA280F"/>
    <w:rsid w:val="00CA3238"/>
    <w:rsid w:val="00CA34A4"/>
    <w:rsid w:val="00CA3515"/>
    <w:rsid w:val="00CA358D"/>
    <w:rsid w:val="00CA38C9"/>
    <w:rsid w:val="00CA436F"/>
    <w:rsid w:val="00CA44D3"/>
    <w:rsid w:val="00CA47C8"/>
    <w:rsid w:val="00CA48B3"/>
    <w:rsid w:val="00CA4C9B"/>
    <w:rsid w:val="00CA4FA0"/>
    <w:rsid w:val="00CA5529"/>
    <w:rsid w:val="00CA573E"/>
    <w:rsid w:val="00CA5803"/>
    <w:rsid w:val="00CA6B3F"/>
    <w:rsid w:val="00CA6ED6"/>
    <w:rsid w:val="00CA7784"/>
    <w:rsid w:val="00CA778A"/>
    <w:rsid w:val="00CB007A"/>
    <w:rsid w:val="00CB018A"/>
    <w:rsid w:val="00CB04AF"/>
    <w:rsid w:val="00CB0D56"/>
    <w:rsid w:val="00CB1A99"/>
    <w:rsid w:val="00CB25ED"/>
    <w:rsid w:val="00CB27D9"/>
    <w:rsid w:val="00CB29AE"/>
    <w:rsid w:val="00CB2DD8"/>
    <w:rsid w:val="00CB2E2D"/>
    <w:rsid w:val="00CB2EDE"/>
    <w:rsid w:val="00CB38AF"/>
    <w:rsid w:val="00CB3C81"/>
    <w:rsid w:val="00CB3E85"/>
    <w:rsid w:val="00CB4450"/>
    <w:rsid w:val="00CB48C9"/>
    <w:rsid w:val="00CB4EBF"/>
    <w:rsid w:val="00CB4FCE"/>
    <w:rsid w:val="00CB558E"/>
    <w:rsid w:val="00CB5972"/>
    <w:rsid w:val="00CB5C94"/>
    <w:rsid w:val="00CB5D24"/>
    <w:rsid w:val="00CB6059"/>
    <w:rsid w:val="00CB619F"/>
    <w:rsid w:val="00CB6534"/>
    <w:rsid w:val="00CB66A2"/>
    <w:rsid w:val="00CB6EC0"/>
    <w:rsid w:val="00CB6F9E"/>
    <w:rsid w:val="00CB759E"/>
    <w:rsid w:val="00CB76C2"/>
    <w:rsid w:val="00CB7859"/>
    <w:rsid w:val="00CB7C60"/>
    <w:rsid w:val="00CC004E"/>
    <w:rsid w:val="00CC083A"/>
    <w:rsid w:val="00CC0BB2"/>
    <w:rsid w:val="00CC0CC7"/>
    <w:rsid w:val="00CC0ED5"/>
    <w:rsid w:val="00CC139C"/>
    <w:rsid w:val="00CC13B0"/>
    <w:rsid w:val="00CC1B32"/>
    <w:rsid w:val="00CC3655"/>
    <w:rsid w:val="00CC36AD"/>
    <w:rsid w:val="00CC3859"/>
    <w:rsid w:val="00CC416C"/>
    <w:rsid w:val="00CC5583"/>
    <w:rsid w:val="00CC5926"/>
    <w:rsid w:val="00CC5A2C"/>
    <w:rsid w:val="00CC5C50"/>
    <w:rsid w:val="00CC5FDB"/>
    <w:rsid w:val="00CC6669"/>
    <w:rsid w:val="00CC6686"/>
    <w:rsid w:val="00CC6702"/>
    <w:rsid w:val="00CC6BF2"/>
    <w:rsid w:val="00CC7238"/>
    <w:rsid w:val="00CC7536"/>
    <w:rsid w:val="00CC77AD"/>
    <w:rsid w:val="00CC7B06"/>
    <w:rsid w:val="00CC7D48"/>
    <w:rsid w:val="00CC7DDD"/>
    <w:rsid w:val="00CC7EBB"/>
    <w:rsid w:val="00CD05EA"/>
    <w:rsid w:val="00CD071A"/>
    <w:rsid w:val="00CD0DC9"/>
    <w:rsid w:val="00CD1872"/>
    <w:rsid w:val="00CD1972"/>
    <w:rsid w:val="00CD1BDE"/>
    <w:rsid w:val="00CD28DA"/>
    <w:rsid w:val="00CD2AEC"/>
    <w:rsid w:val="00CD33F6"/>
    <w:rsid w:val="00CD3449"/>
    <w:rsid w:val="00CD3511"/>
    <w:rsid w:val="00CD3BEC"/>
    <w:rsid w:val="00CD3D5E"/>
    <w:rsid w:val="00CD3FD2"/>
    <w:rsid w:val="00CD4432"/>
    <w:rsid w:val="00CD4583"/>
    <w:rsid w:val="00CD45A8"/>
    <w:rsid w:val="00CD4B86"/>
    <w:rsid w:val="00CD4D75"/>
    <w:rsid w:val="00CD4E2E"/>
    <w:rsid w:val="00CD4EFA"/>
    <w:rsid w:val="00CD5649"/>
    <w:rsid w:val="00CD6025"/>
    <w:rsid w:val="00CD60A0"/>
    <w:rsid w:val="00CD63F8"/>
    <w:rsid w:val="00CD6AEE"/>
    <w:rsid w:val="00CD745D"/>
    <w:rsid w:val="00CD75E6"/>
    <w:rsid w:val="00CD775A"/>
    <w:rsid w:val="00CD7B2C"/>
    <w:rsid w:val="00CE0674"/>
    <w:rsid w:val="00CE07EB"/>
    <w:rsid w:val="00CE104F"/>
    <w:rsid w:val="00CE1343"/>
    <w:rsid w:val="00CE18F2"/>
    <w:rsid w:val="00CE18FB"/>
    <w:rsid w:val="00CE1A9F"/>
    <w:rsid w:val="00CE1B13"/>
    <w:rsid w:val="00CE1CCE"/>
    <w:rsid w:val="00CE203C"/>
    <w:rsid w:val="00CE24DF"/>
    <w:rsid w:val="00CE2FA9"/>
    <w:rsid w:val="00CE311B"/>
    <w:rsid w:val="00CE37FD"/>
    <w:rsid w:val="00CE3A01"/>
    <w:rsid w:val="00CE3A0F"/>
    <w:rsid w:val="00CE40A4"/>
    <w:rsid w:val="00CE43A0"/>
    <w:rsid w:val="00CE4928"/>
    <w:rsid w:val="00CE49C9"/>
    <w:rsid w:val="00CE4C8A"/>
    <w:rsid w:val="00CE4D22"/>
    <w:rsid w:val="00CE4D25"/>
    <w:rsid w:val="00CE4D30"/>
    <w:rsid w:val="00CE4EF4"/>
    <w:rsid w:val="00CE5167"/>
    <w:rsid w:val="00CE55D3"/>
    <w:rsid w:val="00CE5FDD"/>
    <w:rsid w:val="00CE6055"/>
    <w:rsid w:val="00CE61A5"/>
    <w:rsid w:val="00CE61E9"/>
    <w:rsid w:val="00CE6DD5"/>
    <w:rsid w:val="00CE73F1"/>
    <w:rsid w:val="00CE7863"/>
    <w:rsid w:val="00CE7870"/>
    <w:rsid w:val="00CE7A70"/>
    <w:rsid w:val="00CE7CDD"/>
    <w:rsid w:val="00CE7DE2"/>
    <w:rsid w:val="00CF0703"/>
    <w:rsid w:val="00CF08FD"/>
    <w:rsid w:val="00CF0A95"/>
    <w:rsid w:val="00CF0C9D"/>
    <w:rsid w:val="00CF1080"/>
    <w:rsid w:val="00CF196C"/>
    <w:rsid w:val="00CF21F8"/>
    <w:rsid w:val="00CF2609"/>
    <w:rsid w:val="00CF266E"/>
    <w:rsid w:val="00CF2674"/>
    <w:rsid w:val="00CF2D06"/>
    <w:rsid w:val="00CF2EE1"/>
    <w:rsid w:val="00CF2F39"/>
    <w:rsid w:val="00CF3AA6"/>
    <w:rsid w:val="00CF3E8D"/>
    <w:rsid w:val="00CF435F"/>
    <w:rsid w:val="00CF436A"/>
    <w:rsid w:val="00CF46EF"/>
    <w:rsid w:val="00CF470A"/>
    <w:rsid w:val="00CF4F18"/>
    <w:rsid w:val="00CF5160"/>
    <w:rsid w:val="00CF5D84"/>
    <w:rsid w:val="00CF6350"/>
    <w:rsid w:val="00CF64EA"/>
    <w:rsid w:val="00CF6C71"/>
    <w:rsid w:val="00CF779B"/>
    <w:rsid w:val="00CF7BBF"/>
    <w:rsid w:val="00CF7FD1"/>
    <w:rsid w:val="00D00291"/>
    <w:rsid w:val="00D007B9"/>
    <w:rsid w:val="00D00815"/>
    <w:rsid w:val="00D011AD"/>
    <w:rsid w:val="00D01242"/>
    <w:rsid w:val="00D0125C"/>
    <w:rsid w:val="00D013EB"/>
    <w:rsid w:val="00D01997"/>
    <w:rsid w:val="00D01BA4"/>
    <w:rsid w:val="00D01D10"/>
    <w:rsid w:val="00D02657"/>
    <w:rsid w:val="00D02829"/>
    <w:rsid w:val="00D02D40"/>
    <w:rsid w:val="00D03316"/>
    <w:rsid w:val="00D0338A"/>
    <w:rsid w:val="00D033C5"/>
    <w:rsid w:val="00D0390B"/>
    <w:rsid w:val="00D03A04"/>
    <w:rsid w:val="00D03D26"/>
    <w:rsid w:val="00D042CE"/>
    <w:rsid w:val="00D0439F"/>
    <w:rsid w:val="00D050DB"/>
    <w:rsid w:val="00D055CF"/>
    <w:rsid w:val="00D061EA"/>
    <w:rsid w:val="00D06345"/>
    <w:rsid w:val="00D0657E"/>
    <w:rsid w:val="00D069AE"/>
    <w:rsid w:val="00D06AC7"/>
    <w:rsid w:val="00D06D05"/>
    <w:rsid w:val="00D06EA0"/>
    <w:rsid w:val="00D0722A"/>
    <w:rsid w:val="00D07704"/>
    <w:rsid w:val="00D07977"/>
    <w:rsid w:val="00D07EAC"/>
    <w:rsid w:val="00D07FDF"/>
    <w:rsid w:val="00D10071"/>
    <w:rsid w:val="00D10939"/>
    <w:rsid w:val="00D10BDC"/>
    <w:rsid w:val="00D11101"/>
    <w:rsid w:val="00D11177"/>
    <w:rsid w:val="00D111EF"/>
    <w:rsid w:val="00D1124F"/>
    <w:rsid w:val="00D115BB"/>
    <w:rsid w:val="00D118CF"/>
    <w:rsid w:val="00D12C07"/>
    <w:rsid w:val="00D12E93"/>
    <w:rsid w:val="00D13286"/>
    <w:rsid w:val="00D13BE5"/>
    <w:rsid w:val="00D13E49"/>
    <w:rsid w:val="00D13E9F"/>
    <w:rsid w:val="00D143AA"/>
    <w:rsid w:val="00D146E3"/>
    <w:rsid w:val="00D149D0"/>
    <w:rsid w:val="00D14EC0"/>
    <w:rsid w:val="00D15247"/>
    <w:rsid w:val="00D157C2"/>
    <w:rsid w:val="00D158D8"/>
    <w:rsid w:val="00D15BE0"/>
    <w:rsid w:val="00D16037"/>
    <w:rsid w:val="00D1606A"/>
    <w:rsid w:val="00D1608C"/>
    <w:rsid w:val="00D162C7"/>
    <w:rsid w:val="00D16642"/>
    <w:rsid w:val="00D1688A"/>
    <w:rsid w:val="00D17434"/>
    <w:rsid w:val="00D175EE"/>
    <w:rsid w:val="00D17730"/>
    <w:rsid w:val="00D17828"/>
    <w:rsid w:val="00D17EA7"/>
    <w:rsid w:val="00D2034A"/>
    <w:rsid w:val="00D203AC"/>
    <w:rsid w:val="00D212D4"/>
    <w:rsid w:val="00D21E05"/>
    <w:rsid w:val="00D21E07"/>
    <w:rsid w:val="00D21E41"/>
    <w:rsid w:val="00D225E8"/>
    <w:rsid w:val="00D22A60"/>
    <w:rsid w:val="00D23107"/>
    <w:rsid w:val="00D23245"/>
    <w:rsid w:val="00D23ECE"/>
    <w:rsid w:val="00D23EF1"/>
    <w:rsid w:val="00D2402D"/>
    <w:rsid w:val="00D247AD"/>
    <w:rsid w:val="00D24B66"/>
    <w:rsid w:val="00D24E6E"/>
    <w:rsid w:val="00D25134"/>
    <w:rsid w:val="00D2529F"/>
    <w:rsid w:val="00D25344"/>
    <w:rsid w:val="00D253A7"/>
    <w:rsid w:val="00D25671"/>
    <w:rsid w:val="00D25C5B"/>
    <w:rsid w:val="00D26279"/>
    <w:rsid w:val="00D266E2"/>
    <w:rsid w:val="00D267E0"/>
    <w:rsid w:val="00D26CA0"/>
    <w:rsid w:val="00D26E31"/>
    <w:rsid w:val="00D270C1"/>
    <w:rsid w:val="00D27851"/>
    <w:rsid w:val="00D27937"/>
    <w:rsid w:val="00D27A35"/>
    <w:rsid w:val="00D27ADF"/>
    <w:rsid w:val="00D27B91"/>
    <w:rsid w:val="00D27C78"/>
    <w:rsid w:val="00D309B2"/>
    <w:rsid w:val="00D30E20"/>
    <w:rsid w:val="00D30EDA"/>
    <w:rsid w:val="00D314E8"/>
    <w:rsid w:val="00D3183B"/>
    <w:rsid w:val="00D31BBF"/>
    <w:rsid w:val="00D31E25"/>
    <w:rsid w:val="00D31E6B"/>
    <w:rsid w:val="00D3201D"/>
    <w:rsid w:val="00D3205E"/>
    <w:rsid w:val="00D322BC"/>
    <w:rsid w:val="00D32DE4"/>
    <w:rsid w:val="00D32FED"/>
    <w:rsid w:val="00D33137"/>
    <w:rsid w:val="00D3336A"/>
    <w:rsid w:val="00D33744"/>
    <w:rsid w:val="00D337DF"/>
    <w:rsid w:val="00D33827"/>
    <w:rsid w:val="00D33A70"/>
    <w:rsid w:val="00D33C61"/>
    <w:rsid w:val="00D33E87"/>
    <w:rsid w:val="00D3467F"/>
    <w:rsid w:val="00D34910"/>
    <w:rsid w:val="00D34E3F"/>
    <w:rsid w:val="00D34F2A"/>
    <w:rsid w:val="00D34FB6"/>
    <w:rsid w:val="00D3623E"/>
    <w:rsid w:val="00D36D01"/>
    <w:rsid w:val="00D36D88"/>
    <w:rsid w:val="00D37151"/>
    <w:rsid w:val="00D37CE0"/>
    <w:rsid w:val="00D403FE"/>
    <w:rsid w:val="00D40ABE"/>
    <w:rsid w:val="00D40CB0"/>
    <w:rsid w:val="00D413D6"/>
    <w:rsid w:val="00D41B17"/>
    <w:rsid w:val="00D420AF"/>
    <w:rsid w:val="00D4289A"/>
    <w:rsid w:val="00D42D10"/>
    <w:rsid w:val="00D42E27"/>
    <w:rsid w:val="00D42FEA"/>
    <w:rsid w:val="00D43244"/>
    <w:rsid w:val="00D438B8"/>
    <w:rsid w:val="00D4407D"/>
    <w:rsid w:val="00D446D8"/>
    <w:rsid w:val="00D44943"/>
    <w:rsid w:val="00D44CC1"/>
    <w:rsid w:val="00D44ED1"/>
    <w:rsid w:val="00D451EE"/>
    <w:rsid w:val="00D45A29"/>
    <w:rsid w:val="00D45CA0"/>
    <w:rsid w:val="00D4613A"/>
    <w:rsid w:val="00D46A6D"/>
    <w:rsid w:val="00D46C28"/>
    <w:rsid w:val="00D46CBB"/>
    <w:rsid w:val="00D47794"/>
    <w:rsid w:val="00D47AD8"/>
    <w:rsid w:val="00D47E1A"/>
    <w:rsid w:val="00D47FD5"/>
    <w:rsid w:val="00D50262"/>
    <w:rsid w:val="00D50EBC"/>
    <w:rsid w:val="00D50F70"/>
    <w:rsid w:val="00D51267"/>
    <w:rsid w:val="00D515B3"/>
    <w:rsid w:val="00D51981"/>
    <w:rsid w:val="00D51C61"/>
    <w:rsid w:val="00D51E37"/>
    <w:rsid w:val="00D52542"/>
    <w:rsid w:val="00D52B91"/>
    <w:rsid w:val="00D52BBA"/>
    <w:rsid w:val="00D539AD"/>
    <w:rsid w:val="00D53A4B"/>
    <w:rsid w:val="00D53C22"/>
    <w:rsid w:val="00D53C2C"/>
    <w:rsid w:val="00D53E79"/>
    <w:rsid w:val="00D54614"/>
    <w:rsid w:val="00D5484C"/>
    <w:rsid w:val="00D54D3F"/>
    <w:rsid w:val="00D54E72"/>
    <w:rsid w:val="00D54FF6"/>
    <w:rsid w:val="00D554EA"/>
    <w:rsid w:val="00D55AD1"/>
    <w:rsid w:val="00D55F5D"/>
    <w:rsid w:val="00D560B8"/>
    <w:rsid w:val="00D56320"/>
    <w:rsid w:val="00D56441"/>
    <w:rsid w:val="00D56814"/>
    <w:rsid w:val="00D56FC7"/>
    <w:rsid w:val="00D5745E"/>
    <w:rsid w:val="00D5754E"/>
    <w:rsid w:val="00D5756D"/>
    <w:rsid w:val="00D5776D"/>
    <w:rsid w:val="00D57937"/>
    <w:rsid w:val="00D57A54"/>
    <w:rsid w:val="00D57B4F"/>
    <w:rsid w:val="00D600EB"/>
    <w:rsid w:val="00D6017E"/>
    <w:rsid w:val="00D602F7"/>
    <w:rsid w:val="00D6038C"/>
    <w:rsid w:val="00D605D7"/>
    <w:rsid w:val="00D60699"/>
    <w:rsid w:val="00D6127B"/>
    <w:rsid w:val="00D613E2"/>
    <w:rsid w:val="00D61613"/>
    <w:rsid w:val="00D618C7"/>
    <w:rsid w:val="00D62111"/>
    <w:rsid w:val="00D626AE"/>
    <w:rsid w:val="00D62907"/>
    <w:rsid w:val="00D62A7B"/>
    <w:rsid w:val="00D6315F"/>
    <w:rsid w:val="00D6322F"/>
    <w:rsid w:val="00D63746"/>
    <w:rsid w:val="00D63792"/>
    <w:rsid w:val="00D63941"/>
    <w:rsid w:val="00D63D5E"/>
    <w:rsid w:val="00D6451B"/>
    <w:rsid w:val="00D64919"/>
    <w:rsid w:val="00D64A28"/>
    <w:rsid w:val="00D64C6C"/>
    <w:rsid w:val="00D64F37"/>
    <w:rsid w:val="00D650B1"/>
    <w:rsid w:val="00D659D0"/>
    <w:rsid w:val="00D65E40"/>
    <w:rsid w:val="00D66359"/>
    <w:rsid w:val="00D66494"/>
    <w:rsid w:val="00D66720"/>
    <w:rsid w:val="00D667F9"/>
    <w:rsid w:val="00D668C1"/>
    <w:rsid w:val="00D66CB4"/>
    <w:rsid w:val="00D66FB7"/>
    <w:rsid w:val="00D671C9"/>
    <w:rsid w:val="00D673CD"/>
    <w:rsid w:val="00D674D5"/>
    <w:rsid w:val="00D676E2"/>
    <w:rsid w:val="00D6781A"/>
    <w:rsid w:val="00D701F6"/>
    <w:rsid w:val="00D70BE9"/>
    <w:rsid w:val="00D717C2"/>
    <w:rsid w:val="00D71AB5"/>
    <w:rsid w:val="00D7216C"/>
    <w:rsid w:val="00D7244B"/>
    <w:rsid w:val="00D73058"/>
    <w:rsid w:val="00D73126"/>
    <w:rsid w:val="00D73A0B"/>
    <w:rsid w:val="00D73F79"/>
    <w:rsid w:val="00D7453B"/>
    <w:rsid w:val="00D7456A"/>
    <w:rsid w:val="00D748B6"/>
    <w:rsid w:val="00D74AA8"/>
    <w:rsid w:val="00D74D17"/>
    <w:rsid w:val="00D75531"/>
    <w:rsid w:val="00D75589"/>
    <w:rsid w:val="00D759C0"/>
    <w:rsid w:val="00D75A3F"/>
    <w:rsid w:val="00D76225"/>
    <w:rsid w:val="00D7630D"/>
    <w:rsid w:val="00D7647D"/>
    <w:rsid w:val="00D765A3"/>
    <w:rsid w:val="00D765AF"/>
    <w:rsid w:val="00D7682D"/>
    <w:rsid w:val="00D76B67"/>
    <w:rsid w:val="00D770A8"/>
    <w:rsid w:val="00D770AA"/>
    <w:rsid w:val="00D77102"/>
    <w:rsid w:val="00D7726B"/>
    <w:rsid w:val="00D77A1E"/>
    <w:rsid w:val="00D77AA8"/>
    <w:rsid w:val="00D77B00"/>
    <w:rsid w:val="00D77B66"/>
    <w:rsid w:val="00D8019D"/>
    <w:rsid w:val="00D80534"/>
    <w:rsid w:val="00D808F9"/>
    <w:rsid w:val="00D80A8A"/>
    <w:rsid w:val="00D81226"/>
    <w:rsid w:val="00D81705"/>
    <w:rsid w:val="00D81DEB"/>
    <w:rsid w:val="00D8201F"/>
    <w:rsid w:val="00D82191"/>
    <w:rsid w:val="00D822FA"/>
    <w:rsid w:val="00D823EE"/>
    <w:rsid w:val="00D828AB"/>
    <w:rsid w:val="00D82BCE"/>
    <w:rsid w:val="00D82CD1"/>
    <w:rsid w:val="00D832D6"/>
    <w:rsid w:val="00D83466"/>
    <w:rsid w:val="00D8359A"/>
    <w:rsid w:val="00D835C1"/>
    <w:rsid w:val="00D8398B"/>
    <w:rsid w:val="00D84184"/>
    <w:rsid w:val="00D84535"/>
    <w:rsid w:val="00D8490C"/>
    <w:rsid w:val="00D84994"/>
    <w:rsid w:val="00D84C90"/>
    <w:rsid w:val="00D8506C"/>
    <w:rsid w:val="00D85136"/>
    <w:rsid w:val="00D853C6"/>
    <w:rsid w:val="00D859DB"/>
    <w:rsid w:val="00D8661F"/>
    <w:rsid w:val="00D86988"/>
    <w:rsid w:val="00D86BFC"/>
    <w:rsid w:val="00D87319"/>
    <w:rsid w:val="00D8751B"/>
    <w:rsid w:val="00D8788B"/>
    <w:rsid w:val="00D87D21"/>
    <w:rsid w:val="00D87DA7"/>
    <w:rsid w:val="00D90779"/>
    <w:rsid w:val="00D90B71"/>
    <w:rsid w:val="00D912C3"/>
    <w:rsid w:val="00D91506"/>
    <w:rsid w:val="00D915CC"/>
    <w:rsid w:val="00D92B1E"/>
    <w:rsid w:val="00D92D58"/>
    <w:rsid w:val="00D930EA"/>
    <w:rsid w:val="00D93489"/>
    <w:rsid w:val="00D93502"/>
    <w:rsid w:val="00D93539"/>
    <w:rsid w:val="00D935DA"/>
    <w:rsid w:val="00D93CD1"/>
    <w:rsid w:val="00D94190"/>
    <w:rsid w:val="00D94397"/>
    <w:rsid w:val="00D94DC7"/>
    <w:rsid w:val="00D9502E"/>
    <w:rsid w:val="00D95209"/>
    <w:rsid w:val="00D95274"/>
    <w:rsid w:val="00D95409"/>
    <w:rsid w:val="00D958C3"/>
    <w:rsid w:val="00D958D9"/>
    <w:rsid w:val="00D967D2"/>
    <w:rsid w:val="00D96946"/>
    <w:rsid w:val="00D96BAC"/>
    <w:rsid w:val="00D97518"/>
    <w:rsid w:val="00D97A79"/>
    <w:rsid w:val="00D97F4F"/>
    <w:rsid w:val="00D97FA4"/>
    <w:rsid w:val="00DA019A"/>
    <w:rsid w:val="00DA0540"/>
    <w:rsid w:val="00DA05D2"/>
    <w:rsid w:val="00DA0930"/>
    <w:rsid w:val="00DA113E"/>
    <w:rsid w:val="00DA1369"/>
    <w:rsid w:val="00DA1716"/>
    <w:rsid w:val="00DA1965"/>
    <w:rsid w:val="00DA2305"/>
    <w:rsid w:val="00DA23D6"/>
    <w:rsid w:val="00DA2561"/>
    <w:rsid w:val="00DA28C8"/>
    <w:rsid w:val="00DA2A41"/>
    <w:rsid w:val="00DA2C80"/>
    <w:rsid w:val="00DA2EA9"/>
    <w:rsid w:val="00DA3440"/>
    <w:rsid w:val="00DA38DF"/>
    <w:rsid w:val="00DA4582"/>
    <w:rsid w:val="00DA4966"/>
    <w:rsid w:val="00DA5118"/>
    <w:rsid w:val="00DA523D"/>
    <w:rsid w:val="00DA5C19"/>
    <w:rsid w:val="00DA5D9E"/>
    <w:rsid w:val="00DA5E7A"/>
    <w:rsid w:val="00DA6707"/>
    <w:rsid w:val="00DA6C21"/>
    <w:rsid w:val="00DA6EAC"/>
    <w:rsid w:val="00DA6EB3"/>
    <w:rsid w:val="00DA6F57"/>
    <w:rsid w:val="00DA777D"/>
    <w:rsid w:val="00DA7937"/>
    <w:rsid w:val="00DA7E60"/>
    <w:rsid w:val="00DA7E80"/>
    <w:rsid w:val="00DB0589"/>
    <w:rsid w:val="00DB0944"/>
    <w:rsid w:val="00DB0AD1"/>
    <w:rsid w:val="00DB0CAF"/>
    <w:rsid w:val="00DB160C"/>
    <w:rsid w:val="00DB181B"/>
    <w:rsid w:val="00DB1910"/>
    <w:rsid w:val="00DB1D00"/>
    <w:rsid w:val="00DB202D"/>
    <w:rsid w:val="00DB20A2"/>
    <w:rsid w:val="00DB22CC"/>
    <w:rsid w:val="00DB2765"/>
    <w:rsid w:val="00DB2B00"/>
    <w:rsid w:val="00DB2E1C"/>
    <w:rsid w:val="00DB32DC"/>
    <w:rsid w:val="00DB33A7"/>
    <w:rsid w:val="00DB36F9"/>
    <w:rsid w:val="00DB370A"/>
    <w:rsid w:val="00DB3CC3"/>
    <w:rsid w:val="00DB4809"/>
    <w:rsid w:val="00DB498B"/>
    <w:rsid w:val="00DB4DFD"/>
    <w:rsid w:val="00DB504D"/>
    <w:rsid w:val="00DB51B6"/>
    <w:rsid w:val="00DB52A1"/>
    <w:rsid w:val="00DB5B8B"/>
    <w:rsid w:val="00DB6B82"/>
    <w:rsid w:val="00DB71CD"/>
    <w:rsid w:val="00DB793C"/>
    <w:rsid w:val="00DB7AC0"/>
    <w:rsid w:val="00DC00BF"/>
    <w:rsid w:val="00DC0246"/>
    <w:rsid w:val="00DC03C5"/>
    <w:rsid w:val="00DC047B"/>
    <w:rsid w:val="00DC07BA"/>
    <w:rsid w:val="00DC1247"/>
    <w:rsid w:val="00DC140F"/>
    <w:rsid w:val="00DC168F"/>
    <w:rsid w:val="00DC1716"/>
    <w:rsid w:val="00DC18C9"/>
    <w:rsid w:val="00DC1BD5"/>
    <w:rsid w:val="00DC24C5"/>
    <w:rsid w:val="00DC2770"/>
    <w:rsid w:val="00DC2BA9"/>
    <w:rsid w:val="00DC2E25"/>
    <w:rsid w:val="00DC386C"/>
    <w:rsid w:val="00DC3C44"/>
    <w:rsid w:val="00DC40C8"/>
    <w:rsid w:val="00DC43EF"/>
    <w:rsid w:val="00DC4650"/>
    <w:rsid w:val="00DC5B00"/>
    <w:rsid w:val="00DC5E5B"/>
    <w:rsid w:val="00DC5FF4"/>
    <w:rsid w:val="00DC6D72"/>
    <w:rsid w:val="00DC6DDF"/>
    <w:rsid w:val="00DC71FE"/>
    <w:rsid w:val="00DC72EE"/>
    <w:rsid w:val="00DC776F"/>
    <w:rsid w:val="00DC7800"/>
    <w:rsid w:val="00DC7807"/>
    <w:rsid w:val="00DC78E9"/>
    <w:rsid w:val="00DC7CCB"/>
    <w:rsid w:val="00DC7FBA"/>
    <w:rsid w:val="00DD05EF"/>
    <w:rsid w:val="00DD08D1"/>
    <w:rsid w:val="00DD0DB6"/>
    <w:rsid w:val="00DD10C9"/>
    <w:rsid w:val="00DD19DC"/>
    <w:rsid w:val="00DD1A91"/>
    <w:rsid w:val="00DD2241"/>
    <w:rsid w:val="00DD2527"/>
    <w:rsid w:val="00DD25E7"/>
    <w:rsid w:val="00DD2609"/>
    <w:rsid w:val="00DD2783"/>
    <w:rsid w:val="00DD2C42"/>
    <w:rsid w:val="00DD2EAF"/>
    <w:rsid w:val="00DD36ED"/>
    <w:rsid w:val="00DD3887"/>
    <w:rsid w:val="00DD515D"/>
    <w:rsid w:val="00DD570D"/>
    <w:rsid w:val="00DD5992"/>
    <w:rsid w:val="00DD5D68"/>
    <w:rsid w:val="00DD6031"/>
    <w:rsid w:val="00DD6447"/>
    <w:rsid w:val="00DD68A3"/>
    <w:rsid w:val="00DD703B"/>
    <w:rsid w:val="00DD7198"/>
    <w:rsid w:val="00DD7E8F"/>
    <w:rsid w:val="00DE0A82"/>
    <w:rsid w:val="00DE0DE1"/>
    <w:rsid w:val="00DE10C4"/>
    <w:rsid w:val="00DE1C48"/>
    <w:rsid w:val="00DE1C99"/>
    <w:rsid w:val="00DE239C"/>
    <w:rsid w:val="00DE2867"/>
    <w:rsid w:val="00DE28A6"/>
    <w:rsid w:val="00DE2B27"/>
    <w:rsid w:val="00DE2C10"/>
    <w:rsid w:val="00DE2E67"/>
    <w:rsid w:val="00DE35AB"/>
    <w:rsid w:val="00DE3BCF"/>
    <w:rsid w:val="00DE3C50"/>
    <w:rsid w:val="00DE3CB3"/>
    <w:rsid w:val="00DE4C89"/>
    <w:rsid w:val="00DE5273"/>
    <w:rsid w:val="00DE532A"/>
    <w:rsid w:val="00DE5434"/>
    <w:rsid w:val="00DE57E6"/>
    <w:rsid w:val="00DE58B1"/>
    <w:rsid w:val="00DE61C6"/>
    <w:rsid w:val="00DE66DF"/>
    <w:rsid w:val="00DE6A43"/>
    <w:rsid w:val="00DE6EDD"/>
    <w:rsid w:val="00DE7265"/>
    <w:rsid w:val="00DE79E2"/>
    <w:rsid w:val="00DE7AFD"/>
    <w:rsid w:val="00DF0196"/>
    <w:rsid w:val="00DF0561"/>
    <w:rsid w:val="00DF0962"/>
    <w:rsid w:val="00DF0BDB"/>
    <w:rsid w:val="00DF11DB"/>
    <w:rsid w:val="00DF168F"/>
    <w:rsid w:val="00DF1B2D"/>
    <w:rsid w:val="00DF1D01"/>
    <w:rsid w:val="00DF1D32"/>
    <w:rsid w:val="00DF2164"/>
    <w:rsid w:val="00DF2214"/>
    <w:rsid w:val="00DF227D"/>
    <w:rsid w:val="00DF22F0"/>
    <w:rsid w:val="00DF2CE9"/>
    <w:rsid w:val="00DF303E"/>
    <w:rsid w:val="00DF347C"/>
    <w:rsid w:val="00DF3677"/>
    <w:rsid w:val="00DF3C3B"/>
    <w:rsid w:val="00DF3EF7"/>
    <w:rsid w:val="00DF4ACC"/>
    <w:rsid w:val="00DF4BD0"/>
    <w:rsid w:val="00DF4C6F"/>
    <w:rsid w:val="00DF4E2C"/>
    <w:rsid w:val="00DF4F5A"/>
    <w:rsid w:val="00DF506C"/>
    <w:rsid w:val="00DF539F"/>
    <w:rsid w:val="00DF5840"/>
    <w:rsid w:val="00DF59AC"/>
    <w:rsid w:val="00DF5C52"/>
    <w:rsid w:val="00DF61A7"/>
    <w:rsid w:val="00DF63A3"/>
    <w:rsid w:val="00DF653E"/>
    <w:rsid w:val="00DF675E"/>
    <w:rsid w:val="00DF6EAF"/>
    <w:rsid w:val="00DF7FB0"/>
    <w:rsid w:val="00E0018F"/>
    <w:rsid w:val="00E00C67"/>
    <w:rsid w:val="00E00CC1"/>
    <w:rsid w:val="00E00CDA"/>
    <w:rsid w:val="00E00E70"/>
    <w:rsid w:val="00E015EF"/>
    <w:rsid w:val="00E015F2"/>
    <w:rsid w:val="00E01A35"/>
    <w:rsid w:val="00E01C39"/>
    <w:rsid w:val="00E01DBE"/>
    <w:rsid w:val="00E02359"/>
    <w:rsid w:val="00E02493"/>
    <w:rsid w:val="00E028A0"/>
    <w:rsid w:val="00E029C3"/>
    <w:rsid w:val="00E02AA0"/>
    <w:rsid w:val="00E02BAA"/>
    <w:rsid w:val="00E02EEB"/>
    <w:rsid w:val="00E03A4E"/>
    <w:rsid w:val="00E042A4"/>
    <w:rsid w:val="00E04378"/>
    <w:rsid w:val="00E04651"/>
    <w:rsid w:val="00E04684"/>
    <w:rsid w:val="00E04913"/>
    <w:rsid w:val="00E04A7B"/>
    <w:rsid w:val="00E04AFF"/>
    <w:rsid w:val="00E04B91"/>
    <w:rsid w:val="00E04C82"/>
    <w:rsid w:val="00E04DF2"/>
    <w:rsid w:val="00E04EA6"/>
    <w:rsid w:val="00E050C2"/>
    <w:rsid w:val="00E053E7"/>
    <w:rsid w:val="00E05446"/>
    <w:rsid w:val="00E0578E"/>
    <w:rsid w:val="00E05DEA"/>
    <w:rsid w:val="00E05F54"/>
    <w:rsid w:val="00E0607C"/>
    <w:rsid w:val="00E0647F"/>
    <w:rsid w:val="00E06581"/>
    <w:rsid w:val="00E06899"/>
    <w:rsid w:val="00E06D51"/>
    <w:rsid w:val="00E070EC"/>
    <w:rsid w:val="00E0781E"/>
    <w:rsid w:val="00E07D15"/>
    <w:rsid w:val="00E07D59"/>
    <w:rsid w:val="00E07EF9"/>
    <w:rsid w:val="00E10B8A"/>
    <w:rsid w:val="00E10BB0"/>
    <w:rsid w:val="00E10E36"/>
    <w:rsid w:val="00E110ED"/>
    <w:rsid w:val="00E11619"/>
    <w:rsid w:val="00E118B9"/>
    <w:rsid w:val="00E11A10"/>
    <w:rsid w:val="00E11A2E"/>
    <w:rsid w:val="00E1237F"/>
    <w:rsid w:val="00E1276D"/>
    <w:rsid w:val="00E132E2"/>
    <w:rsid w:val="00E1350B"/>
    <w:rsid w:val="00E149F0"/>
    <w:rsid w:val="00E14C6C"/>
    <w:rsid w:val="00E14E2F"/>
    <w:rsid w:val="00E14E4B"/>
    <w:rsid w:val="00E14F33"/>
    <w:rsid w:val="00E151E9"/>
    <w:rsid w:val="00E1546E"/>
    <w:rsid w:val="00E15565"/>
    <w:rsid w:val="00E15794"/>
    <w:rsid w:val="00E162B1"/>
    <w:rsid w:val="00E166A3"/>
    <w:rsid w:val="00E17092"/>
    <w:rsid w:val="00E173C4"/>
    <w:rsid w:val="00E1744A"/>
    <w:rsid w:val="00E17573"/>
    <w:rsid w:val="00E1789B"/>
    <w:rsid w:val="00E178B8"/>
    <w:rsid w:val="00E20102"/>
    <w:rsid w:val="00E20573"/>
    <w:rsid w:val="00E207DA"/>
    <w:rsid w:val="00E20A3A"/>
    <w:rsid w:val="00E20CA8"/>
    <w:rsid w:val="00E20CC4"/>
    <w:rsid w:val="00E20CE4"/>
    <w:rsid w:val="00E21427"/>
    <w:rsid w:val="00E216FD"/>
    <w:rsid w:val="00E21A1E"/>
    <w:rsid w:val="00E22676"/>
    <w:rsid w:val="00E2285A"/>
    <w:rsid w:val="00E22E2A"/>
    <w:rsid w:val="00E22ECB"/>
    <w:rsid w:val="00E232F9"/>
    <w:rsid w:val="00E23649"/>
    <w:rsid w:val="00E23690"/>
    <w:rsid w:val="00E23B0C"/>
    <w:rsid w:val="00E23B6E"/>
    <w:rsid w:val="00E23BA7"/>
    <w:rsid w:val="00E23CE2"/>
    <w:rsid w:val="00E240FE"/>
    <w:rsid w:val="00E2414F"/>
    <w:rsid w:val="00E2422A"/>
    <w:rsid w:val="00E24D08"/>
    <w:rsid w:val="00E2518E"/>
    <w:rsid w:val="00E253A5"/>
    <w:rsid w:val="00E2557D"/>
    <w:rsid w:val="00E255E0"/>
    <w:rsid w:val="00E25899"/>
    <w:rsid w:val="00E25CF6"/>
    <w:rsid w:val="00E26864"/>
    <w:rsid w:val="00E268B6"/>
    <w:rsid w:val="00E26A52"/>
    <w:rsid w:val="00E26BBF"/>
    <w:rsid w:val="00E273B0"/>
    <w:rsid w:val="00E277C5"/>
    <w:rsid w:val="00E27CB0"/>
    <w:rsid w:val="00E27DB0"/>
    <w:rsid w:val="00E30387"/>
    <w:rsid w:val="00E30ABF"/>
    <w:rsid w:val="00E30AE5"/>
    <w:rsid w:val="00E30B2C"/>
    <w:rsid w:val="00E30C5B"/>
    <w:rsid w:val="00E30EA9"/>
    <w:rsid w:val="00E31282"/>
    <w:rsid w:val="00E31741"/>
    <w:rsid w:val="00E31AC3"/>
    <w:rsid w:val="00E31D03"/>
    <w:rsid w:val="00E31F4E"/>
    <w:rsid w:val="00E322BF"/>
    <w:rsid w:val="00E328D7"/>
    <w:rsid w:val="00E32917"/>
    <w:rsid w:val="00E32C60"/>
    <w:rsid w:val="00E32FD4"/>
    <w:rsid w:val="00E33556"/>
    <w:rsid w:val="00E33998"/>
    <w:rsid w:val="00E33C5B"/>
    <w:rsid w:val="00E342AD"/>
    <w:rsid w:val="00E34444"/>
    <w:rsid w:val="00E347E0"/>
    <w:rsid w:val="00E34A50"/>
    <w:rsid w:val="00E3508A"/>
    <w:rsid w:val="00E35145"/>
    <w:rsid w:val="00E35235"/>
    <w:rsid w:val="00E35339"/>
    <w:rsid w:val="00E35C54"/>
    <w:rsid w:val="00E367F7"/>
    <w:rsid w:val="00E36D1E"/>
    <w:rsid w:val="00E36DFA"/>
    <w:rsid w:val="00E37474"/>
    <w:rsid w:val="00E37626"/>
    <w:rsid w:val="00E378E8"/>
    <w:rsid w:val="00E37BAD"/>
    <w:rsid w:val="00E40A48"/>
    <w:rsid w:val="00E40B0D"/>
    <w:rsid w:val="00E413D0"/>
    <w:rsid w:val="00E41404"/>
    <w:rsid w:val="00E41479"/>
    <w:rsid w:val="00E415A0"/>
    <w:rsid w:val="00E4164F"/>
    <w:rsid w:val="00E41710"/>
    <w:rsid w:val="00E418B6"/>
    <w:rsid w:val="00E41FE4"/>
    <w:rsid w:val="00E426BD"/>
    <w:rsid w:val="00E42BC3"/>
    <w:rsid w:val="00E42C99"/>
    <w:rsid w:val="00E42D73"/>
    <w:rsid w:val="00E431F1"/>
    <w:rsid w:val="00E4321C"/>
    <w:rsid w:val="00E4324C"/>
    <w:rsid w:val="00E4370A"/>
    <w:rsid w:val="00E43BFD"/>
    <w:rsid w:val="00E43CE0"/>
    <w:rsid w:val="00E43EA3"/>
    <w:rsid w:val="00E4446E"/>
    <w:rsid w:val="00E445D3"/>
    <w:rsid w:val="00E44710"/>
    <w:rsid w:val="00E44798"/>
    <w:rsid w:val="00E45929"/>
    <w:rsid w:val="00E45D25"/>
    <w:rsid w:val="00E46240"/>
    <w:rsid w:val="00E46BD4"/>
    <w:rsid w:val="00E471B6"/>
    <w:rsid w:val="00E5041F"/>
    <w:rsid w:val="00E50C52"/>
    <w:rsid w:val="00E50D1F"/>
    <w:rsid w:val="00E51305"/>
    <w:rsid w:val="00E51949"/>
    <w:rsid w:val="00E52084"/>
    <w:rsid w:val="00E520DA"/>
    <w:rsid w:val="00E5224E"/>
    <w:rsid w:val="00E530B4"/>
    <w:rsid w:val="00E53202"/>
    <w:rsid w:val="00E53496"/>
    <w:rsid w:val="00E5367E"/>
    <w:rsid w:val="00E53C26"/>
    <w:rsid w:val="00E54325"/>
    <w:rsid w:val="00E546B4"/>
    <w:rsid w:val="00E549CB"/>
    <w:rsid w:val="00E54F97"/>
    <w:rsid w:val="00E55060"/>
    <w:rsid w:val="00E55291"/>
    <w:rsid w:val="00E55450"/>
    <w:rsid w:val="00E55821"/>
    <w:rsid w:val="00E55B2F"/>
    <w:rsid w:val="00E55BED"/>
    <w:rsid w:val="00E55BF4"/>
    <w:rsid w:val="00E55CC8"/>
    <w:rsid w:val="00E5635C"/>
    <w:rsid w:val="00E565B3"/>
    <w:rsid w:val="00E56C0E"/>
    <w:rsid w:val="00E56E42"/>
    <w:rsid w:val="00E5729A"/>
    <w:rsid w:val="00E57316"/>
    <w:rsid w:val="00E57387"/>
    <w:rsid w:val="00E57605"/>
    <w:rsid w:val="00E576CF"/>
    <w:rsid w:val="00E579DA"/>
    <w:rsid w:val="00E57BF3"/>
    <w:rsid w:val="00E57E78"/>
    <w:rsid w:val="00E60131"/>
    <w:rsid w:val="00E60282"/>
    <w:rsid w:val="00E6062C"/>
    <w:rsid w:val="00E60BAD"/>
    <w:rsid w:val="00E60CF0"/>
    <w:rsid w:val="00E61C12"/>
    <w:rsid w:val="00E6258B"/>
    <w:rsid w:val="00E628AF"/>
    <w:rsid w:val="00E62BE5"/>
    <w:rsid w:val="00E62D6F"/>
    <w:rsid w:val="00E62FF6"/>
    <w:rsid w:val="00E6317B"/>
    <w:rsid w:val="00E632BE"/>
    <w:rsid w:val="00E6444E"/>
    <w:rsid w:val="00E644C5"/>
    <w:rsid w:val="00E6490D"/>
    <w:rsid w:val="00E64B04"/>
    <w:rsid w:val="00E64CB0"/>
    <w:rsid w:val="00E6605A"/>
    <w:rsid w:val="00E661DD"/>
    <w:rsid w:val="00E66F7F"/>
    <w:rsid w:val="00E66FF1"/>
    <w:rsid w:val="00E67248"/>
    <w:rsid w:val="00E6728D"/>
    <w:rsid w:val="00E67296"/>
    <w:rsid w:val="00E67647"/>
    <w:rsid w:val="00E70078"/>
    <w:rsid w:val="00E7081C"/>
    <w:rsid w:val="00E70BE5"/>
    <w:rsid w:val="00E71C7D"/>
    <w:rsid w:val="00E724C1"/>
    <w:rsid w:val="00E725C6"/>
    <w:rsid w:val="00E72717"/>
    <w:rsid w:val="00E72770"/>
    <w:rsid w:val="00E729BB"/>
    <w:rsid w:val="00E72ED3"/>
    <w:rsid w:val="00E731E8"/>
    <w:rsid w:val="00E73663"/>
    <w:rsid w:val="00E7370E"/>
    <w:rsid w:val="00E73EC5"/>
    <w:rsid w:val="00E7415B"/>
    <w:rsid w:val="00E744AB"/>
    <w:rsid w:val="00E74AFE"/>
    <w:rsid w:val="00E74D9A"/>
    <w:rsid w:val="00E74E14"/>
    <w:rsid w:val="00E75163"/>
    <w:rsid w:val="00E75343"/>
    <w:rsid w:val="00E756EF"/>
    <w:rsid w:val="00E7592C"/>
    <w:rsid w:val="00E76069"/>
    <w:rsid w:val="00E760E4"/>
    <w:rsid w:val="00E765BC"/>
    <w:rsid w:val="00E76BFE"/>
    <w:rsid w:val="00E77017"/>
    <w:rsid w:val="00E77099"/>
    <w:rsid w:val="00E771ED"/>
    <w:rsid w:val="00E77E3E"/>
    <w:rsid w:val="00E80066"/>
    <w:rsid w:val="00E803D9"/>
    <w:rsid w:val="00E8046B"/>
    <w:rsid w:val="00E80576"/>
    <w:rsid w:val="00E808AC"/>
    <w:rsid w:val="00E80CA9"/>
    <w:rsid w:val="00E8100B"/>
    <w:rsid w:val="00E81BB3"/>
    <w:rsid w:val="00E82294"/>
    <w:rsid w:val="00E82618"/>
    <w:rsid w:val="00E82A40"/>
    <w:rsid w:val="00E82DDB"/>
    <w:rsid w:val="00E836C0"/>
    <w:rsid w:val="00E836D2"/>
    <w:rsid w:val="00E8380F"/>
    <w:rsid w:val="00E83C64"/>
    <w:rsid w:val="00E841C1"/>
    <w:rsid w:val="00E8423C"/>
    <w:rsid w:val="00E84703"/>
    <w:rsid w:val="00E84766"/>
    <w:rsid w:val="00E84945"/>
    <w:rsid w:val="00E85067"/>
    <w:rsid w:val="00E8517D"/>
    <w:rsid w:val="00E85410"/>
    <w:rsid w:val="00E861F0"/>
    <w:rsid w:val="00E862F0"/>
    <w:rsid w:val="00E86CEE"/>
    <w:rsid w:val="00E86E84"/>
    <w:rsid w:val="00E86F4D"/>
    <w:rsid w:val="00E871D5"/>
    <w:rsid w:val="00E873FC"/>
    <w:rsid w:val="00E874C5"/>
    <w:rsid w:val="00E877A3"/>
    <w:rsid w:val="00E87EA4"/>
    <w:rsid w:val="00E9010C"/>
    <w:rsid w:val="00E906D9"/>
    <w:rsid w:val="00E908E0"/>
    <w:rsid w:val="00E90B5F"/>
    <w:rsid w:val="00E914F3"/>
    <w:rsid w:val="00E915A5"/>
    <w:rsid w:val="00E91654"/>
    <w:rsid w:val="00E916ED"/>
    <w:rsid w:val="00E91834"/>
    <w:rsid w:val="00E9218D"/>
    <w:rsid w:val="00E92628"/>
    <w:rsid w:val="00E927F7"/>
    <w:rsid w:val="00E93242"/>
    <w:rsid w:val="00E9337B"/>
    <w:rsid w:val="00E93491"/>
    <w:rsid w:val="00E93E5F"/>
    <w:rsid w:val="00E93F85"/>
    <w:rsid w:val="00E945B8"/>
    <w:rsid w:val="00E9466E"/>
    <w:rsid w:val="00E947F9"/>
    <w:rsid w:val="00E94888"/>
    <w:rsid w:val="00E94C8F"/>
    <w:rsid w:val="00E94E34"/>
    <w:rsid w:val="00E94E7F"/>
    <w:rsid w:val="00E955E9"/>
    <w:rsid w:val="00E956E4"/>
    <w:rsid w:val="00E958BD"/>
    <w:rsid w:val="00E95FE4"/>
    <w:rsid w:val="00E96368"/>
    <w:rsid w:val="00E965CD"/>
    <w:rsid w:val="00E967A3"/>
    <w:rsid w:val="00E9687C"/>
    <w:rsid w:val="00E96C73"/>
    <w:rsid w:val="00E96F93"/>
    <w:rsid w:val="00E97209"/>
    <w:rsid w:val="00E974E3"/>
    <w:rsid w:val="00E9773D"/>
    <w:rsid w:val="00E977B3"/>
    <w:rsid w:val="00E97E03"/>
    <w:rsid w:val="00EA0064"/>
    <w:rsid w:val="00EA058E"/>
    <w:rsid w:val="00EA0673"/>
    <w:rsid w:val="00EA0BCB"/>
    <w:rsid w:val="00EA13BF"/>
    <w:rsid w:val="00EA16CA"/>
    <w:rsid w:val="00EA1AF7"/>
    <w:rsid w:val="00EA2A4C"/>
    <w:rsid w:val="00EA3102"/>
    <w:rsid w:val="00EA31C1"/>
    <w:rsid w:val="00EA3635"/>
    <w:rsid w:val="00EA40B7"/>
    <w:rsid w:val="00EA40EE"/>
    <w:rsid w:val="00EA4325"/>
    <w:rsid w:val="00EA45F9"/>
    <w:rsid w:val="00EA478F"/>
    <w:rsid w:val="00EA4E79"/>
    <w:rsid w:val="00EA4FA8"/>
    <w:rsid w:val="00EA520D"/>
    <w:rsid w:val="00EA5359"/>
    <w:rsid w:val="00EA560C"/>
    <w:rsid w:val="00EA6A09"/>
    <w:rsid w:val="00EA6CF5"/>
    <w:rsid w:val="00EA6FB1"/>
    <w:rsid w:val="00EA72A9"/>
    <w:rsid w:val="00EA7793"/>
    <w:rsid w:val="00EA7BCD"/>
    <w:rsid w:val="00EA7CE2"/>
    <w:rsid w:val="00EA7F58"/>
    <w:rsid w:val="00EA7FE3"/>
    <w:rsid w:val="00EB0129"/>
    <w:rsid w:val="00EB0270"/>
    <w:rsid w:val="00EB063E"/>
    <w:rsid w:val="00EB0BE7"/>
    <w:rsid w:val="00EB0EF3"/>
    <w:rsid w:val="00EB1596"/>
    <w:rsid w:val="00EB203F"/>
    <w:rsid w:val="00EB20F2"/>
    <w:rsid w:val="00EB2998"/>
    <w:rsid w:val="00EB2B00"/>
    <w:rsid w:val="00EB2BF6"/>
    <w:rsid w:val="00EB2CEF"/>
    <w:rsid w:val="00EB2CF4"/>
    <w:rsid w:val="00EB2FCB"/>
    <w:rsid w:val="00EB300D"/>
    <w:rsid w:val="00EB35BF"/>
    <w:rsid w:val="00EB3646"/>
    <w:rsid w:val="00EB3EFB"/>
    <w:rsid w:val="00EB408F"/>
    <w:rsid w:val="00EB44F1"/>
    <w:rsid w:val="00EB4725"/>
    <w:rsid w:val="00EB4D2B"/>
    <w:rsid w:val="00EB5300"/>
    <w:rsid w:val="00EB565C"/>
    <w:rsid w:val="00EB5B90"/>
    <w:rsid w:val="00EB5E9E"/>
    <w:rsid w:val="00EB6236"/>
    <w:rsid w:val="00EB654E"/>
    <w:rsid w:val="00EB67BE"/>
    <w:rsid w:val="00EB6E06"/>
    <w:rsid w:val="00EB6FD5"/>
    <w:rsid w:val="00EB7526"/>
    <w:rsid w:val="00EB7627"/>
    <w:rsid w:val="00EB7926"/>
    <w:rsid w:val="00EC0185"/>
    <w:rsid w:val="00EC0320"/>
    <w:rsid w:val="00EC0379"/>
    <w:rsid w:val="00EC0402"/>
    <w:rsid w:val="00EC050D"/>
    <w:rsid w:val="00EC0678"/>
    <w:rsid w:val="00EC0A4B"/>
    <w:rsid w:val="00EC0D8A"/>
    <w:rsid w:val="00EC1725"/>
    <w:rsid w:val="00EC199D"/>
    <w:rsid w:val="00EC28D3"/>
    <w:rsid w:val="00EC2BA1"/>
    <w:rsid w:val="00EC2CCB"/>
    <w:rsid w:val="00EC2D9B"/>
    <w:rsid w:val="00EC346C"/>
    <w:rsid w:val="00EC357E"/>
    <w:rsid w:val="00EC3693"/>
    <w:rsid w:val="00EC4333"/>
    <w:rsid w:val="00EC4D52"/>
    <w:rsid w:val="00EC4D87"/>
    <w:rsid w:val="00EC4E8B"/>
    <w:rsid w:val="00EC567A"/>
    <w:rsid w:val="00EC57DB"/>
    <w:rsid w:val="00EC5A26"/>
    <w:rsid w:val="00EC5E32"/>
    <w:rsid w:val="00EC5F55"/>
    <w:rsid w:val="00EC69A7"/>
    <w:rsid w:val="00EC6ABF"/>
    <w:rsid w:val="00EC7869"/>
    <w:rsid w:val="00EC7D54"/>
    <w:rsid w:val="00ED0175"/>
    <w:rsid w:val="00ED0F3C"/>
    <w:rsid w:val="00ED105E"/>
    <w:rsid w:val="00ED10A2"/>
    <w:rsid w:val="00ED10E8"/>
    <w:rsid w:val="00ED1541"/>
    <w:rsid w:val="00ED1F54"/>
    <w:rsid w:val="00ED2AEC"/>
    <w:rsid w:val="00ED2F84"/>
    <w:rsid w:val="00ED356F"/>
    <w:rsid w:val="00ED38FC"/>
    <w:rsid w:val="00ED43AE"/>
    <w:rsid w:val="00ED4414"/>
    <w:rsid w:val="00ED46BB"/>
    <w:rsid w:val="00ED4887"/>
    <w:rsid w:val="00ED4CA2"/>
    <w:rsid w:val="00ED4DF9"/>
    <w:rsid w:val="00ED5059"/>
    <w:rsid w:val="00ED5321"/>
    <w:rsid w:val="00ED5969"/>
    <w:rsid w:val="00ED5AE0"/>
    <w:rsid w:val="00ED6F3B"/>
    <w:rsid w:val="00ED6F8C"/>
    <w:rsid w:val="00ED702A"/>
    <w:rsid w:val="00ED710F"/>
    <w:rsid w:val="00ED7EB9"/>
    <w:rsid w:val="00EE0522"/>
    <w:rsid w:val="00EE0872"/>
    <w:rsid w:val="00EE0A4D"/>
    <w:rsid w:val="00EE117A"/>
    <w:rsid w:val="00EE160F"/>
    <w:rsid w:val="00EE17F8"/>
    <w:rsid w:val="00EE1B01"/>
    <w:rsid w:val="00EE1BF3"/>
    <w:rsid w:val="00EE1D19"/>
    <w:rsid w:val="00EE23CB"/>
    <w:rsid w:val="00EE26B5"/>
    <w:rsid w:val="00EE31C0"/>
    <w:rsid w:val="00EE33B1"/>
    <w:rsid w:val="00EE3B56"/>
    <w:rsid w:val="00EE3FDE"/>
    <w:rsid w:val="00EE427C"/>
    <w:rsid w:val="00EE44B8"/>
    <w:rsid w:val="00EE4607"/>
    <w:rsid w:val="00EE4C36"/>
    <w:rsid w:val="00EE4E22"/>
    <w:rsid w:val="00EE51B3"/>
    <w:rsid w:val="00EE531E"/>
    <w:rsid w:val="00EE56F4"/>
    <w:rsid w:val="00EE5809"/>
    <w:rsid w:val="00EE586E"/>
    <w:rsid w:val="00EE5AA5"/>
    <w:rsid w:val="00EE5EAA"/>
    <w:rsid w:val="00EE5F64"/>
    <w:rsid w:val="00EE60FF"/>
    <w:rsid w:val="00EE6259"/>
    <w:rsid w:val="00EE6469"/>
    <w:rsid w:val="00EE6ABE"/>
    <w:rsid w:val="00EE6C09"/>
    <w:rsid w:val="00EE6F68"/>
    <w:rsid w:val="00EE717C"/>
    <w:rsid w:val="00EE71A3"/>
    <w:rsid w:val="00EE75B6"/>
    <w:rsid w:val="00EE7E13"/>
    <w:rsid w:val="00EF02BB"/>
    <w:rsid w:val="00EF0C1F"/>
    <w:rsid w:val="00EF0D17"/>
    <w:rsid w:val="00EF0EB6"/>
    <w:rsid w:val="00EF1139"/>
    <w:rsid w:val="00EF1297"/>
    <w:rsid w:val="00EF1454"/>
    <w:rsid w:val="00EF18DD"/>
    <w:rsid w:val="00EF1A1B"/>
    <w:rsid w:val="00EF1CBA"/>
    <w:rsid w:val="00EF2957"/>
    <w:rsid w:val="00EF2A9F"/>
    <w:rsid w:val="00EF32AA"/>
    <w:rsid w:val="00EF33A7"/>
    <w:rsid w:val="00EF33C8"/>
    <w:rsid w:val="00EF35DF"/>
    <w:rsid w:val="00EF4788"/>
    <w:rsid w:val="00EF4917"/>
    <w:rsid w:val="00EF4949"/>
    <w:rsid w:val="00EF4E1C"/>
    <w:rsid w:val="00EF5468"/>
    <w:rsid w:val="00EF55C2"/>
    <w:rsid w:val="00EF5B22"/>
    <w:rsid w:val="00EF5D74"/>
    <w:rsid w:val="00EF6E20"/>
    <w:rsid w:val="00EF6ECE"/>
    <w:rsid w:val="00EF6F7E"/>
    <w:rsid w:val="00EF7319"/>
    <w:rsid w:val="00EF764E"/>
    <w:rsid w:val="00EF7D61"/>
    <w:rsid w:val="00F00089"/>
    <w:rsid w:val="00F00A4F"/>
    <w:rsid w:val="00F0107D"/>
    <w:rsid w:val="00F013E2"/>
    <w:rsid w:val="00F0151D"/>
    <w:rsid w:val="00F0224C"/>
    <w:rsid w:val="00F027A0"/>
    <w:rsid w:val="00F02890"/>
    <w:rsid w:val="00F029F6"/>
    <w:rsid w:val="00F02E70"/>
    <w:rsid w:val="00F02EF2"/>
    <w:rsid w:val="00F03195"/>
    <w:rsid w:val="00F03385"/>
    <w:rsid w:val="00F03669"/>
    <w:rsid w:val="00F036C7"/>
    <w:rsid w:val="00F03B11"/>
    <w:rsid w:val="00F03D67"/>
    <w:rsid w:val="00F044F8"/>
    <w:rsid w:val="00F04EE3"/>
    <w:rsid w:val="00F05119"/>
    <w:rsid w:val="00F052DB"/>
    <w:rsid w:val="00F053E6"/>
    <w:rsid w:val="00F05498"/>
    <w:rsid w:val="00F0558C"/>
    <w:rsid w:val="00F0580F"/>
    <w:rsid w:val="00F05F3D"/>
    <w:rsid w:val="00F06162"/>
    <w:rsid w:val="00F06C28"/>
    <w:rsid w:val="00F06CA8"/>
    <w:rsid w:val="00F0716F"/>
    <w:rsid w:val="00F0730F"/>
    <w:rsid w:val="00F07364"/>
    <w:rsid w:val="00F073B3"/>
    <w:rsid w:val="00F07A71"/>
    <w:rsid w:val="00F07F51"/>
    <w:rsid w:val="00F07FA8"/>
    <w:rsid w:val="00F100A1"/>
    <w:rsid w:val="00F1046A"/>
    <w:rsid w:val="00F10967"/>
    <w:rsid w:val="00F10C74"/>
    <w:rsid w:val="00F10C95"/>
    <w:rsid w:val="00F11210"/>
    <w:rsid w:val="00F1194D"/>
    <w:rsid w:val="00F1224D"/>
    <w:rsid w:val="00F12B14"/>
    <w:rsid w:val="00F133CB"/>
    <w:rsid w:val="00F13BF5"/>
    <w:rsid w:val="00F13DD4"/>
    <w:rsid w:val="00F1404D"/>
    <w:rsid w:val="00F1429A"/>
    <w:rsid w:val="00F1474C"/>
    <w:rsid w:val="00F14A37"/>
    <w:rsid w:val="00F15302"/>
    <w:rsid w:val="00F15420"/>
    <w:rsid w:val="00F158EC"/>
    <w:rsid w:val="00F15AE7"/>
    <w:rsid w:val="00F16020"/>
    <w:rsid w:val="00F16687"/>
    <w:rsid w:val="00F16BD6"/>
    <w:rsid w:val="00F17277"/>
    <w:rsid w:val="00F17477"/>
    <w:rsid w:val="00F17698"/>
    <w:rsid w:val="00F17C2A"/>
    <w:rsid w:val="00F17C6D"/>
    <w:rsid w:val="00F200D2"/>
    <w:rsid w:val="00F20E98"/>
    <w:rsid w:val="00F20EFB"/>
    <w:rsid w:val="00F21057"/>
    <w:rsid w:val="00F210F4"/>
    <w:rsid w:val="00F211D0"/>
    <w:rsid w:val="00F22B7D"/>
    <w:rsid w:val="00F22EED"/>
    <w:rsid w:val="00F23006"/>
    <w:rsid w:val="00F2348A"/>
    <w:rsid w:val="00F235A5"/>
    <w:rsid w:val="00F2386A"/>
    <w:rsid w:val="00F23B15"/>
    <w:rsid w:val="00F25207"/>
    <w:rsid w:val="00F25253"/>
    <w:rsid w:val="00F253CE"/>
    <w:rsid w:val="00F254C5"/>
    <w:rsid w:val="00F25592"/>
    <w:rsid w:val="00F25EE8"/>
    <w:rsid w:val="00F25F68"/>
    <w:rsid w:val="00F26136"/>
    <w:rsid w:val="00F26D56"/>
    <w:rsid w:val="00F272D0"/>
    <w:rsid w:val="00F27A7E"/>
    <w:rsid w:val="00F27CEF"/>
    <w:rsid w:val="00F30270"/>
    <w:rsid w:val="00F304B7"/>
    <w:rsid w:val="00F30514"/>
    <w:rsid w:val="00F3088D"/>
    <w:rsid w:val="00F31679"/>
    <w:rsid w:val="00F31730"/>
    <w:rsid w:val="00F317D7"/>
    <w:rsid w:val="00F3195A"/>
    <w:rsid w:val="00F319C9"/>
    <w:rsid w:val="00F319E4"/>
    <w:rsid w:val="00F31BBC"/>
    <w:rsid w:val="00F326DA"/>
    <w:rsid w:val="00F32C23"/>
    <w:rsid w:val="00F32CD1"/>
    <w:rsid w:val="00F3303C"/>
    <w:rsid w:val="00F332B4"/>
    <w:rsid w:val="00F3343E"/>
    <w:rsid w:val="00F3375B"/>
    <w:rsid w:val="00F3416E"/>
    <w:rsid w:val="00F34301"/>
    <w:rsid w:val="00F34352"/>
    <w:rsid w:val="00F34916"/>
    <w:rsid w:val="00F34E74"/>
    <w:rsid w:val="00F3554A"/>
    <w:rsid w:val="00F356C9"/>
    <w:rsid w:val="00F35848"/>
    <w:rsid w:val="00F359E4"/>
    <w:rsid w:val="00F35B43"/>
    <w:rsid w:val="00F35E8D"/>
    <w:rsid w:val="00F3604B"/>
    <w:rsid w:val="00F361AF"/>
    <w:rsid w:val="00F36B72"/>
    <w:rsid w:val="00F370FA"/>
    <w:rsid w:val="00F37389"/>
    <w:rsid w:val="00F3772A"/>
    <w:rsid w:val="00F3776F"/>
    <w:rsid w:val="00F37C3A"/>
    <w:rsid w:val="00F403E3"/>
    <w:rsid w:val="00F4057F"/>
    <w:rsid w:val="00F40CAA"/>
    <w:rsid w:val="00F41211"/>
    <w:rsid w:val="00F412D5"/>
    <w:rsid w:val="00F41472"/>
    <w:rsid w:val="00F416EB"/>
    <w:rsid w:val="00F41884"/>
    <w:rsid w:val="00F41BE3"/>
    <w:rsid w:val="00F4240D"/>
    <w:rsid w:val="00F42546"/>
    <w:rsid w:val="00F42688"/>
    <w:rsid w:val="00F429EC"/>
    <w:rsid w:val="00F42E63"/>
    <w:rsid w:val="00F42F66"/>
    <w:rsid w:val="00F43032"/>
    <w:rsid w:val="00F4308D"/>
    <w:rsid w:val="00F43095"/>
    <w:rsid w:val="00F4319E"/>
    <w:rsid w:val="00F4326F"/>
    <w:rsid w:val="00F43308"/>
    <w:rsid w:val="00F43657"/>
    <w:rsid w:val="00F43AAB"/>
    <w:rsid w:val="00F43B73"/>
    <w:rsid w:val="00F43D47"/>
    <w:rsid w:val="00F43EA6"/>
    <w:rsid w:val="00F44271"/>
    <w:rsid w:val="00F44328"/>
    <w:rsid w:val="00F44643"/>
    <w:rsid w:val="00F447DC"/>
    <w:rsid w:val="00F44BB8"/>
    <w:rsid w:val="00F44D53"/>
    <w:rsid w:val="00F457E1"/>
    <w:rsid w:val="00F45A0C"/>
    <w:rsid w:val="00F45AC4"/>
    <w:rsid w:val="00F45FC3"/>
    <w:rsid w:val="00F469A1"/>
    <w:rsid w:val="00F46BCF"/>
    <w:rsid w:val="00F46CB7"/>
    <w:rsid w:val="00F46E28"/>
    <w:rsid w:val="00F47635"/>
    <w:rsid w:val="00F47953"/>
    <w:rsid w:val="00F47EF1"/>
    <w:rsid w:val="00F47FEF"/>
    <w:rsid w:val="00F509D4"/>
    <w:rsid w:val="00F50DE9"/>
    <w:rsid w:val="00F515E8"/>
    <w:rsid w:val="00F51FF8"/>
    <w:rsid w:val="00F527DB"/>
    <w:rsid w:val="00F529C5"/>
    <w:rsid w:val="00F5334B"/>
    <w:rsid w:val="00F537D1"/>
    <w:rsid w:val="00F538D5"/>
    <w:rsid w:val="00F53C45"/>
    <w:rsid w:val="00F53F13"/>
    <w:rsid w:val="00F53F1E"/>
    <w:rsid w:val="00F54220"/>
    <w:rsid w:val="00F5453F"/>
    <w:rsid w:val="00F546FD"/>
    <w:rsid w:val="00F54D98"/>
    <w:rsid w:val="00F54EA3"/>
    <w:rsid w:val="00F557F7"/>
    <w:rsid w:val="00F56583"/>
    <w:rsid w:val="00F56B94"/>
    <w:rsid w:val="00F56C05"/>
    <w:rsid w:val="00F56CD9"/>
    <w:rsid w:val="00F56F8A"/>
    <w:rsid w:val="00F572CD"/>
    <w:rsid w:val="00F5764E"/>
    <w:rsid w:val="00F57EA2"/>
    <w:rsid w:val="00F60170"/>
    <w:rsid w:val="00F607D0"/>
    <w:rsid w:val="00F60F06"/>
    <w:rsid w:val="00F6140D"/>
    <w:rsid w:val="00F6185C"/>
    <w:rsid w:val="00F61D6F"/>
    <w:rsid w:val="00F61DB8"/>
    <w:rsid w:val="00F625F3"/>
    <w:rsid w:val="00F62948"/>
    <w:rsid w:val="00F62AA4"/>
    <w:rsid w:val="00F62F09"/>
    <w:rsid w:val="00F6381D"/>
    <w:rsid w:val="00F639E8"/>
    <w:rsid w:val="00F64293"/>
    <w:rsid w:val="00F64972"/>
    <w:rsid w:val="00F64C87"/>
    <w:rsid w:val="00F64E8D"/>
    <w:rsid w:val="00F64F50"/>
    <w:rsid w:val="00F65371"/>
    <w:rsid w:val="00F65476"/>
    <w:rsid w:val="00F656FF"/>
    <w:rsid w:val="00F657C1"/>
    <w:rsid w:val="00F6682E"/>
    <w:rsid w:val="00F6786C"/>
    <w:rsid w:val="00F67A88"/>
    <w:rsid w:val="00F67FD4"/>
    <w:rsid w:val="00F7059D"/>
    <w:rsid w:val="00F707DD"/>
    <w:rsid w:val="00F7093C"/>
    <w:rsid w:val="00F70E45"/>
    <w:rsid w:val="00F70FF6"/>
    <w:rsid w:val="00F710AE"/>
    <w:rsid w:val="00F711F8"/>
    <w:rsid w:val="00F7137B"/>
    <w:rsid w:val="00F713C9"/>
    <w:rsid w:val="00F71723"/>
    <w:rsid w:val="00F71724"/>
    <w:rsid w:val="00F71813"/>
    <w:rsid w:val="00F71BF4"/>
    <w:rsid w:val="00F720A8"/>
    <w:rsid w:val="00F72101"/>
    <w:rsid w:val="00F725D9"/>
    <w:rsid w:val="00F729BA"/>
    <w:rsid w:val="00F730B3"/>
    <w:rsid w:val="00F73BB1"/>
    <w:rsid w:val="00F73CF8"/>
    <w:rsid w:val="00F73EC0"/>
    <w:rsid w:val="00F74BCE"/>
    <w:rsid w:val="00F74F32"/>
    <w:rsid w:val="00F750FC"/>
    <w:rsid w:val="00F75810"/>
    <w:rsid w:val="00F75DDD"/>
    <w:rsid w:val="00F76136"/>
    <w:rsid w:val="00F76C8C"/>
    <w:rsid w:val="00F76ED1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028"/>
    <w:rsid w:val="00F81628"/>
    <w:rsid w:val="00F81AE5"/>
    <w:rsid w:val="00F8218D"/>
    <w:rsid w:val="00F8263B"/>
    <w:rsid w:val="00F826C0"/>
    <w:rsid w:val="00F828BB"/>
    <w:rsid w:val="00F82ACD"/>
    <w:rsid w:val="00F831B0"/>
    <w:rsid w:val="00F83757"/>
    <w:rsid w:val="00F83761"/>
    <w:rsid w:val="00F83BB9"/>
    <w:rsid w:val="00F84488"/>
    <w:rsid w:val="00F84F29"/>
    <w:rsid w:val="00F85075"/>
    <w:rsid w:val="00F85367"/>
    <w:rsid w:val="00F8570C"/>
    <w:rsid w:val="00F858A8"/>
    <w:rsid w:val="00F85CFE"/>
    <w:rsid w:val="00F85F28"/>
    <w:rsid w:val="00F86311"/>
    <w:rsid w:val="00F86670"/>
    <w:rsid w:val="00F86910"/>
    <w:rsid w:val="00F86985"/>
    <w:rsid w:val="00F86B44"/>
    <w:rsid w:val="00F86C37"/>
    <w:rsid w:val="00F875C3"/>
    <w:rsid w:val="00F878CA"/>
    <w:rsid w:val="00F87B37"/>
    <w:rsid w:val="00F87B50"/>
    <w:rsid w:val="00F87C09"/>
    <w:rsid w:val="00F90052"/>
    <w:rsid w:val="00F90069"/>
    <w:rsid w:val="00F9033F"/>
    <w:rsid w:val="00F90ACF"/>
    <w:rsid w:val="00F90B6E"/>
    <w:rsid w:val="00F90D30"/>
    <w:rsid w:val="00F90D4A"/>
    <w:rsid w:val="00F9111B"/>
    <w:rsid w:val="00F924B4"/>
    <w:rsid w:val="00F927D3"/>
    <w:rsid w:val="00F92BEA"/>
    <w:rsid w:val="00F92FC2"/>
    <w:rsid w:val="00F930D9"/>
    <w:rsid w:val="00F93173"/>
    <w:rsid w:val="00F93ACA"/>
    <w:rsid w:val="00F94325"/>
    <w:rsid w:val="00F94500"/>
    <w:rsid w:val="00F9482B"/>
    <w:rsid w:val="00F94957"/>
    <w:rsid w:val="00F9513D"/>
    <w:rsid w:val="00F95461"/>
    <w:rsid w:val="00F95497"/>
    <w:rsid w:val="00F958B2"/>
    <w:rsid w:val="00F958DE"/>
    <w:rsid w:val="00F95E64"/>
    <w:rsid w:val="00F95FDD"/>
    <w:rsid w:val="00F96370"/>
    <w:rsid w:val="00F96A6A"/>
    <w:rsid w:val="00F96C80"/>
    <w:rsid w:val="00F9720C"/>
    <w:rsid w:val="00F97509"/>
    <w:rsid w:val="00F97642"/>
    <w:rsid w:val="00F9777C"/>
    <w:rsid w:val="00F97B5D"/>
    <w:rsid w:val="00F97D00"/>
    <w:rsid w:val="00F97F6D"/>
    <w:rsid w:val="00FA0250"/>
    <w:rsid w:val="00FA02D0"/>
    <w:rsid w:val="00FA0315"/>
    <w:rsid w:val="00FA0CD4"/>
    <w:rsid w:val="00FA0E2E"/>
    <w:rsid w:val="00FA1707"/>
    <w:rsid w:val="00FA19CB"/>
    <w:rsid w:val="00FA1D12"/>
    <w:rsid w:val="00FA22A2"/>
    <w:rsid w:val="00FA2C36"/>
    <w:rsid w:val="00FA301A"/>
    <w:rsid w:val="00FA31AF"/>
    <w:rsid w:val="00FA3B6C"/>
    <w:rsid w:val="00FA3B76"/>
    <w:rsid w:val="00FA3BBF"/>
    <w:rsid w:val="00FA3D3E"/>
    <w:rsid w:val="00FA3DE2"/>
    <w:rsid w:val="00FA42D1"/>
    <w:rsid w:val="00FA4B2A"/>
    <w:rsid w:val="00FA5001"/>
    <w:rsid w:val="00FA524C"/>
    <w:rsid w:val="00FA5B56"/>
    <w:rsid w:val="00FA5BB6"/>
    <w:rsid w:val="00FA5DAC"/>
    <w:rsid w:val="00FA5E55"/>
    <w:rsid w:val="00FA69FE"/>
    <w:rsid w:val="00FA6AC6"/>
    <w:rsid w:val="00FA6ACD"/>
    <w:rsid w:val="00FA6C2B"/>
    <w:rsid w:val="00FA78E6"/>
    <w:rsid w:val="00FA7DA6"/>
    <w:rsid w:val="00FA7E9B"/>
    <w:rsid w:val="00FB0233"/>
    <w:rsid w:val="00FB0454"/>
    <w:rsid w:val="00FB0D59"/>
    <w:rsid w:val="00FB0EBB"/>
    <w:rsid w:val="00FB0FAA"/>
    <w:rsid w:val="00FB1BBD"/>
    <w:rsid w:val="00FB20AE"/>
    <w:rsid w:val="00FB2618"/>
    <w:rsid w:val="00FB39C4"/>
    <w:rsid w:val="00FB3B5A"/>
    <w:rsid w:val="00FB5185"/>
    <w:rsid w:val="00FB5899"/>
    <w:rsid w:val="00FB59D8"/>
    <w:rsid w:val="00FB5F5C"/>
    <w:rsid w:val="00FB5F78"/>
    <w:rsid w:val="00FB63A2"/>
    <w:rsid w:val="00FB6585"/>
    <w:rsid w:val="00FB67CB"/>
    <w:rsid w:val="00FB6848"/>
    <w:rsid w:val="00FB69F1"/>
    <w:rsid w:val="00FB6DDD"/>
    <w:rsid w:val="00FB719B"/>
    <w:rsid w:val="00FB7496"/>
    <w:rsid w:val="00FB7886"/>
    <w:rsid w:val="00FB7F23"/>
    <w:rsid w:val="00FC0287"/>
    <w:rsid w:val="00FC13C9"/>
    <w:rsid w:val="00FC16CA"/>
    <w:rsid w:val="00FC1C90"/>
    <w:rsid w:val="00FC1DE4"/>
    <w:rsid w:val="00FC1F1B"/>
    <w:rsid w:val="00FC270D"/>
    <w:rsid w:val="00FC28FD"/>
    <w:rsid w:val="00FC2F0D"/>
    <w:rsid w:val="00FC3205"/>
    <w:rsid w:val="00FC3469"/>
    <w:rsid w:val="00FC34AF"/>
    <w:rsid w:val="00FC3675"/>
    <w:rsid w:val="00FC378C"/>
    <w:rsid w:val="00FC381B"/>
    <w:rsid w:val="00FC3852"/>
    <w:rsid w:val="00FC3AA0"/>
    <w:rsid w:val="00FC40FD"/>
    <w:rsid w:val="00FC4265"/>
    <w:rsid w:val="00FC44E0"/>
    <w:rsid w:val="00FC4E46"/>
    <w:rsid w:val="00FC5334"/>
    <w:rsid w:val="00FC540F"/>
    <w:rsid w:val="00FC54D0"/>
    <w:rsid w:val="00FC5874"/>
    <w:rsid w:val="00FC592F"/>
    <w:rsid w:val="00FC5982"/>
    <w:rsid w:val="00FC5D02"/>
    <w:rsid w:val="00FC5D9E"/>
    <w:rsid w:val="00FC5DFF"/>
    <w:rsid w:val="00FC6081"/>
    <w:rsid w:val="00FC638F"/>
    <w:rsid w:val="00FC66FC"/>
    <w:rsid w:val="00FC69D6"/>
    <w:rsid w:val="00FC6A11"/>
    <w:rsid w:val="00FC6AA5"/>
    <w:rsid w:val="00FC7792"/>
    <w:rsid w:val="00FC7BB1"/>
    <w:rsid w:val="00FC7ED0"/>
    <w:rsid w:val="00FD060F"/>
    <w:rsid w:val="00FD0E8E"/>
    <w:rsid w:val="00FD1772"/>
    <w:rsid w:val="00FD1DA1"/>
    <w:rsid w:val="00FD1E86"/>
    <w:rsid w:val="00FD2AD4"/>
    <w:rsid w:val="00FD301E"/>
    <w:rsid w:val="00FD30D7"/>
    <w:rsid w:val="00FD346E"/>
    <w:rsid w:val="00FD350B"/>
    <w:rsid w:val="00FD3EE6"/>
    <w:rsid w:val="00FD3F93"/>
    <w:rsid w:val="00FD406C"/>
    <w:rsid w:val="00FD44AB"/>
    <w:rsid w:val="00FD48C0"/>
    <w:rsid w:val="00FD4A56"/>
    <w:rsid w:val="00FD57B1"/>
    <w:rsid w:val="00FD5EDF"/>
    <w:rsid w:val="00FD63A9"/>
    <w:rsid w:val="00FD66B7"/>
    <w:rsid w:val="00FD66F9"/>
    <w:rsid w:val="00FD6A48"/>
    <w:rsid w:val="00FD70B8"/>
    <w:rsid w:val="00FD79CE"/>
    <w:rsid w:val="00FE01C4"/>
    <w:rsid w:val="00FE085A"/>
    <w:rsid w:val="00FE09D2"/>
    <w:rsid w:val="00FE0A63"/>
    <w:rsid w:val="00FE0EA6"/>
    <w:rsid w:val="00FE0FE4"/>
    <w:rsid w:val="00FE1211"/>
    <w:rsid w:val="00FE26E8"/>
    <w:rsid w:val="00FE2CCE"/>
    <w:rsid w:val="00FE2E2B"/>
    <w:rsid w:val="00FE3C3E"/>
    <w:rsid w:val="00FE40EF"/>
    <w:rsid w:val="00FE4D36"/>
    <w:rsid w:val="00FE4EAF"/>
    <w:rsid w:val="00FE56E1"/>
    <w:rsid w:val="00FE573A"/>
    <w:rsid w:val="00FE5B6B"/>
    <w:rsid w:val="00FE65B1"/>
    <w:rsid w:val="00FE66A7"/>
    <w:rsid w:val="00FE6834"/>
    <w:rsid w:val="00FE6E1F"/>
    <w:rsid w:val="00FE6F20"/>
    <w:rsid w:val="00FE6F8F"/>
    <w:rsid w:val="00FE710D"/>
    <w:rsid w:val="00FE7557"/>
    <w:rsid w:val="00FE7703"/>
    <w:rsid w:val="00FE7CE6"/>
    <w:rsid w:val="00FE7F6C"/>
    <w:rsid w:val="00FF0005"/>
    <w:rsid w:val="00FF0A40"/>
    <w:rsid w:val="00FF0B98"/>
    <w:rsid w:val="00FF200F"/>
    <w:rsid w:val="00FF250D"/>
    <w:rsid w:val="00FF28BE"/>
    <w:rsid w:val="00FF2AF7"/>
    <w:rsid w:val="00FF2FD9"/>
    <w:rsid w:val="00FF3342"/>
    <w:rsid w:val="00FF3B98"/>
    <w:rsid w:val="00FF3CAD"/>
    <w:rsid w:val="00FF41A7"/>
    <w:rsid w:val="00FF45E1"/>
    <w:rsid w:val="00FF48E5"/>
    <w:rsid w:val="00FF51DE"/>
    <w:rsid w:val="00FF5E87"/>
    <w:rsid w:val="00FF5FB6"/>
    <w:rsid w:val="00FF63A0"/>
    <w:rsid w:val="00FF6590"/>
    <w:rsid w:val="00FF66B1"/>
    <w:rsid w:val="00FF6BFC"/>
    <w:rsid w:val="00FF6C64"/>
    <w:rsid w:val="00FF6CFE"/>
    <w:rsid w:val="00FF6D9C"/>
    <w:rsid w:val="00FF712E"/>
    <w:rsid w:val="00FF7195"/>
    <w:rsid w:val="00FF72BE"/>
    <w:rsid w:val="00FF7587"/>
    <w:rsid w:val="00FF76EA"/>
    <w:rsid w:val="00FF7746"/>
    <w:rsid w:val="00FF7A3C"/>
    <w:rsid w:val="00FF7B1C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4194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uiPriority w:val="22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084A7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EE08B-8B43-4301-A541-514F9B433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5189</TotalTime>
  <Pages>57</Pages>
  <Words>10481</Words>
  <Characters>59746</Characters>
  <Application>Microsoft Office Word</Application>
  <DocSecurity>0</DocSecurity>
  <Lines>497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70087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751</cp:revision>
  <cp:lastPrinted>2023-02-25T08:49:00Z</cp:lastPrinted>
  <dcterms:created xsi:type="dcterms:W3CDTF">2021-11-16T09:05:00Z</dcterms:created>
  <dcterms:modified xsi:type="dcterms:W3CDTF">2023-02-27T08:14:00Z</dcterms:modified>
</cp:coreProperties>
</file>