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3FF83" w14:textId="7D9BC899" w:rsidR="003D743A" w:rsidRDefault="00FF4EE0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s/>
        </w:rPr>
      </w:pPr>
      <w:bookmarkStart w:id="0" w:name="Title"/>
      <w:r>
        <w:rPr>
          <w:rFonts w:ascii="Angsana New" w:hAnsi="Angsana New" w:hint="cs"/>
          <w:strike/>
          <w:cs/>
        </w:rPr>
        <w:t xml:space="preserve"> </w:t>
      </w:r>
    </w:p>
    <w:p w14:paraId="5BDE2E50" w14:textId="77777777" w:rsidR="00662D6D" w:rsidRPr="00BD488B" w:rsidRDefault="00662D6D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75A3984A" w14:textId="77777777" w:rsidR="00F62D2A" w:rsidRPr="00FC3D7D" w:rsidRDefault="00F62D2A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201637EF" w14:textId="77777777" w:rsidR="00F62D2A" w:rsidRPr="00FC3D7D" w:rsidRDefault="00F62D2A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F6C98C7" w14:textId="77777777" w:rsidR="00F62D2A" w:rsidRPr="00FC3D7D" w:rsidRDefault="00F62D2A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42DD2AC" w14:textId="77777777" w:rsidR="00F62D2A" w:rsidRPr="00FC3D7D" w:rsidRDefault="00F62D2A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CF7FC27" w14:textId="77777777" w:rsidR="00F62D2A" w:rsidRPr="00FC3D7D" w:rsidRDefault="00F62D2A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091650B" w14:textId="77777777" w:rsidR="00C27EA7" w:rsidRPr="00FC3D7D" w:rsidRDefault="00C27EA7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4DE4104" w14:textId="77777777" w:rsidR="00C27EA7" w:rsidRPr="00FC3D7D" w:rsidRDefault="00C27EA7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D71377C" w14:textId="77777777" w:rsidR="00C27EA7" w:rsidRPr="00FC3D7D" w:rsidRDefault="00C27EA7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4B6A3B6E" w14:textId="77777777" w:rsidR="00C27EA7" w:rsidRPr="00FC3D7D" w:rsidRDefault="00C27EA7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576CB52" w14:textId="77777777" w:rsidR="006F6438" w:rsidRPr="00FC3D7D" w:rsidRDefault="006F6438" w:rsidP="003851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1" w:name="Start"/>
      <w:bookmarkEnd w:id="0"/>
      <w:bookmarkEnd w:id="1"/>
    </w:p>
    <w:p w14:paraId="6DF34435" w14:textId="77777777" w:rsidR="000164B9" w:rsidRDefault="000164B9" w:rsidP="003851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</w:p>
    <w:p w14:paraId="5F416751" w14:textId="597651B4" w:rsidR="00293B08" w:rsidRPr="007659D0" w:rsidRDefault="00293B08" w:rsidP="003851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7659D0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 w:rsidR="001103FB" w:rsidRPr="007659D0">
        <w:rPr>
          <w:rFonts w:ascii="Angsana New" w:hAnsi="Angsana New" w:cs="Angsana New" w:hint="cs"/>
          <w:sz w:val="50"/>
          <w:szCs w:val="50"/>
          <w:cs/>
        </w:rPr>
        <w:t>ทาคูนิ</w:t>
      </w:r>
      <w:r w:rsidR="001103FB" w:rsidRPr="007659D0">
        <w:rPr>
          <w:rFonts w:ascii="Angsana New" w:hAnsi="Angsana New" w:cs="Angsana New" w:hint="cs"/>
          <w:sz w:val="50"/>
          <w:szCs w:val="50"/>
        </w:rPr>
        <w:t xml:space="preserve"> </w:t>
      </w:r>
      <w:r w:rsidR="001103FB" w:rsidRPr="007659D0">
        <w:rPr>
          <w:rFonts w:ascii="Angsana New" w:hAnsi="Angsana New" w:cs="Angsana New" w:hint="cs"/>
          <w:sz w:val="50"/>
          <w:szCs w:val="50"/>
          <w:cs/>
        </w:rPr>
        <w:t>กรุ๊ป จำกัด</w:t>
      </w:r>
      <w:r w:rsidR="001103FB" w:rsidRPr="007659D0">
        <w:rPr>
          <w:rFonts w:ascii="Angsana New" w:hAnsi="Angsana New" w:cs="Angsana New" w:hint="cs"/>
          <w:i/>
          <w:iCs/>
          <w:sz w:val="50"/>
          <w:szCs w:val="50"/>
        </w:rPr>
        <w:t xml:space="preserve"> </w:t>
      </w:r>
      <w:r w:rsidR="001103FB" w:rsidRPr="007659D0">
        <w:rPr>
          <w:rFonts w:ascii="Angsana New" w:hAnsi="Angsana New" w:cs="Angsana New" w:hint="cs"/>
          <w:sz w:val="50"/>
          <w:szCs w:val="50"/>
          <w:cs/>
        </w:rPr>
        <w:t>(มหาชน)</w:t>
      </w:r>
      <w:r w:rsidR="001103FB" w:rsidRPr="007659D0">
        <w:rPr>
          <w:rFonts w:ascii="Angsana New" w:hAnsi="Angsana New" w:cs="Angsana New"/>
          <w:sz w:val="50"/>
          <w:szCs w:val="50"/>
        </w:rPr>
        <w:t xml:space="preserve"> </w:t>
      </w:r>
      <w:r w:rsidR="00F12C71" w:rsidRPr="007659D0">
        <w:rPr>
          <w:rFonts w:ascii="Angsana New" w:hAnsi="Angsana New" w:cs="Angsana New" w:hint="cs"/>
          <w:sz w:val="50"/>
          <w:szCs w:val="50"/>
          <w:cs/>
        </w:rPr>
        <w:t>และบริษัทย่อย</w:t>
      </w:r>
    </w:p>
    <w:p w14:paraId="1842A62B" w14:textId="77777777" w:rsidR="006F6438" w:rsidRPr="007659D0" w:rsidRDefault="002D2D89" w:rsidP="0038515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7659D0">
        <w:rPr>
          <w:rFonts w:ascii="Angsana New" w:hAnsi="Angsana New" w:cs="Angsana New"/>
          <w:sz w:val="44"/>
          <w:szCs w:val="44"/>
        </w:rPr>
        <w:tab/>
      </w:r>
      <w:r w:rsidRPr="007659D0">
        <w:rPr>
          <w:rFonts w:ascii="Angsana New" w:hAnsi="Angsana New" w:cs="Angsana New"/>
          <w:sz w:val="44"/>
          <w:szCs w:val="44"/>
        </w:rPr>
        <w:tab/>
      </w:r>
    </w:p>
    <w:p w14:paraId="6126D88B" w14:textId="3B6F2467" w:rsidR="008858D7" w:rsidRPr="007659D0" w:rsidRDefault="002357BF" w:rsidP="003851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659D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8858D7" w:rsidRPr="007659D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สำหรับปีสิ้นสุดวันที่</w:t>
      </w:r>
      <w:r w:rsidR="008858D7" w:rsidRPr="007659D0">
        <w:rPr>
          <w:rFonts w:ascii="Angsana New" w:hAnsi="Angsana New" w:cs="Angsana New"/>
          <w:b w:val="0"/>
          <w:bCs w:val="0"/>
          <w:sz w:val="32"/>
          <w:szCs w:val="32"/>
        </w:rPr>
        <w:t xml:space="preserve"> 31 </w:t>
      </w:r>
      <w:r w:rsidR="008858D7" w:rsidRPr="007659D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8858D7" w:rsidRPr="007659D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5510A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4DCA2D50" w14:textId="77777777" w:rsidR="002357BF" w:rsidRPr="007659D0" w:rsidRDefault="002357BF" w:rsidP="003851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7659D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0393A2A" w14:textId="2E17D22B" w:rsidR="002357BF" w:rsidRPr="007659D0" w:rsidRDefault="002357BF" w:rsidP="003851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659D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8858D7" w:rsidRPr="007659D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ของผู้ส</w:t>
      </w:r>
      <w:r w:rsidRPr="007659D0">
        <w:rPr>
          <w:rFonts w:ascii="Angsana New" w:hAnsi="Angsana New" w:cs="Angsana New"/>
          <w:b w:val="0"/>
          <w:bCs w:val="0"/>
          <w:sz w:val="32"/>
          <w:szCs w:val="32"/>
          <w:cs/>
        </w:rPr>
        <w:t>อบบัญชีรับอนุญาต</w:t>
      </w:r>
    </w:p>
    <w:p w14:paraId="0E7950E0" w14:textId="77777777" w:rsidR="00C27EA7" w:rsidRPr="007659D0" w:rsidRDefault="00C27EA7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5F205F44" w14:textId="77777777" w:rsidR="003D4E48" w:rsidRPr="007659D0" w:rsidRDefault="003D4E48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7659D0" w:rsidSect="006B0875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77F38EE3" w14:textId="77777777" w:rsidR="00F470B8" w:rsidRPr="007659D0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5BD9CD7" w14:textId="77777777" w:rsidR="00F470B8" w:rsidRPr="007659D0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636C00A" w14:textId="77777777" w:rsidR="00F470B8" w:rsidRPr="007659D0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D723AF7" w14:textId="77777777" w:rsidR="00F470B8" w:rsidRPr="007659D0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24CEED3" w14:textId="77777777" w:rsidR="00F470B8" w:rsidRPr="007659D0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C72C701" w14:textId="77777777" w:rsidR="00F470B8" w:rsidRPr="007659D0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3A494D9A" w14:textId="77777777" w:rsidR="00F470B8" w:rsidRPr="007659D0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2932EE6E" w14:textId="77777777" w:rsidR="00F470B8" w:rsidRPr="007659D0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21F1B181" w14:textId="77777777" w:rsidR="00F470B8" w:rsidRPr="007659D0" w:rsidRDefault="00F470B8" w:rsidP="00385150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033568A" w14:textId="3172942D" w:rsidR="002357BF" w:rsidRPr="007659D0" w:rsidRDefault="002357BF" w:rsidP="0038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659D0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8858D7" w:rsidRPr="007659D0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7659D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C8BBA35" w14:textId="77777777" w:rsidR="0087701D" w:rsidRPr="007659D0" w:rsidRDefault="0087701D" w:rsidP="00385150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611FC35B" w14:textId="045C33FB" w:rsidR="006F0F74" w:rsidRPr="007659D0" w:rsidRDefault="00293B08" w:rsidP="00385150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59D0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="00DA3138" w:rsidRPr="007659D0">
        <w:rPr>
          <w:rFonts w:ascii="Angsana New" w:hAnsi="Angsana New"/>
          <w:b/>
          <w:bCs/>
          <w:sz w:val="32"/>
          <w:szCs w:val="32"/>
          <w:cs/>
        </w:rPr>
        <w:t>ผู้ถือหุ้น</w:t>
      </w:r>
      <w:r w:rsidR="001103FB" w:rsidRPr="007659D0">
        <w:rPr>
          <w:rFonts w:ascii="Angsana New" w:hAnsi="Angsana New"/>
          <w:b/>
          <w:bCs/>
          <w:sz w:val="32"/>
          <w:szCs w:val="32"/>
          <w:cs/>
        </w:rPr>
        <w:t>บริษัท ทาคู</w:t>
      </w:r>
      <w:r w:rsidR="001103FB" w:rsidRPr="007659D0">
        <w:rPr>
          <w:rFonts w:ascii="Angsana New" w:hAnsi="Angsana New" w:hint="cs"/>
          <w:b/>
          <w:bCs/>
          <w:sz w:val="32"/>
          <w:szCs w:val="32"/>
          <w:cs/>
        </w:rPr>
        <w:t>นิ กรุ๊ป จำกัด (มหาชน)</w:t>
      </w:r>
      <w:r w:rsidR="000409F8" w:rsidRPr="007659D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439D8EA" w14:textId="77777777" w:rsidR="00FF047D" w:rsidRPr="007659D0" w:rsidRDefault="00FF047D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059141" w14:textId="494A9AAF" w:rsidR="008858D7" w:rsidRPr="007659D0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659D0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6D68D301" w14:textId="77777777" w:rsidR="008858D7" w:rsidRPr="007659D0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592734B" w14:textId="3AF37FAF" w:rsidR="008858D7" w:rsidRPr="007659D0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ทาคูนิ กรุ๊ป จำกัด (มหาชน) และบริษัทย่อย </w:t>
      </w:r>
      <w:r w:rsidRPr="007659D0">
        <w:rPr>
          <w:rFonts w:ascii="Angsana New" w:hAnsi="Angsana New"/>
          <w:spacing w:val="-6"/>
          <w:sz w:val="30"/>
          <w:szCs w:val="30"/>
          <w:cs/>
        </w:rPr>
        <w:t>(กลุ่มบริษัท) และของเฉพาะบริษัท ทาคูนิ กรุ๊ป จำกัด (มหาชน) (บริษัท) ตามลำดับ</w:t>
      </w:r>
      <w:r w:rsidR="00D60035" w:rsidRPr="007659D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659D0">
        <w:rPr>
          <w:rFonts w:ascii="Angsana New" w:hAnsi="Angsana New"/>
          <w:spacing w:val="-6"/>
          <w:sz w:val="30"/>
          <w:szCs w:val="30"/>
          <w:cs/>
        </w:rPr>
        <w:t>ซึ่งประกอบด้วยงบแสดงฐานะการเงินรวม</w:t>
      </w:r>
      <w:r w:rsidRPr="007659D0">
        <w:rPr>
          <w:rFonts w:ascii="Angsana New" w:hAnsi="Angsana New"/>
          <w:sz w:val="30"/>
          <w:szCs w:val="30"/>
          <w:cs/>
        </w:rPr>
        <w:t xml:space="preserve">และงบแสดงฐานะการเงินเฉพาะกิจการ ณ วันที่ </w:t>
      </w:r>
      <w:r w:rsidRPr="007659D0">
        <w:rPr>
          <w:rFonts w:ascii="Angsana New" w:hAnsi="Angsana New"/>
          <w:sz w:val="30"/>
          <w:szCs w:val="30"/>
        </w:rPr>
        <w:t xml:space="preserve">31 </w:t>
      </w:r>
      <w:r w:rsidRPr="007659D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659D0">
        <w:rPr>
          <w:rFonts w:ascii="Angsana New" w:hAnsi="Angsana New"/>
          <w:sz w:val="30"/>
          <w:szCs w:val="30"/>
        </w:rPr>
        <w:t>256</w:t>
      </w:r>
      <w:r w:rsidR="00D5510A">
        <w:rPr>
          <w:rFonts w:ascii="Angsana New" w:hAnsi="Angsana New"/>
          <w:sz w:val="30"/>
          <w:szCs w:val="30"/>
        </w:rPr>
        <w:t>5</w:t>
      </w:r>
      <w:r w:rsidRPr="007659D0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</w:t>
      </w:r>
      <w:r w:rsidRPr="007659D0">
        <w:rPr>
          <w:rFonts w:ascii="Angsana New" w:hAnsi="Angsana New"/>
          <w:sz w:val="30"/>
          <w:szCs w:val="30"/>
        </w:rPr>
        <w:br/>
      </w:r>
      <w:r w:rsidRPr="007659D0">
        <w:rPr>
          <w:rFonts w:ascii="Angsana New" w:hAnsi="Angsana New"/>
          <w:sz w:val="30"/>
          <w:szCs w:val="30"/>
          <w:cs/>
        </w:rPr>
        <w:t xml:space="preserve">ซึ่งประกอบด้วยสรุปนโยบายการบัญชีที่สำคัญและเรื่องอื่นๆ </w:t>
      </w:r>
    </w:p>
    <w:p w14:paraId="573B7150" w14:textId="1E76FF1B" w:rsidR="008858D7" w:rsidRPr="007659D0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256EA5" w14:textId="303E14D7" w:rsidR="008858D7" w:rsidRPr="007659D0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7659D0">
        <w:rPr>
          <w:rFonts w:ascii="Angsana New" w:hAnsi="Angsana New"/>
          <w:sz w:val="30"/>
          <w:szCs w:val="30"/>
        </w:rPr>
        <w:t>31</w:t>
      </w:r>
      <w:r w:rsidRPr="007659D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56C46" w:rsidRPr="007659D0">
        <w:rPr>
          <w:rFonts w:ascii="Angsana New" w:hAnsi="Angsana New"/>
          <w:sz w:val="30"/>
          <w:szCs w:val="30"/>
        </w:rPr>
        <w:t>256</w:t>
      </w:r>
      <w:r w:rsidR="00D56C46">
        <w:rPr>
          <w:rFonts w:ascii="Angsana New" w:hAnsi="Angsana New"/>
          <w:sz w:val="30"/>
          <w:szCs w:val="30"/>
        </w:rPr>
        <w:t>5</w:t>
      </w:r>
      <w:r w:rsidR="00D56C46" w:rsidRPr="007659D0">
        <w:rPr>
          <w:rFonts w:ascii="Angsana New" w:hAnsi="Angsana New"/>
          <w:sz w:val="30"/>
          <w:szCs w:val="30"/>
        </w:rPr>
        <w:t xml:space="preserve"> </w:t>
      </w:r>
      <w:r w:rsidRPr="007659D0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B5637B7" w14:textId="77777777" w:rsidR="008858D7" w:rsidRPr="007659D0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A7D0DC1" w14:textId="77777777" w:rsidR="008858D7" w:rsidRPr="007659D0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659D0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A856E8C" w14:textId="77777777" w:rsidR="008858D7" w:rsidRPr="007659D0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A67F6F" w14:textId="476E55A8" w:rsidR="008576AE" w:rsidRPr="007659D0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7659D0">
        <w:rPr>
          <w:rFonts w:ascii="Angsana New" w:hAnsi="Angsana New"/>
          <w:sz w:val="30"/>
          <w:szCs w:val="30"/>
        </w:rPr>
        <w:br/>
      </w:r>
      <w:r w:rsidRPr="007659D0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659D0">
        <w:rPr>
          <w:rFonts w:ascii="Angsana New" w:hAnsi="Angsana New"/>
          <w:sz w:val="30"/>
          <w:szCs w:val="30"/>
          <w:cs/>
        </w:rPr>
        <w:t xml:space="preserve">ในรายงานของข้าพเจ้า </w:t>
      </w:r>
      <w:r w:rsidRPr="00122FAE">
        <w:rPr>
          <w:rFonts w:ascii="Angsana New" w:hAnsi="Angsana New"/>
          <w:sz w:val="30"/>
          <w:szCs w:val="30"/>
          <w:cs/>
        </w:rPr>
        <w:t>ข้าพเจ้ามีความเป็นอิสระจากกลุ่มบริษัทและบริษัทตาม</w:t>
      </w:r>
      <w:r w:rsidR="000717FA" w:rsidRPr="00E97EFF">
        <w:rPr>
          <w:rFonts w:ascii="Angsana New" w:hAnsi="Angsana New"/>
          <w:i/>
          <w:iCs/>
          <w:sz w:val="30"/>
          <w:szCs w:val="30"/>
          <w:cs/>
        </w:rPr>
        <w:t>ประมวล</w:t>
      </w:r>
      <w:r w:rsidRPr="00E97EFF">
        <w:rPr>
          <w:rFonts w:ascii="Angsana New" w:hAnsi="Angsana New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0717FA" w:rsidRPr="00E97EFF">
        <w:rPr>
          <w:rFonts w:ascii="Angsana New" w:hAnsi="Angsana New"/>
          <w:i/>
          <w:iCs/>
          <w:sz w:val="30"/>
          <w:szCs w:val="30"/>
          <w:cs/>
        </w:rPr>
        <w:t xml:space="preserve"> รวมถึง มาตรฐานเรื่องความเป็นอิสระ</w:t>
      </w:r>
      <w:r w:rsidR="000717FA" w:rsidRPr="00E97EFF">
        <w:rPr>
          <w:rFonts w:ascii="Angsana New" w:hAnsi="Angsana New"/>
          <w:sz w:val="30"/>
          <w:szCs w:val="30"/>
          <w:cs/>
        </w:rPr>
        <w:t xml:space="preserve"> </w:t>
      </w:r>
      <w:r w:rsidRPr="00E97EFF">
        <w:rPr>
          <w:rFonts w:ascii="Angsana New" w:hAnsi="Angsana New"/>
          <w:sz w:val="30"/>
          <w:szCs w:val="30"/>
          <w:cs/>
        </w:rPr>
        <w:t>ที่กำหนดโดยสภาวิชาชีพบัญชี</w:t>
      </w:r>
      <w:r w:rsidR="00617C83" w:rsidRPr="00E97EFF">
        <w:rPr>
          <w:rFonts w:ascii="Angsana New" w:hAnsi="Angsana New"/>
          <w:sz w:val="30"/>
          <w:szCs w:val="30"/>
        </w:rPr>
        <w:t xml:space="preserve"> (</w:t>
      </w:r>
      <w:r w:rsidR="00617C83" w:rsidRPr="00E97EFF">
        <w:rPr>
          <w:rFonts w:ascii="Angsana New" w:hAnsi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="00617C83" w:rsidRPr="00E97EFF">
        <w:rPr>
          <w:rFonts w:ascii="Angsana New" w:hAnsi="Angsana New"/>
          <w:sz w:val="30"/>
          <w:szCs w:val="30"/>
        </w:rPr>
        <w:t>)</w:t>
      </w:r>
      <w:r w:rsidR="00617C83" w:rsidRPr="00122FAE">
        <w:rPr>
          <w:rFonts w:ascii="Angsana New" w:hAnsi="Angsana New"/>
          <w:sz w:val="30"/>
          <w:szCs w:val="30"/>
        </w:rPr>
        <w:t xml:space="preserve"> </w:t>
      </w:r>
      <w:r w:rsidRPr="00122FAE">
        <w:rPr>
          <w:rFonts w:ascii="Angsana New" w:hAnsi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FB6746">
        <w:rPr>
          <w:rFonts w:ascii="Angsana New" w:hAnsi="Angsana New" w:hint="cs"/>
          <w:sz w:val="30"/>
          <w:szCs w:val="30"/>
          <w:cs/>
        </w:rPr>
        <w:t>ตาม</w:t>
      </w:r>
      <w:r w:rsidR="00BF0266" w:rsidRPr="00E97EFF">
        <w:rPr>
          <w:rFonts w:ascii="Angsana New" w:hAnsi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="00BF0266" w:rsidRPr="00122FAE">
        <w:rPr>
          <w:rFonts w:ascii="Angsana New" w:hAnsi="Angsana New"/>
          <w:sz w:val="30"/>
          <w:szCs w:val="30"/>
        </w:rPr>
        <w:t xml:space="preserve"> </w:t>
      </w:r>
      <w:r w:rsidRPr="00122FAE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</w:t>
      </w:r>
      <w:r w:rsidRPr="007659D0">
        <w:rPr>
          <w:rFonts w:ascii="Angsana New" w:hAnsi="Angsana New"/>
          <w:sz w:val="30"/>
          <w:szCs w:val="30"/>
          <w:cs/>
        </w:rPr>
        <w:t>เหมาะสมเพื่อใช้เป็นเกณฑ์ในการแสดงความเห็นของข้าพเจ้า</w:t>
      </w:r>
    </w:p>
    <w:p w14:paraId="7273A5C1" w14:textId="77777777" w:rsidR="002451A5" w:rsidRPr="007659D0" w:rsidRDefault="002451A5" w:rsidP="0038515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  <w:cs/>
        </w:rPr>
        <w:sectPr w:rsidR="002451A5" w:rsidRPr="007659D0" w:rsidSect="00D32B0F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360" w:gutter="0"/>
          <w:pgNumType w:start="2"/>
          <w:cols w:space="720"/>
          <w:docGrid w:linePitch="245"/>
        </w:sectPr>
      </w:pPr>
    </w:p>
    <w:p w14:paraId="4560028C" w14:textId="5631F5BE" w:rsidR="008858D7" w:rsidRPr="007659D0" w:rsidRDefault="008858D7" w:rsidP="0038515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59D0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0F4E90EE" w14:textId="77777777" w:rsidR="008858D7" w:rsidRPr="007659D0" w:rsidRDefault="008858D7" w:rsidP="0038515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FCDA418" w14:textId="211944A2" w:rsidR="002B7F30" w:rsidRPr="007659D0" w:rsidRDefault="008858D7" w:rsidP="0038515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7659D0">
        <w:rPr>
          <w:rFonts w:ascii="Angsana New" w:hAnsi="Angsana New"/>
          <w:sz w:val="30"/>
          <w:szCs w:val="30"/>
        </w:rPr>
        <w:br/>
      </w:r>
      <w:r w:rsidRPr="007659D0">
        <w:rPr>
          <w:rFonts w:ascii="Angsana New" w:hAnsi="Angsana New"/>
          <w:sz w:val="30"/>
          <w:szCs w:val="30"/>
          <w:cs/>
        </w:rPr>
        <w:t>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2C12567" w14:textId="441A679E" w:rsidR="009D5F35" w:rsidRDefault="009D5F35" w:rsidP="0038515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4662"/>
      </w:tblGrid>
      <w:tr w:rsidR="007873DE" w:rsidRPr="007873DE" w14:paraId="192F078D" w14:textId="77777777" w:rsidTr="00E97EFF">
        <w:trPr>
          <w:trHeight w:val="169"/>
        </w:trPr>
        <w:tc>
          <w:tcPr>
            <w:tcW w:w="9360" w:type="dxa"/>
            <w:gridSpan w:val="2"/>
          </w:tcPr>
          <w:p w14:paraId="5D8D84DD" w14:textId="77777777" w:rsidR="007873DE" w:rsidRPr="00E97EFF" w:rsidRDefault="007873DE" w:rsidP="001B3B50">
            <w:pPr>
              <w:pStyle w:val="Default"/>
              <w:rPr>
                <w:rFonts w:asciiTheme="minorBidi" w:hAnsiTheme="minorBidi" w:cstheme="minorBidi"/>
                <w:sz w:val="30"/>
                <w:szCs w:val="30"/>
              </w:rPr>
            </w:pPr>
            <w:r w:rsidRPr="00E97EFF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การซื้อบริษัทย่อย </w:t>
            </w:r>
          </w:p>
        </w:tc>
      </w:tr>
      <w:tr w:rsidR="007873DE" w:rsidRPr="007873DE" w14:paraId="348AF5FC" w14:textId="77777777" w:rsidTr="00E97EFF">
        <w:trPr>
          <w:trHeight w:val="174"/>
        </w:trPr>
        <w:tc>
          <w:tcPr>
            <w:tcW w:w="9360" w:type="dxa"/>
            <w:gridSpan w:val="2"/>
          </w:tcPr>
          <w:p w14:paraId="3C4169F7" w14:textId="5C82A98F" w:rsidR="007873DE" w:rsidRPr="00E97EFF" w:rsidRDefault="007873DE" w:rsidP="001B3B50">
            <w:pPr>
              <w:pStyle w:val="Defaul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97EFF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29336B">
              <w:rPr>
                <w:rFonts w:asciiTheme="minorBidi" w:hAnsiTheme="minorBidi" w:cstheme="minorBidi"/>
                <w:sz w:val="30"/>
                <w:szCs w:val="30"/>
              </w:rPr>
              <w:t>3</w:t>
            </w:r>
            <w:r w:rsidR="0029336B" w:rsidRPr="00E97EFF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E97EFF">
              <w:rPr>
                <w:rFonts w:asciiTheme="minorBidi" w:hAnsiTheme="minorBidi" w:cstheme="minorBidi"/>
                <w:sz w:val="30"/>
                <w:szCs w:val="30"/>
                <w:cs/>
              </w:rPr>
              <w:t>(ก)</w:t>
            </w:r>
            <w:r w:rsidRPr="00E97EFF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 w:rsidRPr="00E97EFF">
              <w:rPr>
                <w:rFonts w:asciiTheme="minorBidi" w:hAnsiTheme="minorBidi" w:cstheme="minorBidi"/>
                <w:sz w:val="30"/>
                <w:szCs w:val="30"/>
                <w:cs/>
              </w:rPr>
              <w:t>และ</w:t>
            </w:r>
            <w:r w:rsidRPr="00E97EFF">
              <w:rPr>
                <w:rFonts w:asciiTheme="minorBidi" w:hAnsiTheme="minorBidi" w:cstheme="minorBidi"/>
                <w:sz w:val="30"/>
                <w:szCs w:val="30"/>
              </w:rPr>
              <w:t xml:space="preserve"> 4 </w:t>
            </w:r>
            <w:r w:rsidRPr="00E97EFF">
              <w:rPr>
                <w:rFonts w:asciiTheme="minorBidi" w:hAnsiTheme="minorBidi" w:cstheme="minorBidi"/>
                <w:sz w:val="30"/>
                <w:szCs w:val="30"/>
                <w:cs/>
              </w:rPr>
              <w:t>ของงบการเงินรวม</w:t>
            </w:r>
          </w:p>
        </w:tc>
      </w:tr>
      <w:tr w:rsidR="007873DE" w:rsidRPr="007873DE" w14:paraId="4327B663" w14:textId="77777777" w:rsidTr="00E97EFF">
        <w:trPr>
          <w:trHeight w:val="169"/>
        </w:trPr>
        <w:tc>
          <w:tcPr>
            <w:tcW w:w="4698" w:type="dxa"/>
          </w:tcPr>
          <w:p w14:paraId="520B8270" w14:textId="1BAFC0DF" w:rsidR="007873DE" w:rsidRPr="00E97EFF" w:rsidRDefault="00FB6746" w:rsidP="001B3B50">
            <w:pPr>
              <w:pStyle w:val="Default"/>
              <w:rPr>
                <w:rFonts w:asciiTheme="minorBidi" w:hAnsiTheme="minorBidi" w:cstheme="minorBidi"/>
                <w:sz w:val="30"/>
                <w:szCs w:val="30"/>
              </w:rPr>
            </w:pPr>
            <w:r w:rsidRPr="00FB6746">
              <w:rPr>
                <w:rFonts w:asciiTheme="minorBidi" w:hAnsiTheme="minorBidi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62" w:type="dxa"/>
          </w:tcPr>
          <w:p w14:paraId="1E97DDE1" w14:textId="4086F065" w:rsidR="007873DE" w:rsidRPr="00E97EFF" w:rsidRDefault="00FB6746" w:rsidP="001B3B50">
            <w:pPr>
              <w:pStyle w:val="Default"/>
              <w:rPr>
                <w:rFonts w:asciiTheme="minorBidi" w:hAnsiTheme="minorBidi" w:cstheme="minorBidi"/>
                <w:sz w:val="30"/>
                <w:szCs w:val="30"/>
              </w:rPr>
            </w:pPr>
            <w:r w:rsidRPr="00FB6746">
              <w:rPr>
                <w:rFonts w:asciiTheme="minorBidi" w:hAnsiTheme="minorBidi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873DE" w:rsidRPr="007873DE" w14:paraId="611656F1" w14:textId="77777777" w:rsidTr="00E97EFF">
        <w:trPr>
          <w:trHeight w:val="2606"/>
        </w:trPr>
        <w:tc>
          <w:tcPr>
            <w:tcW w:w="4698" w:type="dxa"/>
          </w:tcPr>
          <w:p w14:paraId="6610A5E2" w14:textId="47E71C81" w:rsidR="007873DE" w:rsidRDefault="00BA707B" w:rsidP="001B3B50">
            <w:pPr>
              <w:pStyle w:val="Default"/>
              <w:ind w:right="124"/>
              <w:jc w:val="thaiDistribute"/>
              <w:rPr>
                <w:rFonts w:asciiTheme="minorBidi" w:hAnsiTheme="minorBidi" w:cs="Angsana New"/>
                <w:sz w:val="30"/>
                <w:szCs w:val="30"/>
              </w:rPr>
            </w:pPr>
            <w:r w:rsidRPr="00BA707B">
              <w:rPr>
                <w:rFonts w:asciiTheme="minorBidi" w:hAnsiTheme="minorBidi" w:cs="Angsana New"/>
                <w:sz w:val="30"/>
                <w:szCs w:val="30"/>
                <w:cs/>
              </w:rPr>
              <w:t xml:space="preserve">ในระหว่างปี </w:t>
            </w:r>
            <w:r>
              <w:rPr>
                <w:rFonts w:asciiTheme="minorBidi" w:hAnsiTheme="minorBidi" w:cs="Angsana New"/>
                <w:sz w:val="30"/>
                <w:szCs w:val="30"/>
              </w:rPr>
              <w:t>2565</w:t>
            </w:r>
            <w:r w:rsidRPr="00BA707B">
              <w:rPr>
                <w:rFonts w:asciiTheme="minorBidi" w:hAnsiTheme="minorBidi" w:cs="Angsana New"/>
                <w:sz w:val="30"/>
                <w:szCs w:val="30"/>
                <w:cs/>
              </w:rPr>
              <w:t xml:space="preserve"> กลุ่มบริษัทได้ซื้อธุรกิจใน</w:t>
            </w:r>
            <w:r w:rsidR="0029336B">
              <w:rPr>
                <w:rFonts w:asciiTheme="minorBidi" w:hAnsiTheme="minorBidi" w:cs="Angsana New" w:hint="cs"/>
                <w:sz w:val="30"/>
                <w:szCs w:val="30"/>
                <w:cs/>
              </w:rPr>
              <w:t>ประเทศ</w:t>
            </w:r>
            <w:r w:rsidRPr="00BA707B">
              <w:rPr>
                <w:rFonts w:asciiTheme="minorBidi" w:hAnsiTheme="minorBidi" w:cs="Angsana New"/>
                <w:sz w:val="30"/>
                <w:szCs w:val="30"/>
                <w:cs/>
              </w:rPr>
              <w:t>แห่งหนึ่ง ซึ่งประกอบธุรกิจให้บริการจัดหาพนักงานรักษาความปลอดภัย พนักงานรักษาความสะอาด และอื่นๆ ส่งผลให้กลุ่มบริษัทบันทึกสิ่งตอบแทนที่โอนให้สูงกว่ามูลค่ายุติธรรมของสินทรัพย์</w:t>
            </w:r>
            <w:r w:rsidR="00FB6746">
              <w:rPr>
                <w:rFonts w:asciiTheme="minorBidi" w:hAnsiTheme="minorBidi" w:cs="Angsana New" w:hint="cs"/>
                <w:sz w:val="30"/>
                <w:szCs w:val="30"/>
                <w:cs/>
              </w:rPr>
              <w:t>สุทธิ</w:t>
            </w:r>
            <w:r w:rsidRPr="00BA707B">
              <w:rPr>
                <w:rFonts w:asciiTheme="minorBidi" w:hAnsiTheme="minorBidi" w:cs="Angsana New"/>
                <w:sz w:val="30"/>
                <w:szCs w:val="30"/>
                <w:cs/>
              </w:rPr>
              <w:t>ที่ระบุได้ที่ได้</w:t>
            </w:r>
            <w:r w:rsidR="00FB6746">
              <w:rPr>
                <w:rFonts w:asciiTheme="minorBidi" w:hAnsiTheme="minorBidi" w:cs="Angsana New" w:hint="cs"/>
                <w:sz w:val="30"/>
                <w:szCs w:val="30"/>
                <w:cs/>
              </w:rPr>
              <w:t>รับ</w:t>
            </w:r>
            <w:r w:rsidRPr="000E0191">
              <w:rPr>
                <w:rFonts w:asciiTheme="minorBidi" w:hAnsiTheme="minorBidi" w:cs="Angsana New"/>
                <w:sz w:val="30"/>
                <w:szCs w:val="30"/>
                <w:cs/>
              </w:rPr>
              <w:t xml:space="preserve">จำนวน </w:t>
            </w:r>
            <w:r w:rsidR="000E0191" w:rsidRPr="000E0191">
              <w:rPr>
                <w:rFonts w:asciiTheme="minorBidi" w:hAnsiTheme="minorBidi" w:cs="Angsana New"/>
                <w:sz w:val="30"/>
                <w:szCs w:val="30"/>
              </w:rPr>
              <w:t>17</w:t>
            </w:r>
            <w:r w:rsidR="000E0191" w:rsidRPr="00E97EFF">
              <w:rPr>
                <w:rFonts w:asciiTheme="minorBidi" w:hAnsiTheme="minorBidi" w:cs="Angsana New"/>
                <w:sz w:val="30"/>
                <w:szCs w:val="30"/>
              </w:rPr>
              <w:t>3</w:t>
            </w:r>
            <w:r w:rsidR="000E0191" w:rsidRPr="000E0191">
              <w:rPr>
                <w:rFonts w:asciiTheme="minorBidi" w:hAnsiTheme="minorBidi" w:cs="Angsana New"/>
                <w:sz w:val="30"/>
                <w:szCs w:val="30"/>
                <w:cs/>
              </w:rPr>
              <w:t xml:space="preserve"> </w:t>
            </w:r>
            <w:r w:rsidRPr="000E0191">
              <w:rPr>
                <w:rFonts w:asciiTheme="minorBidi" w:hAnsiTheme="minorBidi" w:cs="Angsana New"/>
                <w:sz w:val="30"/>
                <w:szCs w:val="30"/>
                <w:cs/>
              </w:rPr>
              <w:t>ล้านบาท</w:t>
            </w:r>
            <w:r w:rsidRPr="00BA707B">
              <w:rPr>
                <w:rFonts w:asciiTheme="minorBidi" w:hAnsiTheme="minorBidi" w:cs="Angsana New"/>
                <w:sz w:val="30"/>
                <w:szCs w:val="30"/>
                <w:cs/>
              </w:rPr>
              <w:t xml:space="preserve"> ในงบแสดงฐานะการเงินรวม ณ วันที่ </w:t>
            </w:r>
            <w:r>
              <w:rPr>
                <w:rFonts w:asciiTheme="minorBidi" w:hAnsiTheme="minorBidi" w:cs="Angsana New"/>
                <w:sz w:val="30"/>
                <w:szCs w:val="30"/>
              </w:rPr>
              <w:t>31</w:t>
            </w:r>
            <w:r w:rsidRPr="00BA707B">
              <w:rPr>
                <w:rFonts w:asciiTheme="minorBidi" w:hAnsiTheme="minorBidi" w:cs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Theme="minorBidi" w:hAnsiTheme="minorBidi" w:cs="Angsana New"/>
                <w:sz w:val="30"/>
                <w:szCs w:val="30"/>
              </w:rPr>
              <w:t>2565</w:t>
            </w:r>
          </w:p>
          <w:p w14:paraId="42DE298C" w14:textId="77777777" w:rsidR="00BA707B" w:rsidRPr="00E97EFF" w:rsidRDefault="00BA707B" w:rsidP="001B3B50">
            <w:pPr>
              <w:pStyle w:val="Default"/>
              <w:ind w:right="124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27B8CE8E" w14:textId="77777777" w:rsidR="007873DE" w:rsidRPr="00E97EFF" w:rsidRDefault="007873DE" w:rsidP="001B3B50">
            <w:pPr>
              <w:pStyle w:val="Default"/>
              <w:ind w:right="71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E97EFF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ข้าพเจ้าได้พิจารณาเรื่องนี้เป็นเรื่องสำคัญในการตรวจสอบ เนื่องจากการซื้อธุรกิจดังกล่าวมีจำนวนเงินที่มีสาระสำคัญและการระบุและวัดมูลค่ายุติธรรมของสินทรัพย์ที่ได้มาและหนี้สินที่รับมาเป็นเรื่องที่ต้องใช้ดุลยพินิจอย่างมีนัยสำคัญ </w:t>
            </w:r>
          </w:p>
        </w:tc>
        <w:tc>
          <w:tcPr>
            <w:tcW w:w="4662" w:type="dxa"/>
          </w:tcPr>
          <w:p w14:paraId="77D8F64C" w14:textId="788E01E7" w:rsidR="007873DE" w:rsidRPr="00E97EFF" w:rsidRDefault="007873DE" w:rsidP="001B3B50">
            <w:pPr>
              <w:pStyle w:val="Default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E97EFF">
              <w:rPr>
                <w:rFonts w:asciiTheme="minorBidi" w:hAnsiTheme="minorBidi" w:cstheme="minorBidi"/>
                <w:sz w:val="30"/>
                <w:szCs w:val="30"/>
                <w:cs/>
              </w:rPr>
              <w:t>วิธีการตรวจสอบของข้าพเจ้า</w:t>
            </w:r>
            <w:r w:rsidR="00E20FAC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 w:rsidRPr="00E97EFF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รวมถึง </w:t>
            </w:r>
          </w:p>
          <w:p w14:paraId="596DC435" w14:textId="1AEE342C" w:rsidR="007873DE" w:rsidRPr="00E97EFF" w:rsidRDefault="007873DE" w:rsidP="007873DE">
            <w:pPr>
              <w:pStyle w:val="Default"/>
              <w:numPr>
                <w:ilvl w:val="0"/>
                <w:numId w:val="54"/>
              </w:numPr>
              <w:ind w:left="382" w:right="109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E97EFF">
              <w:rPr>
                <w:rFonts w:asciiTheme="minorBidi" w:hAnsiTheme="minorBidi" w:cstheme="minorBidi"/>
                <w:sz w:val="30"/>
                <w:szCs w:val="30"/>
                <w:cs/>
              </w:rPr>
              <w:t>อ่านสัญญาซื้อขาย</w:t>
            </w:r>
            <w:r w:rsidR="00FC3E73">
              <w:rPr>
                <w:rFonts w:asciiTheme="minorBidi" w:hAnsiTheme="minorBidi" w:cstheme="minorBidi" w:hint="cs"/>
                <w:sz w:val="30"/>
                <w:szCs w:val="30"/>
                <w:cs/>
              </w:rPr>
              <w:t>หุ้น</w:t>
            </w:r>
            <w:r w:rsidR="00FC3E73" w:rsidRPr="00E97EFF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E97EFF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ตลอดจนสอบถามผู้บริหารเพื่อทำความเข้าใจถึงข้อกำหนดและเงื่อนไขที่สำคัญของรายการ </w:t>
            </w:r>
          </w:p>
          <w:p w14:paraId="630D162B" w14:textId="083D4F04" w:rsidR="007873DE" w:rsidRPr="00E97EFF" w:rsidRDefault="00544403" w:rsidP="007873DE">
            <w:pPr>
              <w:pStyle w:val="Default"/>
              <w:numPr>
                <w:ilvl w:val="0"/>
                <w:numId w:val="54"/>
              </w:numPr>
              <w:ind w:left="382" w:right="19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พิจารณา</w:t>
            </w:r>
            <w:r w:rsidR="007873DE" w:rsidRPr="00E97EFF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การระบุสินทรัพย์ที่ได้มาและหนี้สินที่รับมารวมถึงสิ่งตอบแทนในการซื้อซึ่งจัดทำโดยผู้บริหาร </w:t>
            </w:r>
          </w:p>
          <w:p w14:paraId="08186590" w14:textId="3E04244E" w:rsidR="007873DE" w:rsidRPr="00E97EFF" w:rsidRDefault="007873DE" w:rsidP="007873DE">
            <w:pPr>
              <w:pStyle w:val="Default"/>
              <w:numPr>
                <w:ilvl w:val="0"/>
                <w:numId w:val="54"/>
              </w:numPr>
              <w:ind w:left="382" w:right="19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E97EFF">
              <w:rPr>
                <w:rFonts w:asciiTheme="minorBidi" w:hAnsiTheme="minorBidi" w:cstheme="minorBidi"/>
                <w:sz w:val="30"/>
                <w:szCs w:val="30"/>
                <w:cs/>
              </w:rPr>
              <w:t>ประเมิน</w:t>
            </w:r>
            <w:r w:rsidR="00544403">
              <w:rPr>
                <w:rFonts w:asciiTheme="minorBidi" w:hAnsiTheme="minorBidi" w:cstheme="minorBidi" w:hint="cs"/>
                <w:sz w:val="30"/>
                <w:szCs w:val="30"/>
                <w:cs/>
              </w:rPr>
              <w:t>ความเหมาะสมของ</w:t>
            </w:r>
            <w:r w:rsidRPr="00E97EFF">
              <w:rPr>
                <w:rFonts w:asciiTheme="minorBidi" w:hAnsiTheme="minorBidi" w:cstheme="minorBidi"/>
                <w:sz w:val="30"/>
                <w:szCs w:val="30"/>
                <w:cs/>
              </w:rPr>
              <w:t>วิธีการวัดมูลค่าของสินทรัพย์ที่ได้มาและหนี้สินที่รับมาซึ่งจัดทำโดยผู้บริหาร</w:t>
            </w:r>
          </w:p>
          <w:p w14:paraId="2AFCF50B" w14:textId="77777777" w:rsidR="007873DE" w:rsidRPr="00E97EFF" w:rsidRDefault="007873DE" w:rsidP="007873DE">
            <w:pPr>
              <w:pStyle w:val="Default"/>
              <w:numPr>
                <w:ilvl w:val="0"/>
                <w:numId w:val="54"/>
              </w:numPr>
              <w:ind w:left="382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E97EFF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พิจารณาความเพียงพอของการเปิดเผยข้อมูลตามมาตรฐานการรายงานทางการเงินที่เกี่ยวข้อง </w:t>
            </w:r>
          </w:p>
          <w:p w14:paraId="45517585" w14:textId="77777777" w:rsidR="007873DE" w:rsidRPr="00E97EFF" w:rsidRDefault="007873DE" w:rsidP="001B3B50">
            <w:pPr>
              <w:pStyle w:val="Default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</w:tbl>
    <w:p w14:paraId="4405EE31" w14:textId="328FA6D1" w:rsidR="007873DE" w:rsidRDefault="007873DE" w:rsidP="0038515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BFF71AC" w14:textId="1308297C" w:rsidR="007873DE" w:rsidRDefault="007873DE" w:rsidP="0038515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B2C2655" w14:textId="27C74BC5" w:rsidR="007873DE" w:rsidRDefault="007873DE" w:rsidP="0038515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3B28395" w14:textId="126EBBC1" w:rsidR="007873DE" w:rsidRDefault="007873DE" w:rsidP="0038515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D259FAC" w14:textId="676B6B0A" w:rsidR="007873DE" w:rsidRDefault="007873DE" w:rsidP="0038515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EF64B82" w14:textId="69BB6AC7" w:rsidR="007873DE" w:rsidRDefault="007873DE" w:rsidP="0038515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5FC491B" w14:textId="4A8D7177" w:rsidR="007873DE" w:rsidRDefault="007873DE" w:rsidP="0038515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46C836" w14:textId="497B7B43" w:rsidR="007873DE" w:rsidRDefault="007873DE" w:rsidP="0038515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134834C" w14:textId="77777777" w:rsidR="007873DE" w:rsidRPr="007659D0" w:rsidRDefault="007873DE" w:rsidP="0038515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463FF" w:rsidRPr="007659D0" w14:paraId="1DEA2A45" w14:textId="77777777" w:rsidTr="00E97EFF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4C05" w14:textId="344B59A5" w:rsidR="00B463FF" w:rsidRPr="007D2605" w:rsidRDefault="001E5CA2" w:rsidP="007D26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6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การรับรู้รายได้จากการก่อสร้าง</w:t>
            </w:r>
          </w:p>
        </w:tc>
      </w:tr>
      <w:tr w:rsidR="00B463FF" w:rsidRPr="007659D0" w14:paraId="12DED667" w14:textId="77777777" w:rsidTr="00E97EFF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535C" w14:textId="3F542EA3" w:rsidR="00B463FF" w:rsidRPr="007659D0" w:rsidRDefault="000361F1" w:rsidP="007D26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59D0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อ้างถึงหมายเหตุข้อ </w:t>
            </w:r>
            <w:r w:rsidR="004B2D2B" w:rsidRPr="007659D0">
              <w:rPr>
                <w:rFonts w:ascii="Angsana New" w:hAnsi="Angsana New"/>
                <w:sz w:val="30"/>
                <w:szCs w:val="30"/>
              </w:rPr>
              <w:t>3</w:t>
            </w:r>
            <w:r w:rsidR="004B2D2B" w:rsidRPr="007659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60035" w:rsidRPr="007659D0">
              <w:rPr>
                <w:rFonts w:ascii="Angsana New" w:hAnsi="Angsana New"/>
                <w:sz w:val="30"/>
                <w:szCs w:val="30"/>
              </w:rPr>
              <w:t>(</w:t>
            </w:r>
            <w:r w:rsidR="00E65CA8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 w:rsidR="00D60035" w:rsidRPr="007659D0">
              <w:rPr>
                <w:rFonts w:ascii="Angsana New" w:hAnsi="Angsana New"/>
                <w:sz w:val="30"/>
                <w:szCs w:val="30"/>
              </w:rPr>
              <w:t>)</w:t>
            </w:r>
            <w:r w:rsidR="004B2D2B" w:rsidRPr="007659D0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734D76">
              <w:rPr>
                <w:rFonts w:ascii="Angsana New" w:hAnsi="Angsana New"/>
                <w:sz w:val="30"/>
                <w:szCs w:val="30"/>
              </w:rPr>
              <w:t>7</w:t>
            </w:r>
            <w:r w:rsidR="000777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777CE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734D76">
              <w:rPr>
                <w:rFonts w:ascii="Angsana New" w:hAnsi="Angsana New"/>
                <w:sz w:val="30"/>
                <w:szCs w:val="30"/>
              </w:rPr>
              <w:t>8</w:t>
            </w:r>
            <w:r w:rsidRPr="007659D0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ของงบการเงินรวม</w:t>
            </w:r>
            <w:r w:rsidR="00B463FF" w:rsidRPr="007659D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463FF" w:rsidRPr="007659D0" w14:paraId="320F47C2" w14:textId="77777777" w:rsidTr="00E97EFF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E911" w14:textId="77777777" w:rsidR="00B463FF" w:rsidRPr="007659D0" w:rsidRDefault="00B463FF" w:rsidP="007D26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D4C5" w14:textId="77777777" w:rsidR="00B463FF" w:rsidRPr="007659D0" w:rsidRDefault="00B463FF" w:rsidP="007D26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E5CA2" w:rsidRPr="007659D0" w14:paraId="435840A1" w14:textId="77777777" w:rsidTr="00E97EFF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A9ED" w14:textId="165C8CB7" w:rsidR="001E5CA2" w:rsidRPr="007659D0" w:rsidRDefault="001E5CA2" w:rsidP="007D2605">
            <w:pPr>
              <w:tabs>
                <w:tab w:val="left" w:pos="421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รายได้หลักของกลุ่มบริษัทมาจา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รายได้จากการก่อสร้าง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ตามสัญญาใน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หลายประเภท เช่น การรับเหมาก่อสร้างแบบครบวงจร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การรับเหมาก่อสร้างโครงสร้างและงานระบบ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และอื่นๆ ทั้งนี้ เงื่อนไขที่กำหนดใน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สัญญาแต่ละประเภทมีความ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หลากหลายและ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แตกต่างกัน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ก่อสร้าง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ดังกล่าวรับรู้เมื่อ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บริษัทปฏิบัติตามภาระที่ต้องปฏิบัติแล้วเสร็จตลอดช่วงเวลาหนึ่ง (</w:t>
            </w:r>
            <w:r w:rsidRPr="007659D0">
              <w:rPr>
                <w:rFonts w:asciiTheme="majorBidi" w:hAnsiTheme="majorBidi"/>
                <w:sz w:val="30"/>
              </w:rPr>
              <w:t>over time</w:t>
            </w:r>
            <w:r w:rsidRPr="007659D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ตามระยะเวลาที่ระบุไว้ในสัญญา โดยอ้างอิงขั้นความสำเร็จของงาน</w:t>
            </w:r>
            <w:r w:rsidR="00F203F6"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แต่ละสัญญา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วันสิ้นรอบระยะเวลารายงาน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ซึ่งรวมถึง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การพิจารณา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ผลขาดทุนที่อาจเกิดขึ้น</w:t>
            </w:r>
          </w:p>
          <w:p w14:paraId="2152BBBF" w14:textId="77777777" w:rsidR="001E5CA2" w:rsidRPr="007659D0" w:rsidRDefault="001E5CA2" w:rsidP="007D2605">
            <w:pPr>
              <w:tabs>
                <w:tab w:val="left" w:pos="421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F94F45" w14:textId="77777777" w:rsidR="001E5CA2" w:rsidRPr="007659D0" w:rsidRDefault="001E5CA2" w:rsidP="007D2605">
            <w:pPr>
              <w:tabs>
                <w:tab w:val="left" w:pos="421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ก่อสร้าง 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ผลขาดทุนที่อาจเกิดขึ้น </w:t>
            </w:r>
            <w:r w:rsidRPr="007659D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ลูกหนี้ที่เกี่ยวข้องและสินทรัพย์ที่เกิดจากสัญญา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เกี่ยวข้อง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กับปัจจัยสำคัญดังต่อไปนี้</w:t>
            </w:r>
          </w:p>
          <w:p w14:paraId="606315CE" w14:textId="77777777" w:rsidR="001E5CA2" w:rsidRPr="007659D0" w:rsidRDefault="001E5CA2" w:rsidP="007D2605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611"/>
              </w:tabs>
              <w:spacing w:after="0" w:line="240" w:lineRule="auto"/>
              <w:ind w:left="341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ต้นทุนที่เกิดขึ้นจริง</w:t>
            </w:r>
          </w:p>
          <w:p w14:paraId="544876E5" w14:textId="77777777" w:rsidR="001E5CA2" w:rsidRPr="007659D0" w:rsidRDefault="001E5CA2" w:rsidP="007D2605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611"/>
              </w:tabs>
              <w:spacing w:after="0" w:line="240" w:lineRule="auto"/>
              <w:ind w:left="341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การสำรวจผลการปฏิบัติงานเสร็จสิ้นแล้วจนถึงปัจจุบัน </w:t>
            </w:r>
          </w:p>
          <w:p w14:paraId="7B062114" w14:textId="77777777" w:rsidR="001E5CA2" w:rsidRPr="007659D0" w:rsidRDefault="001E5CA2" w:rsidP="007D2605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611"/>
              </w:tabs>
              <w:spacing w:after="0" w:line="240" w:lineRule="auto"/>
              <w:ind w:left="341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ประมาณการต้นทุนทั้งสิ้นของสัญญาและ</w:t>
            </w:r>
          </w:p>
          <w:p w14:paraId="14CE5245" w14:textId="5395E3A6" w:rsidR="00433BB9" w:rsidRPr="007659D0" w:rsidRDefault="001E5CA2" w:rsidP="007D2605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611"/>
              </w:tabs>
              <w:spacing w:after="0" w:line="240" w:lineRule="auto"/>
              <w:ind w:left="34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เหตุการณ์หรือเงื่อนไขที่เกิดขึ้นหรือคาดว่าจะเกิดขึ้นเพื่อให้งานเสร็จสิ้นตามสัญญา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ส่งผลให้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เกิดการ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เปลี่ยนแปลงสัญญา และการปรับ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ต้นทุนทั้งสิ้นของสัญญา </w:t>
            </w:r>
          </w:p>
          <w:p w14:paraId="5F0DB5A4" w14:textId="77777777" w:rsidR="004B3579" w:rsidRPr="007659D0" w:rsidRDefault="004B3579" w:rsidP="007D260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0CDF73" w14:textId="6F2E0BCB" w:rsidR="001E5CA2" w:rsidRPr="007659D0" w:rsidRDefault="001E5CA2" w:rsidP="007D260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</w:t>
            </w:r>
            <w:r w:rsidR="001B1EB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ได้พิจารณาเรื่องนี้เป็นเรื่อง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สำคัญในการตรวจสอบเนื่องจากการรับรู้รายได้จากการก่อสร้างในแต่ล</w:t>
            </w:r>
            <w:r w:rsidR="00433BB9"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ะ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สัญญาเกี่ยวข้องกับการใช้วิจารณญาณและการประมาณการที่สำคัญของผู้บริหาร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57AB" w14:textId="77777777" w:rsidR="001E5CA2" w:rsidRPr="007659D0" w:rsidRDefault="001E5CA2" w:rsidP="007D260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22854404" w14:textId="03DFBA90" w:rsidR="001E5CA2" w:rsidRPr="007659D0" w:rsidRDefault="001E5CA2" w:rsidP="007D2605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 เพื่อทำความเข้าใจและประเมินกระบวนการเกี่ยวกับการ</w:t>
            </w:r>
            <w:r w:rsidRPr="00765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จัดทำประมาณการต้นทุน</w:t>
            </w:r>
            <w:r w:rsidRPr="007659D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ทั้งสิ้นของสัญญา การคำนวณขั้นความสำเร็จขอ</w:t>
            </w:r>
            <w:r w:rsidR="00433BB9" w:rsidRPr="007659D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</w:t>
            </w:r>
            <w:r w:rsidRPr="007659D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งาน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การรับรู้รายได้จากการก่อสร้าง รวมถึงการประเมินการออกแบบการควบคุมภายใน ทดสอบการนำมาปฏิบัติ และทดสอบประสิทธิผลของการควบคุมที่เกี่ยวข้อง </w:t>
            </w:r>
          </w:p>
          <w:p w14:paraId="6D8F21E5" w14:textId="77777777" w:rsidR="001E5CA2" w:rsidRPr="007659D0" w:rsidRDefault="001E5CA2" w:rsidP="007D2605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ุ่มทดสอบประมาณการต้นทุนการก่อสร้างที่ได้รับอนุมัติจากผู้บริหารตลอดจนการเปลี่ยนแปลงประมาณการต้นทุนในระหว่างปี ต้นทุนที่เกิดขึ้นจริง รายได้จากการก่อสร้าง ผลขาดทุนที่อาจเกิดขึ้น ลูกหนี้ที่เกี่ยวข้อง และสินทรัพย์ที่เกิดจากสัญญา กับสัญญาและเอกสารประกอบรายการที่เกี่ยวข้อง </w:t>
            </w:r>
          </w:p>
          <w:p w14:paraId="2714433B" w14:textId="77777777" w:rsidR="001E5CA2" w:rsidRPr="007659D0" w:rsidRDefault="001E5CA2" w:rsidP="007D2605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ประเมินความสมเหตุสมผลของการเปลี่ยนแปลงประมาณการต้นทุนในระหว่างปี</w:t>
            </w:r>
          </w:p>
          <w:p w14:paraId="4F63FDC8" w14:textId="77777777" w:rsidR="001E5CA2" w:rsidRPr="007659D0" w:rsidRDefault="001E5CA2" w:rsidP="007D2605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สุ่มทดสอบข้อมูลที่ใช้ในการคำนวณขั้นความสำเร็จของงานกับเอกสารประกอบรายการ</w:t>
            </w:r>
          </w:p>
          <w:p w14:paraId="4A0BC935" w14:textId="77777777" w:rsidR="001E5CA2" w:rsidRPr="007659D0" w:rsidRDefault="001E5CA2" w:rsidP="007D2605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วิเคราะห์กำไรขั้นต้น ความคืบหน้าของงานตามสัญญา และสอบถามฝ่ายบริหารถึงสาเหตุของผลต่าง</w:t>
            </w:r>
          </w:p>
          <w:p w14:paraId="0FB23998" w14:textId="54876DB8" w:rsidR="001E5CA2" w:rsidRPr="007659D0" w:rsidRDefault="001E5CA2" w:rsidP="007D2605">
            <w:pPr>
              <w:pStyle w:val="Default"/>
              <w:numPr>
                <w:ilvl w:val="0"/>
                <w:numId w:val="42"/>
              </w:numPr>
              <w:ind w:left="346" w:hanging="346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</w:t>
            </w:r>
            <w:r w:rsidR="002C447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เพียงพอ</w:t>
            </w:r>
            <w:r w:rsidRPr="007659D0">
              <w:rPr>
                <w:rFonts w:asciiTheme="majorBidi" w:hAnsiTheme="majorBidi" w:cstheme="majorBidi"/>
                <w:sz w:val="30"/>
                <w:szCs w:val="30"/>
                <w:cs/>
              </w:rPr>
              <w:t>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5CDD3335" w14:textId="769DB8CC" w:rsidR="00DB56CF" w:rsidRDefault="00DB56C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BC7612C" w14:textId="4AE7A096" w:rsidR="007873DE" w:rsidRDefault="007873D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39A248B" w14:textId="77777777" w:rsidR="007873DE" w:rsidRDefault="007873DE" w:rsidP="007873D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FD2F96">
        <w:rPr>
          <w:rFonts w:ascii="Angsana New" w:hAnsi="Angsana New" w:hint="cs"/>
          <w:i/>
          <w:iCs/>
          <w:color w:val="000000"/>
          <w:sz w:val="30"/>
          <w:szCs w:val="30"/>
          <w:cs/>
        </w:rPr>
        <w:t>ข้อมูลและเหตุการณ์ที่เน้น</w:t>
      </w:r>
      <w:r w:rsidRPr="00FD2F96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</w:p>
    <w:p w14:paraId="4B78AAE2" w14:textId="77777777" w:rsidR="007873DE" w:rsidRPr="00FD2F96" w:rsidRDefault="007873DE" w:rsidP="007873DE">
      <w:pPr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4EC02F7" w14:textId="2EA53F1B" w:rsidR="007873DE" w:rsidRPr="007659D0" w:rsidRDefault="007873DE" w:rsidP="00E97EF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D2F96">
        <w:rPr>
          <w:rFonts w:ascii="Angsana New" w:hAnsi="Angsana New" w:hint="cs"/>
          <w:color w:val="000000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FD2F9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4</w:t>
      </w:r>
      <w:r w:rsidRPr="00FD2F9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D2F96">
        <w:rPr>
          <w:rFonts w:ascii="Angsana New" w:hAnsi="Angsana New" w:hint="cs"/>
          <w:color w:val="000000"/>
          <w:sz w:val="30"/>
          <w:szCs w:val="30"/>
          <w:cs/>
        </w:rPr>
        <w:t>ในระหว่างปี</w:t>
      </w:r>
      <w:r w:rsidRPr="00FD2F9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2565</w:t>
      </w:r>
      <w:r w:rsidRPr="00FD2F9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D2F96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กลุ่มบริษัทได้เข้าซื้อธุรกิจ</w:t>
      </w:r>
      <w:r w:rsidR="00A56F56">
        <w:rPr>
          <w:rFonts w:ascii="Angsana New" w:hAnsi="Angsana New" w:hint="cs"/>
          <w:color w:val="000000"/>
          <w:sz w:val="30"/>
          <w:szCs w:val="30"/>
          <w:cs/>
        </w:rPr>
        <w:t>ในประเทศ</w:t>
      </w:r>
      <w:r w:rsidRPr="00FD2F96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>
        <w:rPr>
          <w:rFonts w:ascii="Angsana New" w:hAnsi="Angsana New" w:hint="cs"/>
          <w:color w:val="000000"/>
          <w:sz w:val="30"/>
          <w:szCs w:val="30"/>
          <w:cs/>
        </w:rPr>
        <w:t>หนึ่ง</w:t>
      </w:r>
      <w:r w:rsidRPr="00FD2F9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D2F96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>
        <w:rPr>
          <w:rFonts w:ascii="Angsana New" w:hAnsi="Angsana New" w:hint="cs"/>
          <w:color w:val="000000"/>
          <w:sz w:val="30"/>
          <w:szCs w:val="30"/>
          <w:cs/>
        </w:rPr>
        <w:t>ว่า</w:t>
      </w:r>
      <w:r w:rsidRPr="00FD2F96">
        <w:rPr>
          <w:rFonts w:ascii="Angsana New" w:hAnsi="Angsana New" w:hint="cs"/>
          <w:color w:val="000000"/>
          <w:sz w:val="30"/>
          <w:szCs w:val="30"/>
          <w:cs/>
        </w:rPr>
        <w:t>จ้างผู้ประเมินราคาอิสระเพื่อหามูลค่ายุติธรรมของ</w:t>
      </w:r>
      <w:r w:rsidRPr="007873DE">
        <w:rPr>
          <w:rFonts w:ascii="Angsana New" w:hAnsi="Angsana New"/>
          <w:color w:val="000000"/>
          <w:sz w:val="30"/>
          <w:szCs w:val="30"/>
          <w:cs/>
        </w:rPr>
        <w:t>สินทรัพย์ที่ระบุได้ที่ได้มา</w:t>
      </w:r>
      <w:r w:rsidRPr="00FD2F96">
        <w:rPr>
          <w:rFonts w:ascii="Angsana New" w:hAnsi="Angsana New" w:hint="cs"/>
          <w:color w:val="000000"/>
          <w:sz w:val="30"/>
          <w:szCs w:val="30"/>
          <w:cs/>
        </w:rPr>
        <w:t>และหนี้สินที่รับมาจากการซื้อธุรก</w:t>
      </w:r>
      <w:r>
        <w:rPr>
          <w:rFonts w:ascii="Angsana New" w:hAnsi="Angsana New" w:hint="cs"/>
          <w:color w:val="000000"/>
          <w:sz w:val="30"/>
          <w:szCs w:val="30"/>
          <w:cs/>
        </w:rPr>
        <w:t>ิจ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C07E36">
        <w:rPr>
          <w:rFonts w:ascii="Angsana New" w:hAnsi="Angsana New" w:hint="cs"/>
          <w:color w:val="000000"/>
          <w:sz w:val="30"/>
          <w:szCs w:val="30"/>
          <w:cs/>
        </w:rPr>
        <w:t>โดย ณ วันที่รายงาน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การประเมินราคายังไม่เสร็จสมบูรณ์ </w:t>
      </w:r>
      <w:r w:rsidR="00C07E36">
        <w:rPr>
          <w:rFonts w:ascii="Angsana New" w:hAnsi="Angsana New" w:hint="cs"/>
          <w:color w:val="000000"/>
          <w:sz w:val="30"/>
          <w:szCs w:val="30"/>
          <w:cs/>
        </w:rPr>
        <w:t>ดังนั้น</w:t>
      </w:r>
      <w:r w:rsidRPr="00FD2F9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D2F96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</w:t>
      </w:r>
      <w:r w:rsidR="00C07E36">
        <w:rPr>
          <w:rFonts w:ascii="Angsana New" w:hAnsi="Angsana New" w:hint="cs"/>
          <w:color w:val="000000"/>
          <w:sz w:val="30"/>
          <w:szCs w:val="30"/>
          <w:cs/>
        </w:rPr>
        <w:t>ที่รับรู้</w:t>
      </w:r>
      <w:r w:rsidRPr="00FD2F96">
        <w:rPr>
          <w:rFonts w:ascii="Angsana New" w:hAnsi="Angsana New" w:hint="cs"/>
          <w:color w:val="000000"/>
          <w:sz w:val="30"/>
          <w:szCs w:val="30"/>
          <w:cs/>
        </w:rPr>
        <w:t>และการปันส่วนของราคาซื้อเป็นมูลค่าที่ประมาณการและอาจมีการปรับปรุง</w:t>
      </w:r>
      <w:r w:rsidRPr="00FD2F9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D2F96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D2F96">
        <w:rPr>
          <w:rFonts w:ascii="Angsana New" w:hAnsi="Angsana New" w:hint="cs"/>
          <w:color w:val="000000"/>
          <w:sz w:val="30"/>
          <w:szCs w:val="30"/>
          <w:cs/>
        </w:rPr>
        <w:t>ความเห็นของข้าพเจ้าไม่ได้เปลี่ยนแปลงไปเนื่องจากเรื่องนี้</w:t>
      </w:r>
    </w:p>
    <w:p w14:paraId="201407EA" w14:textId="77777777" w:rsidR="007873DE" w:rsidRDefault="007873DE" w:rsidP="007D2605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C21DBA3" w14:textId="3A2B0964" w:rsidR="0080023B" w:rsidRPr="007659D0" w:rsidRDefault="0080023B" w:rsidP="007D2605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59D0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59F3C964" w14:textId="77777777" w:rsidR="0080023B" w:rsidRPr="007659D0" w:rsidRDefault="0080023B" w:rsidP="007D26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7881DE9C" w14:textId="3904D345" w:rsidR="0080023B" w:rsidRPr="007659D0" w:rsidRDefault="0080023B" w:rsidP="007D26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7659D0">
        <w:rPr>
          <w:rFonts w:ascii="Angsana New" w:eastAsiaTheme="minorHAns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7659D0">
        <w:rPr>
          <w:rFonts w:ascii="Angsana New" w:eastAsiaTheme="minorHAnsi" w:hAnsi="Angsana New"/>
          <w:spacing w:val="-4"/>
          <w:sz w:val="30"/>
          <w:szCs w:val="30"/>
        </w:rPr>
        <w:t xml:space="preserve"> </w:t>
      </w:r>
      <w:r w:rsidRPr="007659D0">
        <w:rPr>
          <w:rFonts w:ascii="Angsana New" w:eastAsiaTheme="minorHAnsi" w:hAnsi="Angsana New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659D0">
        <w:rPr>
          <w:rFonts w:ascii="Angsana New" w:eastAsiaTheme="minorHAnsi" w:hAnsi="Angsana New"/>
          <w:spacing w:val="-4"/>
          <w:sz w:val="30"/>
          <w:szCs w:val="30"/>
        </w:rPr>
        <w:t xml:space="preserve"> </w:t>
      </w:r>
      <w:r w:rsidRPr="007659D0">
        <w:rPr>
          <w:rFonts w:ascii="Angsana New" w:eastAsiaTheme="minorHAnsi" w:hAnsi="Angsana New"/>
          <w:spacing w:val="-4"/>
          <w:sz w:val="30"/>
          <w:szCs w:val="30"/>
          <w:cs/>
        </w:rPr>
        <w:t>แต่ไม่รวมถึงงบการเ</w:t>
      </w:r>
      <w:r w:rsidR="00433BB9" w:rsidRPr="007659D0">
        <w:rPr>
          <w:rFonts w:ascii="Angsana New" w:eastAsiaTheme="minorHAnsi" w:hAnsi="Angsana New"/>
          <w:spacing w:val="-4"/>
          <w:sz w:val="30"/>
          <w:szCs w:val="30"/>
          <w:cs/>
        </w:rPr>
        <w:t>งิน</w:t>
      </w:r>
      <w:r w:rsidRPr="007659D0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7659D0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7659D0">
        <w:rPr>
          <w:rFonts w:ascii="Angsana New" w:eastAsiaTheme="minorHAns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7659D0">
        <w:rPr>
          <w:rFonts w:ascii="Angsana New" w:eastAsiaTheme="minorHAnsi" w:hAnsi="Angsana New"/>
          <w:sz w:val="30"/>
          <w:szCs w:val="30"/>
        </w:rPr>
        <w:t xml:space="preserve"> </w:t>
      </w:r>
      <w:r w:rsidRPr="007659D0">
        <w:rPr>
          <w:rFonts w:ascii="Angsana New" w:eastAsiaTheme="minorHAns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9460C58" w14:textId="77777777" w:rsidR="0080023B" w:rsidRPr="007659D0" w:rsidRDefault="0080023B" w:rsidP="007D26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7F54679A" w14:textId="51C8187F" w:rsidR="0080023B" w:rsidRPr="007659D0" w:rsidRDefault="0080023B" w:rsidP="007D26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7659D0">
        <w:rPr>
          <w:rFonts w:ascii="Angsana New" w:eastAsiaTheme="minorHAnsi" w:hAnsi="Angsana New"/>
          <w:sz w:val="30"/>
          <w:szCs w:val="30"/>
          <w:cs/>
        </w:rPr>
        <w:t>ความเห็นของข้าพเจ้าต่องบการเงิน</w:t>
      </w:r>
      <w:r w:rsidRPr="007659D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59D0">
        <w:rPr>
          <w:rFonts w:ascii="Angsana New" w:eastAsiaTheme="minorHAnsi" w:hAnsi="Angsana New"/>
          <w:sz w:val="30"/>
          <w:szCs w:val="30"/>
          <w:cs/>
        </w:rPr>
        <w:t>ไม่ครอบคลุมถึงข้อมูลอื่นและข้าพเจ้าไม่ได้</w:t>
      </w:r>
      <w:r w:rsidR="009F7315" w:rsidRPr="007659D0">
        <w:rPr>
          <w:rFonts w:ascii="Angsana New" w:eastAsiaTheme="minorHAnsi" w:hAnsi="Angsana New"/>
          <w:sz w:val="30"/>
          <w:szCs w:val="30"/>
          <w:cs/>
        </w:rPr>
        <w:br/>
      </w:r>
      <w:r w:rsidRPr="007659D0">
        <w:rPr>
          <w:rFonts w:ascii="Angsana New" w:eastAsiaTheme="minorHAnsi" w:hAnsi="Angsana New"/>
          <w:sz w:val="30"/>
          <w:szCs w:val="30"/>
          <w:cs/>
        </w:rPr>
        <w:t>ให้ความเชื่อมั่นต่อข้อมูลอื่น</w:t>
      </w:r>
      <w:r w:rsidRPr="007659D0">
        <w:rPr>
          <w:rFonts w:ascii="Angsana New" w:eastAsiaTheme="minorHAnsi" w:hAnsi="Angsana New"/>
          <w:sz w:val="30"/>
          <w:szCs w:val="30"/>
        </w:rPr>
        <w:t xml:space="preserve"> </w:t>
      </w:r>
    </w:p>
    <w:p w14:paraId="641784C4" w14:textId="77777777" w:rsidR="0080023B" w:rsidRPr="007659D0" w:rsidRDefault="0080023B" w:rsidP="007D26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754D3CED" w14:textId="48C18EBC" w:rsidR="0080023B" w:rsidRPr="007659D0" w:rsidRDefault="0080023B" w:rsidP="007D260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7659D0">
        <w:rPr>
          <w:rFonts w:ascii="Angsana New" w:eastAsiaTheme="minorHAns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7659D0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7659D0">
        <w:rPr>
          <w:rFonts w:ascii="Angsana New" w:eastAsiaTheme="minorHAnsi" w:hAnsi="Angsana New"/>
          <w:sz w:val="30"/>
          <w:szCs w:val="30"/>
          <w:cs/>
        </w:rPr>
        <w:t>คือ</w:t>
      </w:r>
      <w:r w:rsidRPr="007659D0">
        <w:rPr>
          <w:rFonts w:ascii="Angsana New" w:eastAsiaTheme="minorHAnsi" w:hAnsi="Angsana New"/>
          <w:sz w:val="30"/>
          <w:szCs w:val="30"/>
        </w:rPr>
        <w:t xml:space="preserve"> </w:t>
      </w:r>
      <w:r w:rsidRPr="007659D0">
        <w:rPr>
          <w:rFonts w:ascii="Angsana New" w:eastAsiaTheme="minorHAnsi" w:hAnsi="Angsana New"/>
          <w:sz w:val="30"/>
          <w:szCs w:val="30"/>
          <w:cs/>
        </w:rPr>
        <w:t>การอ่านข้อมูลอื่น</w:t>
      </w:r>
      <w:r w:rsidR="00DA3138" w:rsidRPr="007659D0">
        <w:rPr>
          <w:rFonts w:ascii="Angsana New" w:eastAsiaTheme="minorHAnsi" w:hAnsi="Angsana New"/>
          <w:sz w:val="30"/>
          <w:szCs w:val="30"/>
          <w:cs/>
        </w:rPr>
        <w:t>ตามที่ระบุข้างต้นเมื่อจัดทำแล้ว</w:t>
      </w:r>
      <w:r w:rsidRPr="007659D0">
        <w:rPr>
          <w:rFonts w:ascii="Angsana New" w:eastAsiaTheme="minorHAnsi" w:hAnsi="Angsana New"/>
          <w:sz w:val="30"/>
          <w:szCs w:val="30"/>
          <w:cs/>
        </w:rPr>
        <w:t xml:space="preserve"> และพิจารณาว่าข้อมูลอื่นมีความขัดแย้งที่มีสาระสำคัญกับงบการเงิน</w:t>
      </w:r>
      <w:r w:rsidRPr="007659D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59D0">
        <w:rPr>
          <w:rFonts w:ascii="Angsana New" w:eastAsiaTheme="minorHAns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659D0">
        <w:rPr>
          <w:rFonts w:ascii="Angsana New" w:eastAsiaTheme="minorHAnsi" w:hAnsi="Angsana New"/>
          <w:sz w:val="30"/>
          <w:szCs w:val="30"/>
        </w:rPr>
        <w:t xml:space="preserve"> </w:t>
      </w:r>
      <w:r w:rsidRPr="007659D0">
        <w:rPr>
          <w:rFonts w:ascii="Angsana New" w:eastAsiaTheme="minorHAns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659D0">
        <w:rPr>
          <w:rFonts w:ascii="Angsana New" w:eastAsiaTheme="minorHAnsi" w:hAnsi="Angsana New"/>
          <w:sz w:val="30"/>
          <w:szCs w:val="30"/>
        </w:rPr>
        <w:t xml:space="preserve"> </w:t>
      </w:r>
    </w:p>
    <w:p w14:paraId="4B28DF8B" w14:textId="06ABE7E7" w:rsidR="0080023B" w:rsidRPr="007659D0" w:rsidRDefault="0080023B" w:rsidP="007D260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E3DBE3C" w14:textId="77777777" w:rsidR="00DA3138" w:rsidRPr="007659D0" w:rsidRDefault="00DA3138" w:rsidP="007D260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659D0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BEC2B17" w14:textId="77777777" w:rsidR="00DA3138" w:rsidRPr="007659D0" w:rsidRDefault="00DA3138" w:rsidP="007D260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A14AFAF" w14:textId="77777777" w:rsidR="0080023B" w:rsidRPr="007659D0" w:rsidRDefault="0080023B" w:rsidP="007D2605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59D0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7659D0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06A4C4C3" w14:textId="77777777" w:rsidR="0080023B" w:rsidRPr="007659D0" w:rsidRDefault="0080023B" w:rsidP="007D260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A1D2DCD" w14:textId="060F87B2" w:rsidR="0080023B" w:rsidRDefault="0080023B" w:rsidP="007D2605">
      <w:pPr>
        <w:jc w:val="thaiDistribute"/>
        <w:rPr>
          <w:rFonts w:ascii="Angsana New" w:eastAsia="Calibri" w:hAnsi="Angsana New"/>
          <w:sz w:val="30"/>
          <w:szCs w:val="30"/>
        </w:rPr>
      </w:pPr>
      <w:r w:rsidRPr="007659D0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7659D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59D0">
        <w:rPr>
          <w:rFonts w:ascii="Angsana New" w:eastAsia="Calibri" w:hAnsi="Angsana New"/>
          <w:sz w:val="30"/>
          <w:szCs w:val="30"/>
          <w:cs/>
        </w:rPr>
        <w:t>เหล่านี้โดยถูกต้อง</w:t>
      </w:r>
      <w:r w:rsidRPr="007659D0">
        <w:rPr>
          <w:rFonts w:ascii="Angsana New" w:eastAsia="Calibri" w:hAnsi="Angsana New"/>
          <w:sz w:val="30"/>
          <w:szCs w:val="30"/>
        </w:rPr>
        <w:br/>
      </w:r>
      <w:r w:rsidRPr="007659D0">
        <w:rPr>
          <w:rFonts w:ascii="Angsana New" w:eastAsia="Calibri" w:hAnsi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659D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59D0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CD5745C" w14:textId="43DDA5D8" w:rsidR="00D56C46" w:rsidRDefault="00D56C46" w:rsidP="007D260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2802DF0" w14:textId="4A9441D1" w:rsidR="0080023B" w:rsidRPr="007659D0" w:rsidRDefault="0080023B" w:rsidP="007D2605">
      <w:pPr>
        <w:jc w:val="thaiDistribute"/>
        <w:rPr>
          <w:rFonts w:ascii="Angsana New" w:eastAsia="Calibri" w:hAnsi="Angsana New"/>
          <w:sz w:val="30"/>
          <w:szCs w:val="30"/>
        </w:rPr>
      </w:pPr>
      <w:r w:rsidRPr="007659D0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7659D0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7659D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59D0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7659D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59D0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59D0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659D0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659D0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659D0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7659D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59D0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A6F496C" w14:textId="77777777" w:rsidR="0080023B" w:rsidRPr="007659D0" w:rsidRDefault="0080023B" w:rsidP="007D260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241A701" w14:textId="34ADDBDF" w:rsidR="0080023B" w:rsidRPr="007659D0" w:rsidRDefault="0080023B" w:rsidP="007D2605">
      <w:pPr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AF7FE4" w:rsidRPr="007659D0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7659D0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7659D0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605F1D13" w14:textId="77777777" w:rsidR="003A4B80" w:rsidRPr="007659D0" w:rsidRDefault="003A4B80" w:rsidP="007D2605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4A1C74D" w14:textId="40859F84" w:rsidR="0080023B" w:rsidRPr="007659D0" w:rsidRDefault="0080023B" w:rsidP="007D2605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7659D0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D679E7B" w14:textId="77777777" w:rsidR="0080023B" w:rsidRPr="007659D0" w:rsidRDefault="0080023B" w:rsidP="007D260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B378F6D" w14:textId="5E481F92" w:rsidR="0080023B" w:rsidRPr="007659D0" w:rsidRDefault="0080023B" w:rsidP="007D2605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59D0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659D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59D0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7659D0">
        <w:rPr>
          <w:rFonts w:ascii="Angsana New" w:eastAsia="Calibri" w:hAnsi="Angsana New"/>
          <w:sz w:val="30"/>
          <w:szCs w:val="30"/>
        </w:rPr>
        <w:br/>
      </w:r>
      <w:r w:rsidRPr="007659D0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7659D0">
        <w:rPr>
          <w:rFonts w:ascii="Angsana New" w:eastAsia="Calibri" w:hAnsi="Angsana New"/>
          <w:sz w:val="30"/>
          <w:szCs w:val="30"/>
        </w:rPr>
        <w:br/>
      </w:r>
      <w:r w:rsidRPr="007659D0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7659D0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D863205" w14:textId="77777777" w:rsidR="0080023B" w:rsidRPr="007659D0" w:rsidRDefault="0080023B" w:rsidP="007D2605">
      <w:pPr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2039D976" w14:textId="77777777" w:rsidR="0080023B" w:rsidRPr="007659D0" w:rsidRDefault="0080023B" w:rsidP="007D2605">
      <w:pPr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6585038" w14:textId="6F3D7C0C" w:rsidR="0080023B" w:rsidRPr="007659D0" w:rsidRDefault="0080023B" w:rsidP="007D2605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659D0">
        <w:rPr>
          <w:rFonts w:ascii="Angsana New" w:hAnsi="Angsana New"/>
          <w:sz w:val="30"/>
          <w:szCs w:val="30"/>
          <w:cs/>
        </w:rPr>
        <w:t>รวมและ</w:t>
      </w:r>
      <w:r w:rsidRPr="007659D0">
        <w:rPr>
          <w:rFonts w:ascii="Angsana New" w:hAnsi="Angsana New"/>
          <w:sz w:val="30"/>
          <w:szCs w:val="30"/>
        </w:rPr>
        <w:br/>
      </w:r>
      <w:r w:rsidRPr="007659D0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7659D0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Pr="007659D0">
        <w:rPr>
          <w:rFonts w:ascii="Angsana New" w:eastAsia="Calibri" w:hAnsi="Angsana New"/>
          <w:sz w:val="30"/>
          <w:szCs w:val="30"/>
        </w:rPr>
        <w:br/>
      </w:r>
      <w:r w:rsidRPr="007659D0">
        <w:rPr>
          <w:rFonts w:ascii="Angsana New" w:eastAsia="Calibri" w:hAnsi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7659D0">
        <w:rPr>
          <w:rFonts w:ascii="Angsana New" w:eastAsia="Calibri" w:hAnsi="Angsana New"/>
          <w:sz w:val="30"/>
          <w:szCs w:val="30"/>
        </w:rPr>
        <w:br/>
      </w:r>
      <w:r w:rsidRPr="007659D0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7659D0">
        <w:rPr>
          <w:rFonts w:ascii="Angsana New" w:hAnsi="Angsana New"/>
          <w:sz w:val="30"/>
          <w:szCs w:val="30"/>
          <w:cs/>
        </w:rPr>
        <w:t>ายใน</w:t>
      </w:r>
    </w:p>
    <w:p w14:paraId="650A51B4" w14:textId="3B6A566A" w:rsidR="0080023B" w:rsidRPr="007659D0" w:rsidRDefault="0080023B" w:rsidP="007D2605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659D0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59D0">
        <w:rPr>
          <w:rFonts w:ascii="Angsana New" w:hAnsi="Angsana New"/>
          <w:sz w:val="30"/>
          <w:szCs w:val="30"/>
          <w:cs/>
        </w:rPr>
        <w:t>บริษัท</w:t>
      </w:r>
    </w:p>
    <w:p w14:paraId="6DAA1DD0" w14:textId="77777777" w:rsidR="00B364B6" w:rsidRDefault="00B36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57ED4CAB" w14:textId="1E062AF1" w:rsidR="0080023B" w:rsidRPr="007659D0" w:rsidRDefault="0080023B" w:rsidP="007D2605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59D0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5A313A3" w14:textId="24CCC455" w:rsidR="0080023B" w:rsidRPr="007659D0" w:rsidRDefault="0080023B" w:rsidP="007D2605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7659D0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7659D0">
        <w:rPr>
          <w:rFonts w:ascii="Angsana New" w:hAnsi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Pr="007659D0">
        <w:rPr>
          <w:rFonts w:ascii="Angsana New" w:hAnsi="Angsana New"/>
          <w:sz w:val="30"/>
          <w:szCs w:val="30"/>
        </w:rPr>
        <w:br/>
      </w:r>
      <w:r w:rsidRPr="007659D0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7659D0">
        <w:rPr>
          <w:rFonts w:ascii="Angsana New" w:hAnsi="Angsana New" w:hint="cs"/>
          <w:sz w:val="30"/>
          <w:szCs w:val="30"/>
          <w:cs/>
        </w:rPr>
        <w:t xml:space="preserve"> </w:t>
      </w:r>
      <w:r w:rsidRPr="007659D0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7659D0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7659D0">
        <w:rPr>
          <w:rFonts w:ascii="Angsana New" w:hAnsi="Angsana New"/>
          <w:sz w:val="30"/>
          <w:szCs w:val="30"/>
          <w:cs/>
        </w:rPr>
        <w:t>ถึงการเปิดเผย</w:t>
      </w:r>
      <w:r w:rsidRPr="007659D0">
        <w:rPr>
          <w:rFonts w:ascii="Angsana New" w:hAnsi="Angsana New" w:hint="cs"/>
          <w:sz w:val="30"/>
          <w:szCs w:val="30"/>
          <w:cs/>
        </w:rPr>
        <w:t>ข้อมูล</w:t>
      </w:r>
      <w:r w:rsidRPr="007659D0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7659D0">
        <w:rPr>
          <w:rFonts w:ascii="Angsana New" w:hAnsi="Angsana New" w:hint="cs"/>
          <w:sz w:val="30"/>
          <w:szCs w:val="30"/>
          <w:cs/>
        </w:rPr>
        <w:t xml:space="preserve"> </w:t>
      </w:r>
      <w:r w:rsidRPr="007659D0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7659D0">
        <w:rPr>
          <w:rFonts w:ascii="Angsana New" w:hAnsi="Angsana New" w:hint="cs"/>
          <w:sz w:val="30"/>
          <w:szCs w:val="30"/>
          <w:cs/>
        </w:rPr>
        <w:t>ข้อมูล</w:t>
      </w:r>
      <w:r w:rsidRPr="007659D0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7659D0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7659D0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1C35340D" w14:textId="0BBC1755" w:rsidR="0080023B" w:rsidRPr="007659D0" w:rsidRDefault="0080023B" w:rsidP="007D2605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7659D0">
        <w:rPr>
          <w:rFonts w:ascii="Angsana New" w:hAnsi="Angsana New"/>
          <w:sz w:val="30"/>
          <w:szCs w:val="30"/>
        </w:rPr>
        <w:br/>
      </w:r>
      <w:r w:rsidRPr="007659D0">
        <w:rPr>
          <w:rFonts w:ascii="Angsana New" w:hAnsi="Angsana New"/>
          <w:sz w:val="30"/>
          <w:szCs w:val="30"/>
          <w:cs/>
        </w:rPr>
        <w:t>การเปิดเผย</w:t>
      </w:r>
      <w:r w:rsidRPr="007659D0">
        <w:rPr>
          <w:rFonts w:ascii="Angsana New" w:hAnsi="Angsana New" w:hint="cs"/>
          <w:sz w:val="30"/>
          <w:szCs w:val="30"/>
          <w:cs/>
        </w:rPr>
        <w:t>ข้อมูล</w:t>
      </w:r>
      <w:r w:rsidRPr="007659D0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</w:t>
      </w:r>
      <w:r w:rsidRPr="007659D0">
        <w:rPr>
          <w:rFonts w:ascii="Angsana New" w:hAnsi="Angsana New"/>
          <w:sz w:val="30"/>
          <w:szCs w:val="30"/>
        </w:rPr>
        <w:br/>
      </w:r>
      <w:r w:rsidRPr="007659D0">
        <w:rPr>
          <w:rFonts w:ascii="Angsana New" w:hAnsi="Angsana New"/>
          <w:sz w:val="30"/>
          <w:szCs w:val="30"/>
          <w:cs/>
        </w:rPr>
        <w:t>มีการนำเสนอข้อมูลโดยถูกต้องตามที่ควร</w:t>
      </w:r>
      <w:r w:rsidRPr="007659D0">
        <w:rPr>
          <w:rFonts w:ascii="Angsana New" w:hAnsi="Angsana New" w:hint="cs"/>
          <w:sz w:val="30"/>
          <w:szCs w:val="30"/>
          <w:cs/>
        </w:rPr>
        <w:t>หรือไม่</w:t>
      </w:r>
      <w:r w:rsidRPr="007659D0">
        <w:rPr>
          <w:rFonts w:ascii="Angsana New" w:hAnsi="Angsana New"/>
          <w:sz w:val="30"/>
          <w:szCs w:val="30"/>
          <w:cs/>
        </w:rPr>
        <w:t xml:space="preserve">   </w:t>
      </w:r>
    </w:p>
    <w:p w14:paraId="575AA43A" w14:textId="7BDCE2AB" w:rsidR="0080023B" w:rsidRDefault="0080023B" w:rsidP="00E97EF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7659D0">
        <w:rPr>
          <w:rFonts w:ascii="Angsana New" w:hAnsi="Angsana New" w:cs="Angsana New"/>
          <w:sz w:val="30"/>
          <w:szCs w:val="30"/>
          <w:cs/>
        </w:rPr>
        <w:t>ได้</w:t>
      </w:r>
      <w:r w:rsidRPr="007659D0">
        <w:rPr>
          <w:rFonts w:ascii="Angsana New" w:hAnsi="Angsana New" w:cs="Angsana New" w:hint="cs"/>
          <w:sz w:val="30"/>
          <w:szCs w:val="30"/>
          <w:cs/>
        </w:rPr>
        <w:t>รับ</w:t>
      </w:r>
      <w:r w:rsidRPr="007659D0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659D0">
        <w:rPr>
          <w:rFonts w:ascii="Angsana New" w:hAnsi="Angsana New" w:cs="Angsana New"/>
          <w:sz w:val="30"/>
          <w:szCs w:val="30"/>
        </w:rPr>
        <w:t xml:space="preserve"> </w:t>
      </w:r>
      <w:r w:rsidRPr="007659D0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Pr="007659D0">
        <w:rPr>
          <w:rFonts w:ascii="Angsana New" w:hAnsi="Angsana New" w:cs="Angsana New" w:hint="cs"/>
          <w:sz w:val="30"/>
          <w:szCs w:val="30"/>
          <w:cs/>
        </w:rPr>
        <w:t>การกำหนดแนวทาง</w:t>
      </w:r>
      <w:r w:rsidRPr="007659D0">
        <w:rPr>
          <w:rFonts w:ascii="Angsana New" w:hAnsi="Angsana New" w:cs="Angsana New"/>
          <w:sz w:val="30"/>
          <w:szCs w:val="30"/>
        </w:rPr>
        <w:br/>
      </w:r>
      <w:r w:rsidRPr="007659D0">
        <w:rPr>
          <w:rFonts w:ascii="Angsana New" w:hAnsi="Angsana New" w:cs="Angsana New" w:hint="cs"/>
          <w:sz w:val="30"/>
          <w:szCs w:val="30"/>
          <w:cs/>
        </w:rPr>
        <w:t xml:space="preserve">การควบคุมดูแล </w:t>
      </w:r>
      <w:r w:rsidRPr="007659D0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7659D0">
        <w:rPr>
          <w:rFonts w:ascii="Angsana New" w:hAnsi="Angsana New" w:cs="Angsana New"/>
          <w:sz w:val="30"/>
          <w:szCs w:val="30"/>
        </w:rPr>
        <w:t xml:space="preserve"> </w:t>
      </w:r>
      <w:r w:rsidRPr="007659D0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3F0C6E9" w14:textId="77777777" w:rsidR="003C4591" w:rsidRPr="00E97EFF" w:rsidRDefault="003C4591" w:rsidP="00E97EF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09231E" w14:textId="7AFE6B05" w:rsidR="0080023B" w:rsidRPr="007659D0" w:rsidRDefault="0080023B" w:rsidP="007D260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7659D0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7659D0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7659D0">
        <w:rPr>
          <w:rFonts w:ascii="Angsana New" w:eastAsia="Calibri" w:hAnsi="Angsana New" w:hint="cs"/>
          <w:sz w:val="30"/>
          <w:szCs w:val="30"/>
          <w:cs/>
        </w:rPr>
        <w:t>หาก</w:t>
      </w:r>
      <w:r w:rsidRPr="007659D0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7659D0">
        <w:rPr>
          <w:rFonts w:ascii="Angsana New" w:hAnsi="Angsana New"/>
          <w:sz w:val="30"/>
          <w:szCs w:val="30"/>
          <w:cs/>
        </w:rPr>
        <w:t>งข้าพเจ้า</w:t>
      </w:r>
    </w:p>
    <w:p w14:paraId="14952219" w14:textId="77777777" w:rsidR="0080023B" w:rsidRPr="007659D0" w:rsidRDefault="0080023B" w:rsidP="007D260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849D7A6" w14:textId="4BAFBDBE" w:rsidR="0080023B" w:rsidRPr="007659D0" w:rsidRDefault="0080023B" w:rsidP="007D2605">
      <w:pPr>
        <w:jc w:val="thaiDistribute"/>
        <w:rPr>
          <w:rFonts w:ascii="Angsana New" w:hAnsi="Angsana New"/>
          <w:sz w:val="30"/>
          <w:szCs w:val="30"/>
          <w:cs/>
        </w:rPr>
      </w:pPr>
      <w:r w:rsidRPr="007659D0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7659D0">
        <w:rPr>
          <w:rFonts w:ascii="Angsana New" w:eastAsia="Calibri" w:hAnsi="Angsana New"/>
          <w:sz w:val="30"/>
          <w:szCs w:val="30"/>
        </w:rPr>
        <w:br/>
      </w:r>
      <w:r w:rsidRPr="007659D0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7659D0">
        <w:rPr>
          <w:rFonts w:ascii="Angsana New" w:eastAsia="Calibri" w:hAnsi="Angsana New"/>
          <w:sz w:val="30"/>
          <w:szCs w:val="30"/>
        </w:rPr>
        <w:br/>
      </w:r>
      <w:r w:rsidRPr="00122FAE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345C25" w:rsidRPr="00E97EFF">
        <w:rPr>
          <w:rFonts w:ascii="Angsana New" w:eastAsia="Calibri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3E2C87C" w14:textId="080F539E" w:rsidR="0080023B" w:rsidRPr="007659D0" w:rsidRDefault="0080023B" w:rsidP="007D2605">
      <w:pPr>
        <w:jc w:val="thaiDistribute"/>
        <w:rPr>
          <w:rFonts w:ascii="Angsana New" w:hAnsi="Angsana New"/>
          <w:sz w:val="30"/>
          <w:szCs w:val="30"/>
        </w:rPr>
      </w:pPr>
    </w:p>
    <w:p w14:paraId="1B7102B0" w14:textId="77777777" w:rsidR="00D5510A" w:rsidRDefault="00D5510A" w:rsidP="007D2605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E31F3F9" w14:textId="219CE7B0" w:rsidR="0080023B" w:rsidRPr="007659D0" w:rsidRDefault="0080023B" w:rsidP="007D2605">
      <w:pPr>
        <w:jc w:val="thaiDistribute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7659D0">
        <w:rPr>
          <w:rFonts w:ascii="Angsana New" w:hAnsi="Angsana New"/>
          <w:sz w:val="30"/>
          <w:szCs w:val="30"/>
        </w:rPr>
        <w:br/>
      </w:r>
      <w:r w:rsidRPr="007659D0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Pr="007659D0">
        <w:rPr>
          <w:rFonts w:ascii="Angsana New" w:hAnsi="Angsana New"/>
          <w:sz w:val="30"/>
          <w:szCs w:val="30"/>
        </w:rPr>
        <w:br/>
      </w:r>
      <w:r w:rsidRPr="007659D0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43A04DDB" w14:textId="2DDA48EB" w:rsidR="009D5F35" w:rsidRPr="007659D0" w:rsidRDefault="009D5F3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A2C2C19" w14:textId="7BA494EB" w:rsidR="005F1C5A" w:rsidRPr="007659D0" w:rsidRDefault="005F1C5A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3F1F367" w14:textId="77777777" w:rsidR="005F1C5A" w:rsidRPr="007659D0" w:rsidRDefault="005F1C5A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D7A9F0" w14:textId="77777777" w:rsidR="009D5F35" w:rsidRPr="007659D0" w:rsidRDefault="009D5F3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79F6529" w14:textId="25E8BA87" w:rsidR="0087701D" w:rsidRPr="007659D0" w:rsidRDefault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</w:rPr>
        <w:t>(</w:t>
      </w:r>
      <w:r w:rsidR="0011387D" w:rsidRPr="007659D0">
        <w:rPr>
          <w:rFonts w:ascii="Angsana New" w:hAnsi="Angsana New" w:hint="cs"/>
          <w:sz w:val="30"/>
          <w:szCs w:val="30"/>
          <w:cs/>
        </w:rPr>
        <w:t>วิภาวรรณ</w:t>
      </w:r>
      <w:r w:rsidR="0011387D" w:rsidRPr="007659D0">
        <w:rPr>
          <w:rFonts w:ascii="Angsana New" w:hAnsi="Angsana New"/>
          <w:sz w:val="30"/>
          <w:szCs w:val="30"/>
        </w:rPr>
        <w:t xml:space="preserve"> </w:t>
      </w:r>
      <w:r w:rsidR="0011387D" w:rsidRPr="007659D0">
        <w:rPr>
          <w:rFonts w:ascii="Angsana New" w:hAnsi="Angsana New" w:hint="cs"/>
          <w:sz w:val="30"/>
          <w:szCs w:val="30"/>
          <w:cs/>
        </w:rPr>
        <w:t>ปัทวันวิเวก</w:t>
      </w:r>
      <w:r w:rsidRPr="007659D0">
        <w:rPr>
          <w:rFonts w:ascii="Angsana New" w:hAnsi="Angsana New"/>
          <w:sz w:val="30"/>
          <w:szCs w:val="30"/>
        </w:rPr>
        <w:t>)</w:t>
      </w:r>
    </w:p>
    <w:p w14:paraId="28F88ADF" w14:textId="77777777" w:rsidR="0087701D" w:rsidRPr="007659D0" w:rsidRDefault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1F45098" w14:textId="773601C2" w:rsidR="0087701D" w:rsidRPr="007659D0" w:rsidRDefault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1387D" w:rsidRPr="007659D0">
        <w:rPr>
          <w:rFonts w:ascii="Angsana New" w:hAnsi="Angsana New"/>
          <w:sz w:val="30"/>
          <w:szCs w:val="30"/>
        </w:rPr>
        <w:t>4795</w:t>
      </w:r>
    </w:p>
    <w:p w14:paraId="74C4D146" w14:textId="77777777" w:rsidR="006F69A3" w:rsidRPr="007659D0" w:rsidRDefault="006F69A3">
      <w:pPr>
        <w:rPr>
          <w:rFonts w:ascii="Angsana New" w:hAnsi="Angsana New"/>
          <w:sz w:val="30"/>
          <w:szCs w:val="30"/>
        </w:rPr>
      </w:pPr>
    </w:p>
    <w:p w14:paraId="3D9D6683" w14:textId="77777777" w:rsidR="006F69A3" w:rsidRPr="007659D0" w:rsidRDefault="006F69A3">
      <w:pPr>
        <w:jc w:val="both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A7281A3" w14:textId="77777777" w:rsidR="0043244A" w:rsidRPr="007659D0" w:rsidRDefault="006F69A3">
      <w:pPr>
        <w:jc w:val="both"/>
        <w:rPr>
          <w:rFonts w:ascii="Angsana New" w:hAnsi="Angsana New"/>
          <w:sz w:val="30"/>
          <w:szCs w:val="30"/>
        </w:rPr>
      </w:pPr>
      <w:r w:rsidRPr="007659D0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E2423DE" w14:textId="28973AA0" w:rsidR="00047D99" w:rsidRDefault="00D56C46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27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>2566</w:t>
      </w:r>
    </w:p>
    <w:p w14:paraId="349E3ACE" w14:textId="77777777" w:rsidR="00D5510A" w:rsidRDefault="00D5510A">
      <w:pPr>
        <w:jc w:val="both"/>
        <w:rPr>
          <w:rFonts w:ascii="Angsana New" w:hAnsi="Angsana New"/>
          <w:sz w:val="30"/>
          <w:szCs w:val="30"/>
        </w:rPr>
      </w:pPr>
    </w:p>
    <w:p w14:paraId="7BA27EF2" w14:textId="77777777" w:rsidR="0093482A" w:rsidRPr="00546DB8" w:rsidRDefault="0093482A" w:rsidP="007D2605">
      <w:pPr>
        <w:pStyle w:val="BodyText2"/>
        <w:tabs>
          <w:tab w:val="left" w:pos="540"/>
        </w:tabs>
        <w:ind w:left="540"/>
        <w:rPr>
          <w:spacing w:val="4"/>
          <w:lang w:val="en-US"/>
        </w:rPr>
      </w:pPr>
    </w:p>
    <w:sectPr w:rsidR="0093482A" w:rsidRPr="00546DB8" w:rsidSect="00AD28BC">
      <w:headerReference w:type="default" r:id="rId12"/>
      <w:footerReference w:type="default" r:id="rId13"/>
      <w:pgSz w:w="11909" w:h="16834" w:code="9"/>
      <w:pgMar w:top="806" w:right="1109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2F1FE" w14:textId="77777777" w:rsidR="009233FC" w:rsidRDefault="009233FC" w:rsidP="003D743A">
      <w:r>
        <w:separator/>
      </w:r>
    </w:p>
  </w:endnote>
  <w:endnote w:type="continuationSeparator" w:id="0">
    <w:p w14:paraId="4893C395" w14:textId="77777777" w:rsidR="009233FC" w:rsidRDefault="009233FC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B5AD6" w14:textId="77777777" w:rsidR="001B56DD" w:rsidRPr="00EA1E3C" w:rsidRDefault="001B56DD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047504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32"/>
        <w:szCs w:val="32"/>
      </w:rPr>
    </w:sdtEndPr>
    <w:sdtContent>
      <w:p w14:paraId="1196C8E1" w14:textId="77777777" w:rsidR="001B56DD" w:rsidRPr="002451A5" w:rsidRDefault="00B364B6">
        <w:pPr>
          <w:pStyle w:val="Footer"/>
          <w:jc w:val="center"/>
          <w:rPr>
            <w:rFonts w:asciiTheme="minorHAnsi" w:hAnsiTheme="minorHAnsi" w:cstheme="minorHAnsi"/>
            <w:sz w:val="32"/>
            <w:szCs w:val="32"/>
          </w:rPr>
        </w:pPr>
      </w:p>
    </w:sdtContent>
  </w:sdt>
  <w:p w14:paraId="60A527F8" w14:textId="77777777" w:rsidR="001B56DD" w:rsidRPr="000C1FE9" w:rsidRDefault="001B56DD">
    <w:pPr>
      <w:pStyle w:val="Footer"/>
      <w:jc w:val="center"/>
      <w:rPr>
        <w:rFonts w:asciiTheme="majorBidi" w:hAnsiTheme="majorBidi" w:cstheme="majorBidi"/>
        <w:noProof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53567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30"/>
        <w:szCs w:val="30"/>
      </w:rPr>
    </w:sdtEndPr>
    <w:sdtContent>
      <w:p w14:paraId="6514268C" w14:textId="77777777" w:rsidR="00822C5A" w:rsidRPr="00A24530" w:rsidRDefault="00822C5A" w:rsidP="00A24530">
        <w:pPr>
          <w:pStyle w:val="Footer"/>
          <w:jc w:val="center"/>
          <w:rPr>
            <w:rFonts w:asciiTheme="minorHAnsi" w:hAnsiTheme="minorHAnsi" w:cstheme="minorHAnsi"/>
            <w:sz w:val="30"/>
            <w:szCs w:val="30"/>
          </w:rPr>
        </w:pPr>
        <w:r w:rsidRPr="00D22739">
          <w:rPr>
            <w:rFonts w:asciiTheme="minorHAnsi" w:hAnsiTheme="minorHAnsi" w:cstheme="minorHAnsi"/>
            <w:sz w:val="32"/>
            <w:szCs w:val="32"/>
          </w:rPr>
          <w:fldChar w:fldCharType="begin"/>
        </w:r>
        <w:r w:rsidRPr="00D22739">
          <w:rPr>
            <w:rFonts w:asciiTheme="minorHAnsi" w:hAnsiTheme="minorHAnsi" w:cstheme="minorHAnsi"/>
            <w:sz w:val="32"/>
            <w:szCs w:val="32"/>
          </w:rPr>
          <w:instrText xml:space="preserve"> PAGE   \* MERGEFORMAT </w:instrText>
        </w:r>
        <w:r w:rsidRPr="00D22739">
          <w:rPr>
            <w:rFonts w:asciiTheme="minorHAnsi" w:hAnsiTheme="minorHAnsi" w:cstheme="minorHAnsi"/>
            <w:sz w:val="32"/>
            <w:szCs w:val="32"/>
          </w:rPr>
          <w:fldChar w:fldCharType="separate"/>
        </w:r>
        <w:r>
          <w:rPr>
            <w:rFonts w:asciiTheme="minorHAnsi" w:hAnsiTheme="minorHAnsi" w:cstheme="minorHAnsi"/>
            <w:noProof/>
            <w:sz w:val="32"/>
            <w:szCs w:val="32"/>
          </w:rPr>
          <w:t>46</w:t>
        </w:r>
        <w:r w:rsidRPr="00D22739">
          <w:rPr>
            <w:rFonts w:asciiTheme="minorHAnsi" w:hAnsiTheme="minorHAnsi" w:cstheme="minorHAns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91717" w14:textId="77777777" w:rsidR="009233FC" w:rsidRDefault="009233FC" w:rsidP="003D743A">
      <w:r>
        <w:separator/>
      </w:r>
    </w:p>
  </w:footnote>
  <w:footnote w:type="continuationSeparator" w:id="0">
    <w:p w14:paraId="6D264774" w14:textId="77777777" w:rsidR="009233FC" w:rsidRDefault="009233FC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56E9C" w14:textId="77777777" w:rsidR="001B56DD" w:rsidRDefault="001B56DD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5AC10F8B" w14:textId="77777777" w:rsidR="001B56DD" w:rsidRPr="00562FFF" w:rsidRDefault="001B56DD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F744A" w14:textId="77777777" w:rsidR="001B56DD" w:rsidRPr="009004AE" w:rsidRDefault="001B56DD" w:rsidP="003D4E48">
    <w:pPr>
      <w:pStyle w:val="Header"/>
      <w:rPr>
        <w:rFonts w:asciiTheme="majorBidi" w:hAnsiTheme="majorBidi" w:cstheme="majorBidi"/>
        <w:sz w:val="32"/>
        <w:szCs w:val="32"/>
      </w:rPr>
    </w:pPr>
  </w:p>
  <w:p w14:paraId="0E1D1387" w14:textId="77777777" w:rsidR="001B56DD" w:rsidRPr="009004AE" w:rsidRDefault="001B56DD" w:rsidP="003D4E4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2AAD" w14:textId="41D49ABE" w:rsidR="001B56DD" w:rsidRDefault="001B56DD" w:rsidP="00695955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14414610" w14:textId="2729A1E4" w:rsidR="00580D0E" w:rsidRDefault="00580D0E" w:rsidP="00695955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033465A6" w14:textId="0C2C3F2A" w:rsidR="00580D0E" w:rsidRDefault="00580D0E" w:rsidP="00695955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187FE808" w14:textId="77777777" w:rsidR="00580D0E" w:rsidRPr="0073374C" w:rsidRDefault="00580D0E" w:rsidP="00695955">
    <w:pPr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9094383"/>
    <w:multiLevelType w:val="hybridMultilevel"/>
    <w:tmpl w:val="47840156"/>
    <w:lvl w:ilvl="0" w:tplc="AEF2F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5C3160"/>
    <w:multiLevelType w:val="multilevel"/>
    <w:tmpl w:val="824E834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2A30824"/>
    <w:multiLevelType w:val="hybridMultilevel"/>
    <w:tmpl w:val="2E2806A0"/>
    <w:lvl w:ilvl="0" w:tplc="8C18F9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AB925AE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7A57FE"/>
    <w:multiLevelType w:val="hybridMultilevel"/>
    <w:tmpl w:val="07A22B1E"/>
    <w:lvl w:ilvl="0" w:tplc="E71A4FF8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E877DE4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42655B8E"/>
    <w:multiLevelType w:val="hybridMultilevel"/>
    <w:tmpl w:val="44E8CA7E"/>
    <w:lvl w:ilvl="0" w:tplc="DA847FA2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3879AE"/>
    <w:multiLevelType w:val="hybridMultilevel"/>
    <w:tmpl w:val="3ED26586"/>
    <w:lvl w:ilvl="0" w:tplc="DA847FA2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146537"/>
    <w:multiLevelType w:val="multilevel"/>
    <w:tmpl w:val="D6063A5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8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59AD7D08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BC10A4"/>
    <w:multiLevelType w:val="hybridMultilevel"/>
    <w:tmpl w:val="DE841F30"/>
    <w:lvl w:ilvl="0" w:tplc="9DFA1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126320C"/>
    <w:multiLevelType w:val="hybridMultilevel"/>
    <w:tmpl w:val="12ACB6E6"/>
    <w:lvl w:ilvl="0" w:tplc="705A94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665C1C30"/>
    <w:multiLevelType w:val="hybridMultilevel"/>
    <w:tmpl w:val="1234B372"/>
    <w:lvl w:ilvl="0" w:tplc="E544FA9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8" w15:restartNumberingAfterBreak="0">
    <w:nsid w:val="66BC08A5"/>
    <w:multiLevelType w:val="hybridMultilevel"/>
    <w:tmpl w:val="93C2E07C"/>
    <w:lvl w:ilvl="0" w:tplc="89D88AD4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1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1"/>
  </w:num>
  <w:num w:numId="12">
    <w:abstractNumId w:val="20"/>
  </w:num>
  <w:num w:numId="13">
    <w:abstractNumId w:val="47"/>
  </w:num>
  <w:num w:numId="14">
    <w:abstractNumId w:val="27"/>
  </w:num>
  <w:num w:numId="15">
    <w:abstractNumId w:val="33"/>
  </w:num>
  <w:num w:numId="16">
    <w:abstractNumId w:val="50"/>
  </w:num>
  <w:num w:numId="17">
    <w:abstractNumId w:val="51"/>
  </w:num>
  <w:num w:numId="18">
    <w:abstractNumId w:val="16"/>
  </w:num>
  <w:num w:numId="19">
    <w:abstractNumId w:val="12"/>
  </w:num>
  <w:num w:numId="20">
    <w:abstractNumId w:val="24"/>
  </w:num>
  <w:num w:numId="21">
    <w:abstractNumId w:val="46"/>
  </w:num>
  <w:num w:numId="22">
    <w:abstractNumId w:val="38"/>
  </w:num>
  <w:num w:numId="23">
    <w:abstractNumId w:val="53"/>
  </w:num>
  <w:num w:numId="24">
    <w:abstractNumId w:val="34"/>
  </w:num>
  <w:num w:numId="25">
    <w:abstractNumId w:val="13"/>
  </w:num>
  <w:num w:numId="26">
    <w:abstractNumId w:val="42"/>
  </w:num>
  <w:num w:numId="27">
    <w:abstractNumId w:val="15"/>
  </w:num>
  <w:num w:numId="28">
    <w:abstractNumId w:val="17"/>
  </w:num>
  <w:num w:numId="29">
    <w:abstractNumId w:val="35"/>
  </w:num>
  <w:num w:numId="30">
    <w:abstractNumId w:val="14"/>
  </w:num>
  <w:num w:numId="31">
    <w:abstractNumId w:val="49"/>
  </w:num>
  <w:num w:numId="32">
    <w:abstractNumId w:val="21"/>
  </w:num>
  <w:num w:numId="33">
    <w:abstractNumId w:val="30"/>
  </w:num>
  <w:num w:numId="34">
    <w:abstractNumId w:val="54"/>
  </w:num>
  <w:num w:numId="35">
    <w:abstractNumId w:val="39"/>
  </w:num>
  <w:num w:numId="36">
    <w:abstractNumId w:val="45"/>
  </w:num>
  <w:num w:numId="37">
    <w:abstractNumId w:val="26"/>
  </w:num>
  <w:num w:numId="38">
    <w:abstractNumId w:val="37"/>
  </w:num>
  <w:num w:numId="39">
    <w:abstractNumId w:val="52"/>
  </w:num>
  <w:num w:numId="40">
    <w:abstractNumId w:val="22"/>
  </w:num>
  <w:num w:numId="41">
    <w:abstractNumId w:val="32"/>
  </w:num>
  <w:num w:numId="42">
    <w:abstractNumId w:val="48"/>
  </w:num>
  <w:num w:numId="43">
    <w:abstractNumId w:val="11"/>
  </w:num>
  <w:num w:numId="44">
    <w:abstractNumId w:val="10"/>
  </w:num>
  <w:num w:numId="45">
    <w:abstractNumId w:val="25"/>
  </w:num>
  <w:num w:numId="46">
    <w:abstractNumId w:val="6"/>
  </w:num>
  <w:num w:numId="47">
    <w:abstractNumId w:val="28"/>
  </w:num>
  <w:num w:numId="48">
    <w:abstractNumId w:val="23"/>
  </w:num>
  <w:num w:numId="49">
    <w:abstractNumId w:val="18"/>
  </w:num>
  <w:num w:numId="50">
    <w:abstractNumId w:val="40"/>
  </w:num>
  <w:num w:numId="51">
    <w:abstractNumId w:val="29"/>
  </w:num>
  <w:num w:numId="52">
    <w:abstractNumId w:val="44"/>
  </w:num>
  <w:num w:numId="53">
    <w:abstractNumId w:val="19"/>
  </w:num>
  <w:num w:numId="54">
    <w:abstractNumId w:val="36"/>
  </w:num>
  <w:num w:numId="55">
    <w:abstractNumId w:val="41"/>
  </w:num>
  <w:num w:numId="56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A18"/>
    <w:rsid w:val="00000DA8"/>
    <w:rsid w:val="00000EE5"/>
    <w:rsid w:val="000011DD"/>
    <w:rsid w:val="00001210"/>
    <w:rsid w:val="000015CF"/>
    <w:rsid w:val="0000200C"/>
    <w:rsid w:val="00002492"/>
    <w:rsid w:val="0000290A"/>
    <w:rsid w:val="00002D9B"/>
    <w:rsid w:val="00002ED5"/>
    <w:rsid w:val="00003047"/>
    <w:rsid w:val="000030B1"/>
    <w:rsid w:val="0000330E"/>
    <w:rsid w:val="000035D8"/>
    <w:rsid w:val="000038FA"/>
    <w:rsid w:val="00003B2D"/>
    <w:rsid w:val="00003F94"/>
    <w:rsid w:val="00004185"/>
    <w:rsid w:val="000041A2"/>
    <w:rsid w:val="000041DD"/>
    <w:rsid w:val="000044DD"/>
    <w:rsid w:val="00004847"/>
    <w:rsid w:val="000049C2"/>
    <w:rsid w:val="00004A99"/>
    <w:rsid w:val="00004D33"/>
    <w:rsid w:val="00004E7D"/>
    <w:rsid w:val="00004F42"/>
    <w:rsid w:val="00005218"/>
    <w:rsid w:val="0000525E"/>
    <w:rsid w:val="0000541D"/>
    <w:rsid w:val="000056CB"/>
    <w:rsid w:val="00005C69"/>
    <w:rsid w:val="00005C96"/>
    <w:rsid w:val="0000605F"/>
    <w:rsid w:val="0000611E"/>
    <w:rsid w:val="00006347"/>
    <w:rsid w:val="00006520"/>
    <w:rsid w:val="00006531"/>
    <w:rsid w:val="00006571"/>
    <w:rsid w:val="000068DA"/>
    <w:rsid w:val="00006BAD"/>
    <w:rsid w:val="0000720D"/>
    <w:rsid w:val="000072EF"/>
    <w:rsid w:val="0000743A"/>
    <w:rsid w:val="00007CEB"/>
    <w:rsid w:val="0001028D"/>
    <w:rsid w:val="0001054B"/>
    <w:rsid w:val="00010892"/>
    <w:rsid w:val="00010C4C"/>
    <w:rsid w:val="00010E81"/>
    <w:rsid w:val="0001130C"/>
    <w:rsid w:val="0001156F"/>
    <w:rsid w:val="00011992"/>
    <w:rsid w:val="00011B79"/>
    <w:rsid w:val="00012526"/>
    <w:rsid w:val="00012C9B"/>
    <w:rsid w:val="0001354F"/>
    <w:rsid w:val="00013673"/>
    <w:rsid w:val="00013DC9"/>
    <w:rsid w:val="00013E15"/>
    <w:rsid w:val="00013F04"/>
    <w:rsid w:val="0001459C"/>
    <w:rsid w:val="00014BF9"/>
    <w:rsid w:val="00014BFA"/>
    <w:rsid w:val="00014D0F"/>
    <w:rsid w:val="0001512B"/>
    <w:rsid w:val="000154F7"/>
    <w:rsid w:val="00015525"/>
    <w:rsid w:val="00015846"/>
    <w:rsid w:val="00015B11"/>
    <w:rsid w:val="00015EE9"/>
    <w:rsid w:val="000164B9"/>
    <w:rsid w:val="00017786"/>
    <w:rsid w:val="00017B1F"/>
    <w:rsid w:val="00017B35"/>
    <w:rsid w:val="00017BDE"/>
    <w:rsid w:val="00017C87"/>
    <w:rsid w:val="00017D44"/>
    <w:rsid w:val="000207FE"/>
    <w:rsid w:val="00020980"/>
    <w:rsid w:val="00020ABE"/>
    <w:rsid w:val="00020BB8"/>
    <w:rsid w:val="00021140"/>
    <w:rsid w:val="00021283"/>
    <w:rsid w:val="00021715"/>
    <w:rsid w:val="00021A1B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4F0D"/>
    <w:rsid w:val="00025028"/>
    <w:rsid w:val="000255D9"/>
    <w:rsid w:val="00025A51"/>
    <w:rsid w:val="000261F0"/>
    <w:rsid w:val="00026348"/>
    <w:rsid w:val="0002675E"/>
    <w:rsid w:val="0002688C"/>
    <w:rsid w:val="00026CE0"/>
    <w:rsid w:val="00026F42"/>
    <w:rsid w:val="00027504"/>
    <w:rsid w:val="00027531"/>
    <w:rsid w:val="00027717"/>
    <w:rsid w:val="00027F78"/>
    <w:rsid w:val="00027F91"/>
    <w:rsid w:val="00027FFE"/>
    <w:rsid w:val="00030249"/>
    <w:rsid w:val="0003025F"/>
    <w:rsid w:val="0003026C"/>
    <w:rsid w:val="0003031C"/>
    <w:rsid w:val="00030367"/>
    <w:rsid w:val="00030A73"/>
    <w:rsid w:val="00030C00"/>
    <w:rsid w:val="00030D2D"/>
    <w:rsid w:val="00030E4F"/>
    <w:rsid w:val="00031A2A"/>
    <w:rsid w:val="00031CC0"/>
    <w:rsid w:val="00031EBA"/>
    <w:rsid w:val="000324E8"/>
    <w:rsid w:val="0003286A"/>
    <w:rsid w:val="00032962"/>
    <w:rsid w:val="00032AF3"/>
    <w:rsid w:val="00032CBE"/>
    <w:rsid w:val="00032EE7"/>
    <w:rsid w:val="00032F89"/>
    <w:rsid w:val="00033666"/>
    <w:rsid w:val="00033A34"/>
    <w:rsid w:val="00033E87"/>
    <w:rsid w:val="00033FA6"/>
    <w:rsid w:val="0003409F"/>
    <w:rsid w:val="00034305"/>
    <w:rsid w:val="0003440C"/>
    <w:rsid w:val="00034E81"/>
    <w:rsid w:val="00034FD3"/>
    <w:rsid w:val="00035149"/>
    <w:rsid w:val="00035452"/>
    <w:rsid w:val="000355ED"/>
    <w:rsid w:val="00035EC1"/>
    <w:rsid w:val="00036167"/>
    <w:rsid w:val="000361F1"/>
    <w:rsid w:val="0003669F"/>
    <w:rsid w:val="0003683B"/>
    <w:rsid w:val="00036A62"/>
    <w:rsid w:val="00036AB3"/>
    <w:rsid w:val="00036F26"/>
    <w:rsid w:val="00036F9C"/>
    <w:rsid w:val="00037470"/>
    <w:rsid w:val="00037B9F"/>
    <w:rsid w:val="00040184"/>
    <w:rsid w:val="00040355"/>
    <w:rsid w:val="000407B9"/>
    <w:rsid w:val="000409F8"/>
    <w:rsid w:val="00040D11"/>
    <w:rsid w:val="00040EF6"/>
    <w:rsid w:val="00040FE5"/>
    <w:rsid w:val="00041133"/>
    <w:rsid w:val="0004121E"/>
    <w:rsid w:val="000412FC"/>
    <w:rsid w:val="000412FD"/>
    <w:rsid w:val="00041457"/>
    <w:rsid w:val="000416A8"/>
    <w:rsid w:val="00041A2B"/>
    <w:rsid w:val="00041B09"/>
    <w:rsid w:val="00042012"/>
    <w:rsid w:val="00042379"/>
    <w:rsid w:val="000424F0"/>
    <w:rsid w:val="00042FE1"/>
    <w:rsid w:val="000433CB"/>
    <w:rsid w:val="00043722"/>
    <w:rsid w:val="00043956"/>
    <w:rsid w:val="00043AB4"/>
    <w:rsid w:val="00043CDD"/>
    <w:rsid w:val="000441FB"/>
    <w:rsid w:val="000442DF"/>
    <w:rsid w:val="0004447D"/>
    <w:rsid w:val="00044A13"/>
    <w:rsid w:val="00044A95"/>
    <w:rsid w:val="00044C18"/>
    <w:rsid w:val="0004529C"/>
    <w:rsid w:val="0004558F"/>
    <w:rsid w:val="0004562B"/>
    <w:rsid w:val="000458D2"/>
    <w:rsid w:val="00045B6B"/>
    <w:rsid w:val="00045EC1"/>
    <w:rsid w:val="00046344"/>
    <w:rsid w:val="00046C81"/>
    <w:rsid w:val="0004734A"/>
    <w:rsid w:val="0004736A"/>
    <w:rsid w:val="00047691"/>
    <w:rsid w:val="00047697"/>
    <w:rsid w:val="00047D99"/>
    <w:rsid w:val="00047F49"/>
    <w:rsid w:val="00050C9F"/>
    <w:rsid w:val="00050D30"/>
    <w:rsid w:val="00050E23"/>
    <w:rsid w:val="00050FE0"/>
    <w:rsid w:val="0005107F"/>
    <w:rsid w:val="0005108A"/>
    <w:rsid w:val="0005138F"/>
    <w:rsid w:val="000518E7"/>
    <w:rsid w:val="00051955"/>
    <w:rsid w:val="0005196C"/>
    <w:rsid w:val="0005220B"/>
    <w:rsid w:val="00052AD8"/>
    <w:rsid w:val="00052BDC"/>
    <w:rsid w:val="00052D1D"/>
    <w:rsid w:val="000530C6"/>
    <w:rsid w:val="00053159"/>
    <w:rsid w:val="00053247"/>
    <w:rsid w:val="000532F4"/>
    <w:rsid w:val="00053624"/>
    <w:rsid w:val="00053698"/>
    <w:rsid w:val="000541C9"/>
    <w:rsid w:val="000543C5"/>
    <w:rsid w:val="000549DF"/>
    <w:rsid w:val="00054DA4"/>
    <w:rsid w:val="00054DEC"/>
    <w:rsid w:val="000550F6"/>
    <w:rsid w:val="0005555F"/>
    <w:rsid w:val="00055674"/>
    <w:rsid w:val="00055B5E"/>
    <w:rsid w:val="0005602B"/>
    <w:rsid w:val="0005686B"/>
    <w:rsid w:val="00056F88"/>
    <w:rsid w:val="00057D59"/>
    <w:rsid w:val="00057F7A"/>
    <w:rsid w:val="00060440"/>
    <w:rsid w:val="00060603"/>
    <w:rsid w:val="0006061C"/>
    <w:rsid w:val="0006079D"/>
    <w:rsid w:val="00060D8C"/>
    <w:rsid w:val="00061402"/>
    <w:rsid w:val="00061B47"/>
    <w:rsid w:val="00061C21"/>
    <w:rsid w:val="00062890"/>
    <w:rsid w:val="00062F98"/>
    <w:rsid w:val="00063256"/>
    <w:rsid w:val="00063928"/>
    <w:rsid w:val="00063A8F"/>
    <w:rsid w:val="00064280"/>
    <w:rsid w:val="00064514"/>
    <w:rsid w:val="00064EFC"/>
    <w:rsid w:val="0006500B"/>
    <w:rsid w:val="000654DA"/>
    <w:rsid w:val="00065859"/>
    <w:rsid w:val="00065947"/>
    <w:rsid w:val="00065DB2"/>
    <w:rsid w:val="00066054"/>
    <w:rsid w:val="00066139"/>
    <w:rsid w:val="0006613E"/>
    <w:rsid w:val="000665AA"/>
    <w:rsid w:val="000667DC"/>
    <w:rsid w:val="000669B6"/>
    <w:rsid w:val="00066A49"/>
    <w:rsid w:val="00066DFB"/>
    <w:rsid w:val="00067534"/>
    <w:rsid w:val="000675E2"/>
    <w:rsid w:val="000702D5"/>
    <w:rsid w:val="00070A3B"/>
    <w:rsid w:val="00070B95"/>
    <w:rsid w:val="0007131B"/>
    <w:rsid w:val="00071457"/>
    <w:rsid w:val="000717FA"/>
    <w:rsid w:val="00071937"/>
    <w:rsid w:val="000719F0"/>
    <w:rsid w:val="00071B82"/>
    <w:rsid w:val="00071CC1"/>
    <w:rsid w:val="000720AD"/>
    <w:rsid w:val="0007243C"/>
    <w:rsid w:val="000724DD"/>
    <w:rsid w:val="0007281F"/>
    <w:rsid w:val="00072C19"/>
    <w:rsid w:val="0007303C"/>
    <w:rsid w:val="0007315B"/>
    <w:rsid w:val="0007333A"/>
    <w:rsid w:val="00073379"/>
    <w:rsid w:val="000735E5"/>
    <w:rsid w:val="00074041"/>
    <w:rsid w:val="0007409F"/>
    <w:rsid w:val="00074285"/>
    <w:rsid w:val="000742E4"/>
    <w:rsid w:val="0007457F"/>
    <w:rsid w:val="0007469B"/>
    <w:rsid w:val="00074B3F"/>
    <w:rsid w:val="00074F99"/>
    <w:rsid w:val="000752E0"/>
    <w:rsid w:val="00075A91"/>
    <w:rsid w:val="000764FA"/>
    <w:rsid w:val="0007657C"/>
    <w:rsid w:val="000765FC"/>
    <w:rsid w:val="000769B3"/>
    <w:rsid w:val="00076A81"/>
    <w:rsid w:val="0007724E"/>
    <w:rsid w:val="000773AD"/>
    <w:rsid w:val="000777CE"/>
    <w:rsid w:val="0007780D"/>
    <w:rsid w:val="00077C3C"/>
    <w:rsid w:val="00077C4C"/>
    <w:rsid w:val="00077D38"/>
    <w:rsid w:val="00077EE8"/>
    <w:rsid w:val="00080164"/>
    <w:rsid w:val="00080301"/>
    <w:rsid w:val="00080304"/>
    <w:rsid w:val="00080550"/>
    <w:rsid w:val="00080709"/>
    <w:rsid w:val="000807AC"/>
    <w:rsid w:val="00080D76"/>
    <w:rsid w:val="00080EA7"/>
    <w:rsid w:val="00080F95"/>
    <w:rsid w:val="00081072"/>
    <w:rsid w:val="000812DC"/>
    <w:rsid w:val="000815E1"/>
    <w:rsid w:val="000815FE"/>
    <w:rsid w:val="000817C0"/>
    <w:rsid w:val="00081876"/>
    <w:rsid w:val="00081978"/>
    <w:rsid w:val="00081A59"/>
    <w:rsid w:val="0008205A"/>
    <w:rsid w:val="00082195"/>
    <w:rsid w:val="000827EB"/>
    <w:rsid w:val="00082ABC"/>
    <w:rsid w:val="00082F96"/>
    <w:rsid w:val="00083276"/>
    <w:rsid w:val="00083A6D"/>
    <w:rsid w:val="00084404"/>
    <w:rsid w:val="00084BCE"/>
    <w:rsid w:val="00084C20"/>
    <w:rsid w:val="00084F47"/>
    <w:rsid w:val="000851A5"/>
    <w:rsid w:val="00085314"/>
    <w:rsid w:val="00085471"/>
    <w:rsid w:val="00085A47"/>
    <w:rsid w:val="00085EA5"/>
    <w:rsid w:val="00086268"/>
    <w:rsid w:val="0008634C"/>
    <w:rsid w:val="000869C9"/>
    <w:rsid w:val="00086B4C"/>
    <w:rsid w:val="00086E02"/>
    <w:rsid w:val="00086F40"/>
    <w:rsid w:val="000870AC"/>
    <w:rsid w:val="0008740C"/>
    <w:rsid w:val="0008752A"/>
    <w:rsid w:val="0008782A"/>
    <w:rsid w:val="00087B59"/>
    <w:rsid w:val="00087C0D"/>
    <w:rsid w:val="00087D7E"/>
    <w:rsid w:val="00090162"/>
    <w:rsid w:val="00090A66"/>
    <w:rsid w:val="00090E2F"/>
    <w:rsid w:val="000912BA"/>
    <w:rsid w:val="00091711"/>
    <w:rsid w:val="0009192B"/>
    <w:rsid w:val="00091F91"/>
    <w:rsid w:val="00092746"/>
    <w:rsid w:val="00092C1D"/>
    <w:rsid w:val="00092E69"/>
    <w:rsid w:val="00093439"/>
    <w:rsid w:val="000934C6"/>
    <w:rsid w:val="000935EA"/>
    <w:rsid w:val="000936CF"/>
    <w:rsid w:val="0009375E"/>
    <w:rsid w:val="00093B8F"/>
    <w:rsid w:val="00093E02"/>
    <w:rsid w:val="00093E11"/>
    <w:rsid w:val="000940CE"/>
    <w:rsid w:val="0009463F"/>
    <w:rsid w:val="00094872"/>
    <w:rsid w:val="00094DCF"/>
    <w:rsid w:val="00094EC4"/>
    <w:rsid w:val="00095136"/>
    <w:rsid w:val="00095859"/>
    <w:rsid w:val="00095A61"/>
    <w:rsid w:val="00095BF4"/>
    <w:rsid w:val="0009652D"/>
    <w:rsid w:val="000965DD"/>
    <w:rsid w:val="00096E31"/>
    <w:rsid w:val="00096F03"/>
    <w:rsid w:val="0009759D"/>
    <w:rsid w:val="00097D74"/>
    <w:rsid w:val="00097F85"/>
    <w:rsid w:val="000A00DF"/>
    <w:rsid w:val="000A0481"/>
    <w:rsid w:val="000A0501"/>
    <w:rsid w:val="000A0847"/>
    <w:rsid w:val="000A09A4"/>
    <w:rsid w:val="000A0F2C"/>
    <w:rsid w:val="000A0F9C"/>
    <w:rsid w:val="000A128B"/>
    <w:rsid w:val="000A14D2"/>
    <w:rsid w:val="000A1899"/>
    <w:rsid w:val="000A1F4B"/>
    <w:rsid w:val="000A2037"/>
    <w:rsid w:val="000A21EF"/>
    <w:rsid w:val="000A248B"/>
    <w:rsid w:val="000A275F"/>
    <w:rsid w:val="000A2C98"/>
    <w:rsid w:val="000A2E0E"/>
    <w:rsid w:val="000A2F8F"/>
    <w:rsid w:val="000A2FBB"/>
    <w:rsid w:val="000A2FED"/>
    <w:rsid w:val="000A3386"/>
    <w:rsid w:val="000A3510"/>
    <w:rsid w:val="000A39A0"/>
    <w:rsid w:val="000A3A7D"/>
    <w:rsid w:val="000A3C98"/>
    <w:rsid w:val="000A44D1"/>
    <w:rsid w:val="000A4546"/>
    <w:rsid w:val="000A460C"/>
    <w:rsid w:val="000A4840"/>
    <w:rsid w:val="000A4922"/>
    <w:rsid w:val="000A50A6"/>
    <w:rsid w:val="000A5204"/>
    <w:rsid w:val="000A55C9"/>
    <w:rsid w:val="000A5859"/>
    <w:rsid w:val="000A618C"/>
    <w:rsid w:val="000A6320"/>
    <w:rsid w:val="000A6550"/>
    <w:rsid w:val="000A65A7"/>
    <w:rsid w:val="000A683F"/>
    <w:rsid w:val="000A69B8"/>
    <w:rsid w:val="000A6E14"/>
    <w:rsid w:val="000A6EFF"/>
    <w:rsid w:val="000A74EE"/>
    <w:rsid w:val="000A75AF"/>
    <w:rsid w:val="000A7D6E"/>
    <w:rsid w:val="000B02C7"/>
    <w:rsid w:val="000B034E"/>
    <w:rsid w:val="000B04CD"/>
    <w:rsid w:val="000B0852"/>
    <w:rsid w:val="000B0890"/>
    <w:rsid w:val="000B268D"/>
    <w:rsid w:val="000B298C"/>
    <w:rsid w:val="000B2B58"/>
    <w:rsid w:val="000B2C33"/>
    <w:rsid w:val="000B2E96"/>
    <w:rsid w:val="000B2F18"/>
    <w:rsid w:val="000B2F7C"/>
    <w:rsid w:val="000B2F95"/>
    <w:rsid w:val="000B3834"/>
    <w:rsid w:val="000B395E"/>
    <w:rsid w:val="000B3BD9"/>
    <w:rsid w:val="000B3C2B"/>
    <w:rsid w:val="000B41B4"/>
    <w:rsid w:val="000B460D"/>
    <w:rsid w:val="000B477D"/>
    <w:rsid w:val="000B4990"/>
    <w:rsid w:val="000B4E38"/>
    <w:rsid w:val="000B4F05"/>
    <w:rsid w:val="000B545B"/>
    <w:rsid w:val="000B548D"/>
    <w:rsid w:val="000B54FA"/>
    <w:rsid w:val="000B5510"/>
    <w:rsid w:val="000B5591"/>
    <w:rsid w:val="000B5870"/>
    <w:rsid w:val="000B58CC"/>
    <w:rsid w:val="000B5E55"/>
    <w:rsid w:val="000B6151"/>
    <w:rsid w:val="000B638E"/>
    <w:rsid w:val="000B67ED"/>
    <w:rsid w:val="000B6803"/>
    <w:rsid w:val="000B695F"/>
    <w:rsid w:val="000B6BA1"/>
    <w:rsid w:val="000B720E"/>
    <w:rsid w:val="000B7365"/>
    <w:rsid w:val="000B7699"/>
    <w:rsid w:val="000B7AE5"/>
    <w:rsid w:val="000B7D02"/>
    <w:rsid w:val="000C0004"/>
    <w:rsid w:val="000C021A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60C"/>
    <w:rsid w:val="000C19C5"/>
    <w:rsid w:val="000C19D8"/>
    <w:rsid w:val="000C1AFD"/>
    <w:rsid w:val="000C1B88"/>
    <w:rsid w:val="000C1C2B"/>
    <w:rsid w:val="000C1D59"/>
    <w:rsid w:val="000C1FE9"/>
    <w:rsid w:val="000C265E"/>
    <w:rsid w:val="000C2AA3"/>
    <w:rsid w:val="000C2D16"/>
    <w:rsid w:val="000C2EF0"/>
    <w:rsid w:val="000C33F6"/>
    <w:rsid w:val="000C3768"/>
    <w:rsid w:val="000C3AA9"/>
    <w:rsid w:val="000C3BE3"/>
    <w:rsid w:val="000C41C8"/>
    <w:rsid w:val="000C422B"/>
    <w:rsid w:val="000C424B"/>
    <w:rsid w:val="000C44C8"/>
    <w:rsid w:val="000C4E55"/>
    <w:rsid w:val="000C4F84"/>
    <w:rsid w:val="000C5080"/>
    <w:rsid w:val="000C5125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4E6"/>
    <w:rsid w:val="000C77E5"/>
    <w:rsid w:val="000C7F2A"/>
    <w:rsid w:val="000D0509"/>
    <w:rsid w:val="000D07C0"/>
    <w:rsid w:val="000D0864"/>
    <w:rsid w:val="000D0920"/>
    <w:rsid w:val="000D09EB"/>
    <w:rsid w:val="000D0BE4"/>
    <w:rsid w:val="000D17AF"/>
    <w:rsid w:val="000D19BC"/>
    <w:rsid w:val="000D1F3C"/>
    <w:rsid w:val="000D228A"/>
    <w:rsid w:val="000D22E1"/>
    <w:rsid w:val="000D2755"/>
    <w:rsid w:val="000D3589"/>
    <w:rsid w:val="000D36AE"/>
    <w:rsid w:val="000D389C"/>
    <w:rsid w:val="000D38BF"/>
    <w:rsid w:val="000D3940"/>
    <w:rsid w:val="000D402E"/>
    <w:rsid w:val="000D41AA"/>
    <w:rsid w:val="000D4886"/>
    <w:rsid w:val="000D4CF1"/>
    <w:rsid w:val="000D4EFE"/>
    <w:rsid w:val="000D524B"/>
    <w:rsid w:val="000D5807"/>
    <w:rsid w:val="000D59D4"/>
    <w:rsid w:val="000D5C78"/>
    <w:rsid w:val="000D5C8D"/>
    <w:rsid w:val="000D5D07"/>
    <w:rsid w:val="000D64FD"/>
    <w:rsid w:val="000D66A6"/>
    <w:rsid w:val="000D6776"/>
    <w:rsid w:val="000D6881"/>
    <w:rsid w:val="000D714D"/>
    <w:rsid w:val="000D7280"/>
    <w:rsid w:val="000D7936"/>
    <w:rsid w:val="000E0191"/>
    <w:rsid w:val="000E041D"/>
    <w:rsid w:val="000E0423"/>
    <w:rsid w:val="000E04D5"/>
    <w:rsid w:val="000E06F2"/>
    <w:rsid w:val="000E0E9F"/>
    <w:rsid w:val="000E0EC0"/>
    <w:rsid w:val="000E1E23"/>
    <w:rsid w:val="000E235D"/>
    <w:rsid w:val="000E27AF"/>
    <w:rsid w:val="000E28CA"/>
    <w:rsid w:val="000E30CA"/>
    <w:rsid w:val="000E32B0"/>
    <w:rsid w:val="000E3D5A"/>
    <w:rsid w:val="000E3ECF"/>
    <w:rsid w:val="000E453D"/>
    <w:rsid w:val="000E4E83"/>
    <w:rsid w:val="000E5056"/>
    <w:rsid w:val="000E56E0"/>
    <w:rsid w:val="000E571C"/>
    <w:rsid w:val="000E57F1"/>
    <w:rsid w:val="000E5A8D"/>
    <w:rsid w:val="000E5D73"/>
    <w:rsid w:val="000E6423"/>
    <w:rsid w:val="000E689A"/>
    <w:rsid w:val="000E6C3B"/>
    <w:rsid w:val="000E7558"/>
    <w:rsid w:val="000E77CE"/>
    <w:rsid w:val="000E7B16"/>
    <w:rsid w:val="000E7B5E"/>
    <w:rsid w:val="000E7D6C"/>
    <w:rsid w:val="000E7D80"/>
    <w:rsid w:val="000E7E80"/>
    <w:rsid w:val="000E7EA7"/>
    <w:rsid w:val="000F03EB"/>
    <w:rsid w:val="000F09D9"/>
    <w:rsid w:val="000F1359"/>
    <w:rsid w:val="000F1BEC"/>
    <w:rsid w:val="000F1F5D"/>
    <w:rsid w:val="000F28CD"/>
    <w:rsid w:val="000F295F"/>
    <w:rsid w:val="000F29EF"/>
    <w:rsid w:val="000F327C"/>
    <w:rsid w:val="000F39AB"/>
    <w:rsid w:val="000F3DCF"/>
    <w:rsid w:val="000F42A3"/>
    <w:rsid w:val="000F460C"/>
    <w:rsid w:val="000F46D1"/>
    <w:rsid w:val="000F499C"/>
    <w:rsid w:val="000F4F27"/>
    <w:rsid w:val="000F5784"/>
    <w:rsid w:val="000F5A07"/>
    <w:rsid w:val="000F5D11"/>
    <w:rsid w:val="000F60B5"/>
    <w:rsid w:val="000F6C22"/>
    <w:rsid w:val="000F6C2A"/>
    <w:rsid w:val="000F714A"/>
    <w:rsid w:val="000F71D3"/>
    <w:rsid w:val="000F7357"/>
    <w:rsid w:val="000F7489"/>
    <w:rsid w:val="000F7504"/>
    <w:rsid w:val="000F75E3"/>
    <w:rsid w:val="000F7604"/>
    <w:rsid w:val="000F77E8"/>
    <w:rsid w:val="000F7D05"/>
    <w:rsid w:val="000F7DA1"/>
    <w:rsid w:val="001003A3"/>
    <w:rsid w:val="001006DA"/>
    <w:rsid w:val="00100724"/>
    <w:rsid w:val="001007EA"/>
    <w:rsid w:val="001008A1"/>
    <w:rsid w:val="001008C2"/>
    <w:rsid w:val="0010090A"/>
    <w:rsid w:val="00100A0F"/>
    <w:rsid w:val="00100B91"/>
    <w:rsid w:val="00100BDB"/>
    <w:rsid w:val="00100E1F"/>
    <w:rsid w:val="00100FE1"/>
    <w:rsid w:val="00101169"/>
    <w:rsid w:val="001013DA"/>
    <w:rsid w:val="00101478"/>
    <w:rsid w:val="00101592"/>
    <w:rsid w:val="00101E0A"/>
    <w:rsid w:val="001029BD"/>
    <w:rsid w:val="00102A14"/>
    <w:rsid w:val="00102B35"/>
    <w:rsid w:val="0010353F"/>
    <w:rsid w:val="00103E8C"/>
    <w:rsid w:val="00104EAD"/>
    <w:rsid w:val="00104FBD"/>
    <w:rsid w:val="001051D1"/>
    <w:rsid w:val="001052FE"/>
    <w:rsid w:val="00105444"/>
    <w:rsid w:val="00105678"/>
    <w:rsid w:val="0010589C"/>
    <w:rsid w:val="00105967"/>
    <w:rsid w:val="00105AB3"/>
    <w:rsid w:val="00105B00"/>
    <w:rsid w:val="00105B2C"/>
    <w:rsid w:val="00105B60"/>
    <w:rsid w:val="00106637"/>
    <w:rsid w:val="00106771"/>
    <w:rsid w:val="00106991"/>
    <w:rsid w:val="00106ED0"/>
    <w:rsid w:val="00107752"/>
    <w:rsid w:val="00110335"/>
    <w:rsid w:val="001103FB"/>
    <w:rsid w:val="00110772"/>
    <w:rsid w:val="00110A90"/>
    <w:rsid w:val="0011173A"/>
    <w:rsid w:val="00111BF9"/>
    <w:rsid w:val="00111F9F"/>
    <w:rsid w:val="0011209C"/>
    <w:rsid w:val="00112984"/>
    <w:rsid w:val="00112C2A"/>
    <w:rsid w:val="00113149"/>
    <w:rsid w:val="0011314D"/>
    <w:rsid w:val="00113313"/>
    <w:rsid w:val="0011387D"/>
    <w:rsid w:val="00113A5C"/>
    <w:rsid w:val="00113B6D"/>
    <w:rsid w:val="0011438F"/>
    <w:rsid w:val="0011479E"/>
    <w:rsid w:val="00114BB5"/>
    <w:rsid w:val="00114CA1"/>
    <w:rsid w:val="0011505B"/>
    <w:rsid w:val="001150FA"/>
    <w:rsid w:val="0011535B"/>
    <w:rsid w:val="001156F4"/>
    <w:rsid w:val="00115AE7"/>
    <w:rsid w:val="00115B5A"/>
    <w:rsid w:val="00115BF5"/>
    <w:rsid w:val="0011642D"/>
    <w:rsid w:val="00116580"/>
    <w:rsid w:val="001168DD"/>
    <w:rsid w:val="00116D94"/>
    <w:rsid w:val="00116DDB"/>
    <w:rsid w:val="00116EF0"/>
    <w:rsid w:val="00117294"/>
    <w:rsid w:val="00117800"/>
    <w:rsid w:val="00117A48"/>
    <w:rsid w:val="00117E05"/>
    <w:rsid w:val="00120064"/>
    <w:rsid w:val="0012096A"/>
    <w:rsid w:val="00120C5B"/>
    <w:rsid w:val="00120E05"/>
    <w:rsid w:val="001211F7"/>
    <w:rsid w:val="001212D6"/>
    <w:rsid w:val="0012162E"/>
    <w:rsid w:val="001217D7"/>
    <w:rsid w:val="001218E2"/>
    <w:rsid w:val="00121C4C"/>
    <w:rsid w:val="00121F2D"/>
    <w:rsid w:val="00122564"/>
    <w:rsid w:val="001226A5"/>
    <w:rsid w:val="001229C3"/>
    <w:rsid w:val="00122BF0"/>
    <w:rsid w:val="00122FAE"/>
    <w:rsid w:val="0012313E"/>
    <w:rsid w:val="0012366D"/>
    <w:rsid w:val="00123681"/>
    <w:rsid w:val="001237B8"/>
    <w:rsid w:val="00123B42"/>
    <w:rsid w:val="00124538"/>
    <w:rsid w:val="00124556"/>
    <w:rsid w:val="00124963"/>
    <w:rsid w:val="001249F7"/>
    <w:rsid w:val="00125282"/>
    <w:rsid w:val="001254F9"/>
    <w:rsid w:val="00125792"/>
    <w:rsid w:val="00125845"/>
    <w:rsid w:val="00125BF9"/>
    <w:rsid w:val="00126188"/>
    <w:rsid w:val="001261FE"/>
    <w:rsid w:val="001266FA"/>
    <w:rsid w:val="00126A42"/>
    <w:rsid w:val="00126C69"/>
    <w:rsid w:val="00126E40"/>
    <w:rsid w:val="00126FCF"/>
    <w:rsid w:val="001271C0"/>
    <w:rsid w:val="00127EB5"/>
    <w:rsid w:val="00127EE3"/>
    <w:rsid w:val="0013093F"/>
    <w:rsid w:val="00130A82"/>
    <w:rsid w:val="001312A8"/>
    <w:rsid w:val="00131634"/>
    <w:rsid w:val="001316CF"/>
    <w:rsid w:val="001318B5"/>
    <w:rsid w:val="00131AF3"/>
    <w:rsid w:val="00131E59"/>
    <w:rsid w:val="00132318"/>
    <w:rsid w:val="001323A6"/>
    <w:rsid w:val="001323AE"/>
    <w:rsid w:val="001323F8"/>
    <w:rsid w:val="0013265C"/>
    <w:rsid w:val="00132D0D"/>
    <w:rsid w:val="00132D86"/>
    <w:rsid w:val="00132FEC"/>
    <w:rsid w:val="00133179"/>
    <w:rsid w:val="0013349B"/>
    <w:rsid w:val="00133837"/>
    <w:rsid w:val="001338E3"/>
    <w:rsid w:val="0013415D"/>
    <w:rsid w:val="001343F6"/>
    <w:rsid w:val="001344A0"/>
    <w:rsid w:val="00134AF8"/>
    <w:rsid w:val="00134DB0"/>
    <w:rsid w:val="00135419"/>
    <w:rsid w:val="001354A3"/>
    <w:rsid w:val="00135A10"/>
    <w:rsid w:val="00135B65"/>
    <w:rsid w:val="00135D8E"/>
    <w:rsid w:val="00135DE2"/>
    <w:rsid w:val="00136AAF"/>
    <w:rsid w:val="00136ACF"/>
    <w:rsid w:val="00136E51"/>
    <w:rsid w:val="00136EC2"/>
    <w:rsid w:val="001374DB"/>
    <w:rsid w:val="00137A6C"/>
    <w:rsid w:val="00137C16"/>
    <w:rsid w:val="00137E2D"/>
    <w:rsid w:val="00137EA8"/>
    <w:rsid w:val="00137F02"/>
    <w:rsid w:val="0014099B"/>
    <w:rsid w:val="00140C7C"/>
    <w:rsid w:val="001410FA"/>
    <w:rsid w:val="0014135E"/>
    <w:rsid w:val="00141781"/>
    <w:rsid w:val="00141E55"/>
    <w:rsid w:val="00141E68"/>
    <w:rsid w:val="001422C2"/>
    <w:rsid w:val="00142817"/>
    <w:rsid w:val="00142A89"/>
    <w:rsid w:val="00142AF2"/>
    <w:rsid w:val="00142B89"/>
    <w:rsid w:val="00142C73"/>
    <w:rsid w:val="00143166"/>
    <w:rsid w:val="00143336"/>
    <w:rsid w:val="00143531"/>
    <w:rsid w:val="00143542"/>
    <w:rsid w:val="0014381C"/>
    <w:rsid w:val="00143E8E"/>
    <w:rsid w:val="0014402E"/>
    <w:rsid w:val="0014410D"/>
    <w:rsid w:val="0014463B"/>
    <w:rsid w:val="0014488B"/>
    <w:rsid w:val="00144E52"/>
    <w:rsid w:val="001450C6"/>
    <w:rsid w:val="001450F1"/>
    <w:rsid w:val="001453F4"/>
    <w:rsid w:val="0014645C"/>
    <w:rsid w:val="001464FD"/>
    <w:rsid w:val="00146723"/>
    <w:rsid w:val="001471F8"/>
    <w:rsid w:val="00147DB1"/>
    <w:rsid w:val="001505E6"/>
    <w:rsid w:val="001506D1"/>
    <w:rsid w:val="001508E9"/>
    <w:rsid w:val="0015125E"/>
    <w:rsid w:val="001515E9"/>
    <w:rsid w:val="00151DFB"/>
    <w:rsid w:val="00151EF3"/>
    <w:rsid w:val="001526B2"/>
    <w:rsid w:val="001534CE"/>
    <w:rsid w:val="001537D5"/>
    <w:rsid w:val="00153A5C"/>
    <w:rsid w:val="0015410E"/>
    <w:rsid w:val="001543A0"/>
    <w:rsid w:val="001544AE"/>
    <w:rsid w:val="001547FA"/>
    <w:rsid w:val="00154955"/>
    <w:rsid w:val="00155622"/>
    <w:rsid w:val="001558D3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0D0C"/>
    <w:rsid w:val="00160DF9"/>
    <w:rsid w:val="00160E6D"/>
    <w:rsid w:val="00161098"/>
    <w:rsid w:val="00161347"/>
    <w:rsid w:val="0016143D"/>
    <w:rsid w:val="001614D2"/>
    <w:rsid w:val="001617A7"/>
    <w:rsid w:val="00161819"/>
    <w:rsid w:val="0016185A"/>
    <w:rsid w:val="00161BD5"/>
    <w:rsid w:val="00161E82"/>
    <w:rsid w:val="001623C6"/>
    <w:rsid w:val="001628F8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87F"/>
    <w:rsid w:val="00164A44"/>
    <w:rsid w:val="00164AF8"/>
    <w:rsid w:val="001654B3"/>
    <w:rsid w:val="001655DE"/>
    <w:rsid w:val="001656F8"/>
    <w:rsid w:val="001657EE"/>
    <w:rsid w:val="00165BB6"/>
    <w:rsid w:val="00165C3F"/>
    <w:rsid w:val="00165E00"/>
    <w:rsid w:val="00165E4B"/>
    <w:rsid w:val="0016609D"/>
    <w:rsid w:val="00166218"/>
    <w:rsid w:val="00166338"/>
    <w:rsid w:val="00166426"/>
    <w:rsid w:val="0016649C"/>
    <w:rsid w:val="00166548"/>
    <w:rsid w:val="00166953"/>
    <w:rsid w:val="00166BEC"/>
    <w:rsid w:val="00166CB4"/>
    <w:rsid w:val="001670F8"/>
    <w:rsid w:val="00167704"/>
    <w:rsid w:val="00167929"/>
    <w:rsid w:val="00167CE8"/>
    <w:rsid w:val="00167FB3"/>
    <w:rsid w:val="00170021"/>
    <w:rsid w:val="00170046"/>
    <w:rsid w:val="00170149"/>
    <w:rsid w:val="00170430"/>
    <w:rsid w:val="0017044C"/>
    <w:rsid w:val="0017048B"/>
    <w:rsid w:val="001704D4"/>
    <w:rsid w:val="00170B66"/>
    <w:rsid w:val="00170BBA"/>
    <w:rsid w:val="001713E6"/>
    <w:rsid w:val="00171AC4"/>
    <w:rsid w:val="00171FD6"/>
    <w:rsid w:val="001720B5"/>
    <w:rsid w:val="0017217F"/>
    <w:rsid w:val="001721A8"/>
    <w:rsid w:val="001721D4"/>
    <w:rsid w:val="0017260B"/>
    <w:rsid w:val="0017275A"/>
    <w:rsid w:val="00172817"/>
    <w:rsid w:val="001728C6"/>
    <w:rsid w:val="00172ADD"/>
    <w:rsid w:val="00172C2D"/>
    <w:rsid w:val="00172CCB"/>
    <w:rsid w:val="00172D13"/>
    <w:rsid w:val="001730F9"/>
    <w:rsid w:val="001735A6"/>
    <w:rsid w:val="00173829"/>
    <w:rsid w:val="00173A6C"/>
    <w:rsid w:val="00173D21"/>
    <w:rsid w:val="00173EE2"/>
    <w:rsid w:val="00173FBA"/>
    <w:rsid w:val="001742CD"/>
    <w:rsid w:val="001745D9"/>
    <w:rsid w:val="001745E9"/>
    <w:rsid w:val="00174702"/>
    <w:rsid w:val="001747E8"/>
    <w:rsid w:val="00174B4C"/>
    <w:rsid w:val="00174B6D"/>
    <w:rsid w:val="00174BCA"/>
    <w:rsid w:val="001753D7"/>
    <w:rsid w:val="0017550F"/>
    <w:rsid w:val="001755BC"/>
    <w:rsid w:val="001757A5"/>
    <w:rsid w:val="00175E78"/>
    <w:rsid w:val="001760D9"/>
    <w:rsid w:val="001762B8"/>
    <w:rsid w:val="00176352"/>
    <w:rsid w:val="0017648A"/>
    <w:rsid w:val="00176498"/>
    <w:rsid w:val="0017671D"/>
    <w:rsid w:val="00176F12"/>
    <w:rsid w:val="00176FB3"/>
    <w:rsid w:val="00177241"/>
    <w:rsid w:val="00177245"/>
    <w:rsid w:val="00177377"/>
    <w:rsid w:val="0017763C"/>
    <w:rsid w:val="00177D3D"/>
    <w:rsid w:val="0018001B"/>
    <w:rsid w:val="0018015A"/>
    <w:rsid w:val="00180730"/>
    <w:rsid w:val="001807C9"/>
    <w:rsid w:val="00180A0D"/>
    <w:rsid w:val="00180B3C"/>
    <w:rsid w:val="00180CC6"/>
    <w:rsid w:val="00180E7E"/>
    <w:rsid w:val="00181C25"/>
    <w:rsid w:val="00182696"/>
    <w:rsid w:val="00182A29"/>
    <w:rsid w:val="00182D60"/>
    <w:rsid w:val="00182FF5"/>
    <w:rsid w:val="00183126"/>
    <w:rsid w:val="0018335A"/>
    <w:rsid w:val="001833FD"/>
    <w:rsid w:val="00183409"/>
    <w:rsid w:val="0018368A"/>
    <w:rsid w:val="00183695"/>
    <w:rsid w:val="001839C8"/>
    <w:rsid w:val="00183C36"/>
    <w:rsid w:val="00183EF8"/>
    <w:rsid w:val="0018404A"/>
    <w:rsid w:val="00184287"/>
    <w:rsid w:val="001842A7"/>
    <w:rsid w:val="00184964"/>
    <w:rsid w:val="0018498D"/>
    <w:rsid w:val="00184B70"/>
    <w:rsid w:val="00184D3B"/>
    <w:rsid w:val="0018514F"/>
    <w:rsid w:val="00185479"/>
    <w:rsid w:val="0018570F"/>
    <w:rsid w:val="00185B0D"/>
    <w:rsid w:val="00185CE0"/>
    <w:rsid w:val="0018613F"/>
    <w:rsid w:val="001866FC"/>
    <w:rsid w:val="001870E2"/>
    <w:rsid w:val="00187EDB"/>
    <w:rsid w:val="0019016C"/>
    <w:rsid w:val="001906AB"/>
    <w:rsid w:val="001909B6"/>
    <w:rsid w:val="001909C2"/>
    <w:rsid w:val="00190E23"/>
    <w:rsid w:val="00190F4C"/>
    <w:rsid w:val="001911C3"/>
    <w:rsid w:val="0019122E"/>
    <w:rsid w:val="00191409"/>
    <w:rsid w:val="00191596"/>
    <w:rsid w:val="0019161C"/>
    <w:rsid w:val="00191ACE"/>
    <w:rsid w:val="00191C15"/>
    <w:rsid w:val="00191E74"/>
    <w:rsid w:val="0019239D"/>
    <w:rsid w:val="0019247B"/>
    <w:rsid w:val="001924B2"/>
    <w:rsid w:val="001926EC"/>
    <w:rsid w:val="00192C18"/>
    <w:rsid w:val="00192FC8"/>
    <w:rsid w:val="001930CC"/>
    <w:rsid w:val="00193423"/>
    <w:rsid w:val="00193628"/>
    <w:rsid w:val="00193A8A"/>
    <w:rsid w:val="0019462F"/>
    <w:rsid w:val="00194765"/>
    <w:rsid w:val="0019494C"/>
    <w:rsid w:val="001949CA"/>
    <w:rsid w:val="001949E5"/>
    <w:rsid w:val="00194BDC"/>
    <w:rsid w:val="00195031"/>
    <w:rsid w:val="0019622E"/>
    <w:rsid w:val="00196AA6"/>
    <w:rsid w:val="00196C80"/>
    <w:rsid w:val="00196DDD"/>
    <w:rsid w:val="00197385"/>
    <w:rsid w:val="001974FC"/>
    <w:rsid w:val="00197CF0"/>
    <w:rsid w:val="00197F09"/>
    <w:rsid w:val="001A062D"/>
    <w:rsid w:val="001A0C2B"/>
    <w:rsid w:val="001A0E5F"/>
    <w:rsid w:val="001A1849"/>
    <w:rsid w:val="001A1AA7"/>
    <w:rsid w:val="001A1AAB"/>
    <w:rsid w:val="001A1D26"/>
    <w:rsid w:val="001A1EC6"/>
    <w:rsid w:val="001A216A"/>
    <w:rsid w:val="001A2356"/>
    <w:rsid w:val="001A25CE"/>
    <w:rsid w:val="001A296A"/>
    <w:rsid w:val="001A3A4C"/>
    <w:rsid w:val="001A4011"/>
    <w:rsid w:val="001A40EC"/>
    <w:rsid w:val="001A4438"/>
    <w:rsid w:val="001A4473"/>
    <w:rsid w:val="001A464F"/>
    <w:rsid w:val="001A4865"/>
    <w:rsid w:val="001A487F"/>
    <w:rsid w:val="001A48CB"/>
    <w:rsid w:val="001A4953"/>
    <w:rsid w:val="001A4AC6"/>
    <w:rsid w:val="001A4C88"/>
    <w:rsid w:val="001A535F"/>
    <w:rsid w:val="001A539F"/>
    <w:rsid w:val="001A5BC4"/>
    <w:rsid w:val="001A6325"/>
    <w:rsid w:val="001A6B1D"/>
    <w:rsid w:val="001A734B"/>
    <w:rsid w:val="001A7580"/>
    <w:rsid w:val="001A79B0"/>
    <w:rsid w:val="001B02A8"/>
    <w:rsid w:val="001B02F8"/>
    <w:rsid w:val="001B0309"/>
    <w:rsid w:val="001B096D"/>
    <w:rsid w:val="001B0F80"/>
    <w:rsid w:val="001B0FB4"/>
    <w:rsid w:val="001B13F8"/>
    <w:rsid w:val="001B1C3F"/>
    <w:rsid w:val="001B1EB9"/>
    <w:rsid w:val="001B2244"/>
    <w:rsid w:val="001B2385"/>
    <w:rsid w:val="001B254A"/>
    <w:rsid w:val="001B2558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7D"/>
    <w:rsid w:val="001B3BD7"/>
    <w:rsid w:val="001B4005"/>
    <w:rsid w:val="001B41A9"/>
    <w:rsid w:val="001B454A"/>
    <w:rsid w:val="001B455A"/>
    <w:rsid w:val="001B5573"/>
    <w:rsid w:val="001B55FA"/>
    <w:rsid w:val="001B5646"/>
    <w:rsid w:val="001B56DD"/>
    <w:rsid w:val="001B59DE"/>
    <w:rsid w:val="001B5A53"/>
    <w:rsid w:val="001B5B80"/>
    <w:rsid w:val="001B5CB7"/>
    <w:rsid w:val="001B5E27"/>
    <w:rsid w:val="001B5F72"/>
    <w:rsid w:val="001B5FEE"/>
    <w:rsid w:val="001B6102"/>
    <w:rsid w:val="001B61CB"/>
    <w:rsid w:val="001B64E2"/>
    <w:rsid w:val="001B64FC"/>
    <w:rsid w:val="001B6E4E"/>
    <w:rsid w:val="001B6EC1"/>
    <w:rsid w:val="001B7121"/>
    <w:rsid w:val="001B725A"/>
    <w:rsid w:val="001B7CBE"/>
    <w:rsid w:val="001C1115"/>
    <w:rsid w:val="001C17CF"/>
    <w:rsid w:val="001C1981"/>
    <w:rsid w:val="001C1B0D"/>
    <w:rsid w:val="001C1E3B"/>
    <w:rsid w:val="001C2656"/>
    <w:rsid w:val="001C2D46"/>
    <w:rsid w:val="001C370E"/>
    <w:rsid w:val="001C3821"/>
    <w:rsid w:val="001C3EAB"/>
    <w:rsid w:val="001C41DD"/>
    <w:rsid w:val="001C4702"/>
    <w:rsid w:val="001C4EA9"/>
    <w:rsid w:val="001C4FA9"/>
    <w:rsid w:val="001C5599"/>
    <w:rsid w:val="001C5862"/>
    <w:rsid w:val="001C5B6C"/>
    <w:rsid w:val="001C5E12"/>
    <w:rsid w:val="001C61CB"/>
    <w:rsid w:val="001C629F"/>
    <w:rsid w:val="001C657E"/>
    <w:rsid w:val="001C713C"/>
    <w:rsid w:val="001C7386"/>
    <w:rsid w:val="001C752D"/>
    <w:rsid w:val="001C75E4"/>
    <w:rsid w:val="001C7658"/>
    <w:rsid w:val="001C7D2B"/>
    <w:rsid w:val="001C7DCD"/>
    <w:rsid w:val="001D021C"/>
    <w:rsid w:val="001D0672"/>
    <w:rsid w:val="001D0C60"/>
    <w:rsid w:val="001D0DBA"/>
    <w:rsid w:val="001D1006"/>
    <w:rsid w:val="001D1588"/>
    <w:rsid w:val="001D1C2C"/>
    <w:rsid w:val="001D1CB9"/>
    <w:rsid w:val="001D1F9C"/>
    <w:rsid w:val="001D2694"/>
    <w:rsid w:val="001D2A36"/>
    <w:rsid w:val="001D2DC2"/>
    <w:rsid w:val="001D35D5"/>
    <w:rsid w:val="001D3A75"/>
    <w:rsid w:val="001D443F"/>
    <w:rsid w:val="001D4604"/>
    <w:rsid w:val="001D463C"/>
    <w:rsid w:val="001D4790"/>
    <w:rsid w:val="001D545F"/>
    <w:rsid w:val="001D54D8"/>
    <w:rsid w:val="001D5736"/>
    <w:rsid w:val="001D5866"/>
    <w:rsid w:val="001D5C08"/>
    <w:rsid w:val="001D61BB"/>
    <w:rsid w:val="001D6B71"/>
    <w:rsid w:val="001D6CAB"/>
    <w:rsid w:val="001D7319"/>
    <w:rsid w:val="001D7D51"/>
    <w:rsid w:val="001E045E"/>
    <w:rsid w:val="001E0B5E"/>
    <w:rsid w:val="001E1095"/>
    <w:rsid w:val="001E111F"/>
    <w:rsid w:val="001E1231"/>
    <w:rsid w:val="001E1586"/>
    <w:rsid w:val="001E20BC"/>
    <w:rsid w:val="001E2117"/>
    <w:rsid w:val="001E22CE"/>
    <w:rsid w:val="001E2842"/>
    <w:rsid w:val="001E2E66"/>
    <w:rsid w:val="001E32F5"/>
    <w:rsid w:val="001E36B1"/>
    <w:rsid w:val="001E36B9"/>
    <w:rsid w:val="001E3B25"/>
    <w:rsid w:val="001E3C3C"/>
    <w:rsid w:val="001E3FF6"/>
    <w:rsid w:val="001E4714"/>
    <w:rsid w:val="001E48BC"/>
    <w:rsid w:val="001E48DF"/>
    <w:rsid w:val="001E4C6D"/>
    <w:rsid w:val="001E506A"/>
    <w:rsid w:val="001E5104"/>
    <w:rsid w:val="001E516D"/>
    <w:rsid w:val="001E5377"/>
    <w:rsid w:val="001E5960"/>
    <w:rsid w:val="001E5CA2"/>
    <w:rsid w:val="001E5D6A"/>
    <w:rsid w:val="001E61DB"/>
    <w:rsid w:val="001E6549"/>
    <w:rsid w:val="001E656C"/>
    <w:rsid w:val="001E66C2"/>
    <w:rsid w:val="001E6948"/>
    <w:rsid w:val="001E6A4C"/>
    <w:rsid w:val="001E6E0F"/>
    <w:rsid w:val="001E7139"/>
    <w:rsid w:val="001E76ED"/>
    <w:rsid w:val="001E78E5"/>
    <w:rsid w:val="001E7B89"/>
    <w:rsid w:val="001E7EC5"/>
    <w:rsid w:val="001F0000"/>
    <w:rsid w:val="001F0220"/>
    <w:rsid w:val="001F03CB"/>
    <w:rsid w:val="001F165D"/>
    <w:rsid w:val="001F16E3"/>
    <w:rsid w:val="001F1726"/>
    <w:rsid w:val="001F1784"/>
    <w:rsid w:val="001F1988"/>
    <w:rsid w:val="001F1E8E"/>
    <w:rsid w:val="001F2275"/>
    <w:rsid w:val="001F23A7"/>
    <w:rsid w:val="001F23CF"/>
    <w:rsid w:val="001F2491"/>
    <w:rsid w:val="001F2666"/>
    <w:rsid w:val="001F30D9"/>
    <w:rsid w:val="001F3473"/>
    <w:rsid w:val="001F3CAB"/>
    <w:rsid w:val="001F3CD2"/>
    <w:rsid w:val="001F3D33"/>
    <w:rsid w:val="001F4001"/>
    <w:rsid w:val="001F4539"/>
    <w:rsid w:val="001F45C9"/>
    <w:rsid w:val="001F4773"/>
    <w:rsid w:val="001F484C"/>
    <w:rsid w:val="001F4BBE"/>
    <w:rsid w:val="001F4CBB"/>
    <w:rsid w:val="001F5480"/>
    <w:rsid w:val="001F5597"/>
    <w:rsid w:val="001F579C"/>
    <w:rsid w:val="001F57A5"/>
    <w:rsid w:val="001F5A72"/>
    <w:rsid w:val="001F5C2D"/>
    <w:rsid w:val="001F5E60"/>
    <w:rsid w:val="001F5FC4"/>
    <w:rsid w:val="001F6581"/>
    <w:rsid w:val="001F6631"/>
    <w:rsid w:val="001F68A6"/>
    <w:rsid w:val="001F6B15"/>
    <w:rsid w:val="001F6D62"/>
    <w:rsid w:val="001F7784"/>
    <w:rsid w:val="001F7C3F"/>
    <w:rsid w:val="0020035D"/>
    <w:rsid w:val="002005EF"/>
    <w:rsid w:val="00200666"/>
    <w:rsid w:val="002009AD"/>
    <w:rsid w:val="00200A74"/>
    <w:rsid w:val="002015B9"/>
    <w:rsid w:val="0020164C"/>
    <w:rsid w:val="00201929"/>
    <w:rsid w:val="002027BD"/>
    <w:rsid w:val="002028E0"/>
    <w:rsid w:val="0020319A"/>
    <w:rsid w:val="00203356"/>
    <w:rsid w:val="00203BD5"/>
    <w:rsid w:val="00203EBB"/>
    <w:rsid w:val="002049F8"/>
    <w:rsid w:val="00204A66"/>
    <w:rsid w:val="00204DD4"/>
    <w:rsid w:val="0020514B"/>
    <w:rsid w:val="00205398"/>
    <w:rsid w:val="00205425"/>
    <w:rsid w:val="002055BF"/>
    <w:rsid w:val="0020568E"/>
    <w:rsid w:val="002056EE"/>
    <w:rsid w:val="00205983"/>
    <w:rsid w:val="0020601B"/>
    <w:rsid w:val="00206191"/>
    <w:rsid w:val="0020630C"/>
    <w:rsid w:val="0020636C"/>
    <w:rsid w:val="00206390"/>
    <w:rsid w:val="0020686F"/>
    <w:rsid w:val="002068DE"/>
    <w:rsid w:val="00206953"/>
    <w:rsid w:val="002069EA"/>
    <w:rsid w:val="00206CA3"/>
    <w:rsid w:val="00206E70"/>
    <w:rsid w:val="00207119"/>
    <w:rsid w:val="0020748D"/>
    <w:rsid w:val="002074A0"/>
    <w:rsid w:val="00207600"/>
    <w:rsid w:val="00207626"/>
    <w:rsid w:val="00207B0A"/>
    <w:rsid w:val="00207D8B"/>
    <w:rsid w:val="002102A6"/>
    <w:rsid w:val="0021088F"/>
    <w:rsid w:val="0021090B"/>
    <w:rsid w:val="00210A40"/>
    <w:rsid w:val="00210DBF"/>
    <w:rsid w:val="00211063"/>
    <w:rsid w:val="0021150C"/>
    <w:rsid w:val="002116C5"/>
    <w:rsid w:val="0021194C"/>
    <w:rsid w:val="00211B8B"/>
    <w:rsid w:val="00211C91"/>
    <w:rsid w:val="00211D27"/>
    <w:rsid w:val="002122C8"/>
    <w:rsid w:val="00212537"/>
    <w:rsid w:val="00212572"/>
    <w:rsid w:val="00212901"/>
    <w:rsid w:val="002132C5"/>
    <w:rsid w:val="00213325"/>
    <w:rsid w:val="002139FE"/>
    <w:rsid w:val="00213C52"/>
    <w:rsid w:val="00213FDB"/>
    <w:rsid w:val="00214468"/>
    <w:rsid w:val="002149D1"/>
    <w:rsid w:val="00214A42"/>
    <w:rsid w:val="00214DD0"/>
    <w:rsid w:val="00215180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9BD"/>
    <w:rsid w:val="00216C4A"/>
    <w:rsid w:val="00216D7E"/>
    <w:rsid w:val="00216FBA"/>
    <w:rsid w:val="00217298"/>
    <w:rsid w:val="0022067A"/>
    <w:rsid w:val="002212C0"/>
    <w:rsid w:val="0022198A"/>
    <w:rsid w:val="00221D4C"/>
    <w:rsid w:val="00221E38"/>
    <w:rsid w:val="0022241C"/>
    <w:rsid w:val="00222599"/>
    <w:rsid w:val="002225D7"/>
    <w:rsid w:val="0022264A"/>
    <w:rsid w:val="00222904"/>
    <w:rsid w:val="00222A93"/>
    <w:rsid w:val="00222CD0"/>
    <w:rsid w:val="00222F6F"/>
    <w:rsid w:val="00222F84"/>
    <w:rsid w:val="00222F96"/>
    <w:rsid w:val="002231D4"/>
    <w:rsid w:val="0022358B"/>
    <w:rsid w:val="0022371B"/>
    <w:rsid w:val="00223783"/>
    <w:rsid w:val="00223E5C"/>
    <w:rsid w:val="00224384"/>
    <w:rsid w:val="002245CD"/>
    <w:rsid w:val="002248ED"/>
    <w:rsid w:val="00224B97"/>
    <w:rsid w:val="00225286"/>
    <w:rsid w:val="002259E0"/>
    <w:rsid w:val="00225C4A"/>
    <w:rsid w:val="00226D2B"/>
    <w:rsid w:val="002279F6"/>
    <w:rsid w:val="00227B96"/>
    <w:rsid w:val="00227C65"/>
    <w:rsid w:val="00227E1D"/>
    <w:rsid w:val="00230771"/>
    <w:rsid w:val="00230AA2"/>
    <w:rsid w:val="00230CCC"/>
    <w:rsid w:val="00231365"/>
    <w:rsid w:val="002313CE"/>
    <w:rsid w:val="002318F2"/>
    <w:rsid w:val="00231D0D"/>
    <w:rsid w:val="002326E6"/>
    <w:rsid w:val="00232969"/>
    <w:rsid w:val="00232E05"/>
    <w:rsid w:val="00233050"/>
    <w:rsid w:val="0023336F"/>
    <w:rsid w:val="002336D0"/>
    <w:rsid w:val="0023426A"/>
    <w:rsid w:val="00234672"/>
    <w:rsid w:val="00234F1B"/>
    <w:rsid w:val="00235315"/>
    <w:rsid w:val="00235454"/>
    <w:rsid w:val="002357BF"/>
    <w:rsid w:val="00235F64"/>
    <w:rsid w:val="00236295"/>
    <w:rsid w:val="00236866"/>
    <w:rsid w:val="002368A5"/>
    <w:rsid w:val="00236BD2"/>
    <w:rsid w:val="00236D16"/>
    <w:rsid w:val="00236E83"/>
    <w:rsid w:val="00237145"/>
    <w:rsid w:val="002377F1"/>
    <w:rsid w:val="00237875"/>
    <w:rsid w:val="00237C4F"/>
    <w:rsid w:val="00237EB3"/>
    <w:rsid w:val="00240232"/>
    <w:rsid w:val="00240461"/>
    <w:rsid w:val="00240544"/>
    <w:rsid w:val="00240FAC"/>
    <w:rsid w:val="00241284"/>
    <w:rsid w:val="00241460"/>
    <w:rsid w:val="0024173E"/>
    <w:rsid w:val="00241AFD"/>
    <w:rsid w:val="002421EC"/>
    <w:rsid w:val="0024225F"/>
    <w:rsid w:val="0024253D"/>
    <w:rsid w:val="00242858"/>
    <w:rsid w:val="002431FC"/>
    <w:rsid w:val="00243336"/>
    <w:rsid w:val="00243459"/>
    <w:rsid w:val="002435FA"/>
    <w:rsid w:val="00243953"/>
    <w:rsid w:val="00243FFF"/>
    <w:rsid w:val="0024441D"/>
    <w:rsid w:val="00245114"/>
    <w:rsid w:val="002451A5"/>
    <w:rsid w:val="00245237"/>
    <w:rsid w:val="00245497"/>
    <w:rsid w:val="002456BA"/>
    <w:rsid w:val="00246640"/>
    <w:rsid w:val="00246ADD"/>
    <w:rsid w:val="0024724E"/>
    <w:rsid w:val="0024732C"/>
    <w:rsid w:val="0024767A"/>
    <w:rsid w:val="002476D9"/>
    <w:rsid w:val="00247761"/>
    <w:rsid w:val="00247DC8"/>
    <w:rsid w:val="002502F9"/>
    <w:rsid w:val="00250573"/>
    <w:rsid w:val="002511DF"/>
    <w:rsid w:val="00251E47"/>
    <w:rsid w:val="00251E7E"/>
    <w:rsid w:val="0025259C"/>
    <w:rsid w:val="0025268A"/>
    <w:rsid w:val="00252AFF"/>
    <w:rsid w:val="00253083"/>
    <w:rsid w:val="0025394A"/>
    <w:rsid w:val="00253BB4"/>
    <w:rsid w:val="00253BD2"/>
    <w:rsid w:val="00253C11"/>
    <w:rsid w:val="00253C5A"/>
    <w:rsid w:val="0025404F"/>
    <w:rsid w:val="002541C2"/>
    <w:rsid w:val="0025423C"/>
    <w:rsid w:val="00254250"/>
    <w:rsid w:val="002549D0"/>
    <w:rsid w:val="00254C55"/>
    <w:rsid w:val="00254C95"/>
    <w:rsid w:val="00254D38"/>
    <w:rsid w:val="0025565B"/>
    <w:rsid w:val="00255CD3"/>
    <w:rsid w:val="002560F8"/>
    <w:rsid w:val="002563B8"/>
    <w:rsid w:val="0025645E"/>
    <w:rsid w:val="002564FA"/>
    <w:rsid w:val="00256632"/>
    <w:rsid w:val="002568D3"/>
    <w:rsid w:val="00256E2F"/>
    <w:rsid w:val="0025733F"/>
    <w:rsid w:val="002576AE"/>
    <w:rsid w:val="002576D4"/>
    <w:rsid w:val="002579FE"/>
    <w:rsid w:val="00257B07"/>
    <w:rsid w:val="00257B93"/>
    <w:rsid w:val="0026016E"/>
    <w:rsid w:val="002604AD"/>
    <w:rsid w:val="0026058C"/>
    <w:rsid w:val="002605A9"/>
    <w:rsid w:val="00260BF0"/>
    <w:rsid w:val="00261809"/>
    <w:rsid w:val="002618AA"/>
    <w:rsid w:val="0026191A"/>
    <w:rsid w:val="00261968"/>
    <w:rsid w:val="00261E73"/>
    <w:rsid w:val="00261F66"/>
    <w:rsid w:val="002621FC"/>
    <w:rsid w:val="00262383"/>
    <w:rsid w:val="00262488"/>
    <w:rsid w:val="0026297F"/>
    <w:rsid w:val="00262DD7"/>
    <w:rsid w:val="002631D8"/>
    <w:rsid w:val="00263283"/>
    <w:rsid w:val="00263E59"/>
    <w:rsid w:val="00263F46"/>
    <w:rsid w:val="00264549"/>
    <w:rsid w:val="0026464E"/>
    <w:rsid w:val="00264DCF"/>
    <w:rsid w:val="002650E6"/>
    <w:rsid w:val="00265301"/>
    <w:rsid w:val="00265422"/>
    <w:rsid w:val="002660DD"/>
    <w:rsid w:val="002661B5"/>
    <w:rsid w:val="0026637E"/>
    <w:rsid w:val="0026653D"/>
    <w:rsid w:val="002667F5"/>
    <w:rsid w:val="0026682F"/>
    <w:rsid w:val="00266937"/>
    <w:rsid w:val="00266AF7"/>
    <w:rsid w:val="00266B5A"/>
    <w:rsid w:val="0026717C"/>
    <w:rsid w:val="0026774A"/>
    <w:rsid w:val="002677F1"/>
    <w:rsid w:val="00267C45"/>
    <w:rsid w:val="002700CB"/>
    <w:rsid w:val="002700DA"/>
    <w:rsid w:val="002701CF"/>
    <w:rsid w:val="0027046F"/>
    <w:rsid w:val="002708FC"/>
    <w:rsid w:val="00270F8E"/>
    <w:rsid w:val="00270FC5"/>
    <w:rsid w:val="002710BE"/>
    <w:rsid w:val="002713B1"/>
    <w:rsid w:val="0027148A"/>
    <w:rsid w:val="002717E5"/>
    <w:rsid w:val="00271CFE"/>
    <w:rsid w:val="00271E5A"/>
    <w:rsid w:val="00271FCB"/>
    <w:rsid w:val="00272D9A"/>
    <w:rsid w:val="00272FEF"/>
    <w:rsid w:val="00273101"/>
    <w:rsid w:val="0027389F"/>
    <w:rsid w:val="002738FC"/>
    <w:rsid w:val="00273BED"/>
    <w:rsid w:val="00273C1E"/>
    <w:rsid w:val="00273CE8"/>
    <w:rsid w:val="00274128"/>
    <w:rsid w:val="00274213"/>
    <w:rsid w:val="0027422B"/>
    <w:rsid w:val="00274238"/>
    <w:rsid w:val="002745E9"/>
    <w:rsid w:val="00274AF0"/>
    <w:rsid w:val="002753C3"/>
    <w:rsid w:val="002757D3"/>
    <w:rsid w:val="002757EE"/>
    <w:rsid w:val="002759DC"/>
    <w:rsid w:val="00275CA8"/>
    <w:rsid w:val="00275CEB"/>
    <w:rsid w:val="00276626"/>
    <w:rsid w:val="00276BE4"/>
    <w:rsid w:val="0027722A"/>
    <w:rsid w:val="0027741D"/>
    <w:rsid w:val="00277D84"/>
    <w:rsid w:val="00277EA0"/>
    <w:rsid w:val="00277EB8"/>
    <w:rsid w:val="002805E6"/>
    <w:rsid w:val="00280606"/>
    <w:rsid w:val="002809CD"/>
    <w:rsid w:val="00280AFB"/>
    <w:rsid w:val="00280DC4"/>
    <w:rsid w:val="002810E8"/>
    <w:rsid w:val="0028197D"/>
    <w:rsid w:val="00281B2D"/>
    <w:rsid w:val="0028248B"/>
    <w:rsid w:val="0028255A"/>
    <w:rsid w:val="0028299B"/>
    <w:rsid w:val="00282F4E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DA6"/>
    <w:rsid w:val="00284E6E"/>
    <w:rsid w:val="00285997"/>
    <w:rsid w:val="00285BA0"/>
    <w:rsid w:val="0028660E"/>
    <w:rsid w:val="0028684C"/>
    <w:rsid w:val="00286AF6"/>
    <w:rsid w:val="00286C7C"/>
    <w:rsid w:val="00286FF7"/>
    <w:rsid w:val="00287275"/>
    <w:rsid w:val="0028750A"/>
    <w:rsid w:val="00287C49"/>
    <w:rsid w:val="002900EF"/>
    <w:rsid w:val="00290113"/>
    <w:rsid w:val="002901E5"/>
    <w:rsid w:val="00290340"/>
    <w:rsid w:val="002903A5"/>
    <w:rsid w:val="00290564"/>
    <w:rsid w:val="00290B53"/>
    <w:rsid w:val="00290FE2"/>
    <w:rsid w:val="00291325"/>
    <w:rsid w:val="0029150F"/>
    <w:rsid w:val="0029164C"/>
    <w:rsid w:val="00291A03"/>
    <w:rsid w:val="00291AC4"/>
    <w:rsid w:val="00291E60"/>
    <w:rsid w:val="0029202D"/>
    <w:rsid w:val="002922E6"/>
    <w:rsid w:val="00292824"/>
    <w:rsid w:val="00292B5A"/>
    <w:rsid w:val="00292DB0"/>
    <w:rsid w:val="00293214"/>
    <w:rsid w:val="0029336B"/>
    <w:rsid w:val="002936ED"/>
    <w:rsid w:val="002937AD"/>
    <w:rsid w:val="002938FF"/>
    <w:rsid w:val="00293B08"/>
    <w:rsid w:val="00293DA2"/>
    <w:rsid w:val="00293F00"/>
    <w:rsid w:val="00293F81"/>
    <w:rsid w:val="002941BD"/>
    <w:rsid w:val="0029454B"/>
    <w:rsid w:val="002945E1"/>
    <w:rsid w:val="0029465E"/>
    <w:rsid w:val="00294B4C"/>
    <w:rsid w:val="00294BA4"/>
    <w:rsid w:val="00294E38"/>
    <w:rsid w:val="00294F34"/>
    <w:rsid w:val="00294FF1"/>
    <w:rsid w:val="0029515C"/>
    <w:rsid w:val="00295212"/>
    <w:rsid w:val="002952F9"/>
    <w:rsid w:val="0029545E"/>
    <w:rsid w:val="0029555C"/>
    <w:rsid w:val="00295662"/>
    <w:rsid w:val="0029582F"/>
    <w:rsid w:val="00295B31"/>
    <w:rsid w:val="00295FFD"/>
    <w:rsid w:val="0029615A"/>
    <w:rsid w:val="0029636D"/>
    <w:rsid w:val="00296FE6"/>
    <w:rsid w:val="00297007"/>
    <w:rsid w:val="00297171"/>
    <w:rsid w:val="002974D6"/>
    <w:rsid w:val="00297614"/>
    <w:rsid w:val="002A01BF"/>
    <w:rsid w:val="002A03D0"/>
    <w:rsid w:val="002A0442"/>
    <w:rsid w:val="002A0CE2"/>
    <w:rsid w:val="002A141C"/>
    <w:rsid w:val="002A19BC"/>
    <w:rsid w:val="002A1F54"/>
    <w:rsid w:val="002A1FC5"/>
    <w:rsid w:val="002A216E"/>
    <w:rsid w:val="002A220C"/>
    <w:rsid w:val="002A24C1"/>
    <w:rsid w:val="002A2615"/>
    <w:rsid w:val="002A2AE0"/>
    <w:rsid w:val="002A2C90"/>
    <w:rsid w:val="002A2FA1"/>
    <w:rsid w:val="002A4201"/>
    <w:rsid w:val="002A4694"/>
    <w:rsid w:val="002A46B2"/>
    <w:rsid w:val="002A485D"/>
    <w:rsid w:val="002A4C2D"/>
    <w:rsid w:val="002A5564"/>
    <w:rsid w:val="002A573F"/>
    <w:rsid w:val="002A5930"/>
    <w:rsid w:val="002A5BF8"/>
    <w:rsid w:val="002A5E02"/>
    <w:rsid w:val="002A6584"/>
    <w:rsid w:val="002A67C0"/>
    <w:rsid w:val="002A688D"/>
    <w:rsid w:val="002A6D7B"/>
    <w:rsid w:val="002A6DC2"/>
    <w:rsid w:val="002A6DCB"/>
    <w:rsid w:val="002A7320"/>
    <w:rsid w:val="002A799E"/>
    <w:rsid w:val="002A7FF7"/>
    <w:rsid w:val="002B0ADD"/>
    <w:rsid w:val="002B0B68"/>
    <w:rsid w:val="002B1380"/>
    <w:rsid w:val="002B141C"/>
    <w:rsid w:val="002B1482"/>
    <w:rsid w:val="002B15A5"/>
    <w:rsid w:val="002B185E"/>
    <w:rsid w:val="002B1D5E"/>
    <w:rsid w:val="002B1DB1"/>
    <w:rsid w:val="002B1EB2"/>
    <w:rsid w:val="002B1EB5"/>
    <w:rsid w:val="002B26DF"/>
    <w:rsid w:val="002B2A5D"/>
    <w:rsid w:val="002B2B63"/>
    <w:rsid w:val="002B3020"/>
    <w:rsid w:val="002B3022"/>
    <w:rsid w:val="002B30B6"/>
    <w:rsid w:val="002B3282"/>
    <w:rsid w:val="002B332C"/>
    <w:rsid w:val="002B36F5"/>
    <w:rsid w:val="002B3777"/>
    <w:rsid w:val="002B4006"/>
    <w:rsid w:val="002B4130"/>
    <w:rsid w:val="002B4570"/>
    <w:rsid w:val="002B4B9F"/>
    <w:rsid w:val="002B517F"/>
    <w:rsid w:val="002B52EF"/>
    <w:rsid w:val="002B53CD"/>
    <w:rsid w:val="002B5767"/>
    <w:rsid w:val="002B577E"/>
    <w:rsid w:val="002B5867"/>
    <w:rsid w:val="002B5C51"/>
    <w:rsid w:val="002B6407"/>
    <w:rsid w:val="002B64F2"/>
    <w:rsid w:val="002B68FE"/>
    <w:rsid w:val="002B72A0"/>
    <w:rsid w:val="002B754D"/>
    <w:rsid w:val="002B78D5"/>
    <w:rsid w:val="002B7A32"/>
    <w:rsid w:val="002B7AC6"/>
    <w:rsid w:val="002B7BD7"/>
    <w:rsid w:val="002B7E7D"/>
    <w:rsid w:val="002B7F30"/>
    <w:rsid w:val="002C004B"/>
    <w:rsid w:val="002C031A"/>
    <w:rsid w:val="002C0384"/>
    <w:rsid w:val="002C03AD"/>
    <w:rsid w:val="002C0884"/>
    <w:rsid w:val="002C0971"/>
    <w:rsid w:val="002C0BD5"/>
    <w:rsid w:val="002C107B"/>
    <w:rsid w:val="002C10EF"/>
    <w:rsid w:val="002C123B"/>
    <w:rsid w:val="002C16C3"/>
    <w:rsid w:val="002C19B7"/>
    <w:rsid w:val="002C1CB1"/>
    <w:rsid w:val="002C20A4"/>
    <w:rsid w:val="002C2136"/>
    <w:rsid w:val="002C243B"/>
    <w:rsid w:val="002C368D"/>
    <w:rsid w:val="002C38B1"/>
    <w:rsid w:val="002C3D87"/>
    <w:rsid w:val="002C412E"/>
    <w:rsid w:val="002C43A9"/>
    <w:rsid w:val="002C4470"/>
    <w:rsid w:val="002C490E"/>
    <w:rsid w:val="002C49CF"/>
    <w:rsid w:val="002C553B"/>
    <w:rsid w:val="002C5880"/>
    <w:rsid w:val="002C692E"/>
    <w:rsid w:val="002C69C2"/>
    <w:rsid w:val="002C69DC"/>
    <w:rsid w:val="002C6B0A"/>
    <w:rsid w:val="002C700D"/>
    <w:rsid w:val="002C71E7"/>
    <w:rsid w:val="002C7354"/>
    <w:rsid w:val="002C7355"/>
    <w:rsid w:val="002C767F"/>
    <w:rsid w:val="002C7D01"/>
    <w:rsid w:val="002C7F22"/>
    <w:rsid w:val="002C7F9B"/>
    <w:rsid w:val="002D042F"/>
    <w:rsid w:val="002D05BF"/>
    <w:rsid w:val="002D0605"/>
    <w:rsid w:val="002D0D69"/>
    <w:rsid w:val="002D100A"/>
    <w:rsid w:val="002D10A3"/>
    <w:rsid w:val="002D1238"/>
    <w:rsid w:val="002D162A"/>
    <w:rsid w:val="002D1927"/>
    <w:rsid w:val="002D19F0"/>
    <w:rsid w:val="002D221F"/>
    <w:rsid w:val="002D299A"/>
    <w:rsid w:val="002D2B13"/>
    <w:rsid w:val="002D2D89"/>
    <w:rsid w:val="002D2F68"/>
    <w:rsid w:val="002D36F0"/>
    <w:rsid w:val="002D3881"/>
    <w:rsid w:val="002D3C58"/>
    <w:rsid w:val="002D3F82"/>
    <w:rsid w:val="002D41AC"/>
    <w:rsid w:val="002D4BB7"/>
    <w:rsid w:val="002D51BC"/>
    <w:rsid w:val="002D545A"/>
    <w:rsid w:val="002D58C0"/>
    <w:rsid w:val="002D5BF7"/>
    <w:rsid w:val="002D5C16"/>
    <w:rsid w:val="002D5C8E"/>
    <w:rsid w:val="002D6404"/>
    <w:rsid w:val="002D6625"/>
    <w:rsid w:val="002D69DF"/>
    <w:rsid w:val="002D702A"/>
    <w:rsid w:val="002D71AF"/>
    <w:rsid w:val="002D730C"/>
    <w:rsid w:val="002D73A7"/>
    <w:rsid w:val="002D79DD"/>
    <w:rsid w:val="002E0BAB"/>
    <w:rsid w:val="002E0F8E"/>
    <w:rsid w:val="002E14BC"/>
    <w:rsid w:val="002E19FB"/>
    <w:rsid w:val="002E1D5B"/>
    <w:rsid w:val="002E1EE6"/>
    <w:rsid w:val="002E2348"/>
    <w:rsid w:val="002E2525"/>
    <w:rsid w:val="002E26AC"/>
    <w:rsid w:val="002E291F"/>
    <w:rsid w:val="002E2A8B"/>
    <w:rsid w:val="002E2EF6"/>
    <w:rsid w:val="002E3914"/>
    <w:rsid w:val="002E3D4E"/>
    <w:rsid w:val="002E3F0C"/>
    <w:rsid w:val="002E402B"/>
    <w:rsid w:val="002E4718"/>
    <w:rsid w:val="002E47F5"/>
    <w:rsid w:val="002E524A"/>
    <w:rsid w:val="002E56EC"/>
    <w:rsid w:val="002E58DC"/>
    <w:rsid w:val="002E5C9F"/>
    <w:rsid w:val="002E5E09"/>
    <w:rsid w:val="002E613C"/>
    <w:rsid w:val="002E6258"/>
    <w:rsid w:val="002E6990"/>
    <w:rsid w:val="002E7222"/>
    <w:rsid w:val="002E766D"/>
    <w:rsid w:val="002E7978"/>
    <w:rsid w:val="002F0250"/>
    <w:rsid w:val="002F0613"/>
    <w:rsid w:val="002F12B5"/>
    <w:rsid w:val="002F15B2"/>
    <w:rsid w:val="002F184E"/>
    <w:rsid w:val="002F1922"/>
    <w:rsid w:val="002F1B2C"/>
    <w:rsid w:val="002F1C48"/>
    <w:rsid w:val="002F2292"/>
    <w:rsid w:val="002F238C"/>
    <w:rsid w:val="002F2718"/>
    <w:rsid w:val="002F2C89"/>
    <w:rsid w:val="002F35A8"/>
    <w:rsid w:val="002F3B6D"/>
    <w:rsid w:val="002F3E06"/>
    <w:rsid w:val="002F4BB7"/>
    <w:rsid w:val="002F4CC7"/>
    <w:rsid w:val="002F4ECF"/>
    <w:rsid w:val="002F5301"/>
    <w:rsid w:val="002F5613"/>
    <w:rsid w:val="002F5E82"/>
    <w:rsid w:val="002F6102"/>
    <w:rsid w:val="002F616F"/>
    <w:rsid w:val="002F622B"/>
    <w:rsid w:val="002F6D8F"/>
    <w:rsid w:val="002F704C"/>
    <w:rsid w:val="002F7392"/>
    <w:rsid w:val="002F73FC"/>
    <w:rsid w:val="002F746B"/>
    <w:rsid w:val="002F7BEA"/>
    <w:rsid w:val="0030000B"/>
    <w:rsid w:val="003002B8"/>
    <w:rsid w:val="003005EE"/>
    <w:rsid w:val="00300698"/>
    <w:rsid w:val="00300A18"/>
    <w:rsid w:val="00300A6A"/>
    <w:rsid w:val="00300F41"/>
    <w:rsid w:val="003012C1"/>
    <w:rsid w:val="00301781"/>
    <w:rsid w:val="00301979"/>
    <w:rsid w:val="00301D0A"/>
    <w:rsid w:val="003025B4"/>
    <w:rsid w:val="00302962"/>
    <w:rsid w:val="00302D90"/>
    <w:rsid w:val="00303161"/>
    <w:rsid w:val="003032CB"/>
    <w:rsid w:val="003037A7"/>
    <w:rsid w:val="00303E99"/>
    <w:rsid w:val="00303F96"/>
    <w:rsid w:val="0030417A"/>
    <w:rsid w:val="00304290"/>
    <w:rsid w:val="00304A8E"/>
    <w:rsid w:val="00304CF0"/>
    <w:rsid w:val="00305369"/>
    <w:rsid w:val="003053E3"/>
    <w:rsid w:val="00305635"/>
    <w:rsid w:val="00305BF9"/>
    <w:rsid w:val="00306B43"/>
    <w:rsid w:val="00306BE5"/>
    <w:rsid w:val="00306DEE"/>
    <w:rsid w:val="00307561"/>
    <w:rsid w:val="00307A72"/>
    <w:rsid w:val="00307E4E"/>
    <w:rsid w:val="00307F2E"/>
    <w:rsid w:val="003104C5"/>
    <w:rsid w:val="003107AE"/>
    <w:rsid w:val="00310884"/>
    <w:rsid w:val="00310976"/>
    <w:rsid w:val="00310CC8"/>
    <w:rsid w:val="003111A0"/>
    <w:rsid w:val="00311656"/>
    <w:rsid w:val="00311AD2"/>
    <w:rsid w:val="00311AFC"/>
    <w:rsid w:val="00312333"/>
    <w:rsid w:val="003129E9"/>
    <w:rsid w:val="003131FD"/>
    <w:rsid w:val="0031324B"/>
    <w:rsid w:val="003134F4"/>
    <w:rsid w:val="00313955"/>
    <w:rsid w:val="00313AB3"/>
    <w:rsid w:val="00313DEB"/>
    <w:rsid w:val="00313EA7"/>
    <w:rsid w:val="00313FE7"/>
    <w:rsid w:val="003146E1"/>
    <w:rsid w:val="003146E4"/>
    <w:rsid w:val="003146F9"/>
    <w:rsid w:val="00314BF4"/>
    <w:rsid w:val="003150C7"/>
    <w:rsid w:val="003153A8"/>
    <w:rsid w:val="0031555D"/>
    <w:rsid w:val="00315D41"/>
    <w:rsid w:val="00315E62"/>
    <w:rsid w:val="00315F08"/>
    <w:rsid w:val="003160DB"/>
    <w:rsid w:val="0031619D"/>
    <w:rsid w:val="00316231"/>
    <w:rsid w:val="003169C9"/>
    <w:rsid w:val="00316BD4"/>
    <w:rsid w:val="00317551"/>
    <w:rsid w:val="00317B28"/>
    <w:rsid w:val="00317B67"/>
    <w:rsid w:val="00320211"/>
    <w:rsid w:val="0032065B"/>
    <w:rsid w:val="00320B71"/>
    <w:rsid w:val="00320B8B"/>
    <w:rsid w:val="00320F68"/>
    <w:rsid w:val="003216DC"/>
    <w:rsid w:val="00321858"/>
    <w:rsid w:val="00321FE0"/>
    <w:rsid w:val="00322069"/>
    <w:rsid w:val="003223F2"/>
    <w:rsid w:val="0032257B"/>
    <w:rsid w:val="003226F1"/>
    <w:rsid w:val="00322D98"/>
    <w:rsid w:val="00323C1E"/>
    <w:rsid w:val="00323CA3"/>
    <w:rsid w:val="0032440F"/>
    <w:rsid w:val="00324BBA"/>
    <w:rsid w:val="00324FA1"/>
    <w:rsid w:val="00325029"/>
    <w:rsid w:val="003251AD"/>
    <w:rsid w:val="003253B5"/>
    <w:rsid w:val="00325651"/>
    <w:rsid w:val="003258D5"/>
    <w:rsid w:val="00325A22"/>
    <w:rsid w:val="00326456"/>
    <w:rsid w:val="00327035"/>
    <w:rsid w:val="00327730"/>
    <w:rsid w:val="00327DB2"/>
    <w:rsid w:val="0033009E"/>
    <w:rsid w:val="0033020B"/>
    <w:rsid w:val="003307BB"/>
    <w:rsid w:val="00330D0D"/>
    <w:rsid w:val="0033159E"/>
    <w:rsid w:val="00331960"/>
    <w:rsid w:val="00331993"/>
    <w:rsid w:val="00331B28"/>
    <w:rsid w:val="00331DAA"/>
    <w:rsid w:val="00331FFA"/>
    <w:rsid w:val="0033208D"/>
    <w:rsid w:val="003321D1"/>
    <w:rsid w:val="0033242F"/>
    <w:rsid w:val="00332475"/>
    <w:rsid w:val="0033277F"/>
    <w:rsid w:val="003329A8"/>
    <w:rsid w:val="00332A10"/>
    <w:rsid w:val="00332DC0"/>
    <w:rsid w:val="00332E98"/>
    <w:rsid w:val="003335D5"/>
    <w:rsid w:val="003339FB"/>
    <w:rsid w:val="003343E1"/>
    <w:rsid w:val="00334531"/>
    <w:rsid w:val="00334902"/>
    <w:rsid w:val="00334987"/>
    <w:rsid w:val="0033500E"/>
    <w:rsid w:val="00335C80"/>
    <w:rsid w:val="00335F45"/>
    <w:rsid w:val="003362CD"/>
    <w:rsid w:val="00336504"/>
    <w:rsid w:val="003367EB"/>
    <w:rsid w:val="003369A2"/>
    <w:rsid w:val="003369A4"/>
    <w:rsid w:val="003369CA"/>
    <w:rsid w:val="003370B6"/>
    <w:rsid w:val="003371A1"/>
    <w:rsid w:val="00337648"/>
    <w:rsid w:val="00337818"/>
    <w:rsid w:val="003378FF"/>
    <w:rsid w:val="00337D76"/>
    <w:rsid w:val="003406BB"/>
    <w:rsid w:val="00340851"/>
    <w:rsid w:val="0034087C"/>
    <w:rsid w:val="003408C5"/>
    <w:rsid w:val="00340EDA"/>
    <w:rsid w:val="00340F95"/>
    <w:rsid w:val="0034120F"/>
    <w:rsid w:val="003412FD"/>
    <w:rsid w:val="003415F5"/>
    <w:rsid w:val="00341CF2"/>
    <w:rsid w:val="00341D08"/>
    <w:rsid w:val="00341F4F"/>
    <w:rsid w:val="00341F6E"/>
    <w:rsid w:val="0034242B"/>
    <w:rsid w:val="003427F0"/>
    <w:rsid w:val="003429E8"/>
    <w:rsid w:val="00342F74"/>
    <w:rsid w:val="003436D9"/>
    <w:rsid w:val="0034395D"/>
    <w:rsid w:val="00343F43"/>
    <w:rsid w:val="00344268"/>
    <w:rsid w:val="003443F8"/>
    <w:rsid w:val="003445FD"/>
    <w:rsid w:val="00344DFD"/>
    <w:rsid w:val="0034502B"/>
    <w:rsid w:val="00345245"/>
    <w:rsid w:val="00345277"/>
    <w:rsid w:val="0034528E"/>
    <w:rsid w:val="003455B6"/>
    <w:rsid w:val="0034567D"/>
    <w:rsid w:val="00345931"/>
    <w:rsid w:val="0034599F"/>
    <w:rsid w:val="00345C25"/>
    <w:rsid w:val="0034611A"/>
    <w:rsid w:val="0034685E"/>
    <w:rsid w:val="00346A6B"/>
    <w:rsid w:val="003473AF"/>
    <w:rsid w:val="00347534"/>
    <w:rsid w:val="003478D7"/>
    <w:rsid w:val="003501AA"/>
    <w:rsid w:val="003509B3"/>
    <w:rsid w:val="00350A08"/>
    <w:rsid w:val="00350F3C"/>
    <w:rsid w:val="00351803"/>
    <w:rsid w:val="00351B3A"/>
    <w:rsid w:val="00351B74"/>
    <w:rsid w:val="00351CF7"/>
    <w:rsid w:val="00351ED4"/>
    <w:rsid w:val="00352785"/>
    <w:rsid w:val="00353126"/>
    <w:rsid w:val="00353421"/>
    <w:rsid w:val="00353452"/>
    <w:rsid w:val="003534A8"/>
    <w:rsid w:val="00353C50"/>
    <w:rsid w:val="0035426B"/>
    <w:rsid w:val="00354331"/>
    <w:rsid w:val="00354580"/>
    <w:rsid w:val="003546C1"/>
    <w:rsid w:val="00354AAF"/>
    <w:rsid w:val="00354DD2"/>
    <w:rsid w:val="00355468"/>
    <w:rsid w:val="00355603"/>
    <w:rsid w:val="00355CC5"/>
    <w:rsid w:val="00355DAE"/>
    <w:rsid w:val="00356075"/>
    <w:rsid w:val="003562AE"/>
    <w:rsid w:val="003565DE"/>
    <w:rsid w:val="00356609"/>
    <w:rsid w:val="003568A5"/>
    <w:rsid w:val="00356BCC"/>
    <w:rsid w:val="00356D2E"/>
    <w:rsid w:val="00356DED"/>
    <w:rsid w:val="003572DC"/>
    <w:rsid w:val="00357530"/>
    <w:rsid w:val="003575B3"/>
    <w:rsid w:val="00357644"/>
    <w:rsid w:val="0036020A"/>
    <w:rsid w:val="00360222"/>
    <w:rsid w:val="003608E2"/>
    <w:rsid w:val="00360AF7"/>
    <w:rsid w:val="00360ED6"/>
    <w:rsid w:val="00360EE2"/>
    <w:rsid w:val="0036112B"/>
    <w:rsid w:val="003618E9"/>
    <w:rsid w:val="00361C89"/>
    <w:rsid w:val="00361CA2"/>
    <w:rsid w:val="00361D9E"/>
    <w:rsid w:val="003622FF"/>
    <w:rsid w:val="00362322"/>
    <w:rsid w:val="00362560"/>
    <w:rsid w:val="00362723"/>
    <w:rsid w:val="003627D4"/>
    <w:rsid w:val="0036280D"/>
    <w:rsid w:val="00362E38"/>
    <w:rsid w:val="00362EBF"/>
    <w:rsid w:val="00362F98"/>
    <w:rsid w:val="00362FF6"/>
    <w:rsid w:val="003630A4"/>
    <w:rsid w:val="003633D2"/>
    <w:rsid w:val="003638BC"/>
    <w:rsid w:val="00363A81"/>
    <w:rsid w:val="00363C2D"/>
    <w:rsid w:val="00364451"/>
    <w:rsid w:val="00364577"/>
    <w:rsid w:val="003648B6"/>
    <w:rsid w:val="00364E6C"/>
    <w:rsid w:val="00364F64"/>
    <w:rsid w:val="00364FAE"/>
    <w:rsid w:val="003655E4"/>
    <w:rsid w:val="003656A5"/>
    <w:rsid w:val="0036577E"/>
    <w:rsid w:val="00365B69"/>
    <w:rsid w:val="00365D14"/>
    <w:rsid w:val="00365EE1"/>
    <w:rsid w:val="00365EFB"/>
    <w:rsid w:val="00365FB9"/>
    <w:rsid w:val="00366344"/>
    <w:rsid w:val="00366EAC"/>
    <w:rsid w:val="00367048"/>
    <w:rsid w:val="003671AE"/>
    <w:rsid w:val="00367666"/>
    <w:rsid w:val="003700BB"/>
    <w:rsid w:val="00370EBD"/>
    <w:rsid w:val="003711B7"/>
    <w:rsid w:val="0037135B"/>
    <w:rsid w:val="003714CD"/>
    <w:rsid w:val="003716AE"/>
    <w:rsid w:val="00371957"/>
    <w:rsid w:val="00371973"/>
    <w:rsid w:val="003719AA"/>
    <w:rsid w:val="00371F58"/>
    <w:rsid w:val="00371FA2"/>
    <w:rsid w:val="00372A15"/>
    <w:rsid w:val="00372A48"/>
    <w:rsid w:val="00372AFA"/>
    <w:rsid w:val="00373217"/>
    <w:rsid w:val="00373450"/>
    <w:rsid w:val="0037373F"/>
    <w:rsid w:val="00373E45"/>
    <w:rsid w:val="00373EB3"/>
    <w:rsid w:val="00373F81"/>
    <w:rsid w:val="003742BC"/>
    <w:rsid w:val="00374579"/>
    <w:rsid w:val="003747DF"/>
    <w:rsid w:val="003747F0"/>
    <w:rsid w:val="00374AE8"/>
    <w:rsid w:val="00374C82"/>
    <w:rsid w:val="0037530E"/>
    <w:rsid w:val="00375425"/>
    <w:rsid w:val="0037570A"/>
    <w:rsid w:val="00376224"/>
    <w:rsid w:val="003764DD"/>
    <w:rsid w:val="003765C7"/>
    <w:rsid w:val="00377234"/>
    <w:rsid w:val="00377351"/>
    <w:rsid w:val="003773E5"/>
    <w:rsid w:val="003778DF"/>
    <w:rsid w:val="00377999"/>
    <w:rsid w:val="0038025B"/>
    <w:rsid w:val="00380417"/>
    <w:rsid w:val="003807DF"/>
    <w:rsid w:val="0038091D"/>
    <w:rsid w:val="00380A45"/>
    <w:rsid w:val="00380AF7"/>
    <w:rsid w:val="00380BE4"/>
    <w:rsid w:val="00380D99"/>
    <w:rsid w:val="00380F27"/>
    <w:rsid w:val="0038187C"/>
    <w:rsid w:val="003818E8"/>
    <w:rsid w:val="00382017"/>
    <w:rsid w:val="003821D9"/>
    <w:rsid w:val="00382230"/>
    <w:rsid w:val="003823B6"/>
    <w:rsid w:val="00382EAF"/>
    <w:rsid w:val="0038336B"/>
    <w:rsid w:val="00383469"/>
    <w:rsid w:val="0038381F"/>
    <w:rsid w:val="003839DA"/>
    <w:rsid w:val="00383BED"/>
    <w:rsid w:val="003844FC"/>
    <w:rsid w:val="00384533"/>
    <w:rsid w:val="00384ED6"/>
    <w:rsid w:val="003850CC"/>
    <w:rsid w:val="003850DB"/>
    <w:rsid w:val="00385104"/>
    <w:rsid w:val="00385150"/>
    <w:rsid w:val="00385812"/>
    <w:rsid w:val="00385CB4"/>
    <w:rsid w:val="003861C4"/>
    <w:rsid w:val="003861CC"/>
    <w:rsid w:val="003862AE"/>
    <w:rsid w:val="00386448"/>
    <w:rsid w:val="00386466"/>
    <w:rsid w:val="003864ED"/>
    <w:rsid w:val="00386F2F"/>
    <w:rsid w:val="003874B7"/>
    <w:rsid w:val="0038756C"/>
    <w:rsid w:val="0038767C"/>
    <w:rsid w:val="00387984"/>
    <w:rsid w:val="00387D94"/>
    <w:rsid w:val="00387F62"/>
    <w:rsid w:val="003901BE"/>
    <w:rsid w:val="003903F4"/>
    <w:rsid w:val="00390427"/>
    <w:rsid w:val="00390C8E"/>
    <w:rsid w:val="003919B5"/>
    <w:rsid w:val="00391A4C"/>
    <w:rsid w:val="00391CF6"/>
    <w:rsid w:val="00391D97"/>
    <w:rsid w:val="0039201A"/>
    <w:rsid w:val="00392437"/>
    <w:rsid w:val="003927D2"/>
    <w:rsid w:val="00392843"/>
    <w:rsid w:val="00392854"/>
    <w:rsid w:val="00392C51"/>
    <w:rsid w:val="00392D22"/>
    <w:rsid w:val="00392D43"/>
    <w:rsid w:val="0039338A"/>
    <w:rsid w:val="00393954"/>
    <w:rsid w:val="00393E62"/>
    <w:rsid w:val="00393FCD"/>
    <w:rsid w:val="00394187"/>
    <w:rsid w:val="003943AD"/>
    <w:rsid w:val="00394611"/>
    <w:rsid w:val="003947E5"/>
    <w:rsid w:val="00394DCB"/>
    <w:rsid w:val="00394E55"/>
    <w:rsid w:val="00394EEC"/>
    <w:rsid w:val="0039525C"/>
    <w:rsid w:val="003958FF"/>
    <w:rsid w:val="00395C89"/>
    <w:rsid w:val="00395D4B"/>
    <w:rsid w:val="003966A5"/>
    <w:rsid w:val="0039680C"/>
    <w:rsid w:val="00396A20"/>
    <w:rsid w:val="00396BE1"/>
    <w:rsid w:val="00396E40"/>
    <w:rsid w:val="00396F86"/>
    <w:rsid w:val="00397077"/>
    <w:rsid w:val="00397233"/>
    <w:rsid w:val="00397238"/>
    <w:rsid w:val="003972AB"/>
    <w:rsid w:val="003A021E"/>
    <w:rsid w:val="003A0384"/>
    <w:rsid w:val="003A03C0"/>
    <w:rsid w:val="003A103E"/>
    <w:rsid w:val="003A1312"/>
    <w:rsid w:val="003A1339"/>
    <w:rsid w:val="003A137A"/>
    <w:rsid w:val="003A1696"/>
    <w:rsid w:val="003A1B86"/>
    <w:rsid w:val="003A1EC1"/>
    <w:rsid w:val="003A281B"/>
    <w:rsid w:val="003A29DF"/>
    <w:rsid w:val="003A2B3B"/>
    <w:rsid w:val="003A2BF8"/>
    <w:rsid w:val="003A3519"/>
    <w:rsid w:val="003A3A50"/>
    <w:rsid w:val="003A3A93"/>
    <w:rsid w:val="003A435B"/>
    <w:rsid w:val="003A4620"/>
    <w:rsid w:val="003A49C1"/>
    <w:rsid w:val="003A4AAF"/>
    <w:rsid w:val="003A4B80"/>
    <w:rsid w:val="003A547F"/>
    <w:rsid w:val="003A5853"/>
    <w:rsid w:val="003A5A2A"/>
    <w:rsid w:val="003A5ADD"/>
    <w:rsid w:val="003A5AFD"/>
    <w:rsid w:val="003A5D3E"/>
    <w:rsid w:val="003A5D8D"/>
    <w:rsid w:val="003A5EE8"/>
    <w:rsid w:val="003A6129"/>
    <w:rsid w:val="003A6837"/>
    <w:rsid w:val="003A72F2"/>
    <w:rsid w:val="003A755C"/>
    <w:rsid w:val="003A799B"/>
    <w:rsid w:val="003A7CDB"/>
    <w:rsid w:val="003A7ECA"/>
    <w:rsid w:val="003B010F"/>
    <w:rsid w:val="003B017C"/>
    <w:rsid w:val="003B04B2"/>
    <w:rsid w:val="003B0581"/>
    <w:rsid w:val="003B0AB0"/>
    <w:rsid w:val="003B0FD4"/>
    <w:rsid w:val="003B11FB"/>
    <w:rsid w:val="003B176F"/>
    <w:rsid w:val="003B1847"/>
    <w:rsid w:val="003B18B2"/>
    <w:rsid w:val="003B1EDD"/>
    <w:rsid w:val="003B2102"/>
    <w:rsid w:val="003B213D"/>
    <w:rsid w:val="003B2727"/>
    <w:rsid w:val="003B284E"/>
    <w:rsid w:val="003B2A0E"/>
    <w:rsid w:val="003B2A3A"/>
    <w:rsid w:val="003B2B83"/>
    <w:rsid w:val="003B2F08"/>
    <w:rsid w:val="003B3353"/>
    <w:rsid w:val="003B337F"/>
    <w:rsid w:val="003B33D7"/>
    <w:rsid w:val="003B3899"/>
    <w:rsid w:val="003B3B49"/>
    <w:rsid w:val="003B4056"/>
    <w:rsid w:val="003B40AF"/>
    <w:rsid w:val="003B45B2"/>
    <w:rsid w:val="003B4631"/>
    <w:rsid w:val="003B4B1C"/>
    <w:rsid w:val="003B4C91"/>
    <w:rsid w:val="003B5089"/>
    <w:rsid w:val="003B5212"/>
    <w:rsid w:val="003B5681"/>
    <w:rsid w:val="003B59E6"/>
    <w:rsid w:val="003B60D6"/>
    <w:rsid w:val="003B6874"/>
    <w:rsid w:val="003B6924"/>
    <w:rsid w:val="003B6FA2"/>
    <w:rsid w:val="003B7316"/>
    <w:rsid w:val="003B76B8"/>
    <w:rsid w:val="003B76B9"/>
    <w:rsid w:val="003B773E"/>
    <w:rsid w:val="003B7898"/>
    <w:rsid w:val="003C01F0"/>
    <w:rsid w:val="003C035C"/>
    <w:rsid w:val="003C0756"/>
    <w:rsid w:val="003C07CB"/>
    <w:rsid w:val="003C085A"/>
    <w:rsid w:val="003C087A"/>
    <w:rsid w:val="003C1155"/>
    <w:rsid w:val="003C179F"/>
    <w:rsid w:val="003C1C51"/>
    <w:rsid w:val="003C22F4"/>
    <w:rsid w:val="003C23A6"/>
    <w:rsid w:val="003C250F"/>
    <w:rsid w:val="003C279C"/>
    <w:rsid w:val="003C2B6C"/>
    <w:rsid w:val="003C2E23"/>
    <w:rsid w:val="003C3175"/>
    <w:rsid w:val="003C32AC"/>
    <w:rsid w:val="003C3615"/>
    <w:rsid w:val="003C3857"/>
    <w:rsid w:val="003C3B68"/>
    <w:rsid w:val="003C3FA5"/>
    <w:rsid w:val="003C4043"/>
    <w:rsid w:val="003C4591"/>
    <w:rsid w:val="003C48D8"/>
    <w:rsid w:val="003C5AEC"/>
    <w:rsid w:val="003C5BC9"/>
    <w:rsid w:val="003C5E41"/>
    <w:rsid w:val="003C5FAA"/>
    <w:rsid w:val="003C6337"/>
    <w:rsid w:val="003C66AC"/>
    <w:rsid w:val="003C66B6"/>
    <w:rsid w:val="003C68E4"/>
    <w:rsid w:val="003C6905"/>
    <w:rsid w:val="003C6948"/>
    <w:rsid w:val="003C6DF5"/>
    <w:rsid w:val="003C6F61"/>
    <w:rsid w:val="003C6FDD"/>
    <w:rsid w:val="003C7352"/>
    <w:rsid w:val="003C7453"/>
    <w:rsid w:val="003C7981"/>
    <w:rsid w:val="003C7A25"/>
    <w:rsid w:val="003C7A7C"/>
    <w:rsid w:val="003D0417"/>
    <w:rsid w:val="003D0AED"/>
    <w:rsid w:val="003D0BEA"/>
    <w:rsid w:val="003D0CCB"/>
    <w:rsid w:val="003D0F83"/>
    <w:rsid w:val="003D0FAA"/>
    <w:rsid w:val="003D0FB0"/>
    <w:rsid w:val="003D10C2"/>
    <w:rsid w:val="003D11CD"/>
    <w:rsid w:val="003D137F"/>
    <w:rsid w:val="003D15D5"/>
    <w:rsid w:val="003D1AE2"/>
    <w:rsid w:val="003D1CCE"/>
    <w:rsid w:val="003D1E32"/>
    <w:rsid w:val="003D1FA8"/>
    <w:rsid w:val="003D2709"/>
    <w:rsid w:val="003D29EF"/>
    <w:rsid w:val="003D2A63"/>
    <w:rsid w:val="003D2A7D"/>
    <w:rsid w:val="003D2C90"/>
    <w:rsid w:val="003D2DD0"/>
    <w:rsid w:val="003D37B1"/>
    <w:rsid w:val="003D3BBB"/>
    <w:rsid w:val="003D3F9B"/>
    <w:rsid w:val="003D3FCB"/>
    <w:rsid w:val="003D45DF"/>
    <w:rsid w:val="003D49CF"/>
    <w:rsid w:val="003D4E48"/>
    <w:rsid w:val="003D502C"/>
    <w:rsid w:val="003D516A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472"/>
    <w:rsid w:val="003D78A6"/>
    <w:rsid w:val="003D78CC"/>
    <w:rsid w:val="003E0043"/>
    <w:rsid w:val="003E01E3"/>
    <w:rsid w:val="003E02EF"/>
    <w:rsid w:val="003E0374"/>
    <w:rsid w:val="003E052B"/>
    <w:rsid w:val="003E05CE"/>
    <w:rsid w:val="003E0616"/>
    <w:rsid w:val="003E075F"/>
    <w:rsid w:val="003E09D5"/>
    <w:rsid w:val="003E11D8"/>
    <w:rsid w:val="003E1342"/>
    <w:rsid w:val="003E136B"/>
    <w:rsid w:val="003E1396"/>
    <w:rsid w:val="003E1B92"/>
    <w:rsid w:val="003E2395"/>
    <w:rsid w:val="003E23E3"/>
    <w:rsid w:val="003E2417"/>
    <w:rsid w:val="003E25D5"/>
    <w:rsid w:val="003E2EB1"/>
    <w:rsid w:val="003E3690"/>
    <w:rsid w:val="003E3795"/>
    <w:rsid w:val="003E384E"/>
    <w:rsid w:val="003E3AC9"/>
    <w:rsid w:val="003E3F5C"/>
    <w:rsid w:val="003E43AB"/>
    <w:rsid w:val="003E4657"/>
    <w:rsid w:val="003E47C4"/>
    <w:rsid w:val="003E4D42"/>
    <w:rsid w:val="003E50D9"/>
    <w:rsid w:val="003E5234"/>
    <w:rsid w:val="003E5277"/>
    <w:rsid w:val="003E53DF"/>
    <w:rsid w:val="003E55FE"/>
    <w:rsid w:val="003E5612"/>
    <w:rsid w:val="003E585D"/>
    <w:rsid w:val="003E5AB9"/>
    <w:rsid w:val="003E5CF3"/>
    <w:rsid w:val="003E6109"/>
    <w:rsid w:val="003E62FF"/>
    <w:rsid w:val="003E7712"/>
    <w:rsid w:val="003E7DFA"/>
    <w:rsid w:val="003E7E12"/>
    <w:rsid w:val="003E7F5A"/>
    <w:rsid w:val="003F002D"/>
    <w:rsid w:val="003F086C"/>
    <w:rsid w:val="003F0D6A"/>
    <w:rsid w:val="003F0F34"/>
    <w:rsid w:val="003F0F94"/>
    <w:rsid w:val="003F123A"/>
    <w:rsid w:val="003F12E1"/>
    <w:rsid w:val="003F1340"/>
    <w:rsid w:val="003F146A"/>
    <w:rsid w:val="003F1733"/>
    <w:rsid w:val="003F182B"/>
    <w:rsid w:val="003F1CE8"/>
    <w:rsid w:val="003F1E34"/>
    <w:rsid w:val="003F1EE0"/>
    <w:rsid w:val="003F23FE"/>
    <w:rsid w:val="003F244E"/>
    <w:rsid w:val="003F2A10"/>
    <w:rsid w:val="003F2BBA"/>
    <w:rsid w:val="003F2D10"/>
    <w:rsid w:val="003F360D"/>
    <w:rsid w:val="003F3784"/>
    <w:rsid w:val="003F37BE"/>
    <w:rsid w:val="003F3917"/>
    <w:rsid w:val="003F4093"/>
    <w:rsid w:val="003F45DF"/>
    <w:rsid w:val="003F478F"/>
    <w:rsid w:val="003F5275"/>
    <w:rsid w:val="003F5823"/>
    <w:rsid w:val="003F6017"/>
    <w:rsid w:val="003F60D1"/>
    <w:rsid w:val="003F64B1"/>
    <w:rsid w:val="003F757B"/>
    <w:rsid w:val="003F77F9"/>
    <w:rsid w:val="003F7A37"/>
    <w:rsid w:val="003F7AF0"/>
    <w:rsid w:val="003F7E34"/>
    <w:rsid w:val="00400336"/>
    <w:rsid w:val="0040037D"/>
    <w:rsid w:val="00400495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984"/>
    <w:rsid w:val="00402DB1"/>
    <w:rsid w:val="00402F1B"/>
    <w:rsid w:val="004031C3"/>
    <w:rsid w:val="0040328D"/>
    <w:rsid w:val="00403A39"/>
    <w:rsid w:val="00403A43"/>
    <w:rsid w:val="00403A53"/>
    <w:rsid w:val="00403A93"/>
    <w:rsid w:val="00403E33"/>
    <w:rsid w:val="00403E6E"/>
    <w:rsid w:val="004040FC"/>
    <w:rsid w:val="00404337"/>
    <w:rsid w:val="004046B5"/>
    <w:rsid w:val="00404A9A"/>
    <w:rsid w:val="004050CE"/>
    <w:rsid w:val="00405AD9"/>
    <w:rsid w:val="0040604A"/>
    <w:rsid w:val="004063AE"/>
    <w:rsid w:val="00406575"/>
    <w:rsid w:val="004066DF"/>
    <w:rsid w:val="00406A1F"/>
    <w:rsid w:val="00407DC3"/>
    <w:rsid w:val="00410003"/>
    <w:rsid w:val="00410338"/>
    <w:rsid w:val="004107F6"/>
    <w:rsid w:val="00410AEA"/>
    <w:rsid w:val="0041131D"/>
    <w:rsid w:val="0041138C"/>
    <w:rsid w:val="00411B7C"/>
    <w:rsid w:val="00411DDD"/>
    <w:rsid w:val="00411FEE"/>
    <w:rsid w:val="00412258"/>
    <w:rsid w:val="00412391"/>
    <w:rsid w:val="004124CB"/>
    <w:rsid w:val="004126AE"/>
    <w:rsid w:val="00412AFE"/>
    <w:rsid w:val="004130CA"/>
    <w:rsid w:val="00413796"/>
    <w:rsid w:val="004142B6"/>
    <w:rsid w:val="00414514"/>
    <w:rsid w:val="00414891"/>
    <w:rsid w:val="00414899"/>
    <w:rsid w:val="00414CFC"/>
    <w:rsid w:val="00414E78"/>
    <w:rsid w:val="00414EB5"/>
    <w:rsid w:val="0041523D"/>
    <w:rsid w:val="00415316"/>
    <w:rsid w:val="004154DA"/>
    <w:rsid w:val="004158B3"/>
    <w:rsid w:val="004159C8"/>
    <w:rsid w:val="00415B1B"/>
    <w:rsid w:val="00415B89"/>
    <w:rsid w:val="00415FAE"/>
    <w:rsid w:val="0041613A"/>
    <w:rsid w:val="004163F0"/>
    <w:rsid w:val="00416663"/>
    <w:rsid w:val="0041675F"/>
    <w:rsid w:val="00417626"/>
    <w:rsid w:val="00417966"/>
    <w:rsid w:val="00417984"/>
    <w:rsid w:val="00417FE8"/>
    <w:rsid w:val="00420F34"/>
    <w:rsid w:val="00420FFC"/>
    <w:rsid w:val="00421EA5"/>
    <w:rsid w:val="0042277D"/>
    <w:rsid w:val="00422DF3"/>
    <w:rsid w:val="00423057"/>
    <w:rsid w:val="00423EDA"/>
    <w:rsid w:val="00423EF5"/>
    <w:rsid w:val="00424023"/>
    <w:rsid w:val="004243BF"/>
    <w:rsid w:val="0042538E"/>
    <w:rsid w:val="00425CDD"/>
    <w:rsid w:val="00425E6B"/>
    <w:rsid w:val="00426D11"/>
    <w:rsid w:val="00427180"/>
    <w:rsid w:val="00427511"/>
    <w:rsid w:val="00427651"/>
    <w:rsid w:val="00427A09"/>
    <w:rsid w:val="0043021C"/>
    <w:rsid w:val="00430469"/>
    <w:rsid w:val="00430493"/>
    <w:rsid w:val="00430BF3"/>
    <w:rsid w:val="004315A5"/>
    <w:rsid w:val="00431752"/>
    <w:rsid w:val="00431BE0"/>
    <w:rsid w:val="0043216A"/>
    <w:rsid w:val="00432194"/>
    <w:rsid w:val="0043244A"/>
    <w:rsid w:val="00432E65"/>
    <w:rsid w:val="0043348F"/>
    <w:rsid w:val="0043367C"/>
    <w:rsid w:val="00433708"/>
    <w:rsid w:val="00433BB9"/>
    <w:rsid w:val="00433C04"/>
    <w:rsid w:val="00434047"/>
    <w:rsid w:val="00434455"/>
    <w:rsid w:val="0043473F"/>
    <w:rsid w:val="0043496A"/>
    <w:rsid w:val="00434990"/>
    <w:rsid w:val="00434D24"/>
    <w:rsid w:val="00435309"/>
    <w:rsid w:val="004353B3"/>
    <w:rsid w:val="00436506"/>
    <w:rsid w:val="00436B1B"/>
    <w:rsid w:val="00436C36"/>
    <w:rsid w:val="00437186"/>
    <w:rsid w:val="00437D43"/>
    <w:rsid w:val="004401AB"/>
    <w:rsid w:val="00440405"/>
    <w:rsid w:val="004408CB"/>
    <w:rsid w:val="00440A19"/>
    <w:rsid w:val="00440E46"/>
    <w:rsid w:val="0044114F"/>
    <w:rsid w:val="004415B3"/>
    <w:rsid w:val="0044160C"/>
    <w:rsid w:val="00441728"/>
    <w:rsid w:val="004417C9"/>
    <w:rsid w:val="0044187A"/>
    <w:rsid w:val="00441BED"/>
    <w:rsid w:val="0044260D"/>
    <w:rsid w:val="00442C86"/>
    <w:rsid w:val="00442F7A"/>
    <w:rsid w:val="00443574"/>
    <w:rsid w:val="0044375C"/>
    <w:rsid w:val="00443991"/>
    <w:rsid w:val="00443C09"/>
    <w:rsid w:val="00443F46"/>
    <w:rsid w:val="0044453D"/>
    <w:rsid w:val="00444A08"/>
    <w:rsid w:val="00444BB9"/>
    <w:rsid w:val="00444E51"/>
    <w:rsid w:val="004454B5"/>
    <w:rsid w:val="004458DA"/>
    <w:rsid w:val="00445D2C"/>
    <w:rsid w:val="00445DE5"/>
    <w:rsid w:val="00445F1D"/>
    <w:rsid w:val="00445F36"/>
    <w:rsid w:val="00446AA5"/>
    <w:rsid w:val="004471E4"/>
    <w:rsid w:val="00447370"/>
    <w:rsid w:val="004476AD"/>
    <w:rsid w:val="00447A47"/>
    <w:rsid w:val="00447AD7"/>
    <w:rsid w:val="00447D5E"/>
    <w:rsid w:val="00450748"/>
    <w:rsid w:val="004508BA"/>
    <w:rsid w:val="004509B1"/>
    <w:rsid w:val="004509C6"/>
    <w:rsid w:val="004512BA"/>
    <w:rsid w:val="00451556"/>
    <w:rsid w:val="0045168A"/>
    <w:rsid w:val="004519B9"/>
    <w:rsid w:val="00451AF8"/>
    <w:rsid w:val="00451BAE"/>
    <w:rsid w:val="00451D3C"/>
    <w:rsid w:val="00451F6C"/>
    <w:rsid w:val="00451F85"/>
    <w:rsid w:val="004521EB"/>
    <w:rsid w:val="00452273"/>
    <w:rsid w:val="00452A96"/>
    <w:rsid w:val="00452AB9"/>
    <w:rsid w:val="00452F5F"/>
    <w:rsid w:val="004530D3"/>
    <w:rsid w:val="00453316"/>
    <w:rsid w:val="00453572"/>
    <w:rsid w:val="0045438C"/>
    <w:rsid w:val="004543E4"/>
    <w:rsid w:val="00454B2A"/>
    <w:rsid w:val="00454CE6"/>
    <w:rsid w:val="00454DBF"/>
    <w:rsid w:val="00455201"/>
    <w:rsid w:val="004558CE"/>
    <w:rsid w:val="004558D2"/>
    <w:rsid w:val="00455CC7"/>
    <w:rsid w:val="004565F1"/>
    <w:rsid w:val="00456A46"/>
    <w:rsid w:val="00456A8D"/>
    <w:rsid w:val="00456B1A"/>
    <w:rsid w:val="00457085"/>
    <w:rsid w:val="00457555"/>
    <w:rsid w:val="00457CD6"/>
    <w:rsid w:val="00460176"/>
    <w:rsid w:val="004602BF"/>
    <w:rsid w:val="004607E0"/>
    <w:rsid w:val="00461569"/>
    <w:rsid w:val="004615BE"/>
    <w:rsid w:val="004618CF"/>
    <w:rsid w:val="00461BBE"/>
    <w:rsid w:val="00461DE8"/>
    <w:rsid w:val="00462690"/>
    <w:rsid w:val="00462695"/>
    <w:rsid w:val="00462968"/>
    <w:rsid w:val="00462A69"/>
    <w:rsid w:val="00462B2B"/>
    <w:rsid w:val="00462C29"/>
    <w:rsid w:val="0046348A"/>
    <w:rsid w:val="0046390E"/>
    <w:rsid w:val="00463C4B"/>
    <w:rsid w:val="00463E07"/>
    <w:rsid w:val="00464475"/>
    <w:rsid w:val="00464495"/>
    <w:rsid w:val="004647C9"/>
    <w:rsid w:val="00464BBC"/>
    <w:rsid w:val="004657D4"/>
    <w:rsid w:val="00465A16"/>
    <w:rsid w:val="00466472"/>
    <w:rsid w:val="004669DE"/>
    <w:rsid w:val="00466C68"/>
    <w:rsid w:val="0046777B"/>
    <w:rsid w:val="0046786C"/>
    <w:rsid w:val="00467951"/>
    <w:rsid w:val="00467A5C"/>
    <w:rsid w:val="00470121"/>
    <w:rsid w:val="004704B6"/>
    <w:rsid w:val="00470EF1"/>
    <w:rsid w:val="00471458"/>
    <w:rsid w:val="004724FE"/>
    <w:rsid w:val="0047261D"/>
    <w:rsid w:val="004726EE"/>
    <w:rsid w:val="00472822"/>
    <w:rsid w:val="00472D5B"/>
    <w:rsid w:val="00472FF5"/>
    <w:rsid w:val="00473481"/>
    <w:rsid w:val="004736C9"/>
    <w:rsid w:val="00473D52"/>
    <w:rsid w:val="00473D8B"/>
    <w:rsid w:val="00473EA7"/>
    <w:rsid w:val="004741E2"/>
    <w:rsid w:val="004744A4"/>
    <w:rsid w:val="00474522"/>
    <w:rsid w:val="00474B6C"/>
    <w:rsid w:val="00475029"/>
    <w:rsid w:val="0047526F"/>
    <w:rsid w:val="0047528D"/>
    <w:rsid w:val="004752BB"/>
    <w:rsid w:val="004754A6"/>
    <w:rsid w:val="00475527"/>
    <w:rsid w:val="00475777"/>
    <w:rsid w:val="0047593D"/>
    <w:rsid w:val="00475A97"/>
    <w:rsid w:val="00475B91"/>
    <w:rsid w:val="00475D77"/>
    <w:rsid w:val="00476131"/>
    <w:rsid w:val="004761C4"/>
    <w:rsid w:val="00476216"/>
    <w:rsid w:val="00476714"/>
    <w:rsid w:val="00476E7C"/>
    <w:rsid w:val="00476FDA"/>
    <w:rsid w:val="0047701A"/>
    <w:rsid w:val="00477645"/>
    <w:rsid w:val="00477671"/>
    <w:rsid w:val="004778EC"/>
    <w:rsid w:val="00477EC9"/>
    <w:rsid w:val="004804B2"/>
    <w:rsid w:val="00480523"/>
    <w:rsid w:val="00480EF7"/>
    <w:rsid w:val="004810AA"/>
    <w:rsid w:val="004816B5"/>
    <w:rsid w:val="004816BB"/>
    <w:rsid w:val="00481796"/>
    <w:rsid w:val="00481BA2"/>
    <w:rsid w:val="004824C0"/>
    <w:rsid w:val="00482609"/>
    <w:rsid w:val="00482D6E"/>
    <w:rsid w:val="00482F29"/>
    <w:rsid w:val="004831E9"/>
    <w:rsid w:val="0048329C"/>
    <w:rsid w:val="004833EB"/>
    <w:rsid w:val="00483AFE"/>
    <w:rsid w:val="00483B63"/>
    <w:rsid w:val="00483E5F"/>
    <w:rsid w:val="0048521D"/>
    <w:rsid w:val="0048526C"/>
    <w:rsid w:val="00485434"/>
    <w:rsid w:val="004854AE"/>
    <w:rsid w:val="0048587D"/>
    <w:rsid w:val="0048592E"/>
    <w:rsid w:val="00485E67"/>
    <w:rsid w:val="004865E6"/>
    <w:rsid w:val="0048692B"/>
    <w:rsid w:val="00486C57"/>
    <w:rsid w:val="00486DF4"/>
    <w:rsid w:val="00486E42"/>
    <w:rsid w:val="00486F72"/>
    <w:rsid w:val="00487128"/>
    <w:rsid w:val="004872BE"/>
    <w:rsid w:val="004873BE"/>
    <w:rsid w:val="004874D8"/>
    <w:rsid w:val="00487E6C"/>
    <w:rsid w:val="00487EC8"/>
    <w:rsid w:val="00490540"/>
    <w:rsid w:val="00490C0A"/>
    <w:rsid w:val="00490D80"/>
    <w:rsid w:val="004914D8"/>
    <w:rsid w:val="00491BC5"/>
    <w:rsid w:val="004925B9"/>
    <w:rsid w:val="00492726"/>
    <w:rsid w:val="004929EB"/>
    <w:rsid w:val="0049313D"/>
    <w:rsid w:val="00493385"/>
    <w:rsid w:val="00493683"/>
    <w:rsid w:val="004937D8"/>
    <w:rsid w:val="00493867"/>
    <w:rsid w:val="00493A76"/>
    <w:rsid w:val="00493D46"/>
    <w:rsid w:val="00493E6C"/>
    <w:rsid w:val="00494634"/>
    <w:rsid w:val="00494881"/>
    <w:rsid w:val="004948C9"/>
    <w:rsid w:val="00494ADD"/>
    <w:rsid w:val="00494B0F"/>
    <w:rsid w:val="0049520F"/>
    <w:rsid w:val="004952DA"/>
    <w:rsid w:val="004952F6"/>
    <w:rsid w:val="00495389"/>
    <w:rsid w:val="004953EA"/>
    <w:rsid w:val="004957E0"/>
    <w:rsid w:val="00495AB9"/>
    <w:rsid w:val="00495F75"/>
    <w:rsid w:val="00495F76"/>
    <w:rsid w:val="0049665B"/>
    <w:rsid w:val="00496DDC"/>
    <w:rsid w:val="00496E4D"/>
    <w:rsid w:val="00496F64"/>
    <w:rsid w:val="004974EA"/>
    <w:rsid w:val="00497531"/>
    <w:rsid w:val="00497736"/>
    <w:rsid w:val="0049791B"/>
    <w:rsid w:val="00497DD5"/>
    <w:rsid w:val="004A04F7"/>
    <w:rsid w:val="004A0715"/>
    <w:rsid w:val="004A0A48"/>
    <w:rsid w:val="004A0A9B"/>
    <w:rsid w:val="004A0BBA"/>
    <w:rsid w:val="004A19CE"/>
    <w:rsid w:val="004A19F9"/>
    <w:rsid w:val="004A1B39"/>
    <w:rsid w:val="004A1E18"/>
    <w:rsid w:val="004A24E2"/>
    <w:rsid w:val="004A2635"/>
    <w:rsid w:val="004A2B69"/>
    <w:rsid w:val="004A2BB4"/>
    <w:rsid w:val="004A2CBA"/>
    <w:rsid w:val="004A2D2B"/>
    <w:rsid w:val="004A3147"/>
    <w:rsid w:val="004A38AA"/>
    <w:rsid w:val="004A3BB5"/>
    <w:rsid w:val="004A3F30"/>
    <w:rsid w:val="004A41D5"/>
    <w:rsid w:val="004A4D92"/>
    <w:rsid w:val="004A4F28"/>
    <w:rsid w:val="004A59D3"/>
    <w:rsid w:val="004A5CCB"/>
    <w:rsid w:val="004A6204"/>
    <w:rsid w:val="004A6242"/>
    <w:rsid w:val="004A70BF"/>
    <w:rsid w:val="004A74D4"/>
    <w:rsid w:val="004A7A71"/>
    <w:rsid w:val="004A7AC2"/>
    <w:rsid w:val="004A7BEF"/>
    <w:rsid w:val="004A7E38"/>
    <w:rsid w:val="004B0072"/>
    <w:rsid w:val="004B0158"/>
    <w:rsid w:val="004B020E"/>
    <w:rsid w:val="004B02D0"/>
    <w:rsid w:val="004B0A09"/>
    <w:rsid w:val="004B0BB8"/>
    <w:rsid w:val="004B0D32"/>
    <w:rsid w:val="004B11D7"/>
    <w:rsid w:val="004B18F7"/>
    <w:rsid w:val="004B19E9"/>
    <w:rsid w:val="004B1AAF"/>
    <w:rsid w:val="004B1CED"/>
    <w:rsid w:val="004B1FAA"/>
    <w:rsid w:val="004B2214"/>
    <w:rsid w:val="004B2BD9"/>
    <w:rsid w:val="004B2C80"/>
    <w:rsid w:val="004B2CA9"/>
    <w:rsid w:val="004B2D28"/>
    <w:rsid w:val="004B2D2B"/>
    <w:rsid w:val="004B30D6"/>
    <w:rsid w:val="004B328A"/>
    <w:rsid w:val="004B3579"/>
    <w:rsid w:val="004B39BC"/>
    <w:rsid w:val="004B3A81"/>
    <w:rsid w:val="004B3AF5"/>
    <w:rsid w:val="004B3B98"/>
    <w:rsid w:val="004B402B"/>
    <w:rsid w:val="004B40EF"/>
    <w:rsid w:val="004B41A4"/>
    <w:rsid w:val="004B47D7"/>
    <w:rsid w:val="004B48AA"/>
    <w:rsid w:val="004B4AA0"/>
    <w:rsid w:val="004B4F13"/>
    <w:rsid w:val="004B548D"/>
    <w:rsid w:val="004B5547"/>
    <w:rsid w:val="004B59D6"/>
    <w:rsid w:val="004B5CB2"/>
    <w:rsid w:val="004B6564"/>
    <w:rsid w:val="004B661E"/>
    <w:rsid w:val="004B66DC"/>
    <w:rsid w:val="004B68BA"/>
    <w:rsid w:val="004B6BDC"/>
    <w:rsid w:val="004B6E77"/>
    <w:rsid w:val="004B7178"/>
    <w:rsid w:val="004B7234"/>
    <w:rsid w:val="004B72D6"/>
    <w:rsid w:val="004C00CC"/>
    <w:rsid w:val="004C09ED"/>
    <w:rsid w:val="004C112F"/>
    <w:rsid w:val="004C13AB"/>
    <w:rsid w:val="004C18D0"/>
    <w:rsid w:val="004C1A20"/>
    <w:rsid w:val="004C1A8E"/>
    <w:rsid w:val="004C1B8A"/>
    <w:rsid w:val="004C1CB0"/>
    <w:rsid w:val="004C1CED"/>
    <w:rsid w:val="004C1E93"/>
    <w:rsid w:val="004C20C8"/>
    <w:rsid w:val="004C2119"/>
    <w:rsid w:val="004C217E"/>
    <w:rsid w:val="004C2656"/>
    <w:rsid w:val="004C3053"/>
    <w:rsid w:val="004C3646"/>
    <w:rsid w:val="004C3876"/>
    <w:rsid w:val="004C398F"/>
    <w:rsid w:val="004C3A32"/>
    <w:rsid w:val="004C3A63"/>
    <w:rsid w:val="004C3FE1"/>
    <w:rsid w:val="004C4312"/>
    <w:rsid w:val="004C475D"/>
    <w:rsid w:val="004C47D7"/>
    <w:rsid w:val="004C49E4"/>
    <w:rsid w:val="004C4A3F"/>
    <w:rsid w:val="004C4B0A"/>
    <w:rsid w:val="004C4D31"/>
    <w:rsid w:val="004C4E41"/>
    <w:rsid w:val="004C4F74"/>
    <w:rsid w:val="004C54F4"/>
    <w:rsid w:val="004C5BD7"/>
    <w:rsid w:val="004C5E81"/>
    <w:rsid w:val="004C610D"/>
    <w:rsid w:val="004C67AC"/>
    <w:rsid w:val="004C6C55"/>
    <w:rsid w:val="004C6EC5"/>
    <w:rsid w:val="004C757C"/>
    <w:rsid w:val="004C7C39"/>
    <w:rsid w:val="004C7D2A"/>
    <w:rsid w:val="004D0ABA"/>
    <w:rsid w:val="004D0C89"/>
    <w:rsid w:val="004D0D82"/>
    <w:rsid w:val="004D0FB1"/>
    <w:rsid w:val="004D141C"/>
    <w:rsid w:val="004D19A4"/>
    <w:rsid w:val="004D1BD2"/>
    <w:rsid w:val="004D20EA"/>
    <w:rsid w:val="004D2485"/>
    <w:rsid w:val="004D2C4F"/>
    <w:rsid w:val="004D2CC5"/>
    <w:rsid w:val="004D2DBE"/>
    <w:rsid w:val="004D322D"/>
    <w:rsid w:val="004D34FB"/>
    <w:rsid w:val="004D3AC9"/>
    <w:rsid w:val="004D40C1"/>
    <w:rsid w:val="004D473E"/>
    <w:rsid w:val="004D5657"/>
    <w:rsid w:val="004D569D"/>
    <w:rsid w:val="004D5FC5"/>
    <w:rsid w:val="004D5FF3"/>
    <w:rsid w:val="004D60E4"/>
    <w:rsid w:val="004D67B4"/>
    <w:rsid w:val="004D69A5"/>
    <w:rsid w:val="004D6CFA"/>
    <w:rsid w:val="004D75ED"/>
    <w:rsid w:val="004D7AFA"/>
    <w:rsid w:val="004D7DD1"/>
    <w:rsid w:val="004E021B"/>
    <w:rsid w:val="004E026F"/>
    <w:rsid w:val="004E0411"/>
    <w:rsid w:val="004E0ACE"/>
    <w:rsid w:val="004E0F67"/>
    <w:rsid w:val="004E16A9"/>
    <w:rsid w:val="004E1A62"/>
    <w:rsid w:val="004E1D74"/>
    <w:rsid w:val="004E2799"/>
    <w:rsid w:val="004E2A8A"/>
    <w:rsid w:val="004E2ACE"/>
    <w:rsid w:val="004E3ADD"/>
    <w:rsid w:val="004E45C8"/>
    <w:rsid w:val="004E51F9"/>
    <w:rsid w:val="004E5BD2"/>
    <w:rsid w:val="004E5CAC"/>
    <w:rsid w:val="004E5D97"/>
    <w:rsid w:val="004E5F94"/>
    <w:rsid w:val="004E62BD"/>
    <w:rsid w:val="004E724E"/>
    <w:rsid w:val="004E74B0"/>
    <w:rsid w:val="004E7530"/>
    <w:rsid w:val="004E78D0"/>
    <w:rsid w:val="004E7A2C"/>
    <w:rsid w:val="004E7B35"/>
    <w:rsid w:val="004F009D"/>
    <w:rsid w:val="004F02D3"/>
    <w:rsid w:val="004F03C3"/>
    <w:rsid w:val="004F0457"/>
    <w:rsid w:val="004F0477"/>
    <w:rsid w:val="004F0BD1"/>
    <w:rsid w:val="004F0C84"/>
    <w:rsid w:val="004F11E0"/>
    <w:rsid w:val="004F11E3"/>
    <w:rsid w:val="004F154F"/>
    <w:rsid w:val="004F15A3"/>
    <w:rsid w:val="004F16A7"/>
    <w:rsid w:val="004F1864"/>
    <w:rsid w:val="004F1A1B"/>
    <w:rsid w:val="004F1A4C"/>
    <w:rsid w:val="004F1E5A"/>
    <w:rsid w:val="004F214E"/>
    <w:rsid w:val="004F23BD"/>
    <w:rsid w:val="004F2578"/>
    <w:rsid w:val="004F2604"/>
    <w:rsid w:val="004F2D1C"/>
    <w:rsid w:val="004F373A"/>
    <w:rsid w:val="004F37D4"/>
    <w:rsid w:val="004F3A53"/>
    <w:rsid w:val="004F3AD0"/>
    <w:rsid w:val="004F3B64"/>
    <w:rsid w:val="004F3C1C"/>
    <w:rsid w:val="004F3C46"/>
    <w:rsid w:val="004F444E"/>
    <w:rsid w:val="004F47EE"/>
    <w:rsid w:val="004F4C74"/>
    <w:rsid w:val="004F4FA8"/>
    <w:rsid w:val="004F5229"/>
    <w:rsid w:val="004F53A1"/>
    <w:rsid w:val="004F575A"/>
    <w:rsid w:val="004F57D8"/>
    <w:rsid w:val="004F58D6"/>
    <w:rsid w:val="004F5920"/>
    <w:rsid w:val="004F5A34"/>
    <w:rsid w:val="004F672F"/>
    <w:rsid w:val="004F67BE"/>
    <w:rsid w:val="004F6C90"/>
    <w:rsid w:val="004F73BC"/>
    <w:rsid w:val="004F7495"/>
    <w:rsid w:val="004F74EE"/>
    <w:rsid w:val="004F78FC"/>
    <w:rsid w:val="004F7986"/>
    <w:rsid w:val="004F7D9E"/>
    <w:rsid w:val="004F7E41"/>
    <w:rsid w:val="00500241"/>
    <w:rsid w:val="005002CB"/>
    <w:rsid w:val="005004FD"/>
    <w:rsid w:val="0050064D"/>
    <w:rsid w:val="005006C6"/>
    <w:rsid w:val="00500B9C"/>
    <w:rsid w:val="00500DC3"/>
    <w:rsid w:val="005016A7"/>
    <w:rsid w:val="005016DF"/>
    <w:rsid w:val="005027B6"/>
    <w:rsid w:val="005028DB"/>
    <w:rsid w:val="00503109"/>
    <w:rsid w:val="00503CDE"/>
    <w:rsid w:val="00503DBE"/>
    <w:rsid w:val="0050427F"/>
    <w:rsid w:val="00504441"/>
    <w:rsid w:val="005046F1"/>
    <w:rsid w:val="00504A6A"/>
    <w:rsid w:val="00504B8D"/>
    <w:rsid w:val="00505C61"/>
    <w:rsid w:val="00505F6C"/>
    <w:rsid w:val="00506284"/>
    <w:rsid w:val="00506528"/>
    <w:rsid w:val="0050678C"/>
    <w:rsid w:val="005067F6"/>
    <w:rsid w:val="005068DD"/>
    <w:rsid w:val="00506998"/>
    <w:rsid w:val="005070E6"/>
    <w:rsid w:val="0050798F"/>
    <w:rsid w:val="00507E4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362"/>
    <w:rsid w:val="00512680"/>
    <w:rsid w:val="00512B02"/>
    <w:rsid w:val="00512EF7"/>
    <w:rsid w:val="005132E3"/>
    <w:rsid w:val="00513495"/>
    <w:rsid w:val="00513609"/>
    <w:rsid w:val="005137E7"/>
    <w:rsid w:val="0051386B"/>
    <w:rsid w:val="00513889"/>
    <w:rsid w:val="00513EB1"/>
    <w:rsid w:val="00513F1F"/>
    <w:rsid w:val="00514DA4"/>
    <w:rsid w:val="005150D9"/>
    <w:rsid w:val="0051547E"/>
    <w:rsid w:val="005154FD"/>
    <w:rsid w:val="00515671"/>
    <w:rsid w:val="005158B5"/>
    <w:rsid w:val="00516882"/>
    <w:rsid w:val="005168A0"/>
    <w:rsid w:val="005172FB"/>
    <w:rsid w:val="00517332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6B3"/>
    <w:rsid w:val="00521DF9"/>
    <w:rsid w:val="005220C5"/>
    <w:rsid w:val="00522100"/>
    <w:rsid w:val="005222BA"/>
    <w:rsid w:val="005224B2"/>
    <w:rsid w:val="005224E0"/>
    <w:rsid w:val="00522697"/>
    <w:rsid w:val="00522761"/>
    <w:rsid w:val="00522EF1"/>
    <w:rsid w:val="00522FB0"/>
    <w:rsid w:val="005236C3"/>
    <w:rsid w:val="00523D2D"/>
    <w:rsid w:val="00523E22"/>
    <w:rsid w:val="00523F00"/>
    <w:rsid w:val="00523F2E"/>
    <w:rsid w:val="0052455F"/>
    <w:rsid w:val="00524762"/>
    <w:rsid w:val="005249B1"/>
    <w:rsid w:val="00524A1D"/>
    <w:rsid w:val="00524A49"/>
    <w:rsid w:val="00524D13"/>
    <w:rsid w:val="005250E8"/>
    <w:rsid w:val="00525177"/>
    <w:rsid w:val="005251ED"/>
    <w:rsid w:val="0052522D"/>
    <w:rsid w:val="0052535A"/>
    <w:rsid w:val="0052548B"/>
    <w:rsid w:val="00525F89"/>
    <w:rsid w:val="00526167"/>
    <w:rsid w:val="0052634C"/>
    <w:rsid w:val="005263B9"/>
    <w:rsid w:val="0052647E"/>
    <w:rsid w:val="00526521"/>
    <w:rsid w:val="005266BA"/>
    <w:rsid w:val="0052670E"/>
    <w:rsid w:val="005268D9"/>
    <w:rsid w:val="00526B3D"/>
    <w:rsid w:val="00526EE7"/>
    <w:rsid w:val="0052734B"/>
    <w:rsid w:val="0052756D"/>
    <w:rsid w:val="005303F1"/>
    <w:rsid w:val="005303FC"/>
    <w:rsid w:val="00530D73"/>
    <w:rsid w:val="00531615"/>
    <w:rsid w:val="00531F39"/>
    <w:rsid w:val="005322F7"/>
    <w:rsid w:val="005324AB"/>
    <w:rsid w:val="005324CB"/>
    <w:rsid w:val="0053251D"/>
    <w:rsid w:val="0053291E"/>
    <w:rsid w:val="00532BDA"/>
    <w:rsid w:val="00532C07"/>
    <w:rsid w:val="00532EAE"/>
    <w:rsid w:val="00532FB0"/>
    <w:rsid w:val="0053304F"/>
    <w:rsid w:val="00533803"/>
    <w:rsid w:val="00533951"/>
    <w:rsid w:val="00533F3C"/>
    <w:rsid w:val="00533F70"/>
    <w:rsid w:val="005345F7"/>
    <w:rsid w:val="005347CE"/>
    <w:rsid w:val="00534B34"/>
    <w:rsid w:val="0053500B"/>
    <w:rsid w:val="005355BE"/>
    <w:rsid w:val="005356DB"/>
    <w:rsid w:val="00535893"/>
    <w:rsid w:val="00535939"/>
    <w:rsid w:val="00535CA3"/>
    <w:rsid w:val="00535CE6"/>
    <w:rsid w:val="0053607F"/>
    <w:rsid w:val="00536469"/>
    <w:rsid w:val="00536597"/>
    <w:rsid w:val="005378C9"/>
    <w:rsid w:val="00537E57"/>
    <w:rsid w:val="00540ABE"/>
    <w:rsid w:val="00540B7B"/>
    <w:rsid w:val="00540EA7"/>
    <w:rsid w:val="00540ECA"/>
    <w:rsid w:val="00540F49"/>
    <w:rsid w:val="005414E2"/>
    <w:rsid w:val="0054163A"/>
    <w:rsid w:val="00541C93"/>
    <w:rsid w:val="005425BA"/>
    <w:rsid w:val="005426C6"/>
    <w:rsid w:val="00542D18"/>
    <w:rsid w:val="00543355"/>
    <w:rsid w:val="00543381"/>
    <w:rsid w:val="005438B6"/>
    <w:rsid w:val="00543DDB"/>
    <w:rsid w:val="005440BA"/>
    <w:rsid w:val="00544210"/>
    <w:rsid w:val="00544403"/>
    <w:rsid w:val="00544B7B"/>
    <w:rsid w:val="00544D44"/>
    <w:rsid w:val="00544E41"/>
    <w:rsid w:val="00544F29"/>
    <w:rsid w:val="0054505B"/>
    <w:rsid w:val="00545981"/>
    <w:rsid w:val="00545A2D"/>
    <w:rsid w:val="005461AF"/>
    <w:rsid w:val="005461CD"/>
    <w:rsid w:val="005469E3"/>
    <w:rsid w:val="00546AA7"/>
    <w:rsid w:val="00546BFE"/>
    <w:rsid w:val="00546DB8"/>
    <w:rsid w:val="00546E7C"/>
    <w:rsid w:val="00546ECA"/>
    <w:rsid w:val="00546F25"/>
    <w:rsid w:val="005473F0"/>
    <w:rsid w:val="00547A4D"/>
    <w:rsid w:val="005504DB"/>
    <w:rsid w:val="005506CF"/>
    <w:rsid w:val="00550EA0"/>
    <w:rsid w:val="005510D0"/>
    <w:rsid w:val="0055200D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DAC"/>
    <w:rsid w:val="00554EC2"/>
    <w:rsid w:val="0055585B"/>
    <w:rsid w:val="00555E9B"/>
    <w:rsid w:val="00556206"/>
    <w:rsid w:val="00556320"/>
    <w:rsid w:val="005563AF"/>
    <w:rsid w:val="00557249"/>
    <w:rsid w:val="00557430"/>
    <w:rsid w:val="00557850"/>
    <w:rsid w:val="00557933"/>
    <w:rsid w:val="00557E53"/>
    <w:rsid w:val="00560442"/>
    <w:rsid w:val="00560524"/>
    <w:rsid w:val="00560B14"/>
    <w:rsid w:val="00560B9B"/>
    <w:rsid w:val="00560EA9"/>
    <w:rsid w:val="00560F00"/>
    <w:rsid w:val="00561093"/>
    <w:rsid w:val="0056114A"/>
    <w:rsid w:val="005611DD"/>
    <w:rsid w:val="00561279"/>
    <w:rsid w:val="005619E5"/>
    <w:rsid w:val="00561A28"/>
    <w:rsid w:val="00561BB6"/>
    <w:rsid w:val="00561D3E"/>
    <w:rsid w:val="005621E6"/>
    <w:rsid w:val="005625BB"/>
    <w:rsid w:val="005627C1"/>
    <w:rsid w:val="005628AE"/>
    <w:rsid w:val="00562ACC"/>
    <w:rsid w:val="00562B12"/>
    <w:rsid w:val="00562FFF"/>
    <w:rsid w:val="00563198"/>
    <w:rsid w:val="005632AB"/>
    <w:rsid w:val="00563592"/>
    <w:rsid w:val="00563A83"/>
    <w:rsid w:val="00563CDE"/>
    <w:rsid w:val="00563FEE"/>
    <w:rsid w:val="005640AA"/>
    <w:rsid w:val="00564240"/>
    <w:rsid w:val="00564337"/>
    <w:rsid w:val="00564797"/>
    <w:rsid w:val="005650D8"/>
    <w:rsid w:val="005654BA"/>
    <w:rsid w:val="005657C4"/>
    <w:rsid w:val="005662B9"/>
    <w:rsid w:val="00566475"/>
    <w:rsid w:val="005666E1"/>
    <w:rsid w:val="00566D98"/>
    <w:rsid w:val="0056705F"/>
    <w:rsid w:val="0056734D"/>
    <w:rsid w:val="005674DE"/>
    <w:rsid w:val="00567804"/>
    <w:rsid w:val="005678DE"/>
    <w:rsid w:val="00567C38"/>
    <w:rsid w:val="00567CB3"/>
    <w:rsid w:val="00567E61"/>
    <w:rsid w:val="00570438"/>
    <w:rsid w:val="005707EA"/>
    <w:rsid w:val="00570A03"/>
    <w:rsid w:val="00570BCB"/>
    <w:rsid w:val="00570DB6"/>
    <w:rsid w:val="00570E04"/>
    <w:rsid w:val="00570F1A"/>
    <w:rsid w:val="00570F3F"/>
    <w:rsid w:val="00570FFE"/>
    <w:rsid w:val="005711B0"/>
    <w:rsid w:val="00571916"/>
    <w:rsid w:val="0057205D"/>
    <w:rsid w:val="0057226D"/>
    <w:rsid w:val="00572C37"/>
    <w:rsid w:val="00572E71"/>
    <w:rsid w:val="005734C7"/>
    <w:rsid w:val="00574143"/>
    <w:rsid w:val="0057458A"/>
    <w:rsid w:val="00574840"/>
    <w:rsid w:val="00574A79"/>
    <w:rsid w:val="00574A9A"/>
    <w:rsid w:val="00574C30"/>
    <w:rsid w:val="00574E59"/>
    <w:rsid w:val="00574EAF"/>
    <w:rsid w:val="00574FC1"/>
    <w:rsid w:val="00575153"/>
    <w:rsid w:val="0057527A"/>
    <w:rsid w:val="00575483"/>
    <w:rsid w:val="00575523"/>
    <w:rsid w:val="005755BF"/>
    <w:rsid w:val="00575DEB"/>
    <w:rsid w:val="0057669F"/>
    <w:rsid w:val="0057679E"/>
    <w:rsid w:val="00576877"/>
    <w:rsid w:val="00576F96"/>
    <w:rsid w:val="005773FF"/>
    <w:rsid w:val="00577440"/>
    <w:rsid w:val="0057749C"/>
    <w:rsid w:val="00577556"/>
    <w:rsid w:val="00577563"/>
    <w:rsid w:val="00577744"/>
    <w:rsid w:val="00577A6C"/>
    <w:rsid w:val="00577ACE"/>
    <w:rsid w:val="00577C4A"/>
    <w:rsid w:val="00580D0E"/>
    <w:rsid w:val="00580D83"/>
    <w:rsid w:val="0058117C"/>
    <w:rsid w:val="0058129D"/>
    <w:rsid w:val="005812E3"/>
    <w:rsid w:val="005816D4"/>
    <w:rsid w:val="00581A4C"/>
    <w:rsid w:val="00581E1A"/>
    <w:rsid w:val="0058280E"/>
    <w:rsid w:val="00582916"/>
    <w:rsid w:val="00582C9C"/>
    <w:rsid w:val="00582F20"/>
    <w:rsid w:val="00582FF6"/>
    <w:rsid w:val="005834AF"/>
    <w:rsid w:val="00583869"/>
    <w:rsid w:val="0058387F"/>
    <w:rsid w:val="005838E4"/>
    <w:rsid w:val="00583F8F"/>
    <w:rsid w:val="005845B2"/>
    <w:rsid w:val="005848EC"/>
    <w:rsid w:val="00584EBA"/>
    <w:rsid w:val="0058576B"/>
    <w:rsid w:val="00585A0A"/>
    <w:rsid w:val="00585A74"/>
    <w:rsid w:val="00585DCD"/>
    <w:rsid w:val="00585F88"/>
    <w:rsid w:val="005864D7"/>
    <w:rsid w:val="00586718"/>
    <w:rsid w:val="005868D5"/>
    <w:rsid w:val="00586AF7"/>
    <w:rsid w:val="005871B5"/>
    <w:rsid w:val="005874BF"/>
    <w:rsid w:val="005875C8"/>
    <w:rsid w:val="00587A4A"/>
    <w:rsid w:val="00587CC0"/>
    <w:rsid w:val="005901A5"/>
    <w:rsid w:val="005902CE"/>
    <w:rsid w:val="0059035E"/>
    <w:rsid w:val="0059096D"/>
    <w:rsid w:val="00590A86"/>
    <w:rsid w:val="005912E0"/>
    <w:rsid w:val="00592123"/>
    <w:rsid w:val="00592585"/>
    <w:rsid w:val="005925D5"/>
    <w:rsid w:val="005934B5"/>
    <w:rsid w:val="00593A14"/>
    <w:rsid w:val="00593A3A"/>
    <w:rsid w:val="005940F0"/>
    <w:rsid w:val="00594184"/>
    <w:rsid w:val="005945AC"/>
    <w:rsid w:val="00594651"/>
    <w:rsid w:val="005947E0"/>
    <w:rsid w:val="005950C9"/>
    <w:rsid w:val="0059520C"/>
    <w:rsid w:val="00595261"/>
    <w:rsid w:val="0059575E"/>
    <w:rsid w:val="005958CB"/>
    <w:rsid w:val="00595AB7"/>
    <w:rsid w:val="00595ECC"/>
    <w:rsid w:val="005963CB"/>
    <w:rsid w:val="00596675"/>
    <w:rsid w:val="0059684D"/>
    <w:rsid w:val="00596F6F"/>
    <w:rsid w:val="005973D8"/>
    <w:rsid w:val="005975F2"/>
    <w:rsid w:val="0059765A"/>
    <w:rsid w:val="00597A25"/>
    <w:rsid w:val="00597A96"/>
    <w:rsid w:val="00597EAF"/>
    <w:rsid w:val="005A00CC"/>
    <w:rsid w:val="005A0A8E"/>
    <w:rsid w:val="005A0CFB"/>
    <w:rsid w:val="005A0E2F"/>
    <w:rsid w:val="005A0F62"/>
    <w:rsid w:val="005A1331"/>
    <w:rsid w:val="005A15A9"/>
    <w:rsid w:val="005A1718"/>
    <w:rsid w:val="005A1BDB"/>
    <w:rsid w:val="005A1BFF"/>
    <w:rsid w:val="005A1CC1"/>
    <w:rsid w:val="005A2209"/>
    <w:rsid w:val="005A274E"/>
    <w:rsid w:val="005A2FA4"/>
    <w:rsid w:val="005A2FAE"/>
    <w:rsid w:val="005A316E"/>
    <w:rsid w:val="005A338A"/>
    <w:rsid w:val="005A3426"/>
    <w:rsid w:val="005A35B3"/>
    <w:rsid w:val="005A398D"/>
    <w:rsid w:val="005A3A1D"/>
    <w:rsid w:val="005A407C"/>
    <w:rsid w:val="005A4A40"/>
    <w:rsid w:val="005A4A56"/>
    <w:rsid w:val="005A4AAD"/>
    <w:rsid w:val="005A5395"/>
    <w:rsid w:val="005A6104"/>
    <w:rsid w:val="005A6294"/>
    <w:rsid w:val="005A6803"/>
    <w:rsid w:val="005A682D"/>
    <w:rsid w:val="005A7291"/>
    <w:rsid w:val="005A78DB"/>
    <w:rsid w:val="005B0738"/>
    <w:rsid w:val="005B0E72"/>
    <w:rsid w:val="005B108A"/>
    <w:rsid w:val="005B24C8"/>
    <w:rsid w:val="005B2B38"/>
    <w:rsid w:val="005B2B71"/>
    <w:rsid w:val="005B2C1B"/>
    <w:rsid w:val="005B33CF"/>
    <w:rsid w:val="005B3439"/>
    <w:rsid w:val="005B34C3"/>
    <w:rsid w:val="005B3593"/>
    <w:rsid w:val="005B372E"/>
    <w:rsid w:val="005B3B68"/>
    <w:rsid w:val="005B3FBF"/>
    <w:rsid w:val="005B43DD"/>
    <w:rsid w:val="005B44B0"/>
    <w:rsid w:val="005B4C19"/>
    <w:rsid w:val="005B4FFC"/>
    <w:rsid w:val="005B58FC"/>
    <w:rsid w:val="005B6388"/>
    <w:rsid w:val="005B671C"/>
    <w:rsid w:val="005B6898"/>
    <w:rsid w:val="005B6994"/>
    <w:rsid w:val="005B6A10"/>
    <w:rsid w:val="005B721A"/>
    <w:rsid w:val="005B7451"/>
    <w:rsid w:val="005B7555"/>
    <w:rsid w:val="005B7797"/>
    <w:rsid w:val="005B78F1"/>
    <w:rsid w:val="005B7A9F"/>
    <w:rsid w:val="005B7BB2"/>
    <w:rsid w:val="005B7FE6"/>
    <w:rsid w:val="005C031F"/>
    <w:rsid w:val="005C06E4"/>
    <w:rsid w:val="005C121D"/>
    <w:rsid w:val="005C133E"/>
    <w:rsid w:val="005C1528"/>
    <w:rsid w:val="005C17BA"/>
    <w:rsid w:val="005C1943"/>
    <w:rsid w:val="005C1C6E"/>
    <w:rsid w:val="005C1EB9"/>
    <w:rsid w:val="005C1F51"/>
    <w:rsid w:val="005C20CD"/>
    <w:rsid w:val="005C256E"/>
    <w:rsid w:val="005C26C8"/>
    <w:rsid w:val="005C2DE2"/>
    <w:rsid w:val="005C34F0"/>
    <w:rsid w:val="005C3B86"/>
    <w:rsid w:val="005C4617"/>
    <w:rsid w:val="005C4AA4"/>
    <w:rsid w:val="005C4C57"/>
    <w:rsid w:val="005C4E6A"/>
    <w:rsid w:val="005C5133"/>
    <w:rsid w:val="005C51E2"/>
    <w:rsid w:val="005C53E8"/>
    <w:rsid w:val="005C5423"/>
    <w:rsid w:val="005C5C6A"/>
    <w:rsid w:val="005C612B"/>
    <w:rsid w:val="005C6715"/>
    <w:rsid w:val="005C67E9"/>
    <w:rsid w:val="005C69E7"/>
    <w:rsid w:val="005C6EE5"/>
    <w:rsid w:val="005C75B9"/>
    <w:rsid w:val="005C7796"/>
    <w:rsid w:val="005C7A50"/>
    <w:rsid w:val="005C7BB9"/>
    <w:rsid w:val="005D0200"/>
    <w:rsid w:val="005D0794"/>
    <w:rsid w:val="005D0C56"/>
    <w:rsid w:val="005D0EED"/>
    <w:rsid w:val="005D10FD"/>
    <w:rsid w:val="005D1239"/>
    <w:rsid w:val="005D12F2"/>
    <w:rsid w:val="005D1572"/>
    <w:rsid w:val="005D16C1"/>
    <w:rsid w:val="005D1C9B"/>
    <w:rsid w:val="005D1EA3"/>
    <w:rsid w:val="005D2138"/>
    <w:rsid w:val="005D2730"/>
    <w:rsid w:val="005D2A7E"/>
    <w:rsid w:val="005D2E58"/>
    <w:rsid w:val="005D343A"/>
    <w:rsid w:val="005D3728"/>
    <w:rsid w:val="005D3F24"/>
    <w:rsid w:val="005D4247"/>
    <w:rsid w:val="005D43FF"/>
    <w:rsid w:val="005D448E"/>
    <w:rsid w:val="005D4944"/>
    <w:rsid w:val="005D5457"/>
    <w:rsid w:val="005D5954"/>
    <w:rsid w:val="005D596D"/>
    <w:rsid w:val="005D59FA"/>
    <w:rsid w:val="005D5D1B"/>
    <w:rsid w:val="005D604A"/>
    <w:rsid w:val="005D616F"/>
    <w:rsid w:val="005D61E5"/>
    <w:rsid w:val="005D6414"/>
    <w:rsid w:val="005D6545"/>
    <w:rsid w:val="005D7223"/>
    <w:rsid w:val="005D72E7"/>
    <w:rsid w:val="005D7498"/>
    <w:rsid w:val="005D7A35"/>
    <w:rsid w:val="005D7B73"/>
    <w:rsid w:val="005E000B"/>
    <w:rsid w:val="005E0506"/>
    <w:rsid w:val="005E074F"/>
    <w:rsid w:val="005E0C1B"/>
    <w:rsid w:val="005E0E28"/>
    <w:rsid w:val="005E157F"/>
    <w:rsid w:val="005E16E7"/>
    <w:rsid w:val="005E17DF"/>
    <w:rsid w:val="005E24F6"/>
    <w:rsid w:val="005E268E"/>
    <w:rsid w:val="005E2BB9"/>
    <w:rsid w:val="005E2BE1"/>
    <w:rsid w:val="005E2EBE"/>
    <w:rsid w:val="005E34C6"/>
    <w:rsid w:val="005E3845"/>
    <w:rsid w:val="005E3907"/>
    <w:rsid w:val="005E3D87"/>
    <w:rsid w:val="005E4550"/>
    <w:rsid w:val="005E4857"/>
    <w:rsid w:val="005E4B99"/>
    <w:rsid w:val="005E4D96"/>
    <w:rsid w:val="005E4F47"/>
    <w:rsid w:val="005E504D"/>
    <w:rsid w:val="005E53EE"/>
    <w:rsid w:val="005E5A5A"/>
    <w:rsid w:val="005E6D2A"/>
    <w:rsid w:val="005E704E"/>
    <w:rsid w:val="005E7749"/>
    <w:rsid w:val="005E7BD1"/>
    <w:rsid w:val="005E7C5F"/>
    <w:rsid w:val="005E7E08"/>
    <w:rsid w:val="005F01E1"/>
    <w:rsid w:val="005F0848"/>
    <w:rsid w:val="005F0970"/>
    <w:rsid w:val="005F0AA7"/>
    <w:rsid w:val="005F0C50"/>
    <w:rsid w:val="005F125B"/>
    <w:rsid w:val="005F13AF"/>
    <w:rsid w:val="005F17C1"/>
    <w:rsid w:val="005F1ADE"/>
    <w:rsid w:val="005F1C5A"/>
    <w:rsid w:val="005F202A"/>
    <w:rsid w:val="005F2308"/>
    <w:rsid w:val="005F2363"/>
    <w:rsid w:val="005F2723"/>
    <w:rsid w:val="005F296D"/>
    <w:rsid w:val="005F36FF"/>
    <w:rsid w:val="005F371A"/>
    <w:rsid w:val="005F37C3"/>
    <w:rsid w:val="005F38C6"/>
    <w:rsid w:val="005F3F20"/>
    <w:rsid w:val="005F3FFA"/>
    <w:rsid w:val="005F4425"/>
    <w:rsid w:val="005F45A0"/>
    <w:rsid w:val="005F45AC"/>
    <w:rsid w:val="005F4725"/>
    <w:rsid w:val="005F4747"/>
    <w:rsid w:val="005F4A91"/>
    <w:rsid w:val="005F4BC7"/>
    <w:rsid w:val="005F510E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A1C"/>
    <w:rsid w:val="00600C6C"/>
    <w:rsid w:val="00600D27"/>
    <w:rsid w:val="00600EA6"/>
    <w:rsid w:val="0060110B"/>
    <w:rsid w:val="00601255"/>
    <w:rsid w:val="00601287"/>
    <w:rsid w:val="006012E9"/>
    <w:rsid w:val="0060131A"/>
    <w:rsid w:val="006013F2"/>
    <w:rsid w:val="00601470"/>
    <w:rsid w:val="006016C5"/>
    <w:rsid w:val="006023DB"/>
    <w:rsid w:val="0060257C"/>
    <w:rsid w:val="0060257D"/>
    <w:rsid w:val="006026F8"/>
    <w:rsid w:val="006028FA"/>
    <w:rsid w:val="00602E91"/>
    <w:rsid w:val="00602F92"/>
    <w:rsid w:val="0060364A"/>
    <w:rsid w:val="006037BC"/>
    <w:rsid w:val="006039B6"/>
    <w:rsid w:val="00603B8F"/>
    <w:rsid w:val="00603C9C"/>
    <w:rsid w:val="00604410"/>
    <w:rsid w:val="0060462C"/>
    <w:rsid w:val="00604B14"/>
    <w:rsid w:val="00605CF0"/>
    <w:rsid w:val="006063F8"/>
    <w:rsid w:val="0060653A"/>
    <w:rsid w:val="006069AE"/>
    <w:rsid w:val="00606B10"/>
    <w:rsid w:val="00606BF9"/>
    <w:rsid w:val="00606DCB"/>
    <w:rsid w:val="00606E4B"/>
    <w:rsid w:val="00607039"/>
    <w:rsid w:val="0060781C"/>
    <w:rsid w:val="0060791C"/>
    <w:rsid w:val="00607AA4"/>
    <w:rsid w:val="00607ADB"/>
    <w:rsid w:val="00610402"/>
    <w:rsid w:val="0061053E"/>
    <w:rsid w:val="00610555"/>
    <w:rsid w:val="0061056B"/>
    <w:rsid w:val="006108D7"/>
    <w:rsid w:val="00610E05"/>
    <w:rsid w:val="00611647"/>
    <w:rsid w:val="0061176A"/>
    <w:rsid w:val="006119AF"/>
    <w:rsid w:val="00611D6C"/>
    <w:rsid w:val="00611D97"/>
    <w:rsid w:val="00611F05"/>
    <w:rsid w:val="00612076"/>
    <w:rsid w:val="00612220"/>
    <w:rsid w:val="00612240"/>
    <w:rsid w:val="0061271F"/>
    <w:rsid w:val="00612A66"/>
    <w:rsid w:val="006131CB"/>
    <w:rsid w:val="006133E7"/>
    <w:rsid w:val="006137B2"/>
    <w:rsid w:val="00613900"/>
    <w:rsid w:val="00613BCD"/>
    <w:rsid w:val="00614363"/>
    <w:rsid w:val="00614382"/>
    <w:rsid w:val="00614584"/>
    <w:rsid w:val="00614972"/>
    <w:rsid w:val="00614BF9"/>
    <w:rsid w:val="00614F79"/>
    <w:rsid w:val="0061525C"/>
    <w:rsid w:val="00615632"/>
    <w:rsid w:val="006156C3"/>
    <w:rsid w:val="0061587D"/>
    <w:rsid w:val="0061587E"/>
    <w:rsid w:val="00615D74"/>
    <w:rsid w:val="00615D87"/>
    <w:rsid w:val="006166F4"/>
    <w:rsid w:val="00616F31"/>
    <w:rsid w:val="006170C1"/>
    <w:rsid w:val="0061711F"/>
    <w:rsid w:val="00617223"/>
    <w:rsid w:val="00617819"/>
    <w:rsid w:val="00617BB5"/>
    <w:rsid w:val="00617C83"/>
    <w:rsid w:val="00617D06"/>
    <w:rsid w:val="00620670"/>
    <w:rsid w:val="00620A08"/>
    <w:rsid w:val="00620DCA"/>
    <w:rsid w:val="00620E09"/>
    <w:rsid w:val="00620E7A"/>
    <w:rsid w:val="00620F66"/>
    <w:rsid w:val="0062136B"/>
    <w:rsid w:val="00621B43"/>
    <w:rsid w:val="00621D46"/>
    <w:rsid w:val="006224DA"/>
    <w:rsid w:val="0062286B"/>
    <w:rsid w:val="00623046"/>
    <w:rsid w:val="00623062"/>
    <w:rsid w:val="00623115"/>
    <w:rsid w:val="006234FB"/>
    <w:rsid w:val="0062380E"/>
    <w:rsid w:val="00623DC4"/>
    <w:rsid w:val="00623E73"/>
    <w:rsid w:val="00624648"/>
    <w:rsid w:val="00624965"/>
    <w:rsid w:val="00624C48"/>
    <w:rsid w:val="00624CAE"/>
    <w:rsid w:val="00624E74"/>
    <w:rsid w:val="0062500F"/>
    <w:rsid w:val="0062525D"/>
    <w:rsid w:val="00625376"/>
    <w:rsid w:val="0062566B"/>
    <w:rsid w:val="00625D25"/>
    <w:rsid w:val="00625E5E"/>
    <w:rsid w:val="006260B9"/>
    <w:rsid w:val="00626113"/>
    <w:rsid w:val="00626426"/>
    <w:rsid w:val="006269D3"/>
    <w:rsid w:val="00626AD3"/>
    <w:rsid w:val="00626B6D"/>
    <w:rsid w:val="00626DCB"/>
    <w:rsid w:val="00626ED4"/>
    <w:rsid w:val="00627FE1"/>
    <w:rsid w:val="00630B46"/>
    <w:rsid w:val="00630B68"/>
    <w:rsid w:val="00630BC2"/>
    <w:rsid w:val="00631118"/>
    <w:rsid w:val="00631614"/>
    <w:rsid w:val="00631868"/>
    <w:rsid w:val="00631AB7"/>
    <w:rsid w:val="00631D11"/>
    <w:rsid w:val="00631E37"/>
    <w:rsid w:val="00631F9A"/>
    <w:rsid w:val="006324A9"/>
    <w:rsid w:val="006328F0"/>
    <w:rsid w:val="006333A0"/>
    <w:rsid w:val="00633442"/>
    <w:rsid w:val="006338F6"/>
    <w:rsid w:val="00633BB2"/>
    <w:rsid w:val="00633C34"/>
    <w:rsid w:val="00633EE3"/>
    <w:rsid w:val="00633EF4"/>
    <w:rsid w:val="006345D7"/>
    <w:rsid w:val="006348AB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76A"/>
    <w:rsid w:val="006379CF"/>
    <w:rsid w:val="00637AF8"/>
    <w:rsid w:val="00637D98"/>
    <w:rsid w:val="00637FB6"/>
    <w:rsid w:val="006401D3"/>
    <w:rsid w:val="00640635"/>
    <w:rsid w:val="006407E4"/>
    <w:rsid w:val="006409BD"/>
    <w:rsid w:val="00641099"/>
    <w:rsid w:val="006410B7"/>
    <w:rsid w:val="00641530"/>
    <w:rsid w:val="00641AE2"/>
    <w:rsid w:val="00641E6E"/>
    <w:rsid w:val="00641EAB"/>
    <w:rsid w:val="00641EF4"/>
    <w:rsid w:val="00643025"/>
    <w:rsid w:val="006437AA"/>
    <w:rsid w:val="00643950"/>
    <w:rsid w:val="00643F5D"/>
    <w:rsid w:val="00643FAF"/>
    <w:rsid w:val="00644389"/>
    <w:rsid w:val="006443DA"/>
    <w:rsid w:val="0064460B"/>
    <w:rsid w:val="00644A3B"/>
    <w:rsid w:val="00644AA1"/>
    <w:rsid w:val="00644B58"/>
    <w:rsid w:val="00644BB1"/>
    <w:rsid w:val="00644CED"/>
    <w:rsid w:val="0064537A"/>
    <w:rsid w:val="00645671"/>
    <w:rsid w:val="006462F9"/>
    <w:rsid w:val="006463AE"/>
    <w:rsid w:val="00646C5B"/>
    <w:rsid w:val="00647174"/>
    <w:rsid w:val="006474E7"/>
    <w:rsid w:val="006474FF"/>
    <w:rsid w:val="006477EA"/>
    <w:rsid w:val="00647A2C"/>
    <w:rsid w:val="00647ABA"/>
    <w:rsid w:val="00647B78"/>
    <w:rsid w:val="00647C3E"/>
    <w:rsid w:val="00647D34"/>
    <w:rsid w:val="006501D4"/>
    <w:rsid w:val="00650321"/>
    <w:rsid w:val="006503B1"/>
    <w:rsid w:val="006506AF"/>
    <w:rsid w:val="006507B7"/>
    <w:rsid w:val="00650F41"/>
    <w:rsid w:val="00651294"/>
    <w:rsid w:val="006513BC"/>
    <w:rsid w:val="0065159D"/>
    <w:rsid w:val="0065168F"/>
    <w:rsid w:val="00651774"/>
    <w:rsid w:val="006517F6"/>
    <w:rsid w:val="00651902"/>
    <w:rsid w:val="00651A82"/>
    <w:rsid w:val="00651D48"/>
    <w:rsid w:val="00651E50"/>
    <w:rsid w:val="00652087"/>
    <w:rsid w:val="006525C9"/>
    <w:rsid w:val="00652ACF"/>
    <w:rsid w:val="00652CBD"/>
    <w:rsid w:val="00652EAA"/>
    <w:rsid w:val="00652FCA"/>
    <w:rsid w:val="00653257"/>
    <w:rsid w:val="00653B5A"/>
    <w:rsid w:val="00653E17"/>
    <w:rsid w:val="00653F8F"/>
    <w:rsid w:val="006541B7"/>
    <w:rsid w:val="0065450B"/>
    <w:rsid w:val="006548D1"/>
    <w:rsid w:val="00654C16"/>
    <w:rsid w:val="00655328"/>
    <w:rsid w:val="00655795"/>
    <w:rsid w:val="00655836"/>
    <w:rsid w:val="006566DA"/>
    <w:rsid w:val="00656C68"/>
    <w:rsid w:val="00656DE1"/>
    <w:rsid w:val="00657BD8"/>
    <w:rsid w:val="00657E79"/>
    <w:rsid w:val="00660136"/>
    <w:rsid w:val="0066028F"/>
    <w:rsid w:val="0066034F"/>
    <w:rsid w:val="006604C0"/>
    <w:rsid w:val="00660596"/>
    <w:rsid w:val="00660751"/>
    <w:rsid w:val="006608DD"/>
    <w:rsid w:val="00660ADB"/>
    <w:rsid w:val="00660C16"/>
    <w:rsid w:val="00660D37"/>
    <w:rsid w:val="00660D85"/>
    <w:rsid w:val="00660E15"/>
    <w:rsid w:val="00661022"/>
    <w:rsid w:val="0066137D"/>
    <w:rsid w:val="006614BD"/>
    <w:rsid w:val="0066192A"/>
    <w:rsid w:val="006619B7"/>
    <w:rsid w:val="00661FA8"/>
    <w:rsid w:val="00662320"/>
    <w:rsid w:val="00662850"/>
    <w:rsid w:val="00662D6D"/>
    <w:rsid w:val="00662E00"/>
    <w:rsid w:val="00662E8D"/>
    <w:rsid w:val="006631E8"/>
    <w:rsid w:val="006637F3"/>
    <w:rsid w:val="00663A00"/>
    <w:rsid w:val="00663ABA"/>
    <w:rsid w:val="00663CC9"/>
    <w:rsid w:val="00663D9E"/>
    <w:rsid w:val="006640A3"/>
    <w:rsid w:val="006642F6"/>
    <w:rsid w:val="0066487B"/>
    <w:rsid w:val="00664CBC"/>
    <w:rsid w:val="00665070"/>
    <w:rsid w:val="00665616"/>
    <w:rsid w:val="00665A99"/>
    <w:rsid w:val="00665C53"/>
    <w:rsid w:val="0066633A"/>
    <w:rsid w:val="0066694A"/>
    <w:rsid w:val="006673F1"/>
    <w:rsid w:val="00667471"/>
    <w:rsid w:val="00667491"/>
    <w:rsid w:val="006676F3"/>
    <w:rsid w:val="00667A1E"/>
    <w:rsid w:val="00670123"/>
    <w:rsid w:val="006701E3"/>
    <w:rsid w:val="0067020B"/>
    <w:rsid w:val="00670262"/>
    <w:rsid w:val="006704EE"/>
    <w:rsid w:val="00670934"/>
    <w:rsid w:val="00670C8F"/>
    <w:rsid w:val="00670FF3"/>
    <w:rsid w:val="0067120E"/>
    <w:rsid w:val="0067168F"/>
    <w:rsid w:val="006717D8"/>
    <w:rsid w:val="006718A6"/>
    <w:rsid w:val="006718DE"/>
    <w:rsid w:val="00672116"/>
    <w:rsid w:val="00672528"/>
    <w:rsid w:val="00672D0D"/>
    <w:rsid w:val="00672E92"/>
    <w:rsid w:val="006734D6"/>
    <w:rsid w:val="0067371C"/>
    <w:rsid w:val="00673AA7"/>
    <w:rsid w:val="0067435B"/>
    <w:rsid w:val="00674384"/>
    <w:rsid w:val="00674BA8"/>
    <w:rsid w:val="00674BE4"/>
    <w:rsid w:val="00674DFE"/>
    <w:rsid w:val="00675041"/>
    <w:rsid w:val="006750C8"/>
    <w:rsid w:val="006750E2"/>
    <w:rsid w:val="00675481"/>
    <w:rsid w:val="00675755"/>
    <w:rsid w:val="00675784"/>
    <w:rsid w:val="00675796"/>
    <w:rsid w:val="00675AD4"/>
    <w:rsid w:val="006763E8"/>
    <w:rsid w:val="006764B4"/>
    <w:rsid w:val="0067676F"/>
    <w:rsid w:val="006769B6"/>
    <w:rsid w:val="00676BEA"/>
    <w:rsid w:val="00680CFF"/>
    <w:rsid w:val="00680EA9"/>
    <w:rsid w:val="0068105F"/>
    <w:rsid w:val="0068119A"/>
    <w:rsid w:val="006822DE"/>
    <w:rsid w:val="0068341A"/>
    <w:rsid w:val="006834D2"/>
    <w:rsid w:val="00683D83"/>
    <w:rsid w:val="0068424F"/>
    <w:rsid w:val="00684E1F"/>
    <w:rsid w:val="006853DD"/>
    <w:rsid w:val="0068570C"/>
    <w:rsid w:val="00685751"/>
    <w:rsid w:val="006859C9"/>
    <w:rsid w:val="00685CF7"/>
    <w:rsid w:val="00685E2E"/>
    <w:rsid w:val="00686497"/>
    <w:rsid w:val="00686795"/>
    <w:rsid w:val="006869D8"/>
    <w:rsid w:val="00687264"/>
    <w:rsid w:val="006876F9"/>
    <w:rsid w:val="0068787B"/>
    <w:rsid w:val="006878F1"/>
    <w:rsid w:val="00687B2C"/>
    <w:rsid w:val="00687ED7"/>
    <w:rsid w:val="006907B7"/>
    <w:rsid w:val="00690AEF"/>
    <w:rsid w:val="00690C69"/>
    <w:rsid w:val="00690F54"/>
    <w:rsid w:val="0069106F"/>
    <w:rsid w:val="006917F2"/>
    <w:rsid w:val="0069215B"/>
    <w:rsid w:val="00692222"/>
    <w:rsid w:val="00692630"/>
    <w:rsid w:val="006927FB"/>
    <w:rsid w:val="00692B2C"/>
    <w:rsid w:val="00692CF7"/>
    <w:rsid w:val="00692DFA"/>
    <w:rsid w:val="006932EB"/>
    <w:rsid w:val="006938DC"/>
    <w:rsid w:val="00693E74"/>
    <w:rsid w:val="00693F4D"/>
    <w:rsid w:val="006941FF"/>
    <w:rsid w:val="00694BA7"/>
    <w:rsid w:val="0069553A"/>
    <w:rsid w:val="006956DB"/>
    <w:rsid w:val="00695955"/>
    <w:rsid w:val="00695A67"/>
    <w:rsid w:val="00695AD3"/>
    <w:rsid w:val="00695C6C"/>
    <w:rsid w:val="00695DCA"/>
    <w:rsid w:val="00695EFB"/>
    <w:rsid w:val="006960C5"/>
    <w:rsid w:val="0069662A"/>
    <w:rsid w:val="00696653"/>
    <w:rsid w:val="0069732C"/>
    <w:rsid w:val="00697363"/>
    <w:rsid w:val="00697624"/>
    <w:rsid w:val="006976D9"/>
    <w:rsid w:val="006A01CF"/>
    <w:rsid w:val="006A052C"/>
    <w:rsid w:val="006A05D0"/>
    <w:rsid w:val="006A098E"/>
    <w:rsid w:val="006A0CD1"/>
    <w:rsid w:val="006A0F35"/>
    <w:rsid w:val="006A1263"/>
    <w:rsid w:val="006A1497"/>
    <w:rsid w:val="006A14F2"/>
    <w:rsid w:val="006A1B38"/>
    <w:rsid w:val="006A1CB3"/>
    <w:rsid w:val="006A1F9B"/>
    <w:rsid w:val="006A2E98"/>
    <w:rsid w:val="006A32AD"/>
    <w:rsid w:val="006A3467"/>
    <w:rsid w:val="006A3621"/>
    <w:rsid w:val="006A366D"/>
    <w:rsid w:val="006A3C93"/>
    <w:rsid w:val="006A3DE0"/>
    <w:rsid w:val="006A420B"/>
    <w:rsid w:val="006A42F6"/>
    <w:rsid w:val="006A4350"/>
    <w:rsid w:val="006A4A5E"/>
    <w:rsid w:val="006A51B6"/>
    <w:rsid w:val="006A5269"/>
    <w:rsid w:val="006A52D1"/>
    <w:rsid w:val="006A5634"/>
    <w:rsid w:val="006A57C4"/>
    <w:rsid w:val="006A58E3"/>
    <w:rsid w:val="006A5A81"/>
    <w:rsid w:val="006A5D19"/>
    <w:rsid w:val="006A6595"/>
    <w:rsid w:val="006A66AA"/>
    <w:rsid w:val="006A6A76"/>
    <w:rsid w:val="006A6E35"/>
    <w:rsid w:val="006A70ED"/>
    <w:rsid w:val="006A7601"/>
    <w:rsid w:val="006A7899"/>
    <w:rsid w:val="006A7901"/>
    <w:rsid w:val="006A7A7E"/>
    <w:rsid w:val="006B0243"/>
    <w:rsid w:val="006B0875"/>
    <w:rsid w:val="006B09AF"/>
    <w:rsid w:val="006B0BEC"/>
    <w:rsid w:val="006B0E57"/>
    <w:rsid w:val="006B0EE7"/>
    <w:rsid w:val="006B18B1"/>
    <w:rsid w:val="006B1AE5"/>
    <w:rsid w:val="006B1DA8"/>
    <w:rsid w:val="006B1FFF"/>
    <w:rsid w:val="006B2132"/>
    <w:rsid w:val="006B2406"/>
    <w:rsid w:val="006B24E9"/>
    <w:rsid w:val="006B288F"/>
    <w:rsid w:val="006B2B13"/>
    <w:rsid w:val="006B2F4F"/>
    <w:rsid w:val="006B4085"/>
    <w:rsid w:val="006B42E7"/>
    <w:rsid w:val="006B4885"/>
    <w:rsid w:val="006B48DD"/>
    <w:rsid w:val="006B48EC"/>
    <w:rsid w:val="006B4B64"/>
    <w:rsid w:val="006B4B79"/>
    <w:rsid w:val="006B4DDE"/>
    <w:rsid w:val="006B54B7"/>
    <w:rsid w:val="006B5683"/>
    <w:rsid w:val="006B6815"/>
    <w:rsid w:val="006B6D49"/>
    <w:rsid w:val="006B7C86"/>
    <w:rsid w:val="006B7CED"/>
    <w:rsid w:val="006B7E39"/>
    <w:rsid w:val="006B7EAC"/>
    <w:rsid w:val="006B7FE7"/>
    <w:rsid w:val="006C01B0"/>
    <w:rsid w:val="006C0708"/>
    <w:rsid w:val="006C0C2F"/>
    <w:rsid w:val="006C0FFB"/>
    <w:rsid w:val="006C135B"/>
    <w:rsid w:val="006C18A3"/>
    <w:rsid w:val="006C1934"/>
    <w:rsid w:val="006C1CD4"/>
    <w:rsid w:val="006C213B"/>
    <w:rsid w:val="006C2918"/>
    <w:rsid w:val="006C2CED"/>
    <w:rsid w:val="006C30F9"/>
    <w:rsid w:val="006C3250"/>
    <w:rsid w:val="006C3433"/>
    <w:rsid w:val="006C3772"/>
    <w:rsid w:val="006C3D43"/>
    <w:rsid w:val="006C3E16"/>
    <w:rsid w:val="006C4279"/>
    <w:rsid w:val="006C4D09"/>
    <w:rsid w:val="006C4FD7"/>
    <w:rsid w:val="006C50AA"/>
    <w:rsid w:val="006C5273"/>
    <w:rsid w:val="006C5534"/>
    <w:rsid w:val="006C57C2"/>
    <w:rsid w:val="006C57F9"/>
    <w:rsid w:val="006C58AC"/>
    <w:rsid w:val="006C61BC"/>
    <w:rsid w:val="006C63C6"/>
    <w:rsid w:val="006C63E6"/>
    <w:rsid w:val="006C7303"/>
    <w:rsid w:val="006C7A88"/>
    <w:rsid w:val="006C7B29"/>
    <w:rsid w:val="006D0143"/>
    <w:rsid w:val="006D037C"/>
    <w:rsid w:val="006D0D76"/>
    <w:rsid w:val="006D0F58"/>
    <w:rsid w:val="006D0F69"/>
    <w:rsid w:val="006D1345"/>
    <w:rsid w:val="006D1446"/>
    <w:rsid w:val="006D170A"/>
    <w:rsid w:val="006D194F"/>
    <w:rsid w:val="006D1C84"/>
    <w:rsid w:val="006D23CE"/>
    <w:rsid w:val="006D28D3"/>
    <w:rsid w:val="006D2944"/>
    <w:rsid w:val="006D2EFB"/>
    <w:rsid w:val="006D3BF5"/>
    <w:rsid w:val="006D41C0"/>
    <w:rsid w:val="006D4389"/>
    <w:rsid w:val="006D46FE"/>
    <w:rsid w:val="006D5504"/>
    <w:rsid w:val="006D562A"/>
    <w:rsid w:val="006D5F53"/>
    <w:rsid w:val="006D6308"/>
    <w:rsid w:val="006D63C1"/>
    <w:rsid w:val="006D6697"/>
    <w:rsid w:val="006D669D"/>
    <w:rsid w:val="006D6CC2"/>
    <w:rsid w:val="006D6F7A"/>
    <w:rsid w:val="006D7262"/>
    <w:rsid w:val="006D74B5"/>
    <w:rsid w:val="006D7960"/>
    <w:rsid w:val="006D7D73"/>
    <w:rsid w:val="006E0121"/>
    <w:rsid w:val="006E05AF"/>
    <w:rsid w:val="006E0A0F"/>
    <w:rsid w:val="006E12A2"/>
    <w:rsid w:val="006E1507"/>
    <w:rsid w:val="006E1C68"/>
    <w:rsid w:val="006E1E99"/>
    <w:rsid w:val="006E27E8"/>
    <w:rsid w:val="006E2AF8"/>
    <w:rsid w:val="006E2B6E"/>
    <w:rsid w:val="006E2DB0"/>
    <w:rsid w:val="006E308D"/>
    <w:rsid w:val="006E32E1"/>
    <w:rsid w:val="006E350A"/>
    <w:rsid w:val="006E359B"/>
    <w:rsid w:val="006E359D"/>
    <w:rsid w:val="006E39C1"/>
    <w:rsid w:val="006E3DAE"/>
    <w:rsid w:val="006E400B"/>
    <w:rsid w:val="006E4142"/>
    <w:rsid w:val="006E4370"/>
    <w:rsid w:val="006E443E"/>
    <w:rsid w:val="006E490F"/>
    <w:rsid w:val="006E5366"/>
    <w:rsid w:val="006E5967"/>
    <w:rsid w:val="006E5ACE"/>
    <w:rsid w:val="006E5C43"/>
    <w:rsid w:val="006E5F8F"/>
    <w:rsid w:val="006E6442"/>
    <w:rsid w:val="006E65CB"/>
    <w:rsid w:val="006E68A9"/>
    <w:rsid w:val="006E7506"/>
    <w:rsid w:val="006F002B"/>
    <w:rsid w:val="006F053B"/>
    <w:rsid w:val="006F093F"/>
    <w:rsid w:val="006F099E"/>
    <w:rsid w:val="006F0F74"/>
    <w:rsid w:val="006F10B4"/>
    <w:rsid w:val="006F11C5"/>
    <w:rsid w:val="006F1944"/>
    <w:rsid w:val="006F1C55"/>
    <w:rsid w:val="006F21B9"/>
    <w:rsid w:val="006F2439"/>
    <w:rsid w:val="006F26B1"/>
    <w:rsid w:val="006F2AA5"/>
    <w:rsid w:val="006F2C8F"/>
    <w:rsid w:val="006F2CE2"/>
    <w:rsid w:val="006F32D2"/>
    <w:rsid w:val="006F3339"/>
    <w:rsid w:val="006F35D6"/>
    <w:rsid w:val="006F35F2"/>
    <w:rsid w:val="006F3754"/>
    <w:rsid w:val="006F4302"/>
    <w:rsid w:val="006F4779"/>
    <w:rsid w:val="006F494A"/>
    <w:rsid w:val="006F4A62"/>
    <w:rsid w:val="006F4C5D"/>
    <w:rsid w:val="006F4C6F"/>
    <w:rsid w:val="006F51C3"/>
    <w:rsid w:val="006F5366"/>
    <w:rsid w:val="006F53D8"/>
    <w:rsid w:val="006F606E"/>
    <w:rsid w:val="006F6183"/>
    <w:rsid w:val="006F6438"/>
    <w:rsid w:val="006F65A8"/>
    <w:rsid w:val="006F681F"/>
    <w:rsid w:val="006F69A3"/>
    <w:rsid w:val="006F704E"/>
    <w:rsid w:val="006F7327"/>
    <w:rsid w:val="006F7615"/>
    <w:rsid w:val="006F795A"/>
    <w:rsid w:val="006F7AEE"/>
    <w:rsid w:val="00700135"/>
    <w:rsid w:val="00700688"/>
    <w:rsid w:val="00700BA4"/>
    <w:rsid w:val="00700D96"/>
    <w:rsid w:val="00700F8C"/>
    <w:rsid w:val="007011B2"/>
    <w:rsid w:val="007017EB"/>
    <w:rsid w:val="007020D7"/>
    <w:rsid w:val="00702AD8"/>
    <w:rsid w:val="00702BFA"/>
    <w:rsid w:val="00702DBF"/>
    <w:rsid w:val="00702FAF"/>
    <w:rsid w:val="0070394B"/>
    <w:rsid w:val="00703C35"/>
    <w:rsid w:val="007040E8"/>
    <w:rsid w:val="00704396"/>
    <w:rsid w:val="00704579"/>
    <w:rsid w:val="007045D6"/>
    <w:rsid w:val="00704743"/>
    <w:rsid w:val="00704B46"/>
    <w:rsid w:val="0070514D"/>
    <w:rsid w:val="007054F1"/>
    <w:rsid w:val="00705677"/>
    <w:rsid w:val="00705BE8"/>
    <w:rsid w:val="00706910"/>
    <w:rsid w:val="00706B53"/>
    <w:rsid w:val="00706D27"/>
    <w:rsid w:val="00706DCE"/>
    <w:rsid w:val="00706F09"/>
    <w:rsid w:val="00706F3B"/>
    <w:rsid w:val="0070706B"/>
    <w:rsid w:val="007072CE"/>
    <w:rsid w:val="00707837"/>
    <w:rsid w:val="00707D52"/>
    <w:rsid w:val="0071007A"/>
    <w:rsid w:val="00710B6E"/>
    <w:rsid w:val="0071110C"/>
    <w:rsid w:val="00711776"/>
    <w:rsid w:val="007117F0"/>
    <w:rsid w:val="00711949"/>
    <w:rsid w:val="00711C05"/>
    <w:rsid w:val="00711F9B"/>
    <w:rsid w:val="00712456"/>
    <w:rsid w:val="0071261E"/>
    <w:rsid w:val="0071276E"/>
    <w:rsid w:val="007129EA"/>
    <w:rsid w:val="00713585"/>
    <w:rsid w:val="007136A3"/>
    <w:rsid w:val="00713AF0"/>
    <w:rsid w:val="00713B66"/>
    <w:rsid w:val="00713E80"/>
    <w:rsid w:val="00713F86"/>
    <w:rsid w:val="00714045"/>
    <w:rsid w:val="00714084"/>
    <w:rsid w:val="007141DB"/>
    <w:rsid w:val="00714285"/>
    <w:rsid w:val="00714378"/>
    <w:rsid w:val="0071442A"/>
    <w:rsid w:val="00714855"/>
    <w:rsid w:val="00715D25"/>
    <w:rsid w:val="00716302"/>
    <w:rsid w:val="0071648A"/>
    <w:rsid w:val="007164A5"/>
    <w:rsid w:val="00716A45"/>
    <w:rsid w:val="00716B5D"/>
    <w:rsid w:val="00716E20"/>
    <w:rsid w:val="00716F5D"/>
    <w:rsid w:val="00717764"/>
    <w:rsid w:val="00717E43"/>
    <w:rsid w:val="007201A0"/>
    <w:rsid w:val="0072026C"/>
    <w:rsid w:val="00720301"/>
    <w:rsid w:val="00720979"/>
    <w:rsid w:val="007209B8"/>
    <w:rsid w:val="00720A68"/>
    <w:rsid w:val="007216D1"/>
    <w:rsid w:val="00722294"/>
    <w:rsid w:val="007228F0"/>
    <w:rsid w:val="00722A4B"/>
    <w:rsid w:val="0072357D"/>
    <w:rsid w:val="00723D57"/>
    <w:rsid w:val="00723DCB"/>
    <w:rsid w:val="00724172"/>
    <w:rsid w:val="007244ED"/>
    <w:rsid w:val="0072482D"/>
    <w:rsid w:val="00724E29"/>
    <w:rsid w:val="00724FE6"/>
    <w:rsid w:val="00725892"/>
    <w:rsid w:val="00725C0B"/>
    <w:rsid w:val="00725C75"/>
    <w:rsid w:val="00725CE2"/>
    <w:rsid w:val="007260C9"/>
    <w:rsid w:val="0072656A"/>
    <w:rsid w:val="00726E2E"/>
    <w:rsid w:val="0072706F"/>
    <w:rsid w:val="007270B2"/>
    <w:rsid w:val="007277B3"/>
    <w:rsid w:val="00727A24"/>
    <w:rsid w:val="00727B40"/>
    <w:rsid w:val="00727C0D"/>
    <w:rsid w:val="00727F6A"/>
    <w:rsid w:val="00730085"/>
    <w:rsid w:val="00730269"/>
    <w:rsid w:val="007302B8"/>
    <w:rsid w:val="007309ED"/>
    <w:rsid w:val="00730F87"/>
    <w:rsid w:val="00730FD4"/>
    <w:rsid w:val="0073206A"/>
    <w:rsid w:val="007324F6"/>
    <w:rsid w:val="0073253B"/>
    <w:rsid w:val="0073265D"/>
    <w:rsid w:val="007329B9"/>
    <w:rsid w:val="0073374C"/>
    <w:rsid w:val="007338CE"/>
    <w:rsid w:val="00733B8B"/>
    <w:rsid w:val="00734347"/>
    <w:rsid w:val="007345CC"/>
    <w:rsid w:val="007345E0"/>
    <w:rsid w:val="00734A75"/>
    <w:rsid w:val="00734AEF"/>
    <w:rsid w:val="00734D76"/>
    <w:rsid w:val="00734EA8"/>
    <w:rsid w:val="00734FC5"/>
    <w:rsid w:val="007351C8"/>
    <w:rsid w:val="00735446"/>
    <w:rsid w:val="00735650"/>
    <w:rsid w:val="00735758"/>
    <w:rsid w:val="007357C8"/>
    <w:rsid w:val="00735EB8"/>
    <w:rsid w:val="00735F50"/>
    <w:rsid w:val="00735FC3"/>
    <w:rsid w:val="007365E7"/>
    <w:rsid w:val="0073670B"/>
    <w:rsid w:val="007368B7"/>
    <w:rsid w:val="00736929"/>
    <w:rsid w:val="00736C45"/>
    <w:rsid w:val="00736E69"/>
    <w:rsid w:val="00736FE1"/>
    <w:rsid w:val="00737341"/>
    <w:rsid w:val="00737806"/>
    <w:rsid w:val="0074010C"/>
    <w:rsid w:val="00740365"/>
    <w:rsid w:val="00740495"/>
    <w:rsid w:val="00740AEA"/>
    <w:rsid w:val="00740C1F"/>
    <w:rsid w:val="00740DEA"/>
    <w:rsid w:val="00740EAE"/>
    <w:rsid w:val="00740FDE"/>
    <w:rsid w:val="007411A4"/>
    <w:rsid w:val="007413A3"/>
    <w:rsid w:val="007418FA"/>
    <w:rsid w:val="007424D0"/>
    <w:rsid w:val="007426E3"/>
    <w:rsid w:val="0074287C"/>
    <w:rsid w:val="00742A13"/>
    <w:rsid w:val="00742EE4"/>
    <w:rsid w:val="0074340C"/>
    <w:rsid w:val="007438A6"/>
    <w:rsid w:val="0074455F"/>
    <w:rsid w:val="007448A4"/>
    <w:rsid w:val="0074492D"/>
    <w:rsid w:val="00744DC5"/>
    <w:rsid w:val="0074558B"/>
    <w:rsid w:val="0074566A"/>
    <w:rsid w:val="007458F7"/>
    <w:rsid w:val="00745BEC"/>
    <w:rsid w:val="00745E76"/>
    <w:rsid w:val="007463E7"/>
    <w:rsid w:val="0074682B"/>
    <w:rsid w:val="00746920"/>
    <w:rsid w:val="00746BE3"/>
    <w:rsid w:val="00746F03"/>
    <w:rsid w:val="007470D9"/>
    <w:rsid w:val="007473CA"/>
    <w:rsid w:val="00747B4F"/>
    <w:rsid w:val="007500BB"/>
    <w:rsid w:val="00750302"/>
    <w:rsid w:val="00750557"/>
    <w:rsid w:val="007505F7"/>
    <w:rsid w:val="00750945"/>
    <w:rsid w:val="00750ABF"/>
    <w:rsid w:val="00750F6A"/>
    <w:rsid w:val="00751381"/>
    <w:rsid w:val="007516CC"/>
    <w:rsid w:val="00751FAF"/>
    <w:rsid w:val="00752959"/>
    <w:rsid w:val="007529C5"/>
    <w:rsid w:val="00752A6E"/>
    <w:rsid w:val="00752FDE"/>
    <w:rsid w:val="007533AA"/>
    <w:rsid w:val="007536EE"/>
    <w:rsid w:val="00753813"/>
    <w:rsid w:val="00753B87"/>
    <w:rsid w:val="00753E62"/>
    <w:rsid w:val="00753F3F"/>
    <w:rsid w:val="00753F56"/>
    <w:rsid w:val="007541A5"/>
    <w:rsid w:val="00754454"/>
    <w:rsid w:val="00754D33"/>
    <w:rsid w:val="0075535D"/>
    <w:rsid w:val="0075551F"/>
    <w:rsid w:val="007565F1"/>
    <w:rsid w:val="00756740"/>
    <w:rsid w:val="00756B1E"/>
    <w:rsid w:val="00756F17"/>
    <w:rsid w:val="007577DF"/>
    <w:rsid w:val="007600E9"/>
    <w:rsid w:val="00760789"/>
    <w:rsid w:val="00760904"/>
    <w:rsid w:val="00760972"/>
    <w:rsid w:val="0076098D"/>
    <w:rsid w:val="00760E23"/>
    <w:rsid w:val="007610BC"/>
    <w:rsid w:val="0076117A"/>
    <w:rsid w:val="007611FA"/>
    <w:rsid w:val="0076130F"/>
    <w:rsid w:val="0076155D"/>
    <w:rsid w:val="00761708"/>
    <w:rsid w:val="00762197"/>
    <w:rsid w:val="007624BB"/>
    <w:rsid w:val="00762670"/>
    <w:rsid w:val="00763003"/>
    <w:rsid w:val="007634F5"/>
    <w:rsid w:val="007637DD"/>
    <w:rsid w:val="00763EB9"/>
    <w:rsid w:val="0076420A"/>
    <w:rsid w:val="00764243"/>
    <w:rsid w:val="007643B9"/>
    <w:rsid w:val="00764BC2"/>
    <w:rsid w:val="00764CCB"/>
    <w:rsid w:val="00764E43"/>
    <w:rsid w:val="0076548B"/>
    <w:rsid w:val="00765581"/>
    <w:rsid w:val="00765668"/>
    <w:rsid w:val="0076567D"/>
    <w:rsid w:val="007656F5"/>
    <w:rsid w:val="007659D0"/>
    <w:rsid w:val="007659D8"/>
    <w:rsid w:val="00765A9F"/>
    <w:rsid w:val="00765C19"/>
    <w:rsid w:val="00765E9E"/>
    <w:rsid w:val="0076627A"/>
    <w:rsid w:val="007666ED"/>
    <w:rsid w:val="00766E29"/>
    <w:rsid w:val="00766F2F"/>
    <w:rsid w:val="007676BC"/>
    <w:rsid w:val="00767866"/>
    <w:rsid w:val="007679B2"/>
    <w:rsid w:val="00767BAE"/>
    <w:rsid w:val="00770021"/>
    <w:rsid w:val="007700A8"/>
    <w:rsid w:val="007705A9"/>
    <w:rsid w:val="00770785"/>
    <w:rsid w:val="00770866"/>
    <w:rsid w:val="00770B24"/>
    <w:rsid w:val="007710AD"/>
    <w:rsid w:val="00771243"/>
    <w:rsid w:val="00771334"/>
    <w:rsid w:val="007718B5"/>
    <w:rsid w:val="00771BC5"/>
    <w:rsid w:val="00771CC1"/>
    <w:rsid w:val="00772194"/>
    <w:rsid w:val="007721B5"/>
    <w:rsid w:val="007725D3"/>
    <w:rsid w:val="00772EEE"/>
    <w:rsid w:val="0077360F"/>
    <w:rsid w:val="0077363B"/>
    <w:rsid w:val="00773AA3"/>
    <w:rsid w:val="00773AB1"/>
    <w:rsid w:val="00773B6C"/>
    <w:rsid w:val="00773BC5"/>
    <w:rsid w:val="00774411"/>
    <w:rsid w:val="007745D9"/>
    <w:rsid w:val="00774F03"/>
    <w:rsid w:val="007751AD"/>
    <w:rsid w:val="0077610F"/>
    <w:rsid w:val="007766B8"/>
    <w:rsid w:val="007767E1"/>
    <w:rsid w:val="00776893"/>
    <w:rsid w:val="00776C2C"/>
    <w:rsid w:val="00776D0A"/>
    <w:rsid w:val="00777021"/>
    <w:rsid w:val="007775F2"/>
    <w:rsid w:val="00777A77"/>
    <w:rsid w:val="00780DAB"/>
    <w:rsid w:val="00780DB8"/>
    <w:rsid w:val="007811C7"/>
    <w:rsid w:val="007813D2"/>
    <w:rsid w:val="007814E8"/>
    <w:rsid w:val="00781557"/>
    <w:rsid w:val="007816CE"/>
    <w:rsid w:val="007819BB"/>
    <w:rsid w:val="00781B2D"/>
    <w:rsid w:val="00781E7C"/>
    <w:rsid w:val="00782416"/>
    <w:rsid w:val="0078244E"/>
    <w:rsid w:val="007827DB"/>
    <w:rsid w:val="00782B22"/>
    <w:rsid w:val="00782DEF"/>
    <w:rsid w:val="007831CD"/>
    <w:rsid w:val="0078321B"/>
    <w:rsid w:val="0078385B"/>
    <w:rsid w:val="00783F9E"/>
    <w:rsid w:val="00784151"/>
    <w:rsid w:val="007841B8"/>
    <w:rsid w:val="00784233"/>
    <w:rsid w:val="0078484D"/>
    <w:rsid w:val="00784DA2"/>
    <w:rsid w:val="00784E1E"/>
    <w:rsid w:val="00784F00"/>
    <w:rsid w:val="007853B6"/>
    <w:rsid w:val="007853C0"/>
    <w:rsid w:val="007862FF"/>
    <w:rsid w:val="0078651D"/>
    <w:rsid w:val="007867E7"/>
    <w:rsid w:val="00786B9B"/>
    <w:rsid w:val="00786BAD"/>
    <w:rsid w:val="007873DE"/>
    <w:rsid w:val="00787607"/>
    <w:rsid w:val="007878AF"/>
    <w:rsid w:val="00787E89"/>
    <w:rsid w:val="00790659"/>
    <w:rsid w:val="00790D68"/>
    <w:rsid w:val="00791402"/>
    <w:rsid w:val="007919DF"/>
    <w:rsid w:val="00791B6B"/>
    <w:rsid w:val="00791B70"/>
    <w:rsid w:val="00791BC6"/>
    <w:rsid w:val="00792BE1"/>
    <w:rsid w:val="00792D16"/>
    <w:rsid w:val="00792F2B"/>
    <w:rsid w:val="0079307A"/>
    <w:rsid w:val="0079365D"/>
    <w:rsid w:val="007938B3"/>
    <w:rsid w:val="00793B3D"/>
    <w:rsid w:val="00793D88"/>
    <w:rsid w:val="00793EFA"/>
    <w:rsid w:val="0079402A"/>
    <w:rsid w:val="00794266"/>
    <w:rsid w:val="00794518"/>
    <w:rsid w:val="007949E0"/>
    <w:rsid w:val="00794D7C"/>
    <w:rsid w:val="00794FEB"/>
    <w:rsid w:val="0079569F"/>
    <w:rsid w:val="007956DD"/>
    <w:rsid w:val="00795895"/>
    <w:rsid w:val="00795D00"/>
    <w:rsid w:val="00796015"/>
    <w:rsid w:val="00796428"/>
    <w:rsid w:val="00796EBE"/>
    <w:rsid w:val="00797109"/>
    <w:rsid w:val="00797336"/>
    <w:rsid w:val="0079744A"/>
    <w:rsid w:val="00797616"/>
    <w:rsid w:val="007979E2"/>
    <w:rsid w:val="00797AAF"/>
    <w:rsid w:val="00797DF8"/>
    <w:rsid w:val="00797E5E"/>
    <w:rsid w:val="007A0164"/>
    <w:rsid w:val="007A0217"/>
    <w:rsid w:val="007A03D7"/>
    <w:rsid w:val="007A043B"/>
    <w:rsid w:val="007A08F5"/>
    <w:rsid w:val="007A1FE8"/>
    <w:rsid w:val="007A2025"/>
    <w:rsid w:val="007A20CB"/>
    <w:rsid w:val="007A2379"/>
    <w:rsid w:val="007A240F"/>
    <w:rsid w:val="007A3C42"/>
    <w:rsid w:val="007A45D5"/>
    <w:rsid w:val="007A4BAE"/>
    <w:rsid w:val="007A4C2A"/>
    <w:rsid w:val="007A4D44"/>
    <w:rsid w:val="007A4ED6"/>
    <w:rsid w:val="007A4F1F"/>
    <w:rsid w:val="007A567E"/>
    <w:rsid w:val="007A5793"/>
    <w:rsid w:val="007A5BE6"/>
    <w:rsid w:val="007A60E1"/>
    <w:rsid w:val="007A6800"/>
    <w:rsid w:val="007A6A75"/>
    <w:rsid w:val="007A6C1B"/>
    <w:rsid w:val="007A6E60"/>
    <w:rsid w:val="007A7065"/>
    <w:rsid w:val="007A720E"/>
    <w:rsid w:val="007A7D09"/>
    <w:rsid w:val="007B00B8"/>
    <w:rsid w:val="007B00BB"/>
    <w:rsid w:val="007B0126"/>
    <w:rsid w:val="007B0803"/>
    <w:rsid w:val="007B0A37"/>
    <w:rsid w:val="007B1620"/>
    <w:rsid w:val="007B18E2"/>
    <w:rsid w:val="007B1A71"/>
    <w:rsid w:val="007B1AFE"/>
    <w:rsid w:val="007B1DAE"/>
    <w:rsid w:val="007B1EB6"/>
    <w:rsid w:val="007B2504"/>
    <w:rsid w:val="007B2657"/>
    <w:rsid w:val="007B26AF"/>
    <w:rsid w:val="007B27D2"/>
    <w:rsid w:val="007B28C5"/>
    <w:rsid w:val="007B2F27"/>
    <w:rsid w:val="007B301E"/>
    <w:rsid w:val="007B306C"/>
    <w:rsid w:val="007B3114"/>
    <w:rsid w:val="007B313D"/>
    <w:rsid w:val="007B3648"/>
    <w:rsid w:val="007B37E6"/>
    <w:rsid w:val="007B39E0"/>
    <w:rsid w:val="007B3BA5"/>
    <w:rsid w:val="007B3E25"/>
    <w:rsid w:val="007B44B7"/>
    <w:rsid w:val="007B4AC1"/>
    <w:rsid w:val="007B4CF4"/>
    <w:rsid w:val="007B4FF7"/>
    <w:rsid w:val="007B511B"/>
    <w:rsid w:val="007B5571"/>
    <w:rsid w:val="007B5D80"/>
    <w:rsid w:val="007B6277"/>
    <w:rsid w:val="007B6601"/>
    <w:rsid w:val="007B6737"/>
    <w:rsid w:val="007B6ED8"/>
    <w:rsid w:val="007B7351"/>
    <w:rsid w:val="007B7443"/>
    <w:rsid w:val="007B7C3B"/>
    <w:rsid w:val="007C0243"/>
    <w:rsid w:val="007C089B"/>
    <w:rsid w:val="007C0AD3"/>
    <w:rsid w:val="007C13CA"/>
    <w:rsid w:val="007C1546"/>
    <w:rsid w:val="007C18E2"/>
    <w:rsid w:val="007C20D3"/>
    <w:rsid w:val="007C2116"/>
    <w:rsid w:val="007C27B7"/>
    <w:rsid w:val="007C29DD"/>
    <w:rsid w:val="007C2CE6"/>
    <w:rsid w:val="007C2E55"/>
    <w:rsid w:val="007C315B"/>
    <w:rsid w:val="007C388D"/>
    <w:rsid w:val="007C3908"/>
    <w:rsid w:val="007C3D53"/>
    <w:rsid w:val="007C3F2B"/>
    <w:rsid w:val="007C4337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7D"/>
    <w:rsid w:val="007C6737"/>
    <w:rsid w:val="007C7469"/>
    <w:rsid w:val="007C7524"/>
    <w:rsid w:val="007C768D"/>
    <w:rsid w:val="007C7988"/>
    <w:rsid w:val="007C79C6"/>
    <w:rsid w:val="007C7B21"/>
    <w:rsid w:val="007C7C9A"/>
    <w:rsid w:val="007C7F5F"/>
    <w:rsid w:val="007D021D"/>
    <w:rsid w:val="007D03FA"/>
    <w:rsid w:val="007D05E7"/>
    <w:rsid w:val="007D0747"/>
    <w:rsid w:val="007D0FC9"/>
    <w:rsid w:val="007D16AF"/>
    <w:rsid w:val="007D18E7"/>
    <w:rsid w:val="007D1B33"/>
    <w:rsid w:val="007D1D47"/>
    <w:rsid w:val="007D1E31"/>
    <w:rsid w:val="007D22E0"/>
    <w:rsid w:val="007D2605"/>
    <w:rsid w:val="007D2C37"/>
    <w:rsid w:val="007D2D63"/>
    <w:rsid w:val="007D3D50"/>
    <w:rsid w:val="007D4145"/>
    <w:rsid w:val="007D447D"/>
    <w:rsid w:val="007D44A1"/>
    <w:rsid w:val="007D44D9"/>
    <w:rsid w:val="007D47A8"/>
    <w:rsid w:val="007D4CC0"/>
    <w:rsid w:val="007D4FBD"/>
    <w:rsid w:val="007D51CA"/>
    <w:rsid w:val="007D528B"/>
    <w:rsid w:val="007D532C"/>
    <w:rsid w:val="007D565A"/>
    <w:rsid w:val="007D582E"/>
    <w:rsid w:val="007D5CA6"/>
    <w:rsid w:val="007D601B"/>
    <w:rsid w:val="007D6B6D"/>
    <w:rsid w:val="007D6F5E"/>
    <w:rsid w:val="007D724F"/>
    <w:rsid w:val="007D7378"/>
    <w:rsid w:val="007D7455"/>
    <w:rsid w:val="007D7C3A"/>
    <w:rsid w:val="007D7CBE"/>
    <w:rsid w:val="007D7EBD"/>
    <w:rsid w:val="007D7F2A"/>
    <w:rsid w:val="007D7F3B"/>
    <w:rsid w:val="007E03E5"/>
    <w:rsid w:val="007E04CD"/>
    <w:rsid w:val="007E0C1F"/>
    <w:rsid w:val="007E0D87"/>
    <w:rsid w:val="007E15C7"/>
    <w:rsid w:val="007E1667"/>
    <w:rsid w:val="007E1D1E"/>
    <w:rsid w:val="007E1D7D"/>
    <w:rsid w:val="007E2290"/>
    <w:rsid w:val="007E2343"/>
    <w:rsid w:val="007E2371"/>
    <w:rsid w:val="007E2901"/>
    <w:rsid w:val="007E29DC"/>
    <w:rsid w:val="007E306E"/>
    <w:rsid w:val="007E34DD"/>
    <w:rsid w:val="007E3720"/>
    <w:rsid w:val="007E3AAE"/>
    <w:rsid w:val="007E3AC3"/>
    <w:rsid w:val="007E43E5"/>
    <w:rsid w:val="007E471D"/>
    <w:rsid w:val="007E48B3"/>
    <w:rsid w:val="007E48CD"/>
    <w:rsid w:val="007E4D5C"/>
    <w:rsid w:val="007E5824"/>
    <w:rsid w:val="007E59B7"/>
    <w:rsid w:val="007E622D"/>
    <w:rsid w:val="007E62DF"/>
    <w:rsid w:val="007E6576"/>
    <w:rsid w:val="007E696C"/>
    <w:rsid w:val="007E69D9"/>
    <w:rsid w:val="007E69DD"/>
    <w:rsid w:val="007E6A0B"/>
    <w:rsid w:val="007E6B12"/>
    <w:rsid w:val="007E6CAD"/>
    <w:rsid w:val="007E7BA0"/>
    <w:rsid w:val="007E7D72"/>
    <w:rsid w:val="007E7DC5"/>
    <w:rsid w:val="007F024F"/>
    <w:rsid w:val="007F02AA"/>
    <w:rsid w:val="007F0360"/>
    <w:rsid w:val="007F0924"/>
    <w:rsid w:val="007F0D09"/>
    <w:rsid w:val="007F12D2"/>
    <w:rsid w:val="007F1402"/>
    <w:rsid w:val="007F17F4"/>
    <w:rsid w:val="007F2239"/>
    <w:rsid w:val="007F2757"/>
    <w:rsid w:val="007F2761"/>
    <w:rsid w:val="007F2F02"/>
    <w:rsid w:val="007F3B92"/>
    <w:rsid w:val="007F3C35"/>
    <w:rsid w:val="007F4313"/>
    <w:rsid w:val="007F4CD6"/>
    <w:rsid w:val="007F4F07"/>
    <w:rsid w:val="007F5069"/>
    <w:rsid w:val="007F58C4"/>
    <w:rsid w:val="007F59B8"/>
    <w:rsid w:val="007F5BA0"/>
    <w:rsid w:val="007F5BBF"/>
    <w:rsid w:val="007F5C22"/>
    <w:rsid w:val="007F5E5C"/>
    <w:rsid w:val="007F6496"/>
    <w:rsid w:val="007F657B"/>
    <w:rsid w:val="007F6B2D"/>
    <w:rsid w:val="007F6EA4"/>
    <w:rsid w:val="007F71AF"/>
    <w:rsid w:val="007F72D0"/>
    <w:rsid w:val="007F7A50"/>
    <w:rsid w:val="007F7AF5"/>
    <w:rsid w:val="007F7E8E"/>
    <w:rsid w:val="0080023B"/>
    <w:rsid w:val="0080040C"/>
    <w:rsid w:val="00800667"/>
    <w:rsid w:val="00800B66"/>
    <w:rsid w:val="00800C5D"/>
    <w:rsid w:val="0080119F"/>
    <w:rsid w:val="0080124C"/>
    <w:rsid w:val="00801282"/>
    <w:rsid w:val="00801547"/>
    <w:rsid w:val="00801CC3"/>
    <w:rsid w:val="00801F7A"/>
    <w:rsid w:val="008020E9"/>
    <w:rsid w:val="008026B1"/>
    <w:rsid w:val="0080272A"/>
    <w:rsid w:val="008028F5"/>
    <w:rsid w:val="008034B6"/>
    <w:rsid w:val="00803500"/>
    <w:rsid w:val="00803560"/>
    <w:rsid w:val="00803784"/>
    <w:rsid w:val="008038D6"/>
    <w:rsid w:val="00803E4B"/>
    <w:rsid w:val="00803F47"/>
    <w:rsid w:val="0080402D"/>
    <w:rsid w:val="008053F9"/>
    <w:rsid w:val="008054F0"/>
    <w:rsid w:val="00805500"/>
    <w:rsid w:val="008058ED"/>
    <w:rsid w:val="00805976"/>
    <w:rsid w:val="00805988"/>
    <w:rsid w:val="00806236"/>
    <w:rsid w:val="00806358"/>
    <w:rsid w:val="0080642F"/>
    <w:rsid w:val="00806F7D"/>
    <w:rsid w:val="0080709C"/>
    <w:rsid w:val="008072E6"/>
    <w:rsid w:val="00807A5E"/>
    <w:rsid w:val="00807B4D"/>
    <w:rsid w:val="00807C4A"/>
    <w:rsid w:val="0081007B"/>
    <w:rsid w:val="008106BE"/>
    <w:rsid w:val="008106FA"/>
    <w:rsid w:val="008108DB"/>
    <w:rsid w:val="00810AAC"/>
    <w:rsid w:val="00810CC0"/>
    <w:rsid w:val="00810ECE"/>
    <w:rsid w:val="00811015"/>
    <w:rsid w:val="008110EE"/>
    <w:rsid w:val="00811D38"/>
    <w:rsid w:val="0081219B"/>
    <w:rsid w:val="008121D4"/>
    <w:rsid w:val="0081222F"/>
    <w:rsid w:val="0081245D"/>
    <w:rsid w:val="00812887"/>
    <w:rsid w:val="00813091"/>
    <w:rsid w:val="008131DF"/>
    <w:rsid w:val="00813A95"/>
    <w:rsid w:val="00813ED0"/>
    <w:rsid w:val="008148D2"/>
    <w:rsid w:val="00814FA8"/>
    <w:rsid w:val="008150DA"/>
    <w:rsid w:val="0081717E"/>
    <w:rsid w:val="0081770C"/>
    <w:rsid w:val="00817F7B"/>
    <w:rsid w:val="008201AD"/>
    <w:rsid w:val="00820758"/>
    <w:rsid w:val="00820AC5"/>
    <w:rsid w:val="00820BD1"/>
    <w:rsid w:val="00820C11"/>
    <w:rsid w:val="00821023"/>
    <w:rsid w:val="00821134"/>
    <w:rsid w:val="00821429"/>
    <w:rsid w:val="008216DC"/>
    <w:rsid w:val="008218B4"/>
    <w:rsid w:val="00821983"/>
    <w:rsid w:val="00821DB9"/>
    <w:rsid w:val="00821E03"/>
    <w:rsid w:val="00821F89"/>
    <w:rsid w:val="00822363"/>
    <w:rsid w:val="00822705"/>
    <w:rsid w:val="008227DE"/>
    <w:rsid w:val="00822865"/>
    <w:rsid w:val="00822C5A"/>
    <w:rsid w:val="00822F40"/>
    <w:rsid w:val="008230B0"/>
    <w:rsid w:val="008236F5"/>
    <w:rsid w:val="0082371C"/>
    <w:rsid w:val="00823843"/>
    <w:rsid w:val="00823F44"/>
    <w:rsid w:val="00824050"/>
    <w:rsid w:val="00824179"/>
    <w:rsid w:val="008243D4"/>
    <w:rsid w:val="008243FC"/>
    <w:rsid w:val="00824419"/>
    <w:rsid w:val="0082451B"/>
    <w:rsid w:val="008247F1"/>
    <w:rsid w:val="008248EB"/>
    <w:rsid w:val="008253BB"/>
    <w:rsid w:val="008253C9"/>
    <w:rsid w:val="00825692"/>
    <w:rsid w:val="008257BE"/>
    <w:rsid w:val="008259E4"/>
    <w:rsid w:val="00825EE4"/>
    <w:rsid w:val="0082645B"/>
    <w:rsid w:val="00826757"/>
    <w:rsid w:val="00826AE1"/>
    <w:rsid w:val="00826CFE"/>
    <w:rsid w:val="00827666"/>
    <w:rsid w:val="00827E33"/>
    <w:rsid w:val="00830142"/>
    <w:rsid w:val="00830566"/>
    <w:rsid w:val="00830B05"/>
    <w:rsid w:val="00830B07"/>
    <w:rsid w:val="00830DEF"/>
    <w:rsid w:val="008311FE"/>
    <w:rsid w:val="00831824"/>
    <w:rsid w:val="00831A78"/>
    <w:rsid w:val="00831D51"/>
    <w:rsid w:val="0083228A"/>
    <w:rsid w:val="00832331"/>
    <w:rsid w:val="00832EA1"/>
    <w:rsid w:val="008331F0"/>
    <w:rsid w:val="00833561"/>
    <w:rsid w:val="00834433"/>
    <w:rsid w:val="008346CB"/>
    <w:rsid w:val="0083477F"/>
    <w:rsid w:val="00834D73"/>
    <w:rsid w:val="0083503A"/>
    <w:rsid w:val="008351C4"/>
    <w:rsid w:val="00835F12"/>
    <w:rsid w:val="00836CC2"/>
    <w:rsid w:val="00836F3B"/>
    <w:rsid w:val="00837155"/>
    <w:rsid w:val="00837273"/>
    <w:rsid w:val="00837586"/>
    <w:rsid w:val="008377FE"/>
    <w:rsid w:val="008378DE"/>
    <w:rsid w:val="00837C4E"/>
    <w:rsid w:val="00837DC6"/>
    <w:rsid w:val="00837FB2"/>
    <w:rsid w:val="008404A2"/>
    <w:rsid w:val="008405DC"/>
    <w:rsid w:val="00840851"/>
    <w:rsid w:val="00840C05"/>
    <w:rsid w:val="008412CB"/>
    <w:rsid w:val="008414E3"/>
    <w:rsid w:val="008414E8"/>
    <w:rsid w:val="00841FCA"/>
    <w:rsid w:val="008422E4"/>
    <w:rsid w:val="008430A5"/>
    <w:rsid w:val="00843282"/>
    <w:rsid w:val="00843842"/>
    <w:rsid w:val="00843E76"/>
    <w:rsid w:val="00844051"/>
    <w:rsid w:val="0084429A"/>
    <w:rsid w:val="008443C6"/>
    <w:rsid w:val="00844553"/>
    <w:rsid w:val="00844581"/>
    <w:rsid w:val="00844BDE"/>
    <w:rsid w:val="00844CB0"/>
    <w:rsid w:val="00844CBB"/>
    <w:rsid w:val="00844DBD"/>
    <w:rsid w:val="00844F8A"/>
    <w:rsid w:val="00845121"/>
    <w:rsid w:val="008455F2"/>
    <w:rsid w:val="00845652"/>
    <w:rsid w:val="008456DC"/>
    <w:rsid w:val="0084601E"/>
    <w:rsid w:val="008462EE"/>
    <w:rsid w:val="0084684C"/>
    <w:rsid w:val="008469DB"/>
    <w:rsid w:val="00846C09"/>
    <w:rsid w:val="00846E49"/>
    <w:rsid w:val="00846ECD"/>
    <w:rsid w:val="00846FDB"/>
    <w:rsid w:val="00847A9F"/>
    <w:rsid w:val="00847D3D"/>
    <w:rsid w:val="00850222"/>
    <w:rsid w:val="0085031E"/>
    <w:rsid w:val="00850433"/>
    <w:rsid w:val="008512A0"/>
    <w:rsid w:val="00851719"/>
    <w:rsid w:val="00852428"/>
    <w:rsid w:val="008525FC"/>
    <w:rsid w:val="008527ED"/>
    <w:rsid w:val="00852BD6"/>
    <w:rsid w:val="00852DE8"/>
    <w:rsid w:val="00852F9B"/>
    <w:rsid w:val="00853291"/>
    <w:rsid w:val="008533E7"/>
    <w:rsid w:val="008534C1"/>
    <w:rsid w:val="008534D7"/>
    <w:rsid w:val="008537E8"/>
    <w:rsid w:val="00854402"/>
    <w:rsid w:val="00854A2F"/>
    <w:rsid w:val="00854BA6"/>
    <w:rsid w:val="00854CD5"/>
    <w:rsid w:val="00854D62"/>
    <w:rsid w:val="00854EEC"/>
    <w:rsid w:val="00854F95"/>
    <w:rsid w:val="00855C1E"/>
    <w:rsid w:val="00855E0D"/>
    <w:rsid w:val="00856049"/>
    <w:rsid w:val="00856073"/>
    <w:rsid w:val="00856824"/>
    <w:rsid w:val="008568CD"/>
    <w:rsid w:val="00856E5F"/>
    <w:rsid w:val="00856FE0"/>
    <w:rsid w:val="00857209"/>
    <w:rsid w:val="008575E9"/>
    <w:rsid w:val="008576AE"/>
    <w:rsid w:val="008579C0"/>
    <w:rsid w:val="00860025"/>
    <w:rsid w:val="008605A3"/>
    <w:rsid w:val="008605F7"/>
    <w:rsid w:val="0086071E"/>
    <w:rsid w:val="00860973"/>
    <w:rsid w:val="00860FCB"/>
    <w:rsid w:val="0086107D"/>
    <w:rsid w:val="00861150"/>
    <w:rsid w:val="0086118A"/>
    <w:rsid w:val="008611A0"/>
    <w:rsid w:val="0086127C"/>
    <w:rsid w:val="00861413"/>
    <w:rsid w:val="008615D9"/>
    <w:rsid w:val="008618A5"/>
    <w:rsid w:val="00861B20"/>
    <w:rsid w:val="0086261E"/>
    <w:rsid w:val="008626CB"/>
    <w:rsid w:val="008626EF"/>
    <w:rsid w:val="008628C6"/>
    <w:rsid w:val="008629D5"/>
    <w:rsid w:val="00862E33"/>
    <w:rsid w:val="00862E9C"/>
    <w:rsid w:val="00862EBF"/>
    <w:rsid w:val="00862F3A"/>
    <w:rsid w:val="008631C5"/>
    <w:rsid w:val="00863767"/>
    <w:rsid w:val="0086387C"/>
    <w:rsid w:val="00863EC2"/>
    <w:rsid w:val="008644AD"/>
    <w:rsid w:val="008645D9"/>
    <w:rsid w:val="0086464F"/>
    <w:rsid w:val="00864F04"/>
    <w:rsid w:val="00865104"/>
    <w:rsid w:val="008651C6"/>
    <w:rsid w:val="00865720"/>
    <w:rsid w:val="00865F84"/>
    <w:rsid w:val="00866D4C"/>
    <w:rsid w:val="00866FD6"/>
    <w:rsid w:val="0086721E"/>
    <w:rsid w:val="00867458"/>
    <w:rsid w:val="008675DB"/>
    <w:rsid w:val="008679BB"/>
    <w:rsid w:val="00867C02"/>
    <w:rsid w:val="00867EF3"/>
    <w:rsid w:val="008703F6"/>
    <w:rsid w:val="00870BF4"/>
    <w:rsid w:val="00871005"/>
    <w:rsid w:val="008711FF"/>
    <w:rsid w:val="00871228"/>
    <w:rsid w:val="008718D6"/>
    <w:rsid w:val="00871B40"/>
    <w:rsid w:val="00871B7D"/>
    <w:rsid w:val="00872FD1"/>
    <w:rsid w:val="008735CF"/>
    <w:rsid w:val="008736A2"/>
    <w:rsid w:val="00873A36"/>
    <w:rsid w:val="00873A46"/>
    <w:rsid w:val="00873B03"/>
    <w:rsid w:val="008740FF"/>
    <w:rsid w:val="00874170"/>
    <w:rsid w:val="0087417C"/>
    <w:rsid w:val="008742E5"/>
    <w:rsid w:val="0087460C"/>
    <w:rsid w:val="00874B52"/>
    <w:rsid w:val="00874B8C"/>
    <w:rsid w:val="00874BB2"/>
    <w:rsid w:val="00874D52"/>
    <w:rsid w:val="00874E4A"/>
    <w:rsid w:val="00875251"/>
    <w:rsid w:val="0087543D"/>
    <w:rsid w:val="0087574D"/>
    <w:rsid w:val="008757C5"/>
    <w:rsid w:val="00875EC6"/>
    <w:rsid w:val="008763D1"/>
    <w:rsid w:val="00876B5E"/>
    <w:rsid w:val="00876D48"/>
    <w:rsid w:val="0087701D"/>
    <w:rsid w:val="008777D8"/>
    <w:rsid w:val="008778C1"/>
    <w:rsid w:val="0087797B"/>
    <w:rsid w:val="00877B2D"/>
    <w:rsid w:val="00877DFD"/>
    <w:rsid w:val="00877E08"/>
    <w:rsid w:val="00877EA0"/>
    <w:rsid w:val="00880100"/>
    <w:rsid w:val="00880251"/>
    <w:rsid w:val="00880557"/>
    <w:rsid w:val="00880974"/>
    <w:rsid w:val="00880A61"/>
    <w:rsid w:val="00880B91"/>
    <w:rsid w:val="00880E51"/>
    <w:rsid w:val="00880F8F"/>
    <w:rsid w:val="00881270"/>
    <w:rsid w:val="008812CE"/>
    <w:rsid w:val="0088187B"/>
    <w:rsid w:val="00881AD1"/>
    <w:rsid w:val="00881B0E"/>
    <w:rsid w:val="00881BD5"/>
    <w:rsid w:val="00881C5C"/>
    <w:rsid w:val="00882011"/>
    <w:rsid w:val="00882DFB"/>
    <w:rsid w:val="008832EE"/>
    <w:rsid w:val="008833DA"/>
    <w:rsid w:val="008838C2"/>
    <w:rsid w:val="00883CE2"/>
    <w:rsid w:val="008844EA"/>
    <w:rsid w:val="00884D42"/>
    <w:rsid w:val="00885144"/>
    <w:rsid w:val="008853E8"/>
    <w:rsid w:val="0088546E"/>
    <w:rsid w:val="008858D7"/>
    <w:rsid w:val="00885C6B"/>
    <w:rsid w:val="00885E45"/>
    <w:rsid w:val="0088626F"/>
    <w:rsid w:val="0088649B"/>
    <w:rsid w:val="00886620"/>
    <w:rsid w:val="00886827"/>
    <w:rsid w:val="00886A55"/>
    <w:rsid w:val="00886E16"/>
    <w:rsid w:val="00886E76"/>
    <w:rsid w:val="00887007"/>
    <w:rsid w:val="008875A3"/>
    <w:rsid w:val="008877F9"/>
    <w:rsid w:val="00887856"/>
    <w:rsid w:val="00887BC9"/>
    <w:rsid w:val="00887FFA"/>
    <w:rsid w:val="008902DE"/>
    <w:rsid w:val="00890890"/>
    <w:rsid w:val="00890B1D"/>
    <w:rsid w:val="00890E41"/>
    <w:rsid w:val="00890F30"/>
    <w:rsid w:val="008912FA"/>
    <w:rsid w:val="00891355"/>
    <w:rsid w:val="0089168C"/>
    <w:rsid w:val="00891BE3"/>
    <w:rsid w:val="0089206F"/>
    <w:rsid w:val="00892493"/>
    <w:rsid w:val="00892872"/>
    <w:rsid w:val="00892CB3"/>
    <w:rsid w:val="00893562"/>
    <w:rsid w:val="00893AF4"/>
    <w:rsid w:val="0089412B"/>
    <w:rsid w:val="008942B4"/>
    <w:rsid w:val="00894612"/>
    <w:rsid w:val="008946E8"/>
    <w:rsid w:val="0089475E"/>
    <w:rsid w:val="008949E5"/>
    <w:rsid w:val="00894D6E"/>
    <w:rsid w:val="0089516B"/>
    <w:rsid w:val="00895620"/>
    <w:rsid w:val="008956C3"/>
    <w:rsid w:val="00895ABD"/>
    <w:rsid w:val="00895DFE"/>
    <w:rsid w:val="00895EA6"/>
    <w:rsid w:val="008960FC"/>
    <w:rsid w:val="00896102"/>
    <w:rsid w:val="00896202"/>
    <w:rsid w:val="00896248"/>
    <w:rsid w:val="0089634F"/>
    <w:rsid w:val="00896946"/>
    <w:rsid w:val="008969D2"/>
    <w:rsid w:val="00896E3C"/>
    <w:rsid w:val="00897022"/>
    <w:rsid w:val="00897255"/>
    <w:rsid w:val="0089797E"/>
    <w:rsid w:val="00897B45"/>
    <w:rsid w:val="00897C4F"/>
    <w:rsid w:val="008A03B0"/>
    <w:rsid w:val="008A0EC4"/>
    <w:rsid w:val="008A14C4"/>
    <w:rsid w:val="008A1AB2"/>
    <w:rsid w:val="008A1EA8"/>
    <w:rsid w:val="008A1FBE"/>
    <w:rsid w:val="008A2180"/>
    <w:rsid w:val="008A2196"/>
    <w:rsid w:val="008A220C"/>
    <w:rsid w:val="008A22D6"/>
    <w:rsid w:val="008A265D"/>
    <w:rsid w:val="008A26D8"/>
    <w:rsid w:val="008A29D0"/>
    <w:rsid w:val="008A3054"/>
    <w:rsid w:val="008A30EF"/>
    <w:rsid w:val="008A30F7"/>
    <w:rsid w:val="008A3AF4"/>
    <w:rsid w:val="008A4207"/>
    <w:rsid w:val="008A4A6B"/>
    <w:rsid w:val="008A4A93"/>
    <w:rsid w:val="008A4B74"/>
    <w:rsid w:val="008A4E50"/>
    <w:rsid w:val="008A505C"/>
    <w:rsid w:val="008A56ED"/>
    <w:rsid w:val="008A5709"/>
    <w:rsid w:val="008A575C"/>
    <w:rsid w:val="008A59E3"/>
    <w:rsid w:val="008A5C10"/>
    <w:rsid w:val="008A61D3"/>
    <w:rsid w:val="008A6624"/>
    <w:rsid w:val="008A6C43"/>
    <w:rsid w:val="008A6EB8"/>
    <w:rsid w:val="008A71E8"/>
    <w:rsid w:val="008A786C"/>
    <w:rsid w:val="008A7A44"/>
    <w:rsid w:val="008A7CB2"/>
    <w:rsid w:val="008A7D19"/>
    <w:rsid w:val="008B0070"/>
    <w:rsid w:val="008B02DA"/>
    <w:rsid w:val="008B04A6"/>
    <w:rsid w:val="008B0710"/>
    <w:rsid w:val="008B0D4F"/>
    <w:rsid w:val="008B142A"/>
    <w:rsid w:val="008B14B9"/>
    <w:rsid w:val="008B1602"/>
    <w:rsid w:val="008B1ADF"/>
    <w:rsid w:val="008B1B6F"/>
    <w:rsid w:val="008B1E65"/>
    <w:rsid w:val="008B1F43"/>
    <w:rsid w:val="008B2952"/>
    <w:rsid w:val="008B29A2"/>
    <w:rsid w:val="008B2A67"/>
    <w:rsid w:val="008B3D3D"/>
    <w:rsid w:val="008B4303"/>
    <w:rsid w:val="008B454F"/>
    <w:rsid w:val="008B4620"/>
    <w:rsid w:val="008B4748"/>
    <w:rsid w:val="008B491E"/>
    <w:rsid w:val="008B4F96"/>
    <w:rsid w:val="008B5220"/>
    <w:rsid w:val="008B5491"/>
    <w:rsid w:val="008B583F"/>
    <w:rsid w:val="008B5EE7"/>
    <w:rsid w:val="008B6066"/>
    <w:rsid w:val="008B62D5"/>
    <w:rsid w:val="008B6638"/>
    <w:rsid w:val="008B6862"/>
    <w:rsid w:val="008B69AE"/>
    <w:rsid w:val="008B72F6"/>
    <w:rsid w:val="008B7655"/>
    <w:rsid w:val="008B7721"/>
    <w:rsid w:val="008C03D2"/>
    <w:rsid w:val="008C06DC"/>
    <w:rsid w:val="008C0905"/>
    <w:rsid w:val="008C0B5A"/>
    <w:rsid w:val="008C0C4C"/>
    <w:rsid w:val="008C0E92"/>
    <w:rsid w:val="008C1CBF"/>
    <w:rsid w:val="008C2691"/>
    <w:rsid w:val="008C2D81"/>
    <w:rsid w:val="008C3155"/>
    <w:rsid w:val="008C3B8E"/>
    <w:rsid w:val="008C3C4D"/>
    <w:rsid w:val="008C3C63"/>
    <w:rsid w:val="008C3E21"/>
    <w:rsid w:val="008C3F06"/>
    <w:rsid w:val="008C46D4"/>
    <w:rsid w:val="008C46D8"/>
    <w:rsid w:val="008C4E97"/>
    <w:rsid w:val="008C4EB9"/>
    <w:rsid w:val="008C5291"/>
    <w:rsid w:val="008C5596"/>
    <w:rsid w:val="008C587B"/>
    <w:rsid w:val="008C5B25"/>
    <w:rsid w:val="008C5FBD"/>
    <w:rsid w:val="008C639F"/>
    <w:rsid w:val="008C6445"/>
    <w:rsid w:val="008C69BF"/>
    <w:rsid w:val="008C7237"/>
    <w:rsid w:val="008C725C"/>
    <w:rsid w:val="008C7F50"/>
    <w:rsid w:val="008D06BD"/>
    <w:rsid w:val="008D0D73"/>
    <w:rsid w:val="008D132F"/>
    <w:rsid w:val="008D14C2"/>
    <w:rsid w:val="008D16D2"/>
    <w:rsid w:val="008D179C"/>
    <w:rsid w:val="008D1914"/>
    <w:rsid w:val="008D1923"/>
    <w:rsid w:val="008D1BD0"/>
    <w:rsid w:val="008D25D3"/>
    <w:rsid w:val="008D27F8"/>
    <w:rsid w:val="008D2959"/>
    <w:rsid w:val="008D2CBE"/>
    <w:rsid w:val="008D2CD2"/>
    <w:rsid w:val="008D2CFB"/>
    <w:rsid w:val="008D31EB"/>
    <w:rsid w:val="008D3CCC"/>
    <w:rsid w:val="008D3F0B"/>
    <w:rsid w:val="008D4415"/>
    <w:rsid w:val="008D4683"/>
    <w:rsid w:val="008D4BD5"/>
    <w:rsid w:val="008D53F8"/>
    <w:rsid w:val="008D651E"/>
    <w:rsid w:val="008D6A3C"/>
    <w:rsid w:val="008D6CC0"/>
    <w:rsid w:val="008D7307"/>
    <w:rsid w:val="008D7344"/>
    <w:rsid w:val="008D7605"/>
    <w:rsid w:val="008D7903"/>
    <w:rsid w:val="008D7A90"/>
    <w:rsid w:val="008E0686"/>
    <w:rsid w:val="008E08C3"/>
    <w:rsid w:val="008E0BFC"/>
    <w:rsid w:val="008E1467"/>
    <w:rsid w:val="008E14DF"/>
    <w:rsid w:val="008E1AC5"/>
    <w:rsid w:val="008E1E32"/>
    <w:rsid w:val="008E1FB3"/>
    <w:rsid w:val="008E1FFC"/>
    <w:rsid w:val="008E281B"/>
    <w:rsid w:val="008E2824"/>
    <w:rsid w:val="008E2879"/>
    <w:rsid w:val="008E2F9C"/>
    <w:rsid w:val="008E3148"/>
    <w:rsid w:val="008E31CB"/>
    <w:rsid w:val="008E323F"/>
    <w:rsid w:val="008E3BF1"/>
    <w:rsid w:val="008E3F35"/>
    <w:rsid w:val="008E4087"/>
    <w:rsid w:val="008E4216"/>
    <w:rsid w:val="008E46CF"/>
    <w:rsid w:val="008E47D2"/>
    <w:rsid w:val="008E4869"/>
    <w:rsid w:val="008E4C17"/>
    <w:rsid w:val="008E50B5"/>
    <w:rsid w:val="008E5534"/>
    <w:rsid w:val="008E6083"/>
    <w:rsid w:val="008E619A"/>
    <w:rsid w:val="008E6243"/>
    <w:rsid w:val="008E62BD"/>
    <w:rsid w:val="008E62EA"/>
    <w:rsid w:val="008E64FF"/>
    <w:rsid w:val="008E66D7"/>
    <w:rsid w:val="008E6AD2"/>
    <w:rsid w:val="008E7092"/>
    <w:rsid w:val="008E7123"/>
    <w:rsid w:val="008E72E6"/>
    <w:rsid w:val="008F01C7"/>
    <w:rsid w:val="008F05EC"/>
    <w:rsid w:val="008F0D27"/>
    <w:rsid w:val="008F10BF"/>
    <w:rsid w:val="008F10FA"/>
    <w:rsid w:val="008F13C8"/>
    <w:rsid w:val="008F164B"/>
    <w:rsid w:val="008F20D5"/>
    <w:rsid w:val="008F2741"/>
    <w:rsid w:val="008F2875"/>
    <w:rsid w:val="008F2C42"/>
    <w:rsid w:val="008F2E7D"/>
    <w:rsid w:val="008F2FFA"/>
    <w:rsid w:val="008F3041"/>
    <w:rsid w:val="008F3AF0"/>
    <w:rsid w:val="008F3B3B"/>
    <w:rsid w:val="008F3E0B"/>
    <w:rsid w:val="008F40BA"/>
    <w:rsid w:val="008F40C2"/>
    <w:rsid w:val="008F4104"/>
    <w:rsid w:val="008F440E"/>
    <w:rsid w:val="008F44A8"/>
    <w:rsid w:val="008F4AFB"/>
    <w:rsid w:val="008F4B8A"/>
    <w:rsid w:val="008F4D93"/>
    <w:rsid w:val="008F4E2B"/>
    <w:rsid w:val="008F53CC"/>
    <w:rsid w:val="008F541C"/>
    <w:rsid w:val="008F550D"/>
    <w:rsid w:val="008F5A40"/>
    <w:rsid w:val="008F5DAA"/>
    <w:rsid w:val="008F6232"/>
    <w:rsid w:val="008F6312"/>
    <w:rsid w:val="008F6557"/>
    <w:rsid w:val="008F6715"/>
    <w:rsid w:val="008F6727"/>
    <w:rsid w:val="008F6CDB"/>
    <w:rsid w:val="008F7085"/>
    <w:rsid w:val="008F71A4"/>
    <w:rsid w:val="008F7579"/>
    <w:rsid w:val="008F7702"/>
    <w:rsid w:val="008F776A"/>
    <w:rsid w:val="00900134"/>
    <w:rsid w:val="009004AE"/>
    <w:rsid w:val="00900564"/>
    <w:rsid w:val="0090086C"/>
    <w:rsid w:val="00900873"/>
    <w:rsid w:val="00900F92"/>
    <w:rsid w:val="00901007"/>
    <w:rsid w:val="00901170"/>
    <w:rsid w:val="0090138E"/>
    <w:rsid w:val="00901726"/>
    <w:rsid w:val="0090173D"/>
    <w:rsid w:val="00901D64"/>
    <w:rsid w:val="00902959"/>
    <w:rsid w:val="00902FAF"/>
    <w:rsid w:val="00903767"/>
    <w:rsid w:val="00903AB5"/>
    <w:rsid w:val="00903C7D"/>
    <w:rsid w:val="0090403B"/>
    <w:rsid w:val="00904675"/>
    <w:rsid w:val="00904751"/>
    <w:rsid w:val="00904E0E"/>
    <w:rsid w:val="00904EC4"/>
    <w:rsid w:val="00905142"/>
    <w:rsid w:val="00905616"/>
    <w:rsid w:val="009058DC"/>
    <w:rsid w:val="00906165"/>
    <w:rsid w:val="009062FD"/>
    <w:rsid w:val="00906318"/>
    <w:rsid w:val="009063F8"/>
    <w:rsid w:val="009064A1"/>
    <w:rsid w:val="009064E1"/>
    <w:rsid w:val="0090680C"/>
    <w:rsid w:val="009071BD"/>
    <w:rsid w:val="009071EE"/>
    <w:rsid w:val="0090786C"/>
    <w:rsid w:val="00907A64"/>
    <w:rsid w:val="00907AC8"/>
    <w:rsid w:val="00907BAC"/>
    <w:rsid w:val="00907BDB"/>
    <w:rsid w:val="009104B1"/>
    <w:rsid w:val="00910517"/>
    <w:rsid w:val="009107D7"/>
    <w:rsid w:val="009109E9"/>
    <w:rsid w:val="00910B24"/>
    <w:rsid w:val="00911277"/>
    <w:rsid w:val="009112B6"/>
    <w:rsid w:val="009115FA"/>
    <w:rsid w:val="00911732"/>
    <w:rsid w:val="00911871"/>
    <w:rsid w:val="00911B39"/>
    <w:rsid w:val="00911C01"/>
    <w:rsid w:val="00911D80"/>
    <w:rsid w:val="00912163"/>
    <w:rsid w:val="009121AB"/>
    <w:rsid w:val="009128B5"/>
    <w:rsid w:val="00912BE2"/>
    <w:rsid w:val="00912F54"/>
    <w:rsid w:val="00913074"/>
    <w:rsid w:val="009132F6"/>
    <w:rsid w:val="009139D4"/>
    <w:rsid w:val="00913BD7"/>
    <w:rsid w:val="00913C4C"/>
    <w:rsid w:val="00913D1C"/>
    <w:rsid w:val="00913D57"/>
    <w:rsid w:val="00914358"/>
    <w:rsid w:val="0091445B"/>
    <w:rsid w:val="00914761"/>
    <w:rsid w:val="0091496D"/>
    <w:rsid w:val="00914B70"/>
    <w:rsid w:val="00914D34"/>
    <w:rsid w:val="00914F67"/>
    <w:rsid w:val="009151D4"/>
    <w:rsid w:val="00915504"/>
    <w:rsid w:val="00915D9D"/>
    <w:rsid w:val="0091630A"/>
    <w:rsid w:val="00916409"/>
    <w:rsid w:val="00916859"/>
    <w:rsid w:val="0091690A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1459"/>
    <w:rsid w:val="00921A03"/>
    <w:rsid w:val="00921C16"/>
    <w:rsid w:val="00922106"/>
    <w:rsid w:val="009225BC"/>
    <w:rsid w:val="00922652"/>
    <w:rsid w:val="0092268C"/>
    <w:rsid w:val="00922C9F"/>
    <w:rsid w:val="00923109"/>
    <w:rsid w:val="00923274"/>
    <w:rsid w:val="009233FC"/>
    <w:rsid w:val="00923927"/>
    <w:rsid w:val="00923978"/>
    <w:rsid w:val="00923E72"/>
    <w:rsid w:val="00923F65"/>
    <w:rsid w:val="00924469"/>
    <w:rsid w:val="009246D4"/>
    <w:rsid w:val="0092491D"/>
    <w:rsid w:val="0092553B"/>
    <w:rsid w:val="00925559"/>
    <w:rsid w:val="00925B29"/>
    <w:rsid w:val="00925F82"/>
    <w:rsid w:val="009260C2"/>
    <w:rsid w:val="00926200"/>
    <w:rsid w:val="00926526"/>
    <w:rsid w:val="0092655E"/>
    <w:rsid w:val="009267DF"/>
    <w:rsid w:val="009269B8"/>
    <w:rsid w:val="00926B2A"/>
    <w:rsid w:val="00926FCA"/>
    <w:rsid w:val="00926FF5"/>
    <w:rsid w:val="009275EB"/>
    <w:rsid w:val="00927674"/>
    <w:rsid w:val="009276AD"/>
    <w:rsid w:val="00927748"/>
    <w:rsid w:val="0092786D"/>
    <w:rsid w:val="009279E7"/>
    <w:rsid w:val="00927C98"/>
    <w:rsid w:val="00927E22"/>
    <w:rsid w:val="00927E2F"/>
    <w:rsid w:val="009301BD"/>
    <w:rsid w:val="009304AF"/>
    <w:rsid w:val="00930C8B"/>
    <w:rsid w:val="009312B1"/>
    <w:rsid w:val="0093153A"/>
    <w:rsid w:val="00931A71"/>
    <w:rsid w:val="00931A7F"/>
    <w:rsid w:val="00931FD6"/>
    <w:rsid w:val="009321F3"/>
    <w:rsid w:val="00932519"/>
    <w:rsid w:val="0093256B"/>
    <w:rsid w:val="0093281B"/>
    <w:rsid w:val="009330B2"/>
    <w:rsid w:val="00933375"/>
    <w:rsid w:val="009335E5"/>
    <w:rsid w:val="0093482A"/>
    <w:rsid w:val="00934CBD"/>
    <w:rsid w:val="009350D7"/>
    <w:rsid w:val="009359F6"/>
    <w:rsid w:val="00935E31"/>
    <w:rsid w:val="00936094"/>
    <w:rsid w:val="0093620B"/>
    <w:rsid w:val="0093655C"/>
    <w:rsid w:val="00937711"/>
    <w:rsid w:val="009378CF"/>
    <w:rsid w:val="00937C1B"/>
    <w:rsid w:val="00937C44"/>
    <w:rsid w:val="00937E3F"/>
    <w:rsid w:val="00937EF8"/>
    <w:rsid w:val="00940094"/>
    <w:rsid w:val="00940138"/>
    <w:rsid w:val="0094060B"/>
    <w:rsid w:val="009408F2"/>
    <w:rsid w:val="00940BEA"/>
    <w:rsid w:val="00940EFE"/>
    <w:rsid w:val="00941235"/>
    <w:rsid w:val="00941287"/>
    <w:rsid w:val="00941657"/>
    <w:rsid w:val="00941707"/>
    <w:rsid w:val="0094191E"/>
    <w:rsid w:val="00941C4A"/>
    <w:rsid w:val="0094224D"/>
    <w:rsid w:val="00942436"/>
    <w:rsid w:val="00942CEB"/>
    <w:rsid w:val="009435E7"/>
    <w:rsid w:val="00943695"/>
    <w:rsid w:val="0094381C"/>
    <w:rsid w:val="00943B0B"/>
    <w:rsid w:val="00943E83"/>
    <w:rsid w:val="009446A3"/>
    <w:rsid w:val="009449DA"/>
    <w:rsid w:val="00944C09"/>
    <w:rsid w:val="00944D2C"/>
    <w:rsid w:val="00944DF4"/>
    <w:rsid w:val="00945062"/>
    <w:rsid w:val="00945084"/>
    <w:rsid w:val="00945324"/>
    <w:rsid w:val="00945499"/>
    <w:rsid w:val="0094557D"/>
    <w:rsid w:val="00945895"/>
    <w:rsid w:val="009458B8"/>
    <w:rsid w:val="00945CCE"/>
    <w:rsid w:val="00945E00"/>
    <w:rsid w:val="00945EB4"/>
    <w:rsid w:val="00946537"/>
    <w:rsid w:val="00946745"/>
    <w:rsid w:val="009467D5"/>
    <w:rsid w:val="009467E0"/>
    <w:rsid w:val="009469F1"/>
    <w:rsid w:val="00946C24"/>
    <w:rsid w:val="009470CE"/>
    <w:rsid w:val="00947259"/>
    <w:rsid w:val="0094740B"/>
    <w:rsid w:val="009474C8"/>
    <w:rsid w:val="0094762F"/>
    <w:rsid w:val="00947A70"/>
    <w:rsid w:val="00947ABA"/>
    <w:rsid w:val="00950F81"/>
    <w:rsid w:val="009510F4"/>
    <w:rsid w:val="00951182"/>
    <w:rsid w:val="0095133F"/>
    <w:rsid w:val="009514A4"/>
    <w:rsid w:val="00951562"/>
    <w:rsid w:val="00951694"/>
    <w:rsid w:val="00951949"/>
    <w:rsid w:val="00951A54"/>
    <w:rsid w:val="00951AE4"/>
    <w:rsid w:val="00951AE5"/>
    <w:rsid w:val="00951C04"/>
    <w:rsid w:val="009524F2"/>
    <w:rsid w:val="009527D6"/>
    <w:rsid w:val="00952D7B"/>
    <w:rsid w:val="0095368D"/>
    <w:rsid w:val="009536D0"/>
    <w:rsid w:val="0095392E"/>
    <w:rsid w:val="00953F3B"/>
    <w:rsid w:val="00953F93"/>
    <w:rsid w:val="00954001"/>
    <w:rsid w:val="00954041"/>
    <w:rsid w:val="009543DD"/>
    <w:rsid w:val="00954CB4"/>
    <w:rsid w:val="009551F2"/>
    <w:rsid w:val="0095571A"/>
    <w:rsid w:val="00955882"/>
    <w:rsid w:val="0095592A"/>
    <w:rsid w:val="00955ADB"/>
    <w:rsid w:val="00955E41"/>
    <w:rsid w:val="0095603A"/>
    <w:rsid w:val="00956202"/>
    <w:rsid w:val="0095643B"/>
    <w:rsid w:val="00956618"/>
    <w:rsid w:val="00956A4F"/>
    <w:rsid w:val="00956AF2"/>
    <w:rsid w:val="00956E12"/>
    <w:rsid w:val="0095748F"/>
    <w:rsid w:val="00957751"/>
    <w:rsid w:val="00957849"/>
    <w:rsid w:val="00960152"/>
    <w:rsid w:val="00960157"/>
    <w:rsid w:val="00960224"/>
    <w:rsid w:val="0096023A"/>
    <w:rsid w:val="0096048C"/>
    <w:rsid w:val="0096086D"/>
    <w:rsid w:val="00960D9D"/>
    <w:rsid w:val="0096109B"/>
    <w:rsid w:val="00961127"/>
    <w:rsid w:val="009612ED"/>
    <w:rsid w:val="00961465"/>
    <w:rsid w:val="00961865"/>
    <w:rsid w:val="009619AF"/>
    <w:rsid w:val="00961FA3"/>
    <w:rsid w:val="00962569"/>
    <w:rsid w:val="00962D8B"/>
    <w:rsid w:val="00962FCB"/>
    <w:rsid w:val="00963301"/>
    <w:rsid w:val="009633CB"/>
    <w:rsid w:val="00963429"/>
    <w:rsid w:val="0096358F"/>
    <w:rsid w:val="009635C0"/>
    <w:rsid w:val="00963B4E"/>
    <w:rsid w:val="00963D88"/>
    <w:rsid w:val="009640CF"/>
    <w:rsid w:val="00964358"/>
    <w:rsid w:val="009645BF"/>
    <w:rsid w:val="009649C4"/>
    <w:rsid w:val="00965061"/>
    <w:rsid w:val="0096560A"/>
    <w:rsid w:val="00965795"/>
    <w:rsid w:val="009659BC"/>
    <w:rsid w:val="00965C7D"/>
    <w:rsid w:val="00965D09"/>
    <w:rsid w:val="00965F37"/>
    <w:rsid w:val="0096601A"/>
    <w:rsid w:val="00966323"/>
    <w:rsid w:val="009665BF"/>
    <w:rsid w:val="00966621"/>
    <w:rsid w:val="009666BF"/>
    <w:rsid w:val="00967A0D"/>
    <w:rsid w:val="00967C99"/>
    <w:rsid w:val="00967CA6"/>
    <w:rsid w:val="00967FB1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1F89"/>
    <w:rsid w:val="009720C6"/>
    <w:rsid w:val="009728AF"/>
    <w:rsid w:val="00973969"/>
    <w:rsid w:val="00973AD1"/>
    <w:rsid w:val="0097426B"/>
    <w:rsid w:val="0097426E"/>
    <w:rsid w:val="0097449A"/>
    <w:rsid w:val="0097498E"/>
    <w:rsid w:val="00974E75"/>
    <w:rsid w:val="00975029"/>
    <w:rsid w:val="00975673"/>
    <w:rsid w:val="00975900"/>
    <w:rsid w:val="00975AD0"/>
    <w:rsid w:val="00975BE7"/>
    <w:rsid w:val="00975CE0"/>
    <w:rsid w:val="00975DAF"/>
    <w:rsid w:val="00975DF8"/>
    <w:rsid w:val="009776A7"/>
    <w:rsid w:val="00977948"/>
    <w:rsid w:val="009800D0"/>
    <w:rsid w:val="00980797"/>
    <w:rsid w:val="00980958"/>
    <w:rsid w:val="00980C78"/>
    <w:rsid w:val="00980DDF"/>
    <w:rsid w:val="00980DFA"/>
    <w:rsid w:val="00980F87"/>
    <w:rsid w:val="0098118D"/>
    <w:rsid w:val="009811A8"/>
    <w:rsid w:val="009811E6"/>
    <w:rsid w:val="00981205"/>
    <w:rsid w:val="00981680"/>
    <w:rsid w:val="00981DD0"/>
    <w:rsid w:val="009820F7"/>
    <w:rsid w:val="00982498"/>
    <w:rsid w:val="009827B0"/>
    <w:rsid w:val="00982A77"/>
    <w:rsid w:val="00982D69"/>
    <w:rsid w:val="00982DA3"/>
    <w:rsid w:val="00982E8B"/>
    <w:rsid w:val="00982EA1"/>
    <w:rsid w:val="009831C0"/>
    <w:rsid w:val="0098325B"/>
    <w:rsid w:val="00983504"/>
    <w:rsid w:val="0098363D"/>
    <w:rsid w:val="0098366C"/>
    <w:rsid w:val="00983BD5"/>
    <w:rsid w:val="009840EB"/>
    <w:rsid w:val="00984574"/>
    <w:rsid w:val="00984685"/>
    <w:rsid w:val="00984939"/>
    <w:rsid w:val="00984D62"/>
    <w:rsid w:val="009850FC"/>
    <w:rsid w:val="00985345"/>
    <w:rsid w:val="009853C4"/>
    <w:rsid w:val="009855F6"/>
    <w:rsid w:val="00985788"/>
    <w:rsid w:val="00986C51"/>
    <w:rsid w:val="00986C76"/>
    <w:rsid w:val="00986D7D"/>
    <w:rsid w:val="0098709A"/>
    <w:rsid w:val="009872A2"/>
    <w:rsid w:val="0098755D"/>
    <w:rsid w:val="0098771C"/>
    <w:rsid w:val="00987D1F"/>
    <w:rsid w:val="00987DF8"/>
    <w:rsid w:val="00987E0C"/>
    <w:rsid w:val="0099018C"/>
    <w:rsid w:val="00990360"/>
    <w:rsid w:val="0099037E"/>
    <w:rsid w:val="009903D4"/>
    <w:rsid w:val="00990404"/>
    <w:rsid w:val="0099051C"/>
    <w:rsid w:val="0099074D"/>
    <w:rsid w:val="0099099D"/>
    <w:rsid w:val="00990D7D"/>
    <w:rsid w:val="00990F60"/>
    <w:rsid w:val="00991197"/>
    <w:rsid w:val="0099125C"/>
    <w:rsid w:val="00991664"/>
    <w:rsid w:val="0099197F"/>
    <w:rsid w:val="009919A8"/>
    <w:rsid w:val="00991A47"/>
    <w:rsid w:val="00991F8C"/>
    <w:rsid w:val="009921E3"/>
    <w:rsid w:val="00992714"/>
    <w:rsid w:val="00992A0B"/>
    <w:rsid w:val="0099359F"/>
    <w:rsid w:val="00993ACA"/>
    <w:rsid w:val="00993CA4"/>
    <w:rsid w:val="00993F32"/>
    <w:rsid w:val="00993FC6"/>
    <w:rsid w:val="009942A1"/>
    <w:rsid w:val="00994923"/>
    <w:rsid w:val="00994BE8"/>
    <w:rsid w:val="00994EE1"/>
    <w:rsid w:val="00995231"/>
    <w:rsid w:val="009953CE"/>
    <w:rsid w:val="0099545C"/>
    <w:rsid w:val="009954B2"/>
    <w:rsid w:val="00995BBD"/>
    <w:rsid w:val="00995BD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A9C"/>
    <w:rsid w:val="00997CDB"/>
    <w:rsid w:val="00997E0A"/>
    <w:rsid w:val="00997F5B"/>
    <w:rsid w:val="009A0432"/>
    <w:rsid w:val="009A04ED"/>
    <w:rsid w:val="009A06D9"/>
    <w:rsid w:val="009A0B29"/>
    <w:rsid w:val="009A0D07"/>
    <w:rsid w:val="009A114C"/>
    <w:rsid w:val="009A116C"/>
    <w:rsid w:val="009A13CA"/>
    <w:rsid w:val="009A15D8"/>
    <w:rsid w:val="009A1AA9"/>
    <w:rsid w:val="009A1DFB"/>
    <w:rsid w:val="009A2337"/>
    <w:rsid w:val="009A23CC"/>
    <w:rsid w:val="009A2566"/>
    <w:rsid w:val="009A2A57"/>
    <w:rsid w:val="009A2A5E"/>
    <w:rsid w:val="009A2B1F"/>
    <w:rsid w:val="009A2E5E"/>
    <w:rsid w:val="009A320C"/>
    <w:rsid w:val="009A3589"/>
    <w:rsid w:val="009A3E2E"/>
    <w:rsid w:val="009A4105"/>
    <w:rsid w:val="009A4417"/>
    <w:rsid w:val="009A4CB6"/>
    <w:rsid w:val="009A4E5B"/>
    <w:rsid w:val="009A51EB"/>
    <w:rsid w:val="009A5310"/>
    <w:rsid w:val="009A5444"/>
    <w:rsid w:val="009A58E9"/>
    <w:rsid w:val="009A5BB9"/>
    <w:rsid w:val="009A5DE5"/>
    <w:rsid w:val="009A643B"/>
    <w:rsid w:val="009A66F1"/>
    <w:rsid w:val="009A677A"/>
    <w:rsid w:val="009A69DF"/>
    <w:rsid w:val="009A6C0E"/>
    <w:rsid w:val="009A6C46"/>
    <w:rsid w:val="009A6F1A"/>
    <w:rsid w:val="009A6FEC"/>
    <w:rsid w:val="009A7ECE"/>
    <w:rsid w:val="009B041B"/>
    <w:rsid w:val="009B0587"/>
    <w:rsid w:val="009B0628"/>
    <w:rsid w:val="009B0930"/>
    <w:rsid w:val="009B0AB7"/>
    <w:rsid w:val="009B10C1"/>
    <w:rsid w:val="009B1134"/>
    <w:rsid w:val="009B16CE"/>
    <w:rsid w:val="009B1BFA"/>
    <w:rsid w:val="009B1E8F"/>
    <w:rsid w:val="009B1F3B"/>
    <w:rsid w:val="009B214C"/>
    <w:rsid w:val="009B2229"/>
    <w:rsid w:val="009B23C3"/>
    <w:rsid w:val="009B2CFF"/>
    <w:rsid w:val="009B2FF6"/>
    <w:rsid w:val="009B3031"/>
    <w:rsid w:val="009B34CD"/>
    <w:rsid w:val="009B3837"/>
    <w:rsid w:val="009B3971"/>
    <w:rsid w:val="009B39B7"/>
    <w:rsid w:val="009B39CD"/>
    <w:rsid w:val="009B3FA5"/>
    <w:rsid w:val="009B477D"/>
    <w:rsid w:val="009B47AB"/>
    <w:rsid w:val="009B49CF"/>
    <w:rsid w:val="009B4EAE"/>
    <w:rsid w:val="009B4F70"/>
    <w:rsid w:val="009B5675"/>
    <w:rsid w:val="009B5921"/>
    <w:rsid w:val="009B5F2E"/>
    <w:rsid w:val="009B5FC7"/>
    <w:rsid w:val="009B67F2"/>
    <w:rsid w:val="009B683A"/>
    <w:rsid w:val="009B6A50"/>
    <w:rsid w:val="009B6A60"/>
    <w:rsid w:val="009B6BE1"/>
    <w:rsid w:val="009B6E22"/>
    <w:rsid w:val="009B7902"/>
    <w:rsid w:val="009C01BE"/>
    <w:rsid w:val="009C0684"/>
    <w:rsid w:val="009C084E"/>
    <w:rsid w:val="009C0A65"/>
    <w:rsid w:val="009C0C9B"/>
    <w:rsid w:val="009C0E6F"/>
    <w:rsid w:val="009C0EA8"/>
    <w:rsid w:val="009C11CB"/>
    <w:rsid w:val="009C128B"/>
    <w:rsid w:val="009C1357"/>
    <w:rsid w:val="009C1A17"/>
    <w:rsid w:val="009C1CF6"/>
    <w:rsid w:val="009C211E"/>
    <w:rsid w:val="009C237F"/>
    <w:rsid w:val="009C24C9"/>
    <w:rsid w:val="009C2596"/>
    <w:rsid w:val="009C25AF"/>
    <w:rsid w:val="009C27D8"/>
    <w:rsid w:val="009C28E1"/>
    <w:rsid w:val="009C2ABB"/>
    <w:rsid w:val="009C31CF"/>
    <w:rsid w:val="009C3516"/>
    <w:rsid w:val="009C39DF"/>
    <w:rsid w:val="009C3E14"/>
    <w:rsid w:val="009C3E35"/>
    <w:rsid w:val="009C405B"/>
    <w:rsid w:val="009C42EA"/>
    <w:rsid w:val="009C468B"/>
    <w:rsid w:val="009C4DF7"/>
    <w:rsid w:val="009C5132"/>
    <w:rsid w:val="009C5363"/>
    <w:rsid w:val="009C5624"/>
    <w:rsid w:val="009C5855"/>
    <w:rsid w:val="009C5A92"/>
    <w:rsid w:val="009C6064"/>
    <w:rsid w:val="009C65D8"/>
    <w:rsid w:val="009C686B"/>
    <w:rsid w:val="009C6D4C"/>
    <w:rsid w:val="009C731B"/>
    <w:rsid w:val="009C7394"/>
    <w:rsid w:val="009C741E"/>
    <w:rsid w:val="009C7549"/>
    <w:rsid w:val="009C792A"/>
    <w:rsid w:val="009C7C0A"/>
    <w:rsid w:val="009D0062"/>
    <w:rsid w:val="009D00F4"/>
    <w:rsid w:val="009D08D0"/>
    <w:rsid w:val="009D0F51"/>
    <w:rsid w:val="009D0FE6"/>
    <w:rsid w:val="009D11E3"/>
    <w:rsid w:val="009D14D2"/>
    <w:rsid w:val="009D1CE0"/>
    <w:rsid w:val="009D1F29"/>
    <w:rsid w:val="009D1F81"/>
    <w:rsid w:val="009D208C"/>
    <w:rsid w:val="009D2109"/>
    <w:rsid w:val="009D23CB"/>
    <w:rsid w:val="009D2BA2"/>
    <w:rsid w:val="009D2BFF"/>
    <w:rsid w:val="009D2D1B"/>
    <w:rsid w:val="009D2E44"/>
    <w:rsid w:val="009D2F22"/>
    <w:rsid w:val="009D317C"/>
    <w:rsid w:val="009D3420"/>
    <w:rsid w:val="009D381B"/>
    <w:rsid w:val="009D3A1F"/>
    <w:rsid w:val="009D3A64"/>
    <w:rsid w:val="009D3DE3"/>
    <w:rsid w:val="009D3E4D"/>
    <w:rsid w:val="009D3F16"/>
    <w:rsid w:val="009D44AC"/>
    <w:rsid w:val="009D46EB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726"/>
    <w:rsid w:val="009D58BE"/>
    <w:rsid w:val="009D5BFF"/>
    <w:rsid w:val="009D5E76"/>
    <w:rsid w:val="009D5F35"/>
    <w:rsid w:val="009D61A7"/>
    <w:rsid w:val="009D6B02"/>
    <w:rsid w:val="009D6BD3"/>
    <w:rsid w:val="009D70F8"/>
    <w:rsid w:val="009D73F8"/>
    <w:rsid w:val="009D775A"/>
    <w:rsid w:val="009D7959"/>
    <w:rsid w:val="009E001F"/>
    <w:rsid w:val="009E0123"/>
    <w:rsid w:val="009E0146"/>
    <w:rsid w:val="009E0437"/>
    <w:rsid w:val="009E06B2"/>
    <w:rsid w:val="009E0BF6"/>
    <w:rsid w:val="009E1011"/>
    <w:rsid w:val="009E104D"/>
    <w:rsid w:val="009E14B3"/>
    <w:rsid w:val="009E1680"/>
    <w:rsid w:val="009E1861"/>
    <w:rsid w:val="009E19E8"/>
    <w:rsid w:val="009E1B4A"/>
    <w:rsid w:val="009E2B73"/>
    <w:rsid w:val="009E2F51"/>
    <w:rsid w:val="009E2FAC"/>
    <w:rsid w:val="009E3BCD"/>
    <w:rsid w:val="009E3EFA"/>
    <w:rsid w:val="009E3FEE"/>
    <w:rsid w:val="009E46C5"/>
    <w:rsid w:val="009E4925"/>
    <w:rsid w:val="009E4E8B"/>
    <w:rsid w:val="009E50F0"/>
    <w:rsid w:val="009E5847"/>
    <w:rsid w:val="009E5A2E"/>
    <w:rsid w:val="009E61FA"/>
    <w:rsid w:val="009E6F0F"/>
    <w:rsid w:val="009E737B"/>
    <w:rsid w:val="009E765E"/>
    <w:rsid w:val="009E79D5"/>
    <w:rsid w:val="009F019D"/>
    <w:rsid w:val="009F0266"/>
    <w:rsid w:val="009F054F"/>
    <w:rsid w:val="009F0E93"/>
    <w:rsid w:val="009F1072"/>
    <w:rsid w:val="009F1366"/>
    <w:rsid w:val="009F18D6"/>
    <w:rsid w:val="009F1ABC"/>
    <w:rsid w:val="009F1C1F"/>
    <w:rsid w:val="009F20A7"/>
    <w:rsid w:val="009F214D"/>
    <w:rsid w:val="009F22AA"/>
    <w:rsid w:val="009F2340"/>
    <w:rsid w:val="009F2356"/>
    <w:rsid w:val="009F33B5"/>
    <w:rsid w:val="009F3406"/>
    <w:rsid w:val="009F3417"/>
    <w:rsid w:val="009F36AC"/>
    <w:rsid w:val="009F3BF6"/>
    <w:rsid w:val="009F3F55"/>
    <w:rsid w:val="009F4095"/>
    <w:rsid w:val="009F419A"/>
    <w:rsid w:val="009F42C3"/>
    <w:rsid w:val="009F4D38"/>
    <w:rsid w:val="009F4DE0"/>
    <w:rsid w:val="009F4F64"/>
    <w:rsid w:val="009F5578"/>
    <w:rsid w:val="009F57C2"/>
    <w:rsid w:val="009F58FF"/>
    <w:rsid w:val="009F5E3F"/>
    <w:rsid w:val="009F60C7"/>
    <w:rsid w:val="009F61CD"/>
    <w:rsid w:val="009F6294"/>
    <w:rsid w:val="009F64C5"/>
    <w:rsid w:val="009F674B"/>
    <w:rsid w:val="009F6FA8"/>
    <w:rsid w:val="009F70BF"/>
    <w:rsid w:val="009F7122"/>
    <w:rsid w:val="009F71BF"/>
    <w:rsid w:val="009F71FC"/>
    <w:rsid w:val="009F7315"/>
    <w:rsid w:val="009F735B"/>
    <w:rsid w:val="009F73CC"/>
    <w:rsid w:val="009F7470"/>
    <w:rsid w:val="009F7837"/>
    <w:rsid w:val="009F7AFD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09B"/>
    <w:rsid w:val="00A01A1B"/>
    <w:rsid w:val="00A01A79"/>
    <w:rsid w:val="00A01B40"/>
    <w:rsid w:val="00A01BD8"/>
    <w:rsid w:val="00A01D03"/>
    <w:rsid w:val="00A01E5C"/>
    <w:rsid w:val="00A01EBB"/>
    <w:rsid w:val="00A02292"/>
    <w:rsid w:val="00A025AF"/>
    <w:rsid w:val="00A02698"/>
    <w:rsid w:val="00A02802"/>
    <w:rsid w:val="00A031AB"/>
    <w:rsid w:val="00A032C5"/>
    <w:rsid w:val="00A03899"/>
    <w:rsid w:val="00A03DA7"/>
    <w:rsid w:val="00A03E25"/>
    <w:rsid w:val="00A04BAF"/>
    <w:rsid w:val="00A04BD3"/>
    <w:rsid w:val="00A04C44"/>
    <w:rsid w:val="00A04C6F"/>
    <w:rsid w:val="00A04C8A"/>
    <w:rsid w:val="00A04D85"/>
    <w:rsid w:val="00A056BD"/>
    <w:rsid w:val="00A05A3C"/>
    <w:rsid w:val="00A05BB7"/>
    <w:rsid w:val="00A05BE5"/>
    <w:rsid w:val="00A05EE2"/>
    <w:rsid w:val="00A06488"/>
    <w:rsid w:val="00A069AA"/>
    <w:rsid w:val="00A06ABE"/>
    <w:rsid w:val="00A06DE0"/>
    <w:rsid w:val="00A07324"/>
    <w:rsid w:val="00A07356"/>
    <w:rsid w:val="00A100D7"/>
    <w:rsid w:val="00A10786"/>
    <w:rsid w:val="00A10A75"/>
    <w:rsid w:val="00A10DD6"/>
    <w:rsid w:val="00A112EE"/>
    <w:rsid w:val="00A11340"/>
    <w:rsid w:val="00A115D1"/>
    <w:rsid w:val="00A11641"/>
    <w:rsid w:val="00A11918"/>
    <w:rsid w:val="00A11E0C"/>
    <w:rsid w:val="00A11E3D"/>
    <w:rsid w:val="00A122EA"/>
    <w:rsid w:val="00A123A4"/>
    <w:rsid w:val="00A125EB"/>
    <w:rsid w:val="00A12852"/>
    <w:rsid w:val="00A12C93"/>
    <w:rsid w:val="00A13D2A"/>
    <w:rsid w:val="00A1432D"/>
    <w:rsid w:val="00A15A0A"/>
    <w:rsid w:val="00A15A4A"/>
    <w:rsid w:val="00A16379"/>
    <w:rsid w:val="00A163B0"/>
    <w:rsid w:val="00A16C52"/>
    <w:rsid w:val="00A1728E"/>
    <w:rsid w:val="00A1737A"/>
    <w:rsid w:val="00A17456"/>
    <w:rsid w:val="00A17B53"/>
    <w:rsid w:val="00A20E78"/>
    <w:rsid w:val="00A212D7"/>
    <w:rsid w:val="00A21CEC"/>
    <w:rsid w:val="00A22036"/>
    <w:rsid w:val="00A22339"/>
    <w:rsid w:val="00A2252A"/>
    <w:rsid w:val="00A22E8A"/>
    <w:rsid w:val="00A2377F"/>
    <w:rsid w:val="00A23CF4"/>
    <w:rsid w:val="00A23D45"/>
    <w:rsid w:val="00A24003"/>
    <w:rsid w:val="00A24530"/>
    <w:rsid w:val="00A24724"/>
    <w:rsid w:val="00A24A4F"/>
    <w:rsid w:val="00A24CF9"/>
    <w:rsid w:val="00A24D3C"/>
    <w:rsid w:val="00A24E78"/>
    <w:rsid w:val="00A250C6"/>
    <w:rsid w:val="00A25157"/>
    <w:rsid w:val="00A25C99"/>
    <w:rsid w:val="00A2623D"/>
    <w:rsid w:val="00A262B0"/>
    <w:rsid w:val="00A26827"/>
    <w:rsid w:val="00A26AB9"/>
    <w:rsid w:val="00A26C44"/>
    <w:rsid w:val="00A26C83"/>
    <w:rsid w:val="00A26CDC"/>
    <w:rsid w:val="00A273E7"/>
    <w:rsid w:val="00A27644"/>
    <w:rsid w:val="00A27AFA"/>
    <w:rsid w:val="00A3042E"/>
    <w:rsid w:val="00A30B57"/>
    <w:rsid w:val="00A30C4C"/>
    <w:rsid w:val="00A30F1A"/>
    <w:rsid w:val="00A3125F"/>
    <w:rsid w:val="00A3158F"/>
    <w:rsid w:val="00A3187F"/>
    <w:rsid w:val="00A31E15"/>
    <w:rsid w:val="00A32CC9"/>
    <w:rsid w:val="00A33143"/>
    <w:rsid w:val="00A331EB"/>
    <w:rsid w:val="00A33F02"/>
    <w:rsid w:val="00A34689"/>
    <w:rsid w:val="00A348A6"/>
    <w:rsid w:val="00A34D8A"/>
    <w:rsid w:val="00A35114"/>
    <w:rsid w:val="00A352B2"/>
    <w:rsid w:val="00A35326"/>
    <w:rsid w:val="00A3547A"/>
    <w:rsid w:val="00A35568"/>
    <w:rsid w:val="00A3584D"/>
    <w:rsid w:val="00A359FA"/>
    <w:rsid w:val="00A35A80"/>
    <w:rsid w:val="00A35CF2"/>
    <w:rsid w:val="00A35EEA"/>
    <w:rsid w:val="00A36041"/>
    <w:rsid w:val="00A36643"/>
    <w:rsid w:val="00A36A77"/>
    <w:rsid w:val="00A36CF5"/>
    <w:rsid w:val="00A36D2B"/>
    <w:rsid w:val="00A36FC2"/>
    <w:rsid w:val="00A379C8"/>
    <w:rsid w:val="00A37B5D"/>
    <w:rsid w:val="00A37BA7"/>
    <w:rsid w:val="00A37F8A"/>
    <w:rsid w:val="00A40109"/>
    <w:rsid w:val="00A40432"/>
    <w:rsid w:val="00A40532"/>
    <w:rsid w:val="00A4110B"/>
    <w:rsid w:val="00A41326"/>
    <w:rsid w:val="00A4145E"/>
    <w:rsid w:val="00A4148B"/>
    <w:rsid w:val="00A4168E"/>
    <w:rsid w:val="00A41B8A"/>
    <w:rsid w:val="00A41BC5"/>
    <w:rsid w:val="00A41CB2"/>
    <w:rsid w:val="00A41FA4"/>
    <w:rsid w:val="00A42083"/>
    <w:rsid w:val="00A422F1"/>
    <w:rsid w:val="00A42757"/>
    <w:rsid w:val="00A4313D"/>
    <w:rsid w:val="00A431B5"/>
    <w:rsid w:val="00A43759"/>
    <w:rsid w:val="00A437D6"/>
    <w:rsid w:val="00A43C27"/>
    <w:rsid w:val="00A43C88"/>
    <w:rsid w:val="00A43E4D"/>
    <w:rsid w:val="00A446E2"/>
    <w:rsid w:val="00A44822"/>
    <w:rsid w:val="00A44A04"/>
    <w:rsid w:val="00A44A61"/>
    <w:rsid w:val="00A451D2"/>
    <w:rsid w:val="00A4541F"/>
    <w:rsid w:val="00A45697"/>
    <w:rsid w:val="00A47103"/>
    <w:rsid w:val="00A472E0"/>
    <w:rsid w:val="00A4795A"/>
    <w:rsid w:val="00A4795F"/>
    <w:rsid w:val="00A47E78"/>
    <w:rsid w:val="00A500A6"/>
    <w:rsid w:val="00A50398"/>
    <w:rsid w:val="00A5060C"/>
    <w:rsid w:val="00A5060D"/>
    <w:rsid w:val="00A506A4"/>
    <w:rsid w:val="00A5079C"/>
    <w:rsid w:val="00A50D21"/>
    <w:rsid w:val="00A51147"/>
    <w:rsid w:val="00A51191"/>
    <w:rsid w:val="00A5121F"/>
    <w:rsid w:val="00A51386"/>
    <w:rsid w:val="00A51679"/>
    <w:rsid w:val="00A51D69"/>
    <w:rsid w:val="00A51FE1"/>
    <w:rsid w:val="00A521F2"/>
    <w:rsid w:val="00A5220A"/>
    <w:rsid w:val="00A523E1"/>
    <w:rsid w:val="00A52A7D"/>
    <w:rsid w:val="00A52D39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379"/>
    <w:rsid w:val="00A5446D"/>
    <w:rsid w:val="00A54519"/>
    <w:rsid w:val="00A54B09"/>
    <w:rsid w:val="00A55716"/>
    <w:rsid w:val="00A558A3"/>
    <w:rsid w:val="00A55A6D"/>
    <w:rsid w:val="00A55DA8"/>
    <w:rsid w:val="00A5628C"/>
    <w:rsid w:val="00A565B8"/>
    <w:rsid w:val="00A56728"/>
    <w:rsid w:val="00A56B09"/>
    <w:rsid w:val="00A56F56"/>
    <w:rsid w:val="00A56FD1"/>
    <w:rsid w:val="00A57003"/>
    <w:rsid w:val="00A57131"/>
    <w:rsid w:val="00A5750C"/>
    <w:rsid w:val="00A57882"/>
    <w:rsid w:val="00A5799D"/>
    <w:rsid w:val="00A57B67"/>
    <w:rsid w:val="00A608B7"/>
    <w:rsid w:val="00A60AA8"/>
    <w:rsid w:val="00A60EDE"/>
    <w:rsid w:val="00A61057"/>
    <w:rsid w:val="00A6110F"/>
    <w:rsid w:val="00A612AA"/>
    <w:rsid w:val="00A616F3"/>
    <w:rsid w:val="00A61883"/>
    <w:rsid w:val="00A61A57"/>
    <w:rsid w:val="00A61F8C"/>
    <w:rsid w:val="00A6229B"/>
    <w:rsid w:val="00A622E1"/>
    <w:rsid w:val="00A623DF"/>
    <w:rsid w:val="00A62444"/>
    <w:rsid w:val="00A62467"/>
    <w:rsid w:val="00A624DB"/>
    <w:rsid w:val="00A627D9"/>
    <w:rsid w:val="00A62C66"/>
    <w:rsid w:val="00A62D16"/>
    <w:rsid w:val="00A62D8F"/>
    <w:rsid w:val="00A62F28"/>
    <w:rsid w:val="00A63194"/>
    <w:rsid w:val="00A6342D"/>
    <w:rsid w:val="00A6364B"/>
    <w:rsid w:val="00A637A5"/>
    <w:rsid w:val="00A63BFD"/>
    <w:rsid w:val="00A640DB"/>
    <w:rsid w:val="00A646AC"/>
    <w:rsid w:val="00A6559E"/>
    <w:rsid w:val="00A65BBF"/>
    <w:rsid w:val="00A65E47"/>
    <w:rsid w:val="00A675BD"/>
    <w:rsid w:val="00A67D52"/>
    <w:rsid w:val="00A67D6F"/>
    <w:rsid w:val="00A7004B"/>
    <w:rsid w:val="00A702E4"/>
    <w:rsid w:val="00A7044E"/>
    <w:rsid w:val="00A705FC"/>
    <w:rsid w:val="00A7066F"/>
    <w:rsid w:val="00A708D2"/>
    <w:rsid w:val="00A70BFE"/>
    <w:rsid w:val="00A70DBF"/>
    <w:rsid w:val="00A70E4D"/>
    <w:rsid w:val="00A70E7C"/>
    <w:rsid w:val="00A70F37"/>
    <w:rsid w:val="00A71424"/>
    <w:rsid w:val="00A7167A"/>
    <w:rsid w:val="00A717D4"/>
    <w:rsid w:val="00A71B86"/>
    <w:rsid w:val="00A71CB7"/>
    <w:rsid w:val="00A71CF3"/>
    <w:rsid w:val="00A71D8E"/>
    <w:rsid w:val="00A720E2"/>
    <w:rsid w:val="00A7223A"/>
    <w:rsid w:val="00A72376"/>
    <w:rsid w:val="00A7280A"/>
    <w:rsid w:val="00A72A43"/>
    <w:rsid w:val="00A72EAE"/>
    <w:rsid w:val="00A7309F"/>
    <w:rsid w:val="00A733FC"/>
    <w:rsid w:val="00A73462"/>
    <w:rsid w:val="00A7349F"/>
    <w:rsid w:val="00A73555"/>
    <w:rsid w:val="00A739A4"/>
    <w:rsid w:val="00A73BE6"/>
    <w:rsid w:val="00A7404E"/>
    <w:rsid w:val="00A7422E"/>
    <w:rsid w:val="00A743A3"/>
    <w:rsid w:val="00A744B4"/>
    <w:rsid w:val="00A74538"/>
    <w:rsid w:val="00A74A71"/>
    <w:rsid w:val="00A74E4C"/>
    <w:rsid w:val="00A74FCD"/>
    <w:rsid w:val="00A75473"/>
    <w:rsid w:val="00A76316"/>
    <w:rsid w:val="00A7634D"/>
    <w:rsid w:val="00A763BE"/>
    <w:rsid w:val="00A766FF"/>
    <w:rsid w:val="00A769B2"/>
    <w:rsid w:val="00A76D0B"/>
    <w:rsid w:val="00A76E24"/>
    <w:rsid w:val="00A8021B"/>
    <w:rsid w:val="00A803BA"/>
    <w:rsid w:val="00A80EAA"/>
    <w:rsid w:val="00A810F0"/>
    <w:rsid w:val="00A816AA"/>
    <w:rsid w:val="00A8176D"/>
    <w:rsid w:val="00A818C1"/>
    <w:rsid w:val="00A81F44"/>
    <w:rsid w:val="00A82444"/>
    <w:rsid w:val="00A826B4"/>
    <w:rsid w:val="00A82E46"/>
    <w:rsid w:val="00A83304"/>
    <w:rsid w:val="00A83364"/>
    <w:rsid w:val="00A834CC"/>
    <w:rsid w:val="00A8385A"/>
    <w:rsid w:val="00A83998"/>
    <w:rsid w:val="00A83E6B"/>
    <w:rsid w:val="00A84048"/>
    <w:rsid w:val="00A84BDB"/>
    <w:rsid w:val="00A850F8"/>
    <w:rsid w:val="00A854FE"/>
    <w:rsid w:val="00A85946"/>
    <w:rsid w:val="00A85CDD"/>
    <w:rsid w:val="00A85D5E"/>
    <w:rsid w:val="00A86100"/>
    <w:rsid w:val="00A86786"/>
    <w:rsid w:val="00A86BC6"/>
    <w:rsid w:val="00A86C0B"/>
    <w:rsid w:val="00A86CDB"/>
    <w:rsid w:val="00A870E9"/>
    <w:rsid w:val="00A87405"/>
    <w:rsid w:val="00A87546"/>
    <w:rsid w:val="00A87C6B"/>
    <w:rsid w:val="00A87EAB"/>
    <w:rsid w:val="00A90068"/>
    <w:rsid w:val="00A90C1D"/>
    <w:rsid w:val="00A90E0A"/>
    <w:rsid w:val="00A91202"/>
    <w:rsid w:val="00A91491"/>
    <w:rsid w:val="00A91958"/>
    <w:rsid w:val="00A91E85"/>
    <w:rsid w:val="00A91F16"/>
    <w:rsid w:val="00A92547"/>
    <w:rsid w:val="00A9271A"/>
    <w:rsid w:val="00A92CBA"/>
    <w:rsid w:val="00A92E4E"/>
    <w:rsid w:val="00A932F2"/>
    <w:rsid w:val="00A9362E"/>
    <w:rsid w:val="00A938A8"/>
    <w:rsid w:val="00A938C2"/>
    <w:rsid w:val="00A93AD4"/>
    <w:rsid w:val="00A93BD4"/>
    <w:rsid w:val="00A93EBF"/>
    <w:rsid w:val="00A9406B"/>
    <w:rsid w:val="00A941F1"/>
    <w:rsid w:val="00A9432C"/>
    <w:rsid w:val="00A9441E"/>
    <w:rsid w:val="00A9454E"/>
    <w:rsid w:val="00A94A2C"/>
    <w:rsid w:val="00A94A60"/>
    <w:rsid w:val="00A94FE8"/>
    <w:rsid w:val="00A95383"/>
    <w:rsid w:val="00A95ACC"/>
    <w:rsid w:val="00A9622B"/>
    <w:rsid w:val="00A96282"/>
    <w:rsid w:val="00A963EF"/>
    <w:rsid w:val="00A96B24"/>
    <w:rsid w:val="00A96C17"/>
    <w:rsid w:val="00A971C0"/>
    <w:rsid w:val="00A97652"/>
    <w:rsid w:val="00A97A96"/>
    <w:rsid w:val="00A97AC1"/>
    <w:rsid w:val="00A97B3B"/>
    <w:rsid w:val="00A97D8C"/>
    <w:rsid w:val="00A97F9B"/>
    <w:rsid w:val="00AA0127"/>
    <w:rsid w:val="00AA1527"/>
    <w:rsid w:val="00AA166E"/>
    <w:rsid w:val="00AA1AB0"/>
    <w:rsid w:val="00AA200A"/>
    <w:rsid w:val="00AA21B6"/>
    <w:rsid w:val="00AA21F6"/>
    <w:rsid w:val="00AA25BB"/>
    <w:rsid w:val="00AA26C9"/>
    <w:rsid w:val="00AA274A"/>
    <w:rsid w:val="00AA28A0"/>
    <w:rsid w:val="00AA2A98"/>
    <w:rsid w:val="00AA2AF2"/>
    <w:rsid w:val="00AA2D83"/>
    <w:rsid w:val="00AA2E7D"/>
    <w:rsid w:val="00AA2EBA"/>
    <w:rsid w:val="00AA3179"/>
    <w:rsid w:val="00AA3770"/>
    <w:rsid w:val="00AA3D1A"/>
    <w:rsid w:val="00AA4340"/>
    <w:rsid w:val="00AA4431"/>
    <w:rsid w:val="00AA4514"/>
    <w:rsid w:val="00AA4A27"/>
    <w:rsid w:val="00AA4AB1"/>
    <w:rsid w:val="00AA4F32"/>
    <w:rsid w:val="00AA57C6"/>
    <w:rsid w:val="00AA5889"/>
    <w:rsid w:val="00AA5BD9"/>
    <w:rsid w:val="00AA5BE1"/>
    <w:rsid w:val="00AA6999"/>
    <w:rsid w:val="00AA6C1D"/>
    <w:rsid w:val="00AA6ECC"/>
    <w:rsid w:val="00AA71D9"/>
    <w:rsid w:val="00AA7574"/>
    <w:rsid w:val="00AA78B6"/>
    <w:rsid w:val="00AA7A97"/>
    <w:rsid w:val="00AB037A"/>
    <w:rsid w:val="00AB0770"/>
    <w:rsid w:val="00AB081D"/>
    <w:rsid w:val="00AB10D3"/>
    <w:rsid w:val="00AB134D"/>
    <w:rsid w:val="00AB1BBF"/>
    <w:rsid w:val="00AB2C11"/>
    <w:rsid w:val="00AB2EF5"/>
    <w:rsid w:val="00AB2FCE"/>
    <w:rsid w:val="00AB31F2"/>
    <w:rsid w:val="00AB33DA"/>
    <w:rsid w:val="00AB385E"/>
    <w:rsid w:val="00AB4114"/>
    <w:rsid w:val="00AB474E"/>
    <w:rsid w:val="00AB4A50"/>
    <w:rsid w:val="00AB4C79"/>
    <w:rsid w:val="00AB4D60"/>
    <w:rsid w:val="00AB595B"/>
    <w:rsid w:val="00AB5D1E"/>
    <w:rsid w:val="00AB6823"/>
    <w:rsid w:val="00AB686A"/>
    <w:rsid w:val="00AC010D"/>
    <w:rsid w:val="00AC0128"/>
    <w:rsid w:val="00AC04DF"/>
    <w:rsid w:val="00AC0503"/>
    <w:rsid w:val="00AC0569"/>
    <w:rsid w:val="00AC0C67"/>
    <w:rsid w:val="00AC0DC8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932"/>
    <w:rsid w:val="00AC3B41"/>
    <w:rsid w:val="00AC4BBD"/>
    <w:rsid w:val="00AC4CBF"/>
    <w:rsid w:val="00AC4EB5"/>
    <w:rsid w:val="00AC527D"/>
    <w:rsid w:val="00AC6083"/>
    <w:rsid w:val="00AC625A"/>
    <w:rsid w:val="00AC64CC"/>
    <w:rsid w:val="00AC66F2"/>
    <w:rsid w:val="00AC67AB"/>
    <w:rsid w:val="00AC67C2"/>
    <w:rsid w:val="00AC685C"/>
    <w:rsid w:val="00AC68E2"/>
    <w:rsid w:val="00AC6B07"/>
    <w:rsid w:val="00AC6B22"/>
    <w:rsid w:val="00AC6E40"/>
    <w:rsid w:val="00AC7066"/>
    <w:rsid w:val="00AC76FE"/>
    <w:rsid w:val="00AC781B"/>
    <w:rsid w:val="00AC7A52"/>
    <w:rsid w:val="00AC7B7B"/>
    <w:rsid w:val="00AC7EA9"/>
    <w:rsid w:val="00AD0296"/>
    <w:rsid w:val="00AD029B"/>
    <w:rsid w:val="00AD02B9"/>
    <w:rsid w:val="00AD048B"/>
    <w:rsid w:val="00AD0C7B"/>
    <w:rsid w:val="00AD185C"/>
    <w:rsid w:val="00AD1EF6"/>
    <w:rsid w:val="00AD1F2B"/>
    <w:rsid w:val="00AD1FA6"/>
    <w:rsid w:val="00AD2159"/>
    <w:rsid w:val="00AD21EE"/>
    <w:rsid w:val="00AD2897"/>
    <w:rsid w:val="00AD28BC"/>
    <w:rsid w:val="00AD29C6"/>
    <w:rsid w:val="00AD2CE2"/>
    <w:rsid w:val="00AD3164"/>
    <w:rsid w:val="00AD3B42"/>
    <w:rsid w:val="00AD3F21"/>
    <w:rsid w:val="00AD3FBF"/>
    <w:rsid w:val="00AD4153"/>
    <w:rsid w:val="00AD42F5"/>
    <w:rsid w:val="00AD442A"/>
    <w:rsid w:val="00AD5014"/>
    <w:rsid w:val="00AD5282"/>
    <w:rsid w:val="00AD5457"/>
    <w:rsid w:val="00AD561C"/>
    <w:rsid w:val="00AD5CCC"/>
    <w:rsid w:val="00AD65A6"/>
    <w:rsid w:val="00AD669D"/>
    <w:rsid w:val="00AD6734"/>
    <w:rsid w:val="00AD6A48"/>
    <w:rsid w:val="00AD6FBE"/>
    <w:rsid w:val="00AD7701"/>
    <w:rsid w:val="00AD7805"/>
    <w:rsid w:val="00AD7A51"/>
    <w:rsid w:val="00AD7AF8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5BE"/>
    <w:rsid w:val="00AE2C86"/>
    <w:rsid w:val="00AE3063"/>
    <w:rsid w:val="00AE337F"/>
    <w:rsid w:val="00AE353C"/>
    <w:rsid w:val="00AE37A0"/>
    <w:rsid w:val="00AE3891"/>
    <w:rsid w:val="00AE3966"/>
    <w:rsid w:val="00AE3C97"/>
    <w:rsid w:val="00AE3D7C"/>
    <w:rsid w:val="00AE3DC1"/>
    <w:rsid w:val="00AE44BB"/>
    <w:rsid w:val="00AE4B0F"/>
    <w:rsid w:val="00AE4D1F"/>
    <w:rsid w:val="00AE4ED7"/>
    <w:rsid w:val="00AE571A"/>
    <w:rsid w:val="00AE5EBD"/>
    <w:rsid w:val="00AE6393"/>
    <w:rsid w:val="00AE63E4"/>
    <w:rsid w:val="00AE6919"/>
    <w:rsid w:val="00AE6AC9"/>
    <w:rsid w:val="00AE6D5E"/>
    <w:rsid w:val="00AE6DE8"/>
    <w:rsid w:val="00AE6F54"/>
    <w:rsid w:val="00AE6FB3"/>
    <w:rsid w:val="00AE7F89"/>
    <w:rsid w:val="00AF030C"/>
    <w:rsid w:val="00AF0327"/>
    <w:rsid w:val="00AF0633"/>
    <w:rsid w:val="00AF093F"/>
    <w:rsid w:val="00AF0F6A"/>
    <w:rsid w:val="00AF1257"/>
    <w:rsid w:val="00AF14CC"/>
    <w:rsid w:val="00AF1830"/>
    <w:rsid w:val="00AF1BA8"/>
    <w:rsid w:val="00AF1E3D"/>
    <w:rsid w:val="00AF24D9"/>
    <w:rsid w:val="00AF2644"/>
    <w:rsid w:val="00AF2D62"/>
    <w:rsid w:val="00AF30A1"/>
    <w:rsid w:val="00AF36D3"/>
    <w:rsid w:val="00AF373E"/>
    <w:rsid w:val="00AF4254"/>
    <w:rsid w:val="00AF43CC"/>
    <w:rsid w:val="00AF4549"/>
    <w:rsid w:val="00AF4584"/>
    <w:rsid w:val="00AF48A8"/>
    <w:rsid w:val="00AF4BF6"/>
    <w:rsid w:val="00AF4CF9"/>
    <w:rsid w:val="00AF4DE4"/>
    <w:rsid w:val="00AF5E63"/>
    <w:rsid w:val="00AF5FEF"/>
    <w:rsid w:val="00AF6088"/>
    <w:rsid w:val="00AF60A7"/>
    <w:rsid w:val="00AF62E2"/>
    <w:rsid w:val="00AF6355"/>
    <w:rsid w:val="00AF6588"/>
    <w:rsid w:val="00AF6589"/>
    <w:rsid w:val="00AF6711"/>
    <w:rsid w:val="00AF6F32"/>
    <w:rsid w:val="00AF7434"/>
    <w:rsid w:val="00AF74E1"/>
    <w:rsid w:val="00AF7A69"/>
    <w:rsid w:val="00AF7FE4"/>
    <w:rsid w:val="00B00293"/>
    <w:rsid w:val="00B00ACE"/>
    <w:rsid w:val="00B00F81"/>
    <w:rsid w:val="00B0103C"/>
    <w:rsid w:val="00B010DA"/>
    <w:rsid w:val="00B01130"/>
    <w:rsid w:val="00B014C1"/>
    <w:rsid w:val="00B01C14"/>
    <w:rsid w:val="00B01CF4"/>
    <w:rsid w:val="00B01DF1"/>
    <w:rsid w:val="00B02C5C"/>
    <w:rsid w:val="00B02F6C"/>
    <w:rsid w:val="00B031B2"/>
    <w:rsid w:val="00B0332B"/>
    <w:rsid w:val="00B0370B"/>
    <w:rsid w:val="00B03D8B"/>
    <w:rsid w:val="00B03FB4"/>
    <w:rsid w:val="00B0412A"/>
    <w:rsid w:val="00B04490"/>
    <w:rsid w:val="00B0461D"/>
    <w:rsid w:val="00B05050"/>
    <w:rsid w:val="00B05460"/>
    <w:rsid w:val="00B0581B"/>
    <w:rsid w:val="00B05BEF"/>
    <w:rsid w:val="00B06344"/>
    <w:rsid w:val="00B063F5"/>
    <w:rsid w:val="00B065E8"/>
    <w:rsid w:val="00B066AB"/>
    <w:rsid w:val="00B06712"/>
    <w:rsid w:val="00B06B26"/>
    <w:rsid w:val="00B06C26"/>
    <w:rsid w:val="00B06EC3"/>
    <w:rsid w:val="00B0730E"/>
    <w:rsid w:val="00B07316"/>
    <w:rsid w:val="00B07549"/>
    <w:rsid w:val="00B07F4E"/>
    <w:rsid w:val="00B1027E"/>
    <w:rsid w:val="00B11509"/>
    <w:rsid w:val="00B12116"/>
    <w:rsid w:val="00B12254"/>
    <w:rsid w:val="00B1334F"/>
    <w:rsid w:val="00B1345F"/>
    <w:rsid w:val="00B1383D"/>
    <w:rsid w:val="00B1387D"/>
    <w:rsid w:val="00B139A4"/>
    <w:rsid w:val="00B13A2C"/>
    <w:rsid w:val="00B14788"/>
    <w:rsid w:val="00B14867"/>
    <w:rsid w:val="00B15333"/>
    <w:rsid w:val="00B1535D"/>
    <w:rsid w:val="00B15763"/>
    <w:rsid w:val="00B15867"/>
    <w:rsid w:val="00B15B43"/>
    <w:rsid w:val="00B15B74"/>
    <w:rsid w:val="00B16013"/>
    <w:rsid w:val="00B1647D"/>
    <w:rsid w:val="00B167AF"/>
    <w:rsid w:val="00B16A7B"/>
    <w:rsid w:val="00B16F31"/>
    <w:rsid w:val="00B17400"/>
    <w:rsid w:val="00B175BF"/>
    <w:rsid w:val="00B176EF"/>
    <w:rsid w:val="00B17D08"/>
    <w:rsid w:val="00B202CC"/>
    <w:rsid w:val="00B202D3"/>
    <w:rsid w:val="00B20A1A"/>
    <w:rsid w:val="00B20BD1"/>
    <w:rsid w:val="00B20F33"/>
    <w:rsid w:val="00B21B8E"/>
    <w:rsid w:val="00B223AA"/>
    <w:rsid w:val="00B223C1"/>
    <w:rsid w:val="00B22DE9"/>
    <w:rsid w:val="00B22E6E"/>
    <w:rsid w:val="00B23029"/>
    <w:rsid w:val="00B23340"/>
    <w:rsid w:val="00B233E1"/>
    <w:rsid w:val="00B23479"/>
    <w:rsid w:val="00B23654"/>
    <w:rsid w:val="00B24D49"/>
    <w:rsid w:val="00B25038"/>
    <w:rsid w:val="00B257FD"/>
    <w:rsid w:val="00B25BFB"/>
    <w:rsid w:val="00B25CB4"/>
    <w:rsid w:val="00B25EFD"/>
    <w:rsid w:val="00B26038"/>
    <w:rsid w:val="00B26257"/>
    <w:rsid w:val="00B263FE"/>
    <w:rsid w:val="00B2669F"/>
    <w:rsid w:val="00B27DB1"/>
    <w:rsid w:val="00B27FAF"/>
    <w:rsid w:val="00B30178"/>
    <w:rsid w:val="00B3037F"/>
    <w:rsid w:val="00B30421"/>
    <w:rsid w:val="00B3052E"/>
    <w:rsid w:val="00B3054E"/>
    <w:rsid w:val="00B311DE"/>
    <w:rsid w:val="00B31291"/>
    <w:rsid w:val="00B314A9"/>
    <w:rsid w:val="00B3166C"/>
    <w:rsid w:val="00B3243D"/>
    <w:rsid w:val="00B32494"/>
    <w:rsid w:val="00B3254A"/>
    <w:rsid w:val="00B32A3C"/>
    <w:rsid w:val="00B32CA4"/>
    <w:rsid w:val="00B32E9F"/>
    <w:rsid w:val="00B33093"/>
    <w:rsid w:val="00B337F1"/>
    <w:rsid w:val="00B33F91"/>
    <w:rsid w:val="00B34873"/>
    <w:rsid w:val="00B34AFA"/>
    <w:rsid w:val="00B34E33"/>
    <w:rsid w:val="00B34F68"/>
    <w:rsid w:val="00B35564"/>
    <w:rsid w:val="00B355AB"/>
    <w:rsid w:val="00B35A0E"/>
    <w:rsid w:val="00B35B40"/>
    <w:rsid w:val="00B35C34"/>
    <w:rsid w:val="00B35C8C"/>
    <w:rsid w:val="00B3608F"/>
    <w:rsid w:val="00B360B6"/>
    <w:rsid w:val="00B362EB"/>
    <w:rsid w:val="00B36419"/>
    <w:rsid w:val="00B364B6"/>
    <w:rsid w:val="00B368F8"/>
    <w:rsid w:val="00B36A53"/>
    <w:rsid w:val="00B36E74"/>
    <w:rsid w:val="00B37586"/>
    <w:rsid w:val="00B3775B"/>
    <w:rsid w:val="00B37C86"/>
    <w:rsid w:val="00B406E5"/>
    <w:rsid w:val="00B40CBD"/>
    <w:rsid w:val="00B4116D"/>
    <w:rsid w:val="00B41647"/>
    <w:rsid w:val="00B417A5"/>
    <w:rsid w:val="00B41E59"/>
    <w:rsid w:val="00B42496"/>
    <w:rsid w:val="00B425CF"/>
    <w:rsid w:val="00B42762"/>
    <w:rsid w:val="00B429C6"/>
    <w:rsid w:val="00B43081"/>
    <w:rsid w:val="00B43224"/>
    <w:rsid w:val="00B433CA"/>
    <w:rsid w:val="00B4378A"/>
    <w:rsid w:val="00B43A96"/>
    <w:rsid w:val="00B43ABD"/>
    <w:rsid w:val="00B44136"/>
    <w:rsid w:val="00B4469B"/>
    <w:rsid w:val="00B44738"/>
    <w:rsid w:val="00B44782"/>
    <w:rsid w:val="00B44ADD"/>
    <w:rsid w:val="00B44F4D"/>
    <w:rsid w:val="00B45413"/>
    <w:rsid w:val="00B45A95"/>
    <w:rsid w:val="00B45F52"/>
    <w:rsid w:val="00B463FF"/>
    <w:rsid w:val="00B46849"/>
    <w:rsid w:val="00B469DF"/>
    <w:rsid w:val="00B46C1B"/>
    <w:rsid w:val="00B47797"/>
    <w:rsid w:val="00B4782F"/>
    <w:rsid w:val="00B47864"/>
    <w:rsid w:val="00B47BDC"/>
    <w:rsid w:val="00B50000"/>
    <w:rsid w:val="00B50278"/>
    <w:rsid w:val="00B50831"/>
    <w:rsid w:val="00B50AFA"/>
    <w:rsid w:val="00B50CB8"/>
    <w:rsid w:val="00B51718"/>
    <w:rsid w:val="00B518C2"/>
    <w:rsid w:val="00B51B4D"/>
    <w:rsid w:val="00B51FD0"/>
    <w:rsid w:val="00B5218D"/>
    <w:rsid w:val="00B52499"/>
    <w:rsid w:val="00B524E6"/>
    <w:rsid w:val="00B5294D"/>
    <w:rsid w:val="00B5349D"/>
    <w:rsid w:val="00B537D7"/>
    <w:rsid w:val="00B53DE5"/>
    <w:rsid w:val="00B53ED3"/>
    <w:rsid w:val="00B54297"/>
    <w:rsid w:val="00B54356"/>
    <w:rsid w:val="00B5449D"/>
    <w:rsid w:val="00B54990"/>
    <w:rsid w:val="00B54C88"/>
    <w:rsid w:val="00B54EF9"/>
    <w:rsid w:val="00B553FF"/>
    <w:rsid w:val="00B559DD"/>
    <w:rsid w:val="00B55B94"/>
    <w:rsid w:val="00B55DC4"/>
    <w:rsid w:val="00B55EEB"/>
    <w:rsid w:val="00B56653"/>
    <w:rsid w:val="00B56668"/>
    <w:rsid w:val="00B56CB5"/>
    <w:rsid w:val="00B576BB"/>
    <w:rsid w:val="00B57717"/>
    <w:rsid w:val="00B57ECB"/>
    <w:rsid w:val="00B600E0"/>
    <w:rsid w:val="00B60EF9"/>
    <w:rsid w:val="00B60F18"/>
    <w:rsid w:val="00B60FF3"/>
    <w:rsid w:val="00B611B1"/>
    <w:rsid w:val="00B6135A"/>
    <w:rsid w:val="00B61A84"/>
    <w:rsid w:val="00B62522"/>
    <w:rsid w:val="00B62A56"/>
    <w:rsid w:val="00B63039"/>
    <w:rsid w:val="00B63186"/>
    <w:rsid w:val="00B63A53"/>
    <w:rsid w:val="00B648B8"/>
    <w:rsid w:val="00B64986"/>
    <w:rsid w:val="00B64B01"/>
    <w:rsid w:val="00B64E9C"/>
    <w:rsid w:val="00B64F55"/>
    <w:rsid w:val="00B65939"/>
    <w:rsid w:val="00B65ECE"/>
    <w:rsid w:val="00B66756"/>
    <w:rsid w:val="00B67276"/>
    <w:rsid w:val="00B67854"/>
    <w:rsid w:val="00B70531"/>
    <w:rsid w:val="00B7072B"/>
    <w:rsid w:val="00B70757"/>
    <w:rsid w:val="00B70AC6"/>
    <w:rsid w:val="00B70EE8"/>
    <w:rsid w:val="00B71022"/>
    <w:rsid w:val="00B715DA"/>
    <w:rsid w:val="00B71B52"/>
    <w:rsid w:val="00B71FAA"/>
    <w:rsid w:val="00B72051"/>
    <w:rsid w:val="00B72852"/>
    <w:rsid w:val="00B72AD3"/>
    <w:rsid w:val="00B72B67"/>
    <w:rsid w:val="00B72DAF"/>
    <w:rsid w:val="00B72E6F"/>
    <w:rsid w:val="00B73335"/>
    <w:rsid w:val="00B733B2"/>
    <w:rsid w:val="00B734A6"/>
    <w:rsid w:val="00B73620"/>
    <w:rsid w:val="00B73807"/>
    <w:rsid w:val="00B73816"/>
    <w:rsid w:val="00B738D0"/>
    <w:rsid w:val="00B73984"/>
    <w:rsid w:val="00B73B4A"/>
    <w:rsid w:val="00B73FBA"/>
    <w:rsid w:val="00B74158"/>
    <w:rsid w:val="00B74728"/>
    <w:rsid w:val="00B75533"/>
    <w:rsid w:val="00B755A3"/>
    <w:rsid w:val="00B75912"/>
    <w:rsid w:val="00B75DC2"/>
    <w:rsid w:val="00B76160"/>
    <w:rsid w:val="00B76181"/>
    <w:rsid w:val="00B766B0"/>
    <w:rsid w:val="00B76714"/>
    <w:rsid w:val="00B76912"/>
    <w:rsid w:val="00B76BE5"/>
    <w:rsid w:val="00B76C9C"/>
    <w:rsid w:val="00B772A7"/>
    <w:rsid w:val="00B777B9"/>
    <w:rsid w:val="00B77A22"/>
    <w:rsid w:val="00B80316"/>
    <w:rsid w:val="00B80522"/>
    <w:rsid w:val="00B807FD"/>
    <w:rsid w:val="00B80B77"/>
    <w:rsid w:val="00B80DDD"/>
    <w:rsid w:val="00B80E87"/>
    <w:rsid w:val="00B80EC6"/>
    <w:rsid w:val="00B80FB3"/>
    <w:rsid w:val="00B8137E"/>
    <w:rsid w:val="00B81A92"/>
    <w:rsid w:val="00B81FEF"/>
    <w:rsid w:val="00B82706"/>
    <w:rsid w:val="00B828B1"/>
    <w:rsid w:val="00B8290F"/>
    <w:rsid w:val="00B829E6"/>
    <w:rsid w:val="00B82C6A"/>
    <w:rsid w:val="00B82C7A"/>
    <w:rsid w:val="00B8305F"/>
    <w:rsid w:val="00B83297"/>
    <w:rsid w:val="00B834CF"/>
    <w:rsid w:val="00B83686"/>
    <w:rsid w:val="00B8384A"/>
    <w:rsid w:val="00B839C4"/>
    <w:rsid w:val="00B8403C"/>
    <w:rsid w:val="00B84087"/>
    <w:rsid w:val="00B840FF"/>
    <w:rsid w:val="00B84516"/>
    <w:rsid w:val="00B84942"/>
    <w:rsid w:val="00B84CEE"/>
    <w:rsid w:val="00B85103"/>
    <w:rsid w:val="00B851B1"/>
    <w:rsid w:val="00B85971"/>
    <w:rsid w:val="00B85AF6"/>
    <w:rsid w:val="00B85F33"/>
    <w:rsid w:val="00B864D0"/>
    <w:rsid w:val="00B8688F"/>
    <w:rsid w:val="00B86950"/>
    <w:rsid w:val="00B875B1"/>
    <w:rsid w:val="00B90020"/>
    <w:rsid w:val="00B90124"/>
    <w:rsid w:val="00B90242"/>
    <w:rsid w:val="00B9028D"/>
    <w:rsid w:val="00B90435"/>
    <w:rsid w:val="00B9054E"/>
    <w:rsid w:val="00B90B0D"/>
    <w:rsid w:val="00B90B1C"/>
    <w:rsid w:val="00B90F62"/>
    <w:rsid w:val="00B914B0"/>
    <w:rsid w:val="00B9187B"/>
    <w:rsid w:val="00B92A2D"/>
    <w:rsid w:val="00B92FBA"/>
    <w:rsid w:val="00B93042"/>
    <w:rsid w:val="00B93373"/>
    <w:rsid w:val="00B935FE"/>
    <w:rsid w:val="00B93761"/>
    <w:rsid w:val="00B9380F"/>
    <w:rsid w:val="00B93835"/>
    <w:rsid w:val="00B939A1"/>
    <w:rsid w:val="00B939F3"/>
    <w:rsid w:val="00B93A37"/>
    <w:rsid w:val="00B93E68"/>
    <w:rsid w:val="00B94041"/>
    <w:rsid w:val="00B942D9"/>
    <w:rsid w:val="00B94301"/>
    <w:rsid w:val="00B9482B"/>
    <w:rsid w:val="00B94FE2"/>
    <w:rsid w:val="00B95030"/>
    <w:rsid w:val="00B951CA"/>
    <w:rsid w:val="00B95AAF"/>
    <w:rsid w:val="00B95BE6"/>
    <w:rsid w:val="00B95C67"/>
    <w:rsid w:val="00B95C6A"/>
    <w:rsid w:val="00B95FF1"/>
    <w:rsid w:val="00B96051"/>
    <w:rsid w:val="00B9630D"/>
    <w:rsid w:val="00B963EB"/>
    <w:rsid w:val="00B965E4"/>
    <w:rsid w:val="00B968BA"/>
    <w:rsid w:val="00B96A66"/>
    <w:rsid w:val="00B96C5B"/>
    <w:rsid w:val="00B970E7"/>
    <w:rsid w:val="00B97420"/>
    <w:rsid w:val="00B974A6"/>
    <w:rsid w:val="00B975B1"/>
    <w:rsid w:val="00B976E0"/>
    <w:rsid w:val="00B97B33"/>
    <w:rsid w:val="00B97D3C"/>
    <w:rsid w:val="00B97F57"/>
    <w:rsid w:val="00BA050F"/>
    <w:rsid w:val="00BA05A6"/>
    <w:rsid w:val="00BA0752"/>
    <w:rsid w:val="00BA0831"/>
    <w:rsid w:val="00BA0950"/>
    <w:rsid w:val="00BA0AFB"/>
    <w:rsid w:val="00BA1371"/>
    <w:rsid w:val="00BA1BC0"/>
    <w:rsid w:val="00BA1C0B"/>
    <w:rsid w:val="00BA1DF3"/>
    <w:rsid w:val="00BA1E26"/>
    <w:rsid w:val="00BA1E3B"/>
    <w:rsid w:val="00BA2032"/>
    <w:rsid w:val="00BA2145"/>
    <w:rsid w:val="00BA2272"/>
    <w:rsid w:val="00BA2C44"/>
    <w:rsid w:val="00BA2E24"/>
    <w:rsid w:val="00BA2E8C"/>
    <w:rsid w:val="00BA3169"/>
    <w:rsid w:val="00BA3222"/>
    <w:rsid w:val="00BA32B6"/>
    <w:rsid w:val="00BA4169"/>
    <w:rsid w:val="00BA4B17"/>
    <w:rsid w:val="00BA50ED"/>
    <w:rsid w:val="00BA5370"/>
    <w:rsid w:val="00BA5EB3"/>
    <w:rsid w:val="00BA60EB"/>
    <w:rsid w:val="00BA620D"/>
    <w:rsid w:val="00BA6358"/>
    <w:rsid w:val="00BA707B"/>
    <w:rsid w:val="00BA7210"/>
    <w:rsid w:val="00BA7274"/>
    <w:rsid w:val="00BA7494"/>
    <w:rsid w:val="00BA7598"/>
    <w:rsid w:val="00BA79AF"/>
    <w:rsid w:val="00BA7E56"/>
    <w:rsid w:val="00BB054A"/>
    <w:rsid w:val="00BB056A"/>
    <w:rsid w:val="00BB0777"/>
    <w:rsid w:val="00BB0915"/>
    <w:rsid w:val="00BB0D98"/>
    <w:rsid w:val="00BB0DFD"/>
    <w:rsid w:val="00BB0FE6"/>
    <w:rsid w:val="00BB105F"/>
    <w:rsid w:val="00BB156B"/>
    <w:rsid w:val="00BB1E2A"/>
    <w:rsid w:val="00BB1EF2"/>
    <w:rsid w:val="00BB1FE3"/>
    <w:rsid w:val="00BB22E6"/>
    <w:rsid w:val="00BB2707"/>
    <w:rsid w:val="00BB2B14"/>
    <w:rsid w:val="00BB2FC3"/>
    <w:rsid w:val="00BB3406"/>
    <w:rsid w:val="00BB3E18"/>
    <w:rsid w:val="00BB3F9F"/>
    <w:rsid w:val="00BB4217"/>
    <w:rsid w:val="00BB44E8"/>
    <w:rsid w:val="00BB48E3"/>
    <w:rsid w:val="00BB4982"/>
    <w:rsid w:val="00BB4CA7"/>
    <w:rsid w:val="00BB505F"/>
    <w:rsid w:val="00BB54D3"/>
    <w:rsid w:val="00BB54F8"/>
    <w:rsid w:val="00BB564B"/>
    <w:rsid w:val="00BB5FF2"/>
    <w:rsid w:val="00BB601E"/>
    <w:rsid w:val="00BB60C1"/>
    <w:rsid w:val="00BB648B"/>
    <w:rsid w:val="00BB6553"/>
    <w:rsid w:val="00BB67EB"/>
    <w:rsid w:val="00BB6CB4"/>
    <w:rsid w:val="00BB6E2B"/>
    <w:rsid w:val="00BB71F8"/>
    <w:rsid w:val="00BB72E3"/>
    <w:rsid w:val="00BB7C9D"/>
    <w:rsid w:val="00BC0626"/>
    <w:rsid w:val="00BC14FA"/>
    <w:rsid w:val="00BC15E4"/>
    <w:rsid w:val="00BC18DD"/>
    <w:rsid w:val="00BC24C7"/>
    <w:rsid w:val="00BC2873"/>
    <w:rsid w:val="00BC29BB"/>
    <w:rsid w:val="00BC2F2C"/>
    <w:rsid w:val="00BC319F"/>
    <w:rsid w:val="00BC33C2"/>
    <w:rsid w:val="00BC389C"/>
    <w:rsid w:val="00BC3B7B"/>
    <w:rsid w:val="00BC3C9F"/>
    <w:rsid w:val="00BC456E"/>
    <w:rsid w:val="00BC485A"/>
    <w:rsid w:val="00BC4A11"/>
    <w:rsid w:val="00BC4A7C"/>
    <w:rsid w:val="00BC513D"/>
    <w:rsid w:val="00BC52D3"/>
    <w:rsid w:val="00BC5626"/>
    <w:rsid w:val="00BC61AE"/>
    <w:rsid w:val="00BC6236"/>
    <w:rsid w:val="00BC6D19"/>
    <w:rsid w:val="00BC704F"/>
    <w:rsid w:val="00BC780F"/>
    <w:rsid w:val="00BC7EA3"/>
    <w:rsid w:val="00BD0099"/>
    <w:rsid w:val="00BD05DA"/>
    <w:rsid w:val="00BD08C9"/>
    <w:rsid w:val="00BD0BE4"/>
    <w:rsid w:val="00BD130E"/>
    <w:rsid w:val="00BD1426"/>
    <w:rsid w:val="00BD1615"/>
    <w:rsid w:val="00BD1712"/>
    <w:rsid w:val="00BD1C4C"/>
    <w:rsid w:val="00BD1EC8"/>
    <w:rsid w:val="00BD20D2"/>
    <w:rsid w:val="00BD256D"/>
    <w:rsid w:val="00BD268B"/>
    <w:rsid w:val="00BD292D"/>
    <w:rsid w:val="00BD2C6D"/>
    <w:rsid w:val="00BD33E2"/>
    <w:rsid w:val="00BD488B"/>
    <w:rsid w:val="00BD4A06"/>
    <w:rsid w:val="00BD4B2E"/>
    <w:rsid w:val="00BD4CC5"/>
    <w:rsid w:val="00BD4D91"/>
    <w:rsid w:val="00BD4E05"/>
    <w:rsid w:val="00BD4E6B"/>
    <w:rsid w:val="00BD5097"/>
    <w:rsid w:val="00BD50BE"/>
    <w:rsid w:val="00BD553B"/>
    <w:rsid w:val="00BD56D1"/>
    <w:rsid w:val="00BD5F46"/>
    <w:rsid w:val="00BD5F4C"/>
    <w:rsid w:val="00BD60AA"/>
    <w:rsid w:val="00BD62CA"/>
    <w:rsid w:val="00BD66BC"/>
    <w:rsid w:val="00BD6B89"/>
    <w:rsid w:val="00BD6DB1"/>
    <w:rsid w:val="00BD700B"/>
    <w:rsid w:val="00BD773B"/>
    <w:rsid w:val="00BD7F9E"/>
    <w:rsid w:val="00BE024E"/>
    <w:rsid w:val="00BE0334"/>
    <w:rsid w:val="00BE07D0"/>
    <w:rsid w:val="00BE0D7A"/>
    <w:rsid w:val="00BE0FC1"/>
    <w:rsid w:val="00BE1425"/>
    <w:rsid w:val="00BE1451"/>
    <w:rsid w:val="00BE1945"/>
    <w:rsid w:val="00BE1A3C"/>
    <w:rsid w:val="00BE1BD6"/>
    <w:rsid w:val="00BE1F25"/>
    <w:rsid w:val="00BE21CC"/>
    <w:rsid w:val="00BE239D"/>
    <w:rsid w:val="00BE253A"/>
    <w:rsid w:val="00BE284F"/>
    <w:rsid w:val="00BE2866"/>
    <w:rsid w:val="00BE2892"/>
    <w:rsid w:val="00BE2BC6"/>
    <w:rsid w:val="00BE2DB5"/>
    <w:rsid w:val="00BE2DF0"/>
    <w:rsid w:val="00BE2E23"/>
    <w:rsid w:val="00BE3386"/>
    <w:rsid w:val="00BE3AFF"/>
    <w:rsid w:val="00BE3BA3"/>
    <w:rsid w:val="00BE3FE5"/>
    <w:rsid w:val="00BE4352"/>
    <w:rsid w:val="00BE442C"/>
    <w:rsid w:val="00BE4B7A"/>
    <w:rsid w:val="00BE4EBB"/>
    <w:rsid w:val="00BE4F94"/>
    <w:rsid w:val="00BE52AC"/>
    <w:rsid w:val="00BE5606"/>
    <w:rsid w:val="00BE5CFF"/>
    <w:rsid w:val="00BE5ECD"/>
    <w:rsid w:val="00BE64F2"/>
    <w:rsid w:val="00BE651D"/>
    <w:rsid w:val="00BE6E1E"/>
    <w:rsid w:val="00BE6F1F"/>
    <w:rsid w:val="00BE7177"/>
    <w:rsid w:val="00BE72D3"/>
    <w:rsid w:val="00BE760C"/>
    <w:rsid w:val="00BE78E4"/>
    <w:rsid w:val="00BE7C89"/>
    <w:rsid w:val="00BE7D4C"/>
    <w:rsid w:val="00BF00F8"/>
    <w:rsid w:val="00BF0266"/>
    <w:rsid w:val="00BF0410"/>
    <w:rsid w:val="00BF0718"/>
    <w:rsid w:val="00BF0CDE"/>
    <w:rsid w:val="00BF1358"/>
    <w:rsid w:val="00BF18B3"/>
    <w:rsid w:val="00BF18CC"/>
    <w:rsid w:val="00BF1C6F"/>
    <w:rsid w:val="00BF23D8"/>
    <w:rsid w:val="00BF2963"/>
    <w:rsid w:val="00BF2A1F"/>
    <w:rsid w:val="00BF357A"/>
    <w:rsid w:val="00BF367E"/>
    <w:rsid w:val="00BF3D1C"/>
    <w:rsid w:val="00BF3D58"/>
    <w:rsid w:val="00BF4316"/>
    <w:rsid w:val="00BF431E"/>
    <w:rsid w:val="00BF4772"/>
    <w:rsid w:val="00BF482F"/>
    <w:rsid w:val="00BF497C"/>
    <w:rsid w:val="00BF4B15"/>
    <w:rsid w:val="00BF4B68"/>
    <w:rsid w:val="00BF50FE"/>
    <w:rsid w:val="00BF5362"/>
    <w:rsid w:val="00BF5472"/>
    <w:rsid w:val="00BF5844"/>
    <w:rsid w:val="00BF5CFE"/>
    <w:rsid w:val="00BF5D3D"/>
    <w:rsid w:val="00BF60E4"/>
    <w:rsid w:val="00BF6681"/>
    <w:rsid w:val="00BF6DCF"/>
    <w:rsid w:val="00BF6EDC"/>
    <w:rsid w:val="00BF6EE6"/>
    <w:rsid w:val="00BF7362"/>
    <w:rsid w:val="00BF767E"/>
    <w:rsid w:val="00BF7A98"/>
    <w:rsid w:val="00BF7E13"/>
    <w:rsid w:val="00C002C5"/>
    <w:rsid w:val="00C009E2"/>
    <w:rsid w:val="00C00E83"/>
    <w:rsid w:val="00C00FAD"/>
    <w:rsid w:val="00C014B0"/>
    <w:rsid w:val="00C0155B"/>
    <w:rsid w:val="00C015F5"/>
    <w:rsid w:val="00C01633"/>
    <w:rsid w:val="00C01811"/>
    <w:rsid w:val="00C01D0E"/>
    <w:rsid w:val="00C01F0A"/>
    <w:rsid w:val="00C01F14"/>
    <w:rsid w:val="00C021DD"/>
    <w:rsid w:val="00C023EC"/>
    <w:rsid w:val="00C0276A"/>
    <w:rsid w:val="00C02904"/>
    <w:rsid w:val="00C02C62"/>
    <w:rsid w:val="00C02F4D"/>
    <w:rsid w:val="00C03712"/>
    <w:rsid w:val="00C0371E"/>
    <w:rsid w:val="00C03955"/>
    <w:rsid w:val="00C03BF2"/>
    <w:rsid w:val="00C03D34"/>
    <w:rsid w:val="00C03E10"/>
    <w:rsid w:val="00C03F10"/>
    <w:rsid w:val="00C047AF"/>
    <w:rsid w:val="00C04879"/>
    <w:rsid w:val="00C04DE9"/>
    <w:rsid w:val="00C05721"/>
    <w:rsid w:val="00C057B5"/>
    <w:rsid w:val="00C05E3F"/>
    <w:rsid w:val="00C066C3"/>
    <w:rsid w:val="00C067C2"/>
    <w:rsid w:val="00C0694B"/>
    <w:rsid w:val="00C06C39"/>
    <w:rsid w:val="00C07521"/>
    <w:rsid w:val="00C07B6E"/>
    <w:rsid w:val="00C07C4D"/>
    <w:rsid w:val="00C07CC3"/>
    <w:rsid w:val="00C07E36"/>
    <w:rsid w:val="00C07F18"/>
    <w:rsid w:val="00C108DF"/>
    <w:rsid w:val="00C10D1B"/>
    <w:rsid w:val="00C11292"/>
    <w:rsid w:val="00C115CE"/>
    <w:rsid w:val="00C11882"/>
    <w:rsid w:val="00C11BF5"/>
    <w:rsid w:val="00C124A3"/>
    <w:rsid w:val="00C128D1"/>
    <w:rsid w:val="00C12957"/>
    <w:rsid w:val="00C12F4D"/>
    <w:rsid w:val="00C13096"/>
    <w:rsid w:val="00C13BE3"/>
    <w:rsid w:val="00C13C3A"/>
    <w:rsid w:val="00C14088"/>
    <w:rsid w:val="00C143C5"/>
    <w:rsid w:val="00C145AD"/>
    <w:rsid w:val="00C146A4"/>
    <w:rsid w:val="00C14798"/>
    <w:rsid w:val="00C1479F"/>
    <w:rsid w:val="00C149F7"/>
    <w:rsid w:val="00C1526B"/>
    <w:rsid w:val="00C15422"/>
    <w:rsid w:val="00C1596B"/>
    <w:rsid w:val="00C159E3"/>
    <w:rsid w:val="00C15AD0"/>
    <w:rsid w:val="00C16794"/>
    <w:rsid w:val="00C16C78"/>
    <w:rsid w:val="00C16D3F"/>
    <w:rsid w:val="00C17D5C"/>
    <w:rsid w:val="00C17E10"/>
    <w:rsid w:val="00C20211"/>
    <w:rsid w:val="00C202F5"/>
    <w:rsid w:val="00C2065E"/>
    <w:rsid w:val="00C208EF"/>
    <w:rsid w:val="00C20B1D"/>
    <w:rsid w:val="00C20D42"/>
    <w:rsid w:val="00C20D69"/>
    <w:rsid w:val="00C20EB0"/>
    <w:rsid w:val="00C212DB"/>
    <w:rsid w:val="00C216F5"/>
    <w:rsid w:val="00C219E6"/>
    <w:rsid w:val="00C21F5C"/>
    <w:rsid w:val="00C2251A"/>
    <w:rsid w:val="00C22619"/>
    <w:rsid w:val="00C22ADE"/>
    <w:rsid w:val="00C22FE4"/>
    <w:rsid w:val="00C23337"/>
    <w:rsid w:val="00C2335D"/>
    <w:rsid w:val="00C233AB"/>
    <w:rsid w:val="00C235B9"/>
    <w:rsid w:val="00C23A04"/>
    <w:rsid w:val="00C23BB7"/>
    <w:rsid w:val="00C23C86"/>
    <w:rsid w:val="00C23E58"/>
    <w:rsid w:val="00C24360"/>
    <w:rsid w:val="00C24641"/>
    <w:rsid w:val="00C246F9"/>
    <w:rsid w:val="00C24B8B"/>
    <w:rsid w:val="00C25037"/>
    <w:rsid w:val="00C255E8"/>
    <w:rsid w:val="00C25632"/>
    <w:rsid w:val="00C25BB6"/>
    <w:rsid w:val="00C25BE7"/>
    <w:rsid w:val="00C2618F"/>
    <w:rsid w:val="00C263D6"/>
    <w:rsid w:val="00C2653F"/>
    <w:rsid w:val="00C269B0"/>
    <w:rsid w:val="00C26A42"/>
    <w:rsid w:val="00C271F9"/>
    <w:rsid w:val="00C277A6"/>
    <w:rsid w:val="00C27EA7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23F"/>
    <w:rsid w:val="00C33C00"/>
    <w:rsid w:val="00C33D55"/>
    <w:rsid w:val="00C340F9"/>
    <w:rsid w:val="00C34129"/>
    <w:rsid w:val="00C34584"/>
    <w:rsid w:val="00C34919"/>
    <w:rsid w:val="00C34A61"/>
    <w:rsid w:val="00C34D03"/>
    <w:rsid w:val="00C35676"/>
    <w:rsid w:val="00C35694"/>
    <w:rsid w:val="00C35B23"/>
    <w:rsid w:val="00C360A2"/>
    <w:rsid w:val="00C36904"/>
    <w:rsid w:val="00C36940"/>
    <w:rsid w:val="00C36D69"/>
    <w:rsid w:val="00C37592"/>
    <w:rsid w:val="00C37782"/>
    <w:rsid w:val="00C37EE7"/>
    <w:rsid w:val="00C40161"/>
    <w:rsid w:val="00C40D23"/>
    <w:rsid w:val="00C40DF3"/>
    <w:rsid w:val="00C40F08"/>
    <w:rsid w:val="00C4103A"/>
    <w:rsid w:val="00C4118B"/>
    <w:rsid w:val="00C411B4"/>
    <w:rsid w:val="00C414D6"/>
    <w:rsid w:val="00C420BC"/>
    <w:rsid w:val="00C429AD"/>
    <w:rsid w:val="00C42C81"/>
    <w:rsid w:val="00C431F5"/>
    <w:rsid w:val="00C43AB0"/>
    <w:rsid w:val="00C43CC4"/>
    <w:rsid w:val="00C43D94"/>
    <w:rsid w:val="00C44303"/>
    <w:rsid w:val="00C44384"/>
    <w:rsid w:val="00C44866"/>
    <w:rsid w:val="00C44EDD"/>
    <w:rsid w:val="00C45507"/>
    <w:rsid w:val="00C45D7D"/>
    <w:rsid w:val="00C461ED"/>
    <w:rsid w:val="00C465B4"/>
    <w:rsid w:val="00C469CF"/>
    <w:rsid w:val="00C46A0B"/>
    <w:rsid w:val="00C46C3E"/>
    <w:rsid w:val="00C46CBE"/>
    <w:rsid w:val="00C47442"/>
    <w:rsid w:val="00C47785"/>
    <w:rsid w:val="00C47C23"/>
    <w:rsid w:val="00C5005E"/>
    <w:rsid w:val="00C50D73"/>
    <w:rsid w:val="00C50E55"/>
    <w:rsid w:val="00C51386"/>
    <w:rsid w:val="00C51570"/>
    <w:rsid w:val="00C51902"/>
    <w:rsid w:val="00C51A4D"/>
    <w:rsid w:val="00C51BD1"/>
    <w:rsid w:val="00C51DBE"/>
    <w:rsid w:val="00C51EEA"/>
    <w:rsid w:val="00C52010"/>
    <w:rsid w:val="00C522D1"/>
    <w:rsid w:val="00C5290F"/>
    <w:rsid w:val="00C52AD0"/>
    <w:rsid w:val="00C52BFA"/>
    <w:rsid w:val="00C52CC7"/>
    <w:rsid w:val="00C52CC8"/>
    <w:rsid w:val="00C53055"/>
    <w:rsid w:val="00C5320E"/>
    <w:rsid w:val="00C539D4"/>
    <w:rsid w:val="00C53AEA"/>
    <w:rsid w:val="00C53C5C"/>
    <w:rsid w:val="00C53D3B"/>
    <w:rsid w:val="00C53D73"/>
    <w:rsid w:val="00C53DF0"/>
    <w:rsid w:val="00C54205"/>
    <w:rsid w:val="00C54234"/>
    <w:rsid w:val="00C543E1"/>
    <w:rsid w:val="00C54452"/>
    <w:rsid w:val="00C544CC"/>
    <w:rsid w:val="00C54857"/>
    <w:rsid w:val="00C54AE8"/>
    <w:rsid w:val="00C55565"/>
    <w:rsid w:val="00C556AD"/>
    <w:rsid w:val="00C55C1D"/>
    <w:rsid w:val="00C55DD6"/>
    <w:rsid w:val="00C55E7A"/>
    <w:rsid w:val="00C5658B"/>
    <w:rsid w:val="00C571BB"/>
    <w:rsid w:val="00C57283"/>
    <w:rsid w:val="00C57E51"/>
    <w:rsid w:val="00C608D8"/>
    <w:rsid w:val="00C60D94"/>
    <w:rsid w:val="00C60F31"/>
    <w:rsid w:val="00C6105D"/>
    <w:rsid w:val="00C6131B"/>
    <w:rsid w:val="00C61760"/>
    <w:rsid w:val="00C61B51"/>
    <w:rsid w:val="00C61D5E"/>
    <w:rsid w:val="00C62B80"/>
    <w:rsid w:val="00C62F6F"/>
    <w:rsid w:val="00C63273"/>
    <w:rsid w:val="00C634A7"/>
    <w:rsid w:val="00C63A88"/>
    <w:rsid w:val="00C63F45"/>
    <w:rsid w:val="00C64AA3"/>
    <w:rsid w:val="00C650BE"/>
    <w:rsid w:val="00C652A0"/>
    <w:rsid w:val="00C652AE"/>
    <w:rsid w:val="00C6548D"/>
    <w:rsid w:val="00C655CD"/>
    <w:rsid w:val="00C658B9"/>
    <w:rsid w:val="00C65F2E"/>
    <w:rsid w:val="00C6624E"/>
    <w:rsid w:val="00C663FF"/>
    <w:rsid w:val="00C66DC3"/>
    <w:rsid w:val="00C66E1B"/>
    <w:rsid w:val="00C673B2"/>
    <w:rsid w:val="00C67459"/>
    <w:rsid w:val="00C675B3"/>
    <w:rsid w:val="00C67801"/>
    <w:rsid w:val="00C67862"/>
    <w:rsid w:val="00C67E28"/>
    <w:rsid w:val="00C70462"/>
    <w:rsid w:val="00C70594"/>
    <w:rsid w:val="00C70B22"/>
    <w:rsid w:val="00C71272"/>
    <w:rsid w:val="00C71291"/>
    <w:rsid w:val="00C713C8"/>
    <w:rsid w:val="00C7146E"/>
    <w:rsid w:val="00C71642"/>
    <w:rsid w:val="00C718F1"/>
    <w:rsid w:val="00C71BCB"/>
    <w:rsid w:val="00C72212"/>
    <w:rsid w:val="00C72394"/>
    <w:rsid w:val="00C724E1"/>
    <w:rsid w:val="00C72733"/>
    <w:rsid w:val="00C72E70"/>
    <w:rsid w:val="00C7314C"/>
    <w:rsid w:val="00C731FA"/>
    <w:rsid w:val="00C7382C"/>
    <w:rsid w:val="00C73957"/>
    <w:rsid w:val="00C73996"/>
    <w:rsid w:val="00C73E1F"/>
    <w:rsid w:val="00C74190"/>
    <w:rsid w:val="00C74260"/>
    <w:rsid w:val="00C745CA"/>
    <w:rsid w:val="00C74D85"/>
    <w:rsid w:val="00C74EA5"/>
    <w:rsid w:val="00C75198"/>
    <w:rsid w:val="00C75254"/>
    <w:rsid w:val="00C755A6"/>
    <w:rsid w:val="00C75B89"/>
    <w:rsid w:val="00C75FD9"/>
    <w:rsid w:val="00C7645E"/>
    <w:rsid w:val="00C76602"/>
    <w:rsid w:val="00C76669"/>
    <w:rsid w:val="00C76C53"/>
    <w:rsid w:val="00C770DF"/>
    <w:rsid w:val="00C770FB"/>
    <w:rsid w:val="00C773B8"/>
    <w:rsid w:val="00C77B17"/>
    <w:rsid w:val="00C77BE0"/>
    <w:rsid w:val="00C77D50"/>
    <w:rsid w:val="00C801D2"/>
    <w:rsid w:val="00C80213"/>
    <w:rsid w:val="00C80E81"/>
    <w:rsid w:val="00C811BF"/>
    <w:rsid w:val="00C819E1"/>
    <w:rsid w:val="00C81BA4"/>
    <w:rsid w:val="00C833BA"/>
    <w:rsid w:val="00C8342D"/>
    <w:rsid w:val="00C838E8"/>
    <w:rsid w:val="00C839F2"/>
    <w:rsid w:val="00C83B57"/>
    <w:rsid w:val="00C83E6E"/>
    <w:rsid w:val="00C83F40"/>
    <w:rsid w:val="00C8416E"/>
    <w:rsid w:val="00C842DA"/>
    <w:rsid w:val="00C843B6"/>
    <w:rsid w:val="00C84959"/>
    <w:rsid w:val="00C84A37"/>
    <w:rsid w:val="00C84AD3"/>
    <w:rsid w:val="00C85048"/>
    <w:rsid w:val="00C8507D"/>
    <w:rsid w:val="00C8539F"/>
    <w:rsid w:val="00C854D1"/>
    <w:rsid w:val="00C85954"/>
    <w:rsid w:val="00C85B94"/>
    <w:rsid w:val="00C85C53"/>
    <w:rsid w:val="00C85FD7"/>
    <w:rsid w:val="00C862A6"/>
    <w:rsid w:val="00C865B8"/>
    <w:rsid w:val="00C86756"/>
    <w:rsid w:val="00C869DD"/>
    <w:rsid w:val="00C86B69"/>
    <w:rsid w:val="00C86C0B"/>
    <w:rsid w:val="00C86E47"/>
    <w:rsid w:val="00C86FC0"/>
    <w:rsid w:val="00C87788"/>
    <w:rsid w:val="00C87B54"/>
    <w:rsid w:val="00C87D31"/>
    <w:rsid w:val="00C87E62"/>
    <w:rsid w:val="00C87F5D"/>
    <w:rsid w:val="00C9049A"/>
    <w:rsid w:val="00C90A4B"/>
    <w:rsid w:val="00C90FA1"/>
    <w:rsid w:val="00C91336"/>
    <w:rsid w:val="00C915E9"/>
    <w:rsid w:val="00C918B7"/>
    <w:rsid w:val="00C919FA"/>
    <w:rsid w:val="00C91DE5"/>
    <w:rsid w:val="00C925D6"/>
    <w:rsid w:val="00C928B2"/>
    <w:rsid w:val="00C92962"/>
    <w:rsid w:val="00C929B7"/>
    <w:rsid w:val="00C934A9"/>
    <w:rsid w:val="00C93590"/>
    <w:rsid w:val="00C93D92"/>
    <w:rsid w:val="00C95470"/>
    <w:rsid w:val="00C956C0"/>
    <w:rsid w:val="00C95745"/>
    <w:rsid w:val="00C9593A"/>
    <w:rsid w:val="00C95A61"/>
    <w:rsid w:val="00C964AB"/>
    <w:rsid w:val="00C96AAF"/>
    <w:rsid w:val="00C96F23"/>
    <w:rsid w:val="00C97040"/>
    <w:rsid w:val="00C9709D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0CBE"/>
    <w:rsid w:val="00CA1171"/>
    <w:rsid w:val="00CA1218"/>
    <w:rsid w:val="00CA13D9"/>
    <w:rsid w:val="00CA15E0"/>
    <w:rsid w:val="00CA167B"/>
    <w:rsid w:val="00CA178B"/>
    <w:rsid w:val="00CA1A47"/>
    <w:rsid w:val="00CA1B67"/>
    <w:rsid w:val="00CA1DB9"/>
    <w:rsid w:val="00CA2474"/>
    <w:rsid w:val="00CA2667"/>
    <w:rsid w:val="00CA2783"/>
    <w:rsid w:val="00CA2BC7"/>
    <w:rsid w:val="00CA2E22"/>
    <w:rsid w:val="00CA34B3"/>
    <w:rsid w:val="00CA37FE"/>
    <w:rsid w:val="00CA3E68"/>
    <w:rsid w:val="00CA4206"/>
    <w:rsid w:val="00CA4478"/>
    <w:rsid w:val="00CA4DB3"/>
    <w:rsid w:val="00CA4FF0"/>
    <w:rsid w:val="00CA5122"/>
    <w:rsid w:val="00CA5729"/>
    <w:rsid w:val="00CA5990"/>
    <w:rsid w:val="00CA5BC3"/>
    <w:rsid w:val="00CA605C"/>
    <w:rsid w:val="00CA60C7"/>
    <w:rsid w:val="00CA66DC"/>
    <w:rsid w:val="00CA6BFA"/>
    <w:rsid w:val="00CA6FD1"/>
    <w:rsid w:val="00CA755F"/>
    <w:rsid w:val="00CA7A3E"/>
    <w:rsid w:val="00CA7BF7"/>
    <w:rsid w:val="00CA7C1C"/>
    <w:rsid w:val="00CB07C6"/>
    <w:rsid w:val="00CB09F8"/>
    <w:rsid w:val="00CB0A57"/>
    <w:rsid w:val="00CB0BC1"/>
    <w:rsid w:val="00CB0F7D"/>
    <w:rsid w:val="00CB136E"/>
    <w:rsid w:val="00CB1393"/>
    <w:rsid w:val="00CB1762"/>
    <w:rsid w:val="00CB182D"/>
    <w:rsid w:val="00CB18B3"/>
    <w:rsid w:val="00CB1EC0"/>
    <w:rsid w:val="00CB2439"/>
    <w:rsid w:val="00CB3303"/>
    <w:rsid w:val="00CB34B9"/>
    <w:rsid w:val="00CB3581"/>
    <w:rsid w:val="00CB3C82"/>
    <w:rsid w:val="00CB3E95"/>
    <w:rsid w:val="00CB3F02"/>
    <w:rsid w:val="00CB406D"/>
    <w:rsid w:val="00CB418F"/>
    <w:rsid w:val="00CB5029"/>
    <w:rsid w:val="00CB5240"/>
    <w:rsid w:val="00CB5291"/>
    <w:rsid w:val="00CB586E"/>
    <w:rsid w:val="00CB645A"/>
    <w:rsid w:val="00CB6D66"/>
    <w:rsid w:val="00CB7773"/>
    <w:rsid w:val="00CB7890"/>
    <w:rsid w:val="00CB7BEA"/>
    <w:rsid w:val="00CB7E28"/>
    <w:rsid w:val="00CB7E79"/>
    <w:rsid w:val="00CC086C"/>
    <w:rsid w:val="00CC0903"/>
    <w:rsid w:val="00CC0BF1"/>
    <w:rsid w:val="00CC0CCA"/>
    <w:rsid w:val="00CC0CE3"/>
    <w:rsid w:val="00CC0F45"/>
    <w:rsid w:val="00CC1515"/>
    <w:rsid w:val="00CC191F"/>
    <w:rsid w:val="00CC1969"/>
    <w:rsid w:val="00CC2BAB"/>
    <w:rsid w:val="00CC2BD1"/>
    <w:rsid w:val="00CC2C29"/>
    <w:rsid w:val="00CC3195"/>
    <w:rsid w:val="00CC33F6"/>
    <w:rsid w:val="00CC38BF"/>
    <w:rsid w:val="00CC3F43"/>
    <w:rsid w:val="00CC4860"/>
    <w:rsid w:val="00CC4F1A"/>
    <w:rsid w:val="00CC53BE"/>
    <w:rsid w:val="00CC57B4"/>
    <w:rsid w:val="00CC6921"/>
    <w:rsid w:val="00CC7089"/>
    <w:rsid w:val="00CC71F1"/>
    <w:rsid w:val="00CC771C"/>
    <w:rsid w:val="00CC78A6"/>
    <w:rsid w:val="00CC78B9"/>
    <w:rsid w:val="00CC7AAD"/>
    <w:rsid w:val="00CC7AEE"/>
    <w:rsid w:val="00CC7F29"/>
    <w:rsid w:val="00CD06CC"/>
    <w:rsid w:val="00CD09B2"/>
    <w:rsid w:val="00CD0E6D"/>
    <w:rsid w:val="00CD17B0"/>
    <w:rsid w:val="00CD1CF1"/>
    <w:rsid w:val="00CD1D5D"/>
    <w:rsid w:val="00CD1E1D"/>
    <w:rsid w:val="00CD1FEE"/>
    <w:rsid w:val="00CD24A9"/>
    <w:rsid w:val="00CD26CC"/>
    <w:rsid w:val="00CD3165"/>
    <w:rsid w:val="00CD3197"/>
    <w:rsid w:val="00CD3884"/>
    <w:rsid w:val="00CD3A56"/>
    <w:rsid w:val="00CD3A86"/>
    <w:rsid w:val="00CD3D79"/>
    <w:rsid w:val="00CD3ECD"/>
    <w:rsid w:val="00CD3F27"/>
    <w:rsid w:val="00CD3F47"/>
    <w:rsid w:val="00CD41B7"/>
    <w:rsid w:val="00CD485B"/>
    <w:rsid w:val="00CD4CF0"/>
    <w:rsid w:val="00CD5165"/>
    <w:rsid w:val="00CD54E9"/>
    <w:rsid w:val="00CD5638"/>
    <w:rsid w:val="00CD5831"/>
    <w:rsid w:val="00CD5877"/>
    <w:rsid w:val="00CD58E3"/>
    <w:rsid w:val="00CD5AF6"/>
    <w:rsid w:val="00CD5E43"/>
    <w:rsid w:val="00CD62D7"/>
    <w:rsid w:val="00CD67FE"/>
    <w:rsid w:val="00CD6D68"/>
    <w:rsid w:val="00CD6DA7"/>
    <w:rsid w:val="00CD71DB"/>
    <w:rsid w:val="00CD7275"/>
    <w:rsid w:val="00CD76DE"/>
    <w:rsid w:val="00CD789E"/>
    <w:rsid w:val="00CD7B49"/>
    <w:rsid w:val="00CE020A"/>
    <w:rsid w:val="00CE0431"/>
    <w:rsid w:val="00CE0990"/>
    <w:rsid w:val="00CE0C60"/>
    <w:rsid w:val="00CE0E37"/>
    <w:rsid w:val="00CE1015"/>
    <w:rsid w:val="00CE183A"/>
    <w:rsid w:val="00CE1FBE"/>
    <w:rsid w:val="00CE2870"/>
    <w:rsid w:val="00CE29FB"/>
    <w:rsid w:val="00CE2A35"/>
    <w:rsid w:val="00CE2B5F"/>
    <w:rsid w:val="00CE2BD5"/>
    <w:rsid w:val="00CE3DCC"/>
    <w:rsid w:val="00CE436E"/>
    <w:rsid w:val="00CE46DB"/>
    <w:rsid w:val="00CE4757"/>
    <w:rsid w:val="00CE4EEB"/>
    <w:rsid w:val="00CE51FB"/>
    <w:rsid w:val="00CE5594"/>
    <w:rsid w:val="00CE5E61"/>
    <w:rsid w:val="00CE6598"/>
    <w:rsid w:val="00CE6AB7"/>
    <w:rsid w:val="00CE6EAE"/>
    <w:rsid w:val="00CE7412"/>
    <w:rsid w:val="00CE7583"/>
    <w:rsid w:val="00CE7603"/>
    <w:rsid w:val="00CF056F"/>
    <w:rsid w:val="00CF0B4B"/>
    <w:rsid w:val="00CF0D44"/>
    <w:rsid w:val="00CF0EAE"/>
    <w:rsid w:val="00CF1198"/>
    <w:rsid w:val="00CF186A"/>
    <w:rsid w:val="00CF1BB2"/>
    <w:rsid w:val="00CF1E42"/>
    <w:rsid w:val="00CF1E45"/>
    <w:rsid w:val="00CF1ECF"/>
    <w:rsid w:val="00CF27E1"/>
    <w:rsid w:val="00CF3ACD"/>
    <w:rsid w:val="00CF3CA6"/>
    <w:rsid w:val="00CF470E"/>
    <w:rsid w:val="00CF4AA4"/>
    <w:rsid w:val="00CF4AA6"/>
    <w:rsid w:val="00CF4F36"/>
    <w:rsid w:val="00CF500F"/>
    <w:rsid w:val="00CF57C2"/>
    <w:rsid w:val="00CF597C"/>
    <w:rsid w:val="00CF5AC7"/>
    <w:rsid w:val="00CF6224"/>
    <w:rsid w:val="00CF64BE"/>
    <w:rsid w:val="00CF6952"/>
    <w:rsid w:val="00CF6FF5"/>
    <w:rsid w:val="00CF743F"/>
    <w:rsid w:val="00CF7537"/>
    <w:rsid w:val="00CF75C6"/>
    <w:rsid w:val="00CF7D9D"/>
    <w:rsid w:val="00D001D5"/>
    <w:rsid w:val="00D002F1"/>
    <w:rsid w:val="00D00775"/>
    <w:rsid w:val="00D008F1"/>
    <w:rsid w:val="00D00AEA"/>
    <w:rsid w:val="00D00BC5"/>
    <w:rsid w:val="00D00EC9"/>
    <w:rsid w:val="00D01B1D"/>
    <w:rsid w:val="00D01DE4"/>
    <w:rsid w:val="00D0210C"/>
    <w:rsid w:val="00D02143"/>
    <w:rsid w:val="00D023BE"/>
    <w:rsid w:val="00D02931"/>
    <w:rsid w:val="00D02E6C"/>
    <w:rsid w:val="00D02FA8"/>
    <w:rsid w:val="00D030BB"/>
    <w:rsid w:val="00D0362B"/>
    <w:rsid w:val="00D03A75"/>
    <w:rsid w:val="00D03AE5"/>
    <w:rsid w:val="00D03B0C"/>
    <w:rsid w:val="00D03CC1"/>
    <w:rsid w:val="00D03E57"/>
    <w:rsid w:val="00D03F17"/>
    <w:rsid w:val="00D04073"/>
    <w:rsid w:val="00D04081"/>
    <w:rsid w:val="00D04486"/>
    <w:rsid w:val="00D0465F"/>
    <w:rsid w:val="00D053D9"/>
    <w:rsid w:val="00D05520"/>
    <w:rsid w:val="00D058E4"/>
    <w:rsid w:val="00D059EA"/>
    <w:rsid w:val="00D059EC"/>
    <w:rsid w:val="00D06110"/>
    <w:rsid w:val="00D066ED"/>
    <w:rsid w:val="00D06824"/>
    <w:rsid w:val="00D06A5D"/>
    <w:rsid w:val="00D06F8D"/>
    <w:rsid w:val="00D06FC4"/>
    <w:rsid w:val="00D070F2"/>
    <w:rsid w:val="00D071E9"/>
    <w:rsid w:val="00D07581"/>
    <w:rsid w:val="00D103AC"/>
    <w:rsid w:val="00D1057B"/>
    <w:rsid w:val="00D1062F"/>
    <w:rsid w:val="00D1077A"/>
    <w:rsid w:val="00D107B1"/>
    <w:rsid w:val="00D10C9C"/>
    <w:rsid w:val="00D10D01"/>
    <w:rsid w:val="00D110DA"/>
    <w:rsid w:val="00D1132B"/>
    <w:rsid w:val="00D11552"/>
    <w:rsid w:val="00D11993"/>
    <w:rsid w:val="00D11BBD"/>
    <w:rsid w:val="00D121CF"/>
    <w:rsid w:val="00D12598"/>
    <w:rsid w:val="00D12765"/>
    <w:rsid w:val="00D12EE4"/>
    <w:rsid w:val="00D13262"/>
    <w:rsid w:val="00D135B5"/>
    <w:rsid w:val="00D13812"/>
    <w:rsid w:val="00D14042"/>
    <w:rsid w:val="00D140BA"/>
    <w:rsid w:val="00D14216"/>
    <w:rsid w:val="00D14357"/>
    <w:rsid w:val="00D14597"/>
    <w:rsid w:val="00D1470B"/>
    <w:rsid w:val="00D14CA9"/>
    <w:rsid w:val="00D14E01"/>
    <w:rsid w:val="00D15277"/>
    <w:rsid w:val="00D15681"/>
    <w:rsid w:val="00D15BDF"/>
    <w:rsid w:val="00D15E9D"/>
    <w:rsid w:val="00D15F78"/>
    <w:rsid w:val="00D16112"/>
    <w:rsid w:val="00D16283"/>
    <w:rsid w:val="00D165FF"/>
    <w:rsid w:val="00D16628"/>
    <w:rsid w:val="00D16CE7"/>
    <w:rsid w:val="00D16DA9"/>
    <w:rsid w:val="00D16F44"/>
    <w:rsid w:val="00D16FE3"/>
    <w:rsid w:val="00D17269"/>
    <w:rsid w:val="00D1755D"/>
    <w:rsid w:val="00D17ABE"/>
    <w:rsid w:val="00D17C9B"/>
    <w:rsid w:val="00D201F8"/>
    <w:rsid w:val="00D20395"/>
    <w:rsid w:val="00D20A2C"/>
    <w:rsid w:val="00D20BA8"/>
    <w:rsid w:val="00D20C9F"/>
    <w:rsid w:val="00D216B4"/>
    <w:rsid w:val="00D216BF"/>
    <w:rsid w:val="00D21807"/>
    <w:rsid w:val="00D21AF3"/>
    <w:rsid w:val="00D22406"/>
    <w:rsid w:val="00D22739"/>
    <w:rsid w:val="00D22FB9"/>
    <w:rsid w:val="00D2315A"/>
    <w:rsid w:val="00D233AD"/>
    <w:rsid w:val="00D2409C"/>
    <w:rsid w:val="00D240D5"/>
    <w:rsid w:val="00D241B4"/>
    <w:rsid w:val="00D242D3"/>
    <w:rsid w:val="00D245F5"/>
    <w:rsid w:val="00D248F6"/>
    <w:rsid w:val="00D24AD3"/>
    <w:rsid w:val="00D24E83"/>
    <w:rsid w:val="00D25168"/>
    <w:rsid w:val="00D2521B"/>
    <w:rsid w:val="00D25813"/>
    <w:rsid w:val="00D263A3"/>
    <w:rsid w:val="00D264DA"/>
    <w:rsid w:val="00D26832"/>
    <w:rsid w:val="00D26E46"/>
    <w:rsid w:val="00D27118"/>
    <w:rsid w:val="00D2737E"/>
    <w:rsid w:val="00D2755D"/>
    <w:rsid w:val="00D279EB"/>
    <w:rsid w:val="00D27A70"/>
    <w:rsid w:val="00D27A96"/>
    <w:rsid w:val="00D27D83"/>
    <w:rsid w:val="00D303BD"/>
    <w:rsid w:val="00D306E2"/>
    <w:rsid w:val="00D30846"/>
    <w:rsid w:val="00D30BCE"/>
    <w:rsid w:val="00D3184E"/>
    <w:rsid w:val="00D322C9"/>
    <w:rsid w:val="00D32605"/>
    <w:rsid w:val="00D32B0F"/>
    <w:rsid w:val="00D32C7F"/>
    <w:rsid w:val="00D32D2D"/>
    <w:rsid w:val="00D32F6E"/>
    <w:rsid w:val="00D33004"/>
    <w:rsid w:val="00D33382"/>
    <w:rsid w:val="00D339B6"/>
    <w:rsid w:val="00D33C55"/>
    <w:rsid w:val="00D34400"/>
    <w:rsid w:val="00D346CA"/>
    <w:rsid w:val="00D34B39"/>
    <w:rsid w:val="00D34EA0"/>
    <w:rsid w:val="00D34FDB"/>
    <w:rsid w:val="00D34FF4"/>
    <w:rsid w:val="00D35327"/>
    <w:rsid w:val="00D353E6"/>
    <w:rsid w:val="00D35544"/>
    <w:rsid w:val="00D355CC"/>
    <w:rsid w:val="00D362F6"/>
    <w:rsid w:val="00D364AF"/>
    <w:rsid w:val="00D36E99"/>
    <w:rsid w:val="00D372AB"/>
    <w:rsid w:val="00D40693"/>
    <w:rsid w:val="00D4077F"/>
    <w:rsid w:val="00D40D8E"/>
    <w:rsid w:val="00D4112C"/>
    <w:rsid w:val="00D41263"/>
    <w:rsid w:val="00D4132D"/>
    <w:rsid w:val="00D415AC"/>
    <w:rsid w:val="00D41B29"/>
    <w:rsid w:val="00D41BC0"/>
    <w:rsid w:val="00D41D14"/>
    <w:rsid w:val="00D41E35"/>
    <w:rsid w:val="00D41FE8"/>
    <w:rsid w:val="00D42071"/>
    <w:rsid w:val="00D420DC"/>
    <w:rsid w:val="00D42106"/>
    <w:rsid w:val="00D422CD"/>
    <w:rsid w:val="00D428C6"/>
    <w:rsid w:val="00D43346"/>
    <w:rsid w:val="00D439EE"/>
    <w:rsid w:val="00D44122"/>
    <w:rsid w:val="00D441E5"/>
    <w:rsid w:val="00D4433D"/>
    <w:rsid w:val="00D44ABE"/>
    <w:rsid w:val="00D4530E"/>
    <w:rsid w:val="00D45460"/>
    <w:rsid w:val="00D45AD8"/>
    <w:rsid w:val="00D45ADD"/>
    <w:rsid w:val="00D45B08"/>
    <w:rsid w:val="00D45B8C"/>
    <w:rsid w:val="00D45C4A"/>
    <w:rsid w:val="00D46066"/>
    <w:rsid w:val="00D461BF"/>
    <w:rsid w:val="00D463C5"/>
    <w:rsid w:val="00D464FB"/>
    <w:rsid w:val="00D4702B"/>
    <w:rsid w:val="00D47654"/>
    <w:rsid w:val="00D50000"/>
    <w:rsid w:val="00D50072"/>
    <w:rsid w:val="00D50153"/>
    <w:rsid w:val="00D501DD"/>
    <w:rsid w:val="00D5054A"/>
    <w:rsid w:val="00D505B5"/>
    <w:rsid w:val="00D50632"/>
    <w:rsid w:val="00D50809"/>
    <w:rsid w:val="00D50848"/>
    <w:rsid w:val="00D50F64"/>
    <w:rsid w:val="00D50F93"/>
    <w:rsid w:val="00D50FF9"/>
    <w:rsid w:val="00D51521"/>
    <w:rsid w:val="00D51962"/>
    <w:rsid w:val="00D51C4F"/>
    <w:rsid w:val="00D51F14"/>
    <w:rsid w:val="00D529D3"/>
    <w:rsid w:val="00D52C16"/>
    <w:rsid w:val="00D53348"/>
    <w:rsid w:val="00D5343F"/>
    <w:rsid w:val="00D53443"/>
    <w:rsid w:val="00D53630"/>
    <w:rsid w:val="00D5381B"/>
    <w:rsid w:val="00D538E1"/>
    <w:rsid w:val="00D53D4E"/>
    <w:rsid w:val="00D54480"/>
    <w:rsid w:val="00D546E5"/>
    <w:rsid w:val="00D54785"/>
    <w:rsid w:val="00D547DB"/>
    <w:rsid w:val="00D547FB"/>
    <w:rsid w:val="00D548F2"/>
    <w:rsid w:val="00D54C9D"/>
    <w:rsid w:val="00D5510A"/>
    <w:rsid w:val="00D55600"/>
    <w:rsid w:val="00D55656"/>
    <w:rsid w:val="00D563DB"/>
    <w:rsid w:val="00D564CB"/>
    <w:rsid w:val="00D565A4"/>
    <w:rsid w:val="00D569A3"/>
    <w:rsid w:val="00D56C46"/>
    <w:rsid w:val="00D56DC3"/>
    <w:rsid w:val="00D56E4B"/>
    <w:rsid w:val="00D56E90"/>
    <w:rsid w:val="00D56F32"/>
    <w:rsid w:val="00D573A3"/>
    <w:rsid w:val="00D575D2"/>
    <w:rsid w:val="00D5772E"/>
    <w:rsid w:val="00D57B2B"/>
    <w:rsid w:val="00D60035"/>
    <w:rsid w:val="00D601F0"/>
    <w:rsid w:val="00D602FA"/>
    <w:rsid w:val="00D6074B"/>
    <w:rsid w:val="00D60E60"/>
    <w:rsid w:val="00D6111D"/>
    <w:rsid w:val="00D61452"/>
    <w:rsid w:val="00D61941"/>
    <w:rsid w:val="00D61DE0"/>
    <w:rsid w:val="00D61F0E"/>
    <w:rsid w:val="00D61F93"/>
    <w:rsid w:val="00D62607"/>
    <w:rsid w:val="00D6264A"/>
    <w:rsid w:val="00D62A2C"/>
    <w:rsid w:val="00D62E51"/>
    <w:rsid w:val="00D62FC4"/>
    <w:rsid w:val="00D63315"/>
    <w:rsid w:val="00D633DF"/>
    <w:rsid w:val="00D6343D"/>
    <w:rsid w:val="00D63609"/>
    <w:rsid w:val="00D6375C"/>
    <w:rsid w:val="00D63BD9"/>
    <w:rsid w:val="00D63E87"/>
    <w:rsid w:val="00D6407C"/>
    <w:rsid w:val="00D6445E"/>
    <w:rsid w:val="00D645EA"/>
    <w:rsid w:val="00D64849"/>
    <w:rsid w:val="00D649A1"/>
    <w:rsid w:val="00D64A3F"/>
    <w:rsid w:val="00D64C89"/>
    <w:rsid w:val="00D6505C"/>
    <w:rsid w:val="00D65462"/>
    <w:rsid w:val="00D65684"/>
    <w:rsid w:val="00D656EA"/>
    <w:rsid w:val="00D65A24"/>
    <w:rsid w:val="00D65A69"/>
    <w:rsid w:val="00D65C1D"/>
    <w:rsid w:val="00D65F5F"/>
    <w:rsid w:val="00D66126"/>
    <w:rsid w:val="00D66C89"/>
    <w:rsid w:val="00D6751C"/>
    <w:rsid w:val="00D675B6"/>
    <w:rsid w:val="00D6780F"/>
    <w:rsid w:val="00D6782C"/>
    <w:rsid w:val="00D67A0E"/>
    <w:rsid w:val="00D67D70"/>
    <w:rsid w:val="00D7019F"/>
    <w:rsid w:val="00D70555"/>
    <w:rsid w:val="00D7086E"/>
    <w:rsid w:val="00D70BD0"/>
    <w:rsid w:val="00D70C9C"/>
    <w:rsid w:val="00D70D88"/>
    <w:rsid w:val="00D70F13"/>
    <w:rsid w:val="00D70F9B"/>
    <w:rsid w:val="00D71017"/>
    <w:rsid w:val="00D71221"/>
    <w:rsid w:val="00D717F2"/>
    <w:rsid w:val="00D719B2"/>
    <w:rsid w:val="00D71B11"/>
    <w:rsid w:val="00D7217C"/>
    <w:rsid w:val="00D7265B"/>
    <w:rsid w:val="00D72726"/>
    <w:rsid w:val="00D7290A"/>
    <w:rsid w:val="00D72B7F"/>
    <w:rsid w:val="00D73130"/>
    <w:rsid w:val="00D731DC"/>
    <w:rsid w:val="00D7351D"/>
    <w:rsid w:val="00D736B8"/>
    <w:rsid w:val="00D737FF"/>
    <w:rsid w:val="00D73D38"/>
    <w:rsid w:val="00D7465B"/>
    <w:rsid w:val="00D74BAA"/>
    <w:rsid w:val="00D74D83"/>
    <w:rsid w:val="00D74F8A"/>
    <w:rsid w:val="00D750B1"/>
    <w:rsid w:val="00D75524"/>
    <w:rsid w:val="00D75798"/>
    <w:rsid w:val="00D75895"/>
    <w:rsid w:val="00D75AF7"/>
    <w:rsid w:val="00D75B2F"/>
    <w:rsid w:val="00D75FE4"/>
    <w:rsid w:val="00D76062"/>
    <w:rsid w:val="00D765E4"/>
    <w:rsid w:val="00D7690F"/>
    <w:rsid w:val="00D76AAB"/>
    <w:rsid w:val="00D76EEC"/>
    <w:rsid w:val="00D77087"/>
    <w:rsid w:val="00D77392"/>
    <w:rsid w:val="00D77475"/>
    <w:rsid w:val="00D77545"/>
    <w:rsid w:val="00D779C5"/>
    <w:rsid w:val="00D77E0C"/>
    <w:rsid w:val="00D80550"/>
    <w:rsid w:val="00D80586"/>
    <w:rsid w:val="00D80A06"/>
    <w:rsid w:val="00D80C97"/>
    <w:rsid w:val="00D81050"/>
    <w:rsid w:val="00D81586"/>
    <w:rsid w:val="00D815F9"/>
    <w:rsid w:val="00D816DA"/>
    <w:rsid w:val="00D81A29"/>
    <w:rsid w:val="00D81AB3"/>
    <w:rsid w:val="00D81EFD"/>
    <w:rsid w:val="00D81FFB"/>
    <w:rsid w:val="00D82482"/>
    <w:rsid w:val="00D826DF"/>
    <w:rsid w:val="00D82FDB"/>
    <w:rsid w:val="00D83175"/>
    <w:rsid w:val="00D8342F"/>
    <w:rsid w:val="00D83673"/>
    <w:rsid w:val="00D839B6"/>
    <w:rsid w:val="00D84079"/>
    <w:rsid w:val="00D84745"/>
    <w:rsid w:val="00D849B2"/>
    <w:rsid w:val="00D849FF"/>
    <w:rsid w:val="00D84D26"/>
    <w:rsid w:val="00D851A7"/>
    <w:rsid w:val="00D8547A"/>
    <w:rsid w:val="00D856C8"/>
    <w:rsid w:val="00D86036"/>
    <w:rsid w:val="00D860D0"/>
    <w:rsid w:val="00D8623A"/>
    <w:rsid w:val="00D86957"/>
    <w:rsid w:val="00D86D9D"/>
    <w:rsid w:val="00D86DE3"/>
    <w:rsid w:val="00D86EB8"/>
    <w:rsid w:val="00D87192"/>
    <w:rsid w:val="00D873D5"/>
    <w:rsid w:val="00D87E39"/>
    <w:rsid w:val="00D901E6"/>
    <w:rsid w:val="00D90A92"/>
    <w:rsid w:val="00D90BFF"/>
    <w:rsid w:val="00D90FE5"/>
    <w:rsid w:val="00D91002"/>
    <w:rsid w:val="00D91184"/>
    <w:rsid w:val="00D9149F"/>
    <w:rsid w:val="00D9153B"/>
    <w:rsid w:val="00D91FA2"/>
    <w:rsid w:val="00D920D3"/>
    <w:rsid w:val="00D92418"/>
    <w:rsid w:val="00D92E1D"/>
    <w:rsid w:val="00D93051"/>
    <w:rsid w:val="00D940AF"/>
    <w:rsid w:val="00D941C1"/>
    <w:rsid w:val="00D94211"/>
    <w:rsid w:val="00D943EA"/>
    <w:rsid w:val="00D945C6"/>
    <w:rsid w:val="00D9466A"/>
    <w:rsid w:val="00D94D48"/>
    <w:rsid w:val="00D94D91"/>
    <w:rsid w:val="00D954AD"/>
    <w:rsid w:val="00D9580B"/>
    <w:rsid w:val="00D95CCE"/>
    <w:rsid w:val="00D964AF"/>
    <w:rsid w:val="00D96A7E"/>
    <w:rsid w:val="00D96EE4"/>
    <w:rsid w:val="00D96F15"/>
    <w:rsid w:val="00D97311"/>
    <w:rsid w:val="00D975A0"/>
    <w:rsid w:val="00D97AD6"/>
    <w:rsid w:val="00D97CB1"/>
    <w:rsid w:val="00D97F37"/>
    <w:rsid w:val="00DA0307"/>
    <w:rsid w:val="00DA06B4"/>
    <w:rsid w:val="00DA1534"/>
    <w:rsid w:val="00DA2196"/>
    <w:rsid w:val="00DA2BC3"/>
    <w:rsid w:val="00DA3138"/>
    <w:rsid w:val="00DA33DA"/>
    <w:rsid w:val="00DA370F"/>
    <w:rsid w:val="00DA3A1F"/>
    <w:rsid w:val="00DA3B6E"/>
    <w:rsid w:val="00DA3C42"/>
    <w:rsid w:val="00DA46B4"/>
    <w:rsid w:val="00DA46CB"/>
    <w:rsid w:val="00DA47E1"/>
    <w:rsid w:val="00DA4AD6"/>
    <w:rsid w:val="00DA50B2"/>
    <w:rsid w:val="00DA50DA"/>
    <w:rsid w:val="00DA57CF"/>
    <w:rsid w:val="00DA5859"/>
    <w:rsid w:val="00DA594E"/>
    <w:rsid w:val="00DA5D3E"/>
    <w:rsid w:val="00DA60A7"/>
    <w:rsid w:val="00DA6693"/>
    <w:rsid w:val="00DA6A74"/>
    <w:rsid w:val="00DA6AF7"/>
    <w:rsid w:val="00DA6D83"/>
    <w:rsid w:val="00DA744B"/>
    <w:rsid w:val="00DA7556"/>
    <w:rsid w:val="00DA7C29"/>
    <w:rsid w:val="00DA7D63"/>
    <w:rsid w:val="00DA7F99"/>
    <w:rsid w:val="00DB00A0"/>
    <w:rsid w:val="00DB0210"/>
    <w:rsid w:val="00DB0373"/>
    <w:rsid w:val="00DB05B7"/>
    <w:rsid w:val="00DB0912"/>
    <w:rsid w:val="00DB0CCC"/>
    <w:rsid w:val="00DB0F29"/>
    <w:rsid w:val="00DB1498"/>
    <w:rsid w:val="00DB1AD4"/>
    <w:rsid w:val="00DB1EED"/>
    <w:rsid w:val="00DB21F3"/>
    <w:rsid w:val="00DB28E0"/>
    <w:rsid w:val="00DB2DEE"/>
    <w:rsid w:val="00DB2EF6"/>
    <w:rsid w:val="00DB3366"/>
    <w:rsid w:val="00DB3AC5"/>
    <w:rsid w:val="00DB406A"/>
    <w:rsid w:val="00DB4122"/>
    <w:rsid w:val="00DB41D5"/>
    <w:rsid w:val="00DB4349"/>
    <w:rsid w:val="00DB4D52"/>
    <w:rsid w:val="00DB4F18"/>
    <w:rsid w:val="00DB54A3"/>
    <w:rsid w:val="00DB56CF"/>
    <w:rsid w:val="00DB57B0"/>
    <w:rsid w:val="00DB5B77"/>
    <w:rsid w:val="00DB5F8B"/>
    <w:rsid w:val="00DB631E"/>
    <w:rsid w:val="00DB64A0"/>
    <w:rsid w:val="00DB64CD"/>
    <w:rsid w:val="00DB65EE"/>
    <w:rsid w:val="00DB66DE"/>
    <w:rsid w:val="00DB6740"/>
    <w:rsid w:val="00DB6E94"/>
    <w:rsid w:val="00DB71FD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3A8"/>
    <w:rsid w:val="00DC1608"/>
    <w:rsid w:val="00DC1873"/>
    <w:rsid w:val="00DC1897"/>
    <w:rsid w:val="00DC24AB"/>
    <w:rsid w:val="00DC2A57"/>
    <w:rsid w:val="00DC34AF"/>
    <w:rsid w:val="00DC386D"/>
    <w:rsid w:val="00DC3ECE"/>
    <w:rsid w:val="00DC3F55"/>
    <w:rsid w:val="00DC4031"/>
    <w:rsid w:val="00DC42CC"/>
    <w:rsid w:val="00DC53AA"/>
    <w:rsid w:val="00DC5AB1"/>
    <w:rsid w:val="00DC5E0E"/>
    <w:rsid w:val="00DC5F58"/>
    <w:rsid w:val="00DC6124"/>
    <w:rsid w:val="00DC6508"/>
    <w:rsid w:val="00DC6824"/>
    <w:rsid w:val="00DC73F2"/>
    <w:rsid w:val="00DC7645"/>
    <w:rsid w:val="00DC7692"/>
    <w:rsid w:val="00DD0071"/>
    <w:rsid w:val="00DD05D3"/>
    <w:rsid w:val="00DD07B7"/>
    <w:rsid w:val="00DD092C"/>
    <w:rsid w:val="00DD1014"/>
    <w:rsid w:val="00DD1110"/>
    <w:rsid w:val="00DD13B7"/>
    <w:rsid w:val="00DD1745"/>
    <w:rsid w:val="00DD1A49"/>
    <w:rsid w:val="00DD23A0"/>
    <w:rsid w:val="00DD24EA"/>
    <w:rsid w:val="00DD2512"/>
    <w:rsid w:val="00DD257F"/>
    <w:rsid w:val="00DD281A"/>
    <w:rsid w:val="00DD28AA"/>
    <w:rsid w:val="00DD28AD"/>
    <w:rsid w:val="00DD311A"/>
    <w:rsid w:val="00DD3260"/>
    <w:rsid w:val="00DD4844"/>
    <w:rsid w:val="00DD5079"/>
    <w:rsid w:val="00DD582D"/>
    <w:rsid w:val="00DD586E"/>
    <w:rsid w:val="00DD5983"/>
    <w:rsid w:val="00DD5B89"/>
    <w:rsid w:val="00DD5C12"/>
    <w:rsid w:val="00DD5FF4"/>
    <w:rsid w:val="00DD6581"/>
    <w:rsid w:val="00DD6F5B"/>
    <w:rsid w:val="00DD71A6"/>
    <w:rsid w:val="00DD724F"/>
    <w:rsid w:val="00DD7637"/>
    <w:rsid w:val="00DD78CA"/>
    <w:rsid w:val="00DD7998"/>
    <w:rsid w:val="00DD7A5D"/>
    <w:rsid w:val="00DE0AAE"/>
    <w:rsid w:val="00DE0ACF"/>
    <w:rsid w:val="00DE0AD3"/>
    <w:rsid w:val="00DE1097"/>
    <w:rsid w:val="00DE10C3"/>
    <w:rsid w:val="00DE1698"/>
    <w:rsid w:val="00DE17E0"/>
    <w:rsid w:val="00DE1F11"/>
    <w:rsid w:val="00DE20B6"/>
    <w:rsid w:val="00DE21B1"/>
    <w:rsid w:val="00DE2256"/>
    <w:rsid w:val="00DE2680"/>
    <w:rsid w:val="00DE27C5"/>
    <w:rsid w:val="00DE342B"/>
    <w:rsid w:val="00DE3C03"/>
    <w:rsid w:val="00DE3EF8"/>
    <w:rsid w:val="00DE4103"/>
    <w:rsid w:val="00DE4423"/>
    <w:rsid w:val="00DE44F6"/>
    <w:rsid w:val="00DE459F"/>
    <w:rsid w:val="00DE46D4"/>
    <w:rsid w:val="00DE4921"/>
    <w:rsid w:val="00DE4A33"/>
    <w:rsid w:val="00DE4DB0"/>
    <w:rsid w:val="00DE51B0"/>
    <w:rsid w:val="00DE5609"/>
    <w:rsid w:val="00DE5F42"/>
    <w:rsid w:val="00DE644B"/>
    <w:rsid w:val="00DE6632"/>
    <w:rsid w:val="00DE67CF"/>
    <w:rsid w:val="00DE6EC8"/>
    <w:rsid w:val="00DE72B2"/>
    <w:rsid w:val="00DE732C"/>
    <w:rsid w:val="00DE740E"/>
    <w:rsid w:val="00DE7525"/>
    <w:rsid w:val="00DE7A0F"/>
    <w:rsid w:val="00DE7C15"/>
    <w:rsid w:val="00DE7C86"/>
    <w:rsid w:val="00DF00E0"/>
    <w:rsid w:val="00DF0240"/>
    <w:rsid w:val="00DF0469"/>
    <w:rsid w:val="00DF04BA"/>
    <w:rsid w:val="00DF11E9"/>
    <w:rsid w:val="00DF14E2"/>
    <w:rsid w:val="00DF1A87"/>
    <w:rsid w:val="00DF1CCA"/>
    <w:rsid w:val="00DF1FC0"/>
    <w:rsid w:val="00DF2480"/>
    <w:rsid w:val="00DF2597"/>
    <w:rsid w:val="00DF28C1"/>
    <w:rsid w:val="00DF31A2"/>
    <w:rsid w:val="00DF31C9"/>
    <w:rsid w:val="00DF35B0"/>
    <w:rsid w:val="00DF46D0"/>
    <w:rsid w:val="00DF4CAD"/>
    <w:rsid w:val="00DF4E25"/>
    <w:rsid w:val="00DF5317"/>
    <w:rsid w:val="00DF53C6"/>
    <w:rsid w:val="00DF5547"/>
    <w:rsid w:val="00DF56E8"/>
    <w:rsid w:val="00DF5885"/>
    <w:rsid w:val="00DF58AA"/>
    <w:rsid w:val="00DF58DC"/>
    <w:rsid w:val="00DF5ACF"/>
    <w:rsid w:val="00DF5FB3"/>
    <w:rsid w:val="00DF60D0"/>
    <w:rsid w:val="00DF6165"/>
    <w:rsid w:val="00DF6380"/>
    <w:rsid w:val="00DF73EA"/>
    <w:rsid w:val="00DF7894"/>
    <w:rsid w:val="00DF7F9D"/>
    <w:rsid w:val="00E0049A"/>
    <w:rsid w:val="00E0065E"/>
    <w:rsid w:val="00E0079B"/>
    <w:rsid w:val="00E007CC"/>
    <w:rsid w:val="00E00820"/>
    <w:rsid w:val="00E00B1B"/>
    <w:rsid w:val="00E00C3B"/>
    <w:rsid w:val="00E00F42"/>
    <w:rsid w:val="00E01279"/>
    <w:rsid w:val="00E0185F"/>
    <w:rsid w:val="00E01A99"/>
    <w:rsid w:val="00E01EFF"/>
    <w:rsid w:val="00E02081"/>
    <w:rsid w:val="00E0255E"/>
    <w:rsid w:val="00E02CD7"/>
    <w:rsid w:val="00E033F3"/>
    <w:rsid w:val="00E03690"/>
    <w:rsid w:val="00E038FC"/>
    <w:rsid w:val="00E03BBE"/>
    <w:rsid w:val="00E042B8"/>
    <w:rsid w:val="00E045FD"/>
    <w:rsid w:val="00E04839"/>
    <w:rsid w:val="00E04D51"/>
    <w:rsid w:val="00E04EB9"/>
    <w:rsid w:val="00E05132"/>
    <w:rsid w:val="00E0515C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ABC"/>
    <w:rsid w:val="00E06FD4"/>
    <w:rsid w:val="00E070B8"/>
    <w:rsid w:val="00E0759A"/>
    <w:rsid w:val="00E07663"/>
    <w:rsid w:val="00E07689"/>
    <w:rsid w:val="00E07D1D"/>
    <w:rsid w:val="00E103BE"/>
    <w:rsid w:val="00E10BDF"/>
    <w:rsid w:val="00E10C4C"/>
    <w:rsid w:val="00E10EB3"/>
    <w:rsid w:val="00E10FA0"/>
    <w:rsid w:val="00E112A7"/>
    <w:rsid w:val="00E1146B"/>
    <w:rsid w:val="00E116DB"/>
    <w:rsid w:val="00E117F3"/>
    <w:rsid w:val="00E1185F"/>
    <w:rsid w:val="00E11A94"/>
    <w:rsid w:val="00E11C95"/>
    <w:rsid w:val="00E12773"/>
    <w:rsid w:val="00E128AF"/>
    <w:rsid w:val="00E12A91"/>
    <w:rsid w:val="00E12AA9"/>
    <w:rsid w:val="00E13573"/>
    <w:rsid w:val="00E13D46"/>
    <w:rsid w:val="00E13E96"/>
    <w:rsid w:val="00E141FF"/>
    <w:rsid w:val="00E14347"/>
    <w:rsid w:val="00E14367"/>
    <w:rsid w:val="00E145BC"/>
    <w:rsid w:val="00E146E6"/>
    <w:rsid w:val="00E14E56"/>
    <w:rsid w:val="00E1572B"/>
    <w:rsid w:val="00E1596B"/>
    <w:rsid w:val="00E15B4B"/>
    <w:rsid w:val="00E15BC4"/>
    <w:rsid w:val="00E15CF1"/>
    <w:rsid w:val="00E15D02"/>
    <w:rsid w:val="00E15D6C"/>
    <w:rsid w:val="00E167CD"/>
    <w:rsid w:val="00E17032"/>
    <w:rsid w:val="00E17251"/>
    <w:rsid w:val="00E17486"/>
    <w:rsid w:val="00E176BB"/>
    <w:rsid w:val="00E17789"/>
    <w:rsid w:val="00E17908"/>
    <w:rsid w:val="00E20335"/>
    <w:rsid w:val="00E20382"/>
    <w:rsid w:val="00E206F2"/>
    <w:rsid w:val="00E2086B"/>
    <w:rsid w:val="00E2091E"/>
    <w:rsid w:val="00E20A3D"/>
    <w:rsid w:val="00E20FAC"/>
    <w:rsid w:val="00E2136C"/>
    <w:rsid w:val="00E214E9"/>
    <w:rsid w:val="00E217A2"/>
    <w:rsid w:val="00E218EA"/>
    <w:rsid w:val="00E219B7"/>
    <w:rsid w:val="00E21DEE"/>
    <w:rsid w:val="00E21F5A"/>
    <w:rsid w:val="00E22AA1"/>
    <w:rsid w:val="00E23023"/>
    <w:rsid w:val="00E23A4C"/>
    <w:rsid w:val="00E23BEF"/>
    <w:rsid w:val="00E23FDF"/>
    <w:rsid w:val="00E244D1"/>
    <w:rsid w:val="00E2650A"/>
    <w:rsid w:val="00E2654D"/>
    <w:rsid w:val="00E26701"/>
    <w:rsid w:val="00E26A07"/>
    <w:rsid w:val="00E26C2E"/>
    <w:rsid w:val="00E2736F"/>
    <w:rsid w:val="00E2745D"/>
    <w:rsid w:val="00E27768"/>
    <w:rsid w:val="00E27ACD"/>
    <w:rsid w:val="00E27AF9"/>
    <w:rsid w:val="00E27B1A"/>
    <w:rsid w:val="00E30457"/>
    <w:rsid w:val="00E311D4"/>
    <w:rsid w:val="00E31261"/>
    <w:rsid w:val="00E313D3"/>
    <w:rsid w:val="00E31791"/>
    <w:rsid w:val="00E317EB"/>
    <w:rsid w:val="00E31B26"/>
    <w:rsid w:val="00E31CEC"/>
    <w:rsid w:val="00E31F18"/>
    <w:rsid w:val="00E321B8"/>
    <w:rsid w:val="00E32C16"/>
    <w:rsid w:val="00E33143"/>
    <w:rsid w:val="00E337CA"/>
    <w:rsid w:val="00E33847"/>
    <w:rsid w:val="00E3423F"/>
    <w:rsid w:val="00E34703"/>
    <w:rsid w:val="00E348B9"/>
    <w:rsid w:val="00E34B00"/>
    <w:rsid w:val="00E35247"/>
    <w:rsid w:val="00E3556E"/>
    <w:rsid w:val="00E35722"/>
    <w:rsid w:val="00E358E4"/>
    <w:rsid w:val="00E360C9"/>
    <w:rsid w:val="00E36495"/>
    <w:rsid w:val="00E3651A"/>
    <w:rsid w:val="00E365B8"/>
    <w:rsid w:val="00E369F5"/>
    <w:rsid w:val="00E36C59"/>
    <w:rsid w:val="00E3738C"/>
    <w:rsid w:val="00E37484"/>
    <w:rsid w:val="00E376C7"/>
    <w:rsid w:val="00E379FD"/>
    <w:rsid w:val="00E37D12"/>
    <w:rsid w:val="00E400B6"/>
    <w:rsid w:val="00E4054A"/>
    <w:rsid w:val="00E4074A"/>
    <w:rsid w:val="00E40794"/>
    <w:rsid w:val="00E40A1E"/>
    <w:rsid w:val="00E40DB6"/>
    <w:rsid w:val="00E416AD"/>
    <w:rsid w:val="00E4182E"/>
    <w:rsid w:val="00E41AD5"/>
    <w:rsid w:val="00E41C4E"/>
    <w:rsid w:val="00E4207D"/>
    <w:rsid w:val="00E421D6"/>
    <w:rsid w:val="00E42642"/>
    <w:rsid w:val="00E42B15"/>
    <w:rsid w:val="00E42C0B"/>
    <w:rsid w:val="00E42C54"/>
    <w:rsid w:val="00E42EAB"/>
    <w:rsid w:val="00E42FD3"/>
    <w:rsid w:val="00E43107"/>
    <w:rsid w:val="00E435D0"/>
    <w:rsid w:val="00E43A4E"/>
    <w:rsid w:val="00E44101"/>
    <w:rsid w:val="00E447E5"/>
    <w:rsid w:val="00E45124"/>
    <w:rsid w:val="00E46179"/>
    <w:rsid w:val="00E4633F"/>
    <w:rsid w:val="00E4684F"/>
    <w:rsid w:val="00E46A52"/>
    <w:rsid w:val="00E46AE4"/>
    <w:rsid w:val="00E46E25"/>
    <w:rsid w:val="00E4796A"/>
    <w:rsid w:val="00E47F6D"/>
    <w:rsid w:val="00E50193"/>
    <w:rsid w:val="00E50273"/>
    <w:rsid w:val="00E503FD"/>
    <w:rsid w:val="00E506E9"/>
    <w:rsid w:val="00E50B16"/>
    <w:rsid w:val="00E50BA4"/>
    <w:rsid w:val="00E50DB7"/>
    <w:rsid w:val="00E50E59"/>
    <w:rsid w:val="00E50FF4"/>
    <w:rsid w:val="00E513DC"/>
    <w:rsid w:val="00E514BB"/>
    <w:rsid w:val="00E51631"/>
    <w:rsid w:val="00E51971"/>
    <w:rsid w:val="00E5210E"/>
    <w:rsid w:val="00E52357"/>
    <w:rsid w:val="00E52831"/>
    <w:rsid w:val="00E5298A"/>
    <w:rsid w:val="00E52B0D"/>
    <w:rsid w:val="00E52B8F"/>
    <w:rsid w:val="00E52D18"/>
    <w:rsid w:val="00E52D97"/>
    <w:rsid w:val="00E52D9A"/>
    <w:rsid w:val="00E52E77"/>
    <w:rsid w:val="00E52E91"/>
    <w:rsid w:val="00E53377"/>
    <w:rsid w:val="00E533B4"/>
    <w:rsid w:val="00E535EC"/>
    <w:rsid w:val="00E53696"/>
    <w:rsid w:val="00E537E6"/>
    <w:rsid w:val="00E53B61"/>
    <w:rsid w:val="00E54159"/>
    <w:rsid w:val="00E5419E"/>
    <w:rsid w:val="00E5437E"/>
    <w:rsid w:val="00E5466F"/>
    <w:rsid w:val="00E5472A"/>
    <w:rsid w:val="00E54897"/>
    <w:rsid w:val="00E54B4E"/>
    <w:rsid w:val="00E54FB9"/>
    <w:rsid w:val="00E55096"/>
    <w:rsid w:val="00E55589"/>
    <w:rsid w:val="00E55A13"/>
    <w:rsid w:val="00E55B9E"/>
    <w:rsid w:val="00E55F6A"/>
    <w:rsid w:val="00E569D6"/>
    <w:rsid w:val="00E56E98"/>
    <w:rsid w:val="00E57049"/>
    <w:rsid w:val="00E570FF"/>
    <w:rsid w:val="00E5739E"/>
    <w:rsid w:val="00E57A24"/>
    <w:rsid w:val="00E57C1A"/>
    <w:rsid w:val="00E57C38"/>
    <w:rsid w:val="00E600FB"/>
    <w:rsid w:val="00E6054F"/>
    <w:rsid w:val="00E60757"/>
    <w:rsid w:val="00E60810"/>
    <w:rsid w:val="00E60864"/>
    <w:rsid w:val="00E61002"/>
    <w:rsid w:val="00E6109E"/>
    <w:rsid w:val="00E616A6"/>
    <w:rsid w:val="00E6177C"/>
    <w:rsid w:val="00E61804"/>
    <w:rsid w:val="00E61B55"/>
    <w:rsid w:val="00E61BC1"/>
    <w:rsid w:val="00E61C8C"/>
    <w:rsid w:val="00E6207C"/>
    <w:rsid w:val="00E628D0"/>
    <w:rsid w:val="00E62A8E"/>
    <w:rsid w:val="00E631DE"/>
    <w:rsid w:val="00E635D2"/>
    <w:rsid w:val="00E644BB"/>
    <w:rsid w:val="00E64571"/>
    <w:rsid w:val="00E645EA"/>
    <w:rsid w:val="00E64A8C"/>
    <w:rsid w:val="00E64FC5"/>
    <w:rsid w:val="00E65114"/>
    <w:rsid w:val="00E65BBD"/>
    <w:rsid w:val="00E65BD3"/>
    <w:rsid w:val="00E65CA8"/>
    <w:rsid w:val="00E65DCD"/>
    <w:rsid w:val="00E65E0B"/>
    <w:rsid w:val="00E66074"/>
    <w:rsid w:val="00E66501"/>
    <w:rsid w:val="00E66893"/>
    <w:rsid w:val="00E668C9"/>
    <w:rsid w:val="00E67183"/>
    <w:rsid w:val="00E67319"/>
    <w:rsid w:val="00E67634"/>
    <w:rsid w:val="00E67D81"/>
    <w:rsid w:val="00E67DB9"/>
    <w:rsid w:val="00E67F0A"/>
    <w:rsid w:val="00E70098"/>
    <w:rsid w:val="00E7032A"/>
    <w:rsid w:val="00E70753"/>
    <w:rsid w:val="00E70928"/>
    <w:rsid w:val="00E70BC5"/>
    <w:rsid w:val="00E70E56"/>
    <w:rsid w:val="00E70FE4"/>
    <w:rsid w:val="00E7103C"/>
    <w:rsid w:val="00E71067"/>
    <w:rsid w:val="00E710AA"/>
    <w:rsid w:val="00E71176"/>
    <w:rsid w:val="00E71257"/>
    <w:rsid w:val="00E713EF"/>
    <w:rsid w:val="00E71C4A"/>
    <w:rsid w:val="00E71F7E"/>
    <w:rsid w:val="00E72054"/>
    <w:rsid w:val="00E7213A"/>
    <w:rsid w:val="00E724A2"/>
    <w:rsid w:val="00E72B73"/>
    <w:rsid w:val="00E72B93"/>
    <w:rsid w:val="00E72FEB"/>
    <w:rsid w:val="00E73117"/>
    <w:rsid w:val="00E73685"/>
    <w:rsid w:val="00E73787"/>
    <w:rsid w:val="00E73AC8"/>
    <w:rsid w:val="00E73BB7"/>
    <w:rsid w:val="00E73F44"/>
    <w:rsid w:val="00E74136"/>
    <w:rsid w:val="00E742D1"/>
    <w:rsid w:val="00E7437E"/>
    <w:rsid w:val="00E7458A"/>
    <w:rsid w:val="00E745F4"/>
    <w:rsid w:val="00E7491B"/>
    <w:rsid w:val="00E74D53"/>
    <w:rsid w:val="00E74E17"/>
    <w:rsid w:val="00E751DF"/>
    <w:rsid w:val="00E75242"/>
    <w:rsid w:val="00E753D8"/>
    <w:rsid w:val="00E75474"/>
    <w:rsid w:val="00E75E03"/>
    <w:rsid w:val="00E75E0A"/>
    <w:rsid w:val="00E75E4B"/>
    <w:rsid w:val="00E761E4"/>
    <w:rsid w:val="00E765D7"/>
    <w:rsid w:val="00E7697F"/>
    <w:rsid w:val="00E76D0E"/>
    <w:rsid w:val="00E76F61"/>
    <w:rsid w:val="00E7709E"/>
    <w:rsid w:val="00E773F3"/>
    <w:rsid w:val="00E77765"/>
    <w:rsid w:val="00E80359"/>
    <w:rsid w:val="00E80653"/>
    <w:rsid w:val="00E80698"/>
    <w:rsid w:val="00E81059"/>
    <w:rsid w:val="00E81322"/>
    <w:rsid w:val="00E81501"/>
    <w:rsid w:val="00E81704"/>
    <w:rsid w:val="00E8193C"/>
    <w:rsid w:val="00E819B3"/>
    <w:rsid w:val="00E81CE3"/>
    <w:rsid w:val="00E81DD8"/>
    <w:rsid w:val="00E81FF0"/>
    <w:rsid w:val="00E822D4"/>
    <w:rsid w:val="00E825C9"/>
    <w:rsid w:val="00E82698"/>
    <w:rsid w:val="00E82B8F"/>
    <w:rsid w:val="00E82E32"/>
    <w:rsid w:val="00E834BE"/>
    <w:rsid w:val="00E8393F"/>
    <w:rsid w:val="00E847B5"/>
    <w:rsid w:val="00E84881"/>
    <w:rsid w:val="00E84A61"/>
    <w:rsid w:val="00E84CBD"/>
    <w:rsid w:val="00E84E31"/>
    <w:rsid w:val="00E84FC9"/>
    <w:rsid w:val="00E85210"/>
    <w:rsid w:val="00E85497"/>
    <w:rsid w:val="00E85541"/>
    <w:rsid w:val="00E863BA"/>
    <w:rsid w:val="00E87096"/>
    <w:rsid w:val="00E8790B"/>
    <w:rsid w:val="00E87AE8"/>
    <w:rsid w:val="00E87CB0"/>
    <w:rsid w:val="00E9015D"/>
    <w:rsid w:val="00E902D7"/>
    <w:rsid w:val="00E903F3"/>
    <w:rsid w:val="00E9080B"/>
    <w:rsid w:val="00E9088A"/>
    <w:rsid w:val="00E90B0F"/>
    <w:rsid w:val="00E910F5"/>
    <w:rsid w:val="00E911E5"/>
    <w:rsid w:val="00E912DB"/>
    <w:rsid w:val="00E916F6"/>
    <w:rsid w:val="00E91943"/>
    <w:rsid w:val="00E91A50"/>
    <w:rsid w:val="00E91F1F"/>
    <w:rsid w:val="00E91F6F"/>
    <w:rsid w:val="00E920C1"/>
    <w:rsid w:val="00E9214E"/>
    <w:rsid w:val="00E927C0"/>
    <w:rsid w:val="00E9282B"/>
    <w:rsid w:val="00E92C7C"/>
    <w:rsid w:val="00E92F49"/>
    <w:rsid w:val="00E9327E"/>
    <w:rsid w:val="00E932D1"/>
    <w:rsid w:val="00E93654"/>
    <w:rsid w:val="00E93795"/>
    <w:rsid w:val="00E937B5"/>
    <w:rsid w:val="00E939C0"/>
    <w:rsid w:val="00E93A08"/>
    <w:rsid w:val="00E93BC1"/>
    <w:rsid w:val="00E93FA3"/>
    <w:rsid w:val="00E940AD"/>
    <w:rsid w:val="00E941BD"/>
    <w:rsid w:val="00E9448F"/>
    <w:rsid w:val="00E947DB"/>
    <w:rsid w:val="00E94FAC"/>
    <w:rsid w:val="00E95319"/>
    <w:rsid w:val="00E9531D"/>
    <w:rsid w:val="00E95790"/>
    <w:rsid w:val="00E95A7F"/>
    <w:rsid w:val="00E95BDA"/>
    <w:rsid w:val="00E95EEF"/>
    <w:rsid w:val="00E95FDF"/>
    <w:rsid w:val="00E963B7"/>
    <w:rsid w:val="00E965BD"/>
    <w:rsid w:val="00E965ED"/>
    <w:rsid w:val="00E96BDD"/>
    <w:rsid w:val="00E96F57"/>
    <w:rsid w:val="00E96FD1"/>
    <w:rsid w:val="00E970CB"/>
    <w:rsid w:val="00E970D0"/>
    <w:rsid w:val="00E97122"/>
    <w:rsid w:val="00E97351"/>
    <w:rsid w:val="00E97444"/>
    <w:rsid w:val="00E97790"/>
    <w:rsid w:val="00E9794C"/>
    <w:rsid w:val="00E97AB3"/>
    <w:rsid w:val="00E97AEF"/>
    <w:rsid w:val="00E97B53"/>
    <w:rsid w:val="00E97EFF"/>
    <w:rsid w:val="00EA0049"/>
    <w:rsid w:val="00EA005D"/>
    <w:rsid w:val="00EA00DC"/>
    <w:rsid w:val="00EA0233"/>
    <w:rsid w:val="00EA03CE"/>
    <w:rsid w:val="00EA0AF7"/>
    <w:rsid w:val="00EA0E31"/>
    <w:rsid w:val="00EA0F4D"/>
    <w:rsid w:val="00EA150B"/>
    <w:rsid w:val="00EA19F4"/>
    <w:rsid w:val="00EA1AE7"/>
    <w:rsid w:val="00EA1F80"/>
    <w:rsid w:val="00EA1FC5"/>
    <w:rsid w:val="00EA21BD"/>
    <w:rsid w:val="00EA2210"/>
    <w:rsid w:val="00EA2C60"/>
    <w:rsid w:val="00EA2DE1"/>
    <w:rsid w:val="00EA300D"/>
    <w:rsid w:val="00EA3219"/>
    <w:rsid w:val="00EA36B8"/>
    <w:rsid w:val="00EA3A16"/>
    <w:rsid w:val="00EA3B30"/>
    <w:rsid w:val="00EA3D6F"/>
    <w:rsid w:val="00EA3DDD"/>
    <w:rsid w:val="00EA418F"/>
    <w:rsid w:val="00EA4509"/>
    <w:rsid w:val="00EA4615"/>
    <w:rsid w:val="00EA4628"/>
    <w:rsid w:val="00EA4925"/>
    <w:rsid w:val="00EA497D"/>
    <w:rsid w:val="00EA4DE3"/>
    <w:rsid w:val="00EA4E49"/>
    <w:rsid w:val="00EA5149"/>
    <w:rsid w:val="00EA52C5"/>
    <w:rsid w:val="00EA5751"/>
    <w:rsid w:val="00EA584B"/>
    <w:rsid w:val="00EA5A69"/>
    <w:rsid w:val="00EA5DE7"/>
    <w:rsid w:val="00EA5E56"/>
    <w:rsid w:val="00EA5F8D"/>
    <w:rsid w:val="00EA692F"/>
    <w:rsid w:val="00EA6BF8"/>
    <w:rsid w:val="00EA6E7E"/>
    <w:rsid w:val="00EA77D8"/>
    <w:rsid w:val="00EA7ABE"/>
    <w:rsid w:val="00EA7EAF"/>
    <w:rsid w:val="00EA7F37"/>
    <w:rsid w:val="00EB005C"/>
    <w:rsid w:val="00EB00E1"/>
    <w:rsid w:val="00EB0412"/>
    <w:rsid w:val="00EB06C3"/>
    <w:rsid w:val="00EB0795"/>
    <w:rsid w:val="00EB087A"/>
    <w:rsid w:val="00EB09AC"/>
    <w:rsid w:val="00EB0B10"/>
    <w:rsid w:val="00EB0D05"/>
    <w:rsid w:val="00EB12F5"/>
    <w:rsid w:val="00EB13AA"/>
    <w:rsid w:val="00EB19E7"/>
    <w:rsid w:val="00EB1CB0"/>
    <w:rsid w:val="00EB203E"/>
    <w:rsid w:val="00EB2262"/>
    <w:rsid w:val="00EB2F2C"/>
    <w:rsid w:val="00EB32F7"/>
    <w:rsid w:val="00EB34DA"/>
    <w:rsid w:val="00EB3ED4"/>
    <w:rsid w:val="00EB3F1F"/>
    <w:rsid w:val="00EB40B1"/>
    <w:rsid w:val="00EB445E"/>
    <w:rsid w:val="00EB4588"/>
    <w:rsid w:val="00EB4922"/>
    <w:rsid w:val="00EB498C"/>
    <w:rsid w:val="00EB4BCC"/>
    <w:rsid w:val="00EB4CF3"/>
    <w:rsid w:val="00EB5567"/>
    <w:rsid w:val="00EB5623"/>
    <w:rsid w:val="00EB56D4"/>
    <w:rsid w:val="00EB5B2B"/>
    <w:rsid w:val="00EB5CF9"/>
    <w:rsid w:val="00EB5D79"/>
    <w:rsid w:val="00EB65BF"/>
    <w:rsid w:val="00EB6F4C"/>
    <w:rsid w:val="00EB7060"/>
    <w:rsid w:val="00EB71C4"/>
    <w:rsid w:val="00EB7687"/>
    <w:rsid w:val="00EC0228"/>
    <w:rsid w:val="00EC04C0"/>
    <w:rsid w:val="00EC0513"/>
    <w:rsid w:val="00EC0AE0"/>
    <w:rsid w:val="00EC0C99"/>
    <w:rsid w:val="00EC0FBE"/>
    <w:rsid w:val="00EC126A"/>
    <w:rsid w:val="00EC1571"/>
    <w:rsid w:val="00EC1D33"/>
    <w:rsid w:val="00EC2227"/>
    <w:rsid w:val="00EC2296"/>
    <w:rsid w:val="00EC2FE1"/>
    <w:rsid w:val="00EC3032"/>
    <w:rsid w:val="00EC30B5"/>
    <w:rsid w:val="00EC3516"/>
    <w:rsid w:val="00EC390C"/>
    <w:rsid w:val="00EC4B4C"/>
    <w:rsid w:val="00EC524A"/>
    <w:rsid w:val="00EC5355"/>
    <w:rsid w:val="00EC53FC"/>
    <w:rsid w:val="00EC5419"/>
    <w:rsid w:val="00EC57C8"/>
    <w:rsid w:val="00EC5B3D"/>
    <w:rsid w:val="00EC6080"/>
    <w:rsid w:val="00EC60E9"/>
    <w:rsid w:val="00EC62B8"/>
    <w:rsid w:val="00EC6382"/>
    <w:rsid w:val="00EC68D8"/>
    <w:rsid w:val="00EC6BC0"/>
    <w:rsid w:val="00EC6E2E"/>
    <w:rsid w:val="00EC6EA3"/>
    <w:rsid w:val="00EC7A73"/>
    <w:rsid w:val="00EC7E64"/>
    <w:rsid w:val="00EC7ED8"/>
    <w:rsid w:val="00ED064E"/>
    <w:rsid w:val="00ED0935"/>
    <w:rsid w:val="00ED093E"/>
    <w:rsid w:val="00ED098F"/>
    <w:rsid w:val="00ED0E6E"/>
    <w:rsid w:val="00ED0F6A"/>
    <w:rsid w:val="00ED1045"/>
    <w:rsid w:val="00ED12B4"/>
    <w:rsid w:val="00ED138C"/>
    <w:rsid w:val="00ED18C0"/>
    <w:rsid w:val="00ED1907"/>
    <w:rsid w:val="00ED274A"/>
    <w:rsid w:val="00ED29D3"/>
    <w:rsid w:val="00ED2F0F"/>
    <w:rsid w:val="00ED2FA1"/>
    <w:rsid w:val="00ED383B"/>
    <w:rsid w:val="00ED38C6"/>
    <w:rsid w:val="00ED3FAF"/>
    <w:rsid w:val="00ED44BA"/>
    <w:rsid w:val="00ED4ACE"/>
    <w:rsid w:val="00ED4AFB"/>
    <w:rsid w:val="00ED5526"/>
    <w:rsid w:val="00ED5597"/>
    <w:rsid w:val="00ED5B83"/>
    <w:rsid w:val="00ED5E4F"/>
    <w:rsid w:val="00ED5E9F"/>
    <w:rsid w:val="00ED6554"/>
    <w:rsid w:val="00ED65CA"/>
    <w:rsid w:val="00ED664A"/>
    <w:rsid w:val="00ED6718"/>
    <w:rsid w:val="00ED68CF"/>
    <w:rsid w:val="00ED7314"/>
    <w:rsid w:val="00ED7682"/>
    <w:rsid w:val="00ED7E78"/>
    <w:rsid w:val="00ED7EF5"/>
    <w:rsid w:val="00EE00BD"/>
    <w:rsid w:val="00EE0814"/>
    <w:rsid w:val="00EE0DF4"/>
    <w:rsid w:val="00EE138E"/>
    <w:rsid w:val="00EE1F54"/>
    <w:rsid w:val="00EE1FBA"/>
    <w:rsid w:val="00EE2513"/>
    <w:rsid w:val="00EE2FB1"/>
    <w:rsid w:val="00EE3040"/>
    <w:rsid w:val="00EE3478"/>
    <w:rsid w:val="00EE3BEA"/>
    <w:rsid w:val="00EE3DCC"/>
    <w:rsid w:val="00EE437C"/>
    <w:rsid w:val="00EE48B6"/>
    <w:rsid w:val="00EE4B65"/>
    <w:rsid w:val="00EE4D3F"/>
    <w:rsid w:val="00EE503E"/>
    <w:rsid w:val="00EE525B"/>
    <w:rsid w:val="00EE5268"/>
    <w:rsid w:val="00EE54D1"/>
    <w:rsid w:val="00EE5827"/>
    <w:rsid w:val="00EE59CD"/>
    <w:rsid w:val="00EE5B2B"/>
    <w:rsid w:val="00EE5F04"/>
    <w:rsid w:val="00EE693C"/>
    <w:rsid w:val="00EE6A08"/>
    <w:rsid w:val="00EE6ABB"/>
    <w:rsid w:val="00EE7513"/>
    <w:rsid w:val="00EE76E9"/>
    <w:rsid w:val="00EE7765"/>
    <w:rsid w:val="00EE7F6F"/>
    <w:rsid w:val="00EF02F8"/>
    <w:rsid w:val="00EF0F24"/>
    <w:rsid w:val="00EF1131"/>
    <w:rsid w:val="00EF1695"/>
    <w:rsid w:val="00EF21B3"/>
    <w:rsid w:val="00EF2244"/>
    <w:rsid w:val="00EF22D0"/>
    <w:rsid w:val="00EF2C20"/>
    <w:rsid w:val="00EF314C"/>
    <w:rsid w:val="00EF38E0"/>
    <w:rsid w:val="00EF3B46"/>
    <w:rsid w:val="00EF3DCD"/>
    <w:rsid w:val="00EF3EE3"/>
    <w:rsid w:val="00EF4220"/>
    <w:rsid w:val="00EF47BA"/>
    <w:rsid w:val="00EF4812"/>
    <w:rsid w:val="00EF4DB3"/>
    <w:rsid w:val="00EF4E0E"/>
    <w:rsid w:val="00EF5198"/>
    <w:rsid w:val="00EF55E6"/>
    <w:rsid w:val="00EF580D"/>
    <w:rsid w:val="00EF5998"/>
    <w:rsid w:val="00EF59DF"/>
    <w:rsid w:val="00EF5B97"/>
    <w:rsid w:val="00EF5DB5"/>
    <w:rsid w:val="00EF5F13"/>
    <w:rsid w:val="00EF639A"/>
    <w:rsid w:val="00EF6A7D"/>
    <w:rsid w:val="00EF7753"/>
    <w:rsid w:val="00EF7898"/>
    <w:rsid w:val="00EF7A60"/>
    <w:rsid w:val="00EF7B4F"/>
    <w:rsid w:val="00F0047B"/>
    <w:rsid w:val="00F006B2"/>
    <w:rsid w:val="00F009AC"/>
    <w:rsid w:val="00F0127F"/>
    <w:rsid w:val="00F01333"/>
    <w:rsid w:val="00F01808"/>
    <w:rsid w:val="00F01D94"/>
    <w:rsid w:val="00F01F83"/>
    <w:rsid w:val="00F026E9"/>
    <w:rsid w:val="00F0283D"/>
    <w:rsid w:val="00F0298D"/>
    <w:rsid w:val="00F02AC3"/>
    <w:rsid w:val="00F0333B"/>
    <w:rsid w:val="00F0344B"/>
    <w:rsid w:val="00F038F3"/>
    <w:rsid w:val="00F03CDD"/>
    <w:rsid w:val="00F03F1C"/>
    <w:rsid w:val="00F0411C"/>
    <w:rsid w:val="00F046DE"/>
    <w:rsid w:val="00F04E91"/>
    <w:rsid w:val="00F050AD"/>
    <w:rsid w:val="00F050FA"/>
    <w:rsid w:val="00F05572"/>
    <w:rsid w:val="00F057E7"/>
    <w:rsid w:val="00F057EB"/>
    <w:rsid w:val="00F05A3B"/>
    <w:rsid w:val="00F05B10"/>
    <w:rsid w:val="00F06185"/>
    <w:rsid w:val="00F068B0"/>
    <w:rsid w:val="00F06D46"/>
    <w:rsid w:val="00F071BC"/>
    <w:rsid w:val="00F0721F"/>
    <w:rsid w:val="00F072CF"/>
    <w:rsid w:val="00F07845"/>
    <w:rsid w:val="00F07901"/>
    <w:rsid w:val="00F07E7B"/>
    <w:rsid w:val="00F10D92"/>
    <w:rsid w:val="00F111CC"/>
    <w:rsid w:val="00F113FF"/>
    <w:rsid w:val="00F11422"/>
    <w:rsid w:val="00F114C5"/>
    <w:rsid w:val="00F11504"/>
    <w:rsid w:val="00F11550"/>
    <w:rsid w:val="00F11839"/>
    <w:rsid w:val="00F11A3F"/>
    <w:rsid w:val="00F11E3B"/>
    <w:rsid w:val="00F128CC"/>
    <w:rsid w:val="00F12900"/>
    <w:rsid w:val="00F12B8C"/>
    <w:rsid w:val="00F12C71"/>
    <w:rsid w:val="00F12D03"/>
    <w:rsid w:val="00F13048"/>
    <w:rsid w:val="00F13147"/>
    <w:rsid w:val="00F141D8"/>
    <w:rsid w:val="00F142F1"/>
    <w:rsid w:val="00F14333"/>
    <w:rsid w:val="00F1473B"/>
    <w:rsid w:val="00F14889"/>
    <w:rsid w:val="00F14F92"/>
    <w:rsid w:val="00F15947"/>
    <w:rsid w:val="00F15C9B"/>
    <w:rsid w:val="00F15E4F"/>
    <w:rsid w:val="00F16002"/>
    <w:rsid w:val="00F1673D"/>
    <w:rsid w:val="00F16C9E"/>
    <w:rsid w:val="00F16CD2"/>
    <w:rsid w:val="00F16EE6"/>
    <w:rsid w:val="00F17330"/>
    <w:rsid w:val="00F176C1"/>
    <w:rsid w:val="00F177CB"/>
    <w:rsid w:val="00F20134"/>
    <w:rsid w:val="00F203F6"/>
    <w:rsid w:val="00F206F8"/>
    <w:rsid w:val="00F20D92"/>
    <w:rsid w:val="00F20FB3"/>
    <w:rsid w:val="00F21190"/>
    <w:rsid w:val="00F21C6E"/>
    <w:rsid w:val="00F21CE9"/>
    <w:rsid w:val="00F21E5F"/>
    <w:rsid w:val="00F22164"/>
    <w:rsid w:val="00F22486"/>
    <w:rsid w:val="00F22E34"/>
    <w:rsid w:val="00F22FEB"/>
    <w:rsid w:val="00F231B3"/>
    <w:rsid w:val="00F231F6"/>
    <w:rsid w:val="00F23C86"/>
    <w:rsid w:val="00F23DB7"/>
    <w:rsid w:val="00F23DC9"/>
    <w:rsid w:val="00F23ED5"/>
    <w:rsid w:val="00F25A4D"/>
    <w:rsid w:val="00F264FF"/>
    <w:rsid w:val="00F26753"/>
    <w:rsid w:val="00F26762"/>
    <w:rsid w:val="00F26967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338"/>
    <w:rsid w:val="00F314E6"/>
    <w:rsid w:val="00F31E98"/>
    <w:rsid w:val="00F32287"/>
    <w:rsid w:val="00F3237D"/>
    <w:rsid w:val="00F33968"/>
    <w:rsid w:val="00F33F9F"/>
    <w:rsid w:val="00F34E0A"/>
    <w:rsid w:val="00F34E16"/>
    <w:rsid w:val="00F34E90"/>
    <w:rsid w:val="00F354E5"/>
    <w:rsid w:val="00F35535"/>
    <w:rsid w:val="00F35F94"/>
    <w:rsid w:val="00F3664E"/>
    <w:rsid w:val="00F36DE5"/>
    <w:rsid w:val="00F36EBE"/>
    <w:rsid w:val="00F37791"/>
    <w:rsid w:val="00F377A1"/>
    <w:rsid w:val="00F37C20"/>
    <w:rsid w:val="00F37D0E"/>
    <w:rsid w:val="00F37F8E"/>
    <w:rsid w:val="00F401B3"/>
    <w:rsid w:val="00F40514"/>
    <w:rsid w:val="00F40665"/>
    <w:rsid w:val="00F406C9"/>
    <w:rsid w:val="00F41193"/>
    <w:rsid w:val="00F41347"/>
    <w:rsid w:val="00F419D6"/>
    <w:rsid w:val="00F41A7B"/>
    <w:rsid w:val="00F41C39"/>
    <w:rsid w:val="00F42001"/>
    <w:rsid w:val="00F420A5"/>
    <w:rsid w:val="00F42687"/>
    <w:rsid w:val="00F42810"/>
    <w:rsid w:val="00F4291E"/>
    <w:rsid w:val="00F42AF8"/>
    <w:rsid w:val="00F42C05"/>
    <w:rsid w:val="00F42C5C"/>
    <w:rsid w:val="00F433CC"/>
    <w:rsid w:val="00F4353E"/>
    <w:rsid w:val="00F43555"/>
    <w:rsid w:val="00F436BE"/>
    <w:rsid w:val="00F4372B"/>
    <w:rsid w:val="00F4445F"/>
    <w:rsid w:val="00F445C7"/>
    <w:rsid w:val="00F44682"/>
    <w:rsid w:val="00F44835"/>
    <w:rsid w:val="00F44BE6"/>
    <w:rsid w:val="00F44C8E"/>
    <w:rsid w:val="00F45245"/>
    <w:rsid w:val="00F45862"/>
    <w:rsid w:val="00F45ED2"/>
    <w:rsid w:val="00F46518"/>
    <w:rsid w:val="00F4681B"/>
    <w:rsid w:val="00F46E66"/>
    <w:rsid w:val="00F470B8"/>
    <w:rsid w:val="00F471DF"/>
    <w:rsid w:val="00F47217"/>
    <w:rsid w:val="00F472A1"/>
    <w:rsid w:val="00F476C6"/>
    <w:rsid w:val="00F47871"/>
    <w:rsid w:val="00F47D25"/>
    <w:rsid w:val="00F47E3A"/>
    <w:rsid w:val="00F47F7F"/>
    <w:rsid w:val="00F5016D"/>
    <w:rsid w:val="00F50493"/>
    <w:rsid w:val="00F50861"/>
    <w:rsid w:val="00F50B07"/>
    <w:rsid w:val="00F510AA"/>
    <w:rsid w:val="00F512E8"/>
    <w:rsid w:val="00F51989"/>
    <w:rsid w:val="00F51C59"/>
    <w:rsid w:val="00F51FEC"/>
    <w:rsid w:val="00F525E5"/>
    <w:rsid w:val="00F527D9"/>
    <w:rsid w:val="00F52D67"/>
    <w:rsid w:val="00F52F30"/>
    <w:rsid w:val="00F5315F"/>
    <w:rsid w:val="00F53CCD"/>
    <w:rsid w:val="00F540ED"/>
    <w:rsid w:val="00F540FB"/>
    <w:rsid w:val="00F549D1"/>
    <w:rsid w:val="00F54CAE"/>
    <w:rsid w:val="00F550FE"/>
    <w:rsid w:val="00F551E2"/>
    <w:rsid w:val="00F554B7"/>
    <w:rsid w:val="00F556B6"/>
    <w:rsid w:val="00F55906"/>
    <w:rsid w:val="00F5591F"/>
    <w:rsid w:val="00F55E65"/>
    <w:rsid w:val="00F56CB2"/>
    <w:rsid w:val="00F56FD5"/>
    <w:rsid w:val="00F5706E"/>
    <w:rsid w:val="00F577D0"/>
    <w:rsid w:val="00F60439"/>
    <w:rsid w:val="00F605BC"/>
    <w:rsid w:val="00F60C84"/>
    <w:rsid w:val="00F61127"/>
    <w:rsid w:val="00F61319"/>
    <w:rsid w:val="00F615E7"/>
    <w:rsid w:val="00F6191A"/>
    <w:rsid w:val="00F61AEF"/>
    <w:rsid w:val="00F61B38"/>
    <w:rsid w:val="00F62253"/>
    <w:rsid w:val="00F622AD"/>
    <w:rsid w:val="00F62D2A"/>
    <w:rsid w:val="00F63221"/>
    <w:rsid w:val="00F6345D"/>
    <w:rsid w:val="00F63C0E"/>
    <w:rsid w:val="00F6414A"/>
    <w:rsid w:val="00F643EE"/>
    <w:rsid w:val="00F644FF"/>
    <w:rsid w:val="00F645D0"/>
    <w:rsid w:val="00F64644"/>
    <w:rsid w:val="00F64B71"/>
    <w:rsid w:val="00F64F61"/>
    <w:rsid w:val="00F65177"/>
    <w:rsid w:val="00F65B7C"/>
    <w:rsid w:val="00F664D5"/>
    <w:rsid w:val="00F66D07"/>
    <w:rsid w:val="00F66E40"/>
    <w:rsid w:val="00F66F38"/>
    <w:rsid w:val="00F67AA6"/>
    <w:rsid w:val="00F70017"/>
    <w:rsid w:val="00F700D9"/>
    <w:rsid w:val="00F70513"/>
    <w:rsid w:val="00F705F8"/>
    <w:rsid w:val="00F71353"/>
    <w:rsid w:val="00F7188B"/>
    <w:rsid w:val="00F71977"/>
    <w:rsid w:val="00F71A10"/>
    <w:rsid w:val="00F71F15"/>
    <w:rsid w:val="00F72016"/>
    <w:rsid w:val="00F72436"/>
    <w:rsid w:val="00F72C2A"/>
    <w:rsid w:val="00F72F42"/>
    <w:rsid w:val="00F731A6"/>
    <w:rsid w:val="00F748C4"/>
    <w:rsid w:val="00F74C06"/>
    <w:rsid w:val="00F74C0F"/>
    <w:rsid w:val="00F75A83"/>
    <w:rsid w:val="00F75ABD"/>
    <w:rsid w:val="00F76291"/>
    <w:rsid w:val="00F76725"/>
    <w:rsid w:val="00F76B18"/>
    <w:rsid w:val="00F76B2B"/>
    <w:rsid w:val="00F76D37"/>
    <w:rsid w:val="00F770AD"/>
    <w:rsid w:val="00F777EF"/>
    <w:rsid w:val="00F77F0E"/>
    <w:rsid w:val="00F77F98"/>
    <w:rsid w:val="00F81038"/>
    <w:rsid w:val="00F811B5"/>
    <w:rsid w:val="00F81AB0"/>
    <w:rsid w:val="00F81B0B"/>
    <w:rsid w:val="00F81C7E"/>
    <w:rsid w:val="00F81E06"/>
    <w:rsid w:val="00F81ECA"/>
    <w:rsid w:val="00F821D4"/>
    <w:rsid w:val="00F821FA"/>
    <w:rsid w:val="00F82601"/>
    <w:rsid w:val="00F8261E"/>
    <w:rsid w:val="00F8287E"/>
    <w:rsid w:val="00F8316A"/>
    <w:rsid w:val="00F831B1"/>
    <w:rsid w:val="00F8321A"/>
    <w:rsid w:val="00F832B2"/>
    <w:rsid w:val="00F83429"/>
    <w:rsid w:val="00F83476"/>
    <w:rsid w:val="00F836F9"/>
    <w:rsid w:val="00F83889"/>
    <w:rsid w:val="00F83D6E"/>
    <w:rsid w:val="00F83E42"/>
    <w:rsid w:val="00F84019"/>
    <w:rsid w:val="00F84735"/>
    <w:rsid w:val="00F84DB3"/>
    <w:rsid w:val="00F85383"/>
    <w:rsid w:val="00F8561D"/>
    <w:rsid w:val="00F859E5"/>
    <w:rsid w:val="00F85A28"/>
    <w:rsid w:val="00F85DA5"/>
    <w:rsid w:val="00F860B1"/>
    <w:rsid w:val="00F861F8"/>
    <w:rsid w:val="00F86363"/>
    <w:rsid w:val="00F86414"/>
    <w:rsid w:val="00F86516"/>
    <w:rsid w:val="00F86EAA"/>
    <w:rsid w:val="00F86EF2"/>
    <w:rsid w:val="00F86F41"/>
    <w:rsid w:val="00F8720D"/>
    <w:rsid w:val="00F8725E"/>
    <w:rsid w:val="00F8734E"/>
    <w:rsid w:val="00F87771"/>
    <w:rsid w:val="00F900DD"/>
    <w:rsid w:val="00F9034E"/>
    <w:rsid w:val="00F9047C"/>
    <w:rsid w:val="00F90631"/>
    <w:rsid w:val="00F9085C"/>
    <w:rsid w:val="00F90997"/>
    <w:rsid w:val="00F90A27"/>
    <w:rsid w:val="00F90C95"/>
    <w:rsid w:val="00F90E2F"/>
    <w:rsid w:val="00F911D6"/>
    <w:rsid w:val="00F915D8"/>
    <w:rsid w:val="00F91618"/>
    <w:rsid w:val="00F9161B"/>
    <w:rsid w:val="00F91E45"/>
    <w:rsid w:val="00F92666"/>
    <w:rsid w:val="00F92793"/>
    <w:rsid w:val="00F928A3"/>
    <w:rsid w:val="00F92A5C"/>
    <w:rsid w:val="00F92CC6"/>
    <w:rsid w:val="00F93970"/>
    <w:rsid w:val="00F93B3E"/>
    <w:rsid w:val="00F93B5E"/>
    <w:rsid w:val="00F93C4A"/>
    <w:rsid w:val="00F9463C"/>
    <w:rsid w:val="00F94921"/>
    <w:rsid w:val="00F94FE2"/>
    <w:rsid w:val="00F95860"/>
    <w:rsid w:val="00F96128"/>
    <w:rsid w:val="00F96173"/>
    <w:rsid w:val="00F96234"/>
    <w:rsid w:val="00F9633A"/>
    <w:rsid w:val="00F96655"/>
    <w:rsid w:val="00F96894"/>
    <w:rsid w:val="00F96C9E"/>
    <w:rsid w:val="00F9709D"/>
    <w:rsid w:val="00F9728A"/>
    <w:rsid w:val="00FA0027"/>
    <w:rsid w:val="00FA028C"/>
    <w:rsid w:val="00FA0380"/>
    <w:rsid w:val="00FA0465"/>
    <w:rsid w:val="00FA04C6"/>
    <w:rsid w:val="00FA04F4"/>
    <w:rsid w:val="00FA0B21"/>
    <w:rsid w:val="00FA0BF8"/>
    <w:rsid w:val="00FA0DC5"/>
    <w:rsid w:val="00FA0E3E"/>
    <w:rsid w:val="00FA0E43"/>
    <w:rsid w:val="00FA17B8"/>
    <w:rsid w:val="00FA1A34"/>
    <w:rsid w:val="00FA1A79"/>
    <w:rsid w:val="00FA2029"/>
    <w:rsid w:val="00FA21F8"/>
    <w:rsid w:val="00FA2D25"/>
    <w:rsid w:val="00FA3299"/>
    <w:rsid w:val="00FA32A5"/>
    <w:rsid w:val="00FA3316"/>
    <w:rsid w:val="00FA36FE"/>
    <w:rsid w:val="00FA3DE3"/>
    <w:rsid w:val="00FA3DF9"/>
    <w:rsid w:val="00FA3EA6"/>
    <w:rsid w:val="00FA400D"/>
    <w:rsid w:val="00FA4BED"/>
    <w:rsid w:val="00FA4CE4"/>
    <w:rsid w:val="00FA5563"/>
    <w:rsid w:val="00FA5BDC"/>
    <w:rsid w:val="00FA5DB2"/>
    <w:rsid w:val="00FA5F52"/>
    <w:rsid w:val="00FA62BE"/>
    <w:rsid w:val="00FA6913"/>
    <w:rsid w:val="00FA6FBB"/>
    <w:rsid w:val="00FA76EB"/>
    <w:rsid w:val="00FB022C"/>
    <w:rsid w:val="00FB07B9"/>
    <w:rsid w:val="00FB092D"/>
    <w:rsid w:val="00FB0A81"/>
    <w:rsid w:val="00FB0D37"/>
    <w:rsid w:val="00FB0DE6"/>
    <w:rsid w:val="00FB0F74"/>
    <w:rsid w:val="00FB1132"/>
    <w:rsid w:val="00FB13EB"/>
    <w:rsid w:val="00FB160D"/>
    <w:rsid w:val="00FB16B3"/>
    <w:rsid w:val="00FB17F9"/>
    <w:rsid w:val="00FB1900"/>
    <w:rsid w:val="00FB1BA5"/>
    <w:rsid w:val="00FB1D82"/>
    <w:rsid w:val="00FB1DF6"/>
    <w:rsid w:val="00FB2394"/>
    <w:rsid w:val="00FB2712"/>
    <w:rsid w:val="00FB29A8"/>
    <w:rsid w:val="00FB365F"/>
    <w:rsid w:val="00FB3719"/>
    <w:rsid w:val="00FB3D32"/>
    <w:rsid w:val="00FB3DE9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3E5"/>
    <w:rsid w:val="00FB6746"/>
    <w:rsid w:val="00FB6837"/>
    <w:rsid w:val="00FB6F6B"/>
    <w:rsid w:val="00FB702B"/>
    <w:rsid w:val="00FB7061"/>
    <w:rsid w:val="00FB70A5"/>
    <w:rsid w:val="00FB7380"/>
    <w:rsid w:val="00FB7C38"/>
    <w:rsid w:val="00FB7F93"/>
    <w:rsid w:val="00FC00D3"/>
    <w:rsid w:val="00FC0A20"/>
    <w:rsid w:val="00FC1369"/>
    <w:rsid w:val="00FC1A7A"/>
    <w:rsid w:val="00FC1BA2"/>
    <w:rsid w:val="00FC1C53"/>
    <w:rsid w:val="00FC2078"/>
    <w:rsid w:val="00FC2246"/>
    <w:rsid w:val="00FC2778"/>
    <w:rsid w:val="00FC2A9B"/>
    <w:rsid w:val="00FC2AD9"/>
    <w:rsid w:val="00FC2D27"/>
    <w:rsid w:val="00FC3504"/>
    <w:rsid w:val="00FC3A66"/>
    <w:rsid w:val="00FC3C57"/>
    <w:rsid w:val="00FC3D7D"/>
    <w:rsid w:val="00FC3E73"/>
    <w:rsid w:val="00FC3EFC"/>
    <w:rsid w:val="00FC4021"/>
    <w:rsid w:val="00FC465F"/>
    <w:rsid w:val="00FC5244"/>
    <w:rsid w:val="00FC6357"/>
    <w:rsid w:val="00FC63BE"/>
    <w:rsid w:val="00FC66EE"/>
    <w:rsid w:val="00FC6A05"/>
    <w:rsid w:val="00FC6D60"/>
    <w:rsid w:val="00FC7055"/>
    <w:rsid w:val="00FC7B21"/>
    <w:rsid w:val="00FC7C33"/>
    <w:rsid w:val="00FC7CCB"/>
    <w:rsid w:val="00FC7DB7"/>
    <w:rsid w:val="00FD0B18"/>
    <w:rsid w:val="00FD0BC8"/>
    <w:rsid w:val="00FD0E13"/>
    <w:rsid w:val="00FD16ED"/>
    <w:rsid w:val="00FD1795"/>
    <w:rsid w:val="00FD1FE4"/>
    <w:rsid w:val="00FD233E"/>
    <w:rsid w:val="00FD2822"/>
    <w:rsid w:val="00FD28DA"/>
    <w:rsid w:val="00FD2CA3"/>
    <w:rsid w:val="00FD315C"/>
    <w:rsid w:val="00FD3379"/>
    <w:rsid w:val="00FD33AE"/>
    <w:rsid w:val="00FD397D"/>
    <w:rsid w:val="00FD3C91"/>
    <w:rsid w:val="00FD3FB1"/>
    <w:rsid w:val="00FD4100"/>
    <w:rsid w:val="00FD4286"/>
    <w:rsid w:val="00FD4C31"/>
    <w:rsid w:val="00FD4C74"/>
    <w:rsid w:val="00FD4F12"/>
    <w:rsid w:val="00FD50BE"/>
    <w:rsid w:val="00FD50F6"/>
    <w:rsid w:val="00FD546E"/>
    <w:rsid w:val="00FD5529"/>
    <w:rsid w:val="00FD5613"/>
    <w:rsid w:val="00FD57C3"/>
    <w:rsid w:val="00FD5A00"/>
    <w:rsid w:val="00FD5B8E"/>
    <w:rsid w:val="00FD60CA"/>
    <w:rsid w:val="00FD6127"/>
    <w:rsid w:val="00FD6380"/>
    <w:rsid w:val="00FD66F5"/>
    <w:rsid w:val="00FD6CA7"/>
    <w:rsid w:val="00FD6D29"/>
    <w:rsid w:val="00FD6DD7"/>
    <w:rsid w:val="00FD6FC1"/>
    <w:rsid w:val="00FD70CD"/>
    <w:rsid w:val="00FD7497"/>
    <w:rsid w:val="00FD7FBB"/>
    <w:rsid w:val="00FE0F9C"/>
    <w:rsid w:val="00FE10DE"/>
    <w:rsid w:val="00FE1569"/>
    <w:rsid w:val="00FE15AF"/>
    <w:rsid w:val="00FE182D"/>
    <w:rsid w:val="00FE1C0B"/>
    <w:rsid w:val="00FE2351"/>
    <w:rsid w:val="00FE251B"/>
    <w:rsid w:val="00FE25B7"/>
    <w:rsid w:val="00FE2663"/>
    <w:rsid w:val="00FE2989"/>
    <w:rsid w:val="00FE29F5"/>
    <w:rsid w:val="00FE3099"/>
    <w:rsid w:val="00FE388A"/>
    <w:rsid w:val="00FE38EB"/>
    <w:rsid w:val="00FE4391"/>
    <w:rsid w:val="00FE4A4A"/>
    <w:rsid w:val="00FE5A8E"/>
    <w:rsid w:val="00FE5A9E"/>
    <w:rsid w:val="00FE5FE9"/>
    <w:rsid w:val="00FE6966"/>
    <w:rsid w:val="00FE6BA4"/>
    <w:rsid w:val="00FE6C01"/>
    <w:rsid w:val="00FE6C04"/>
    <w:rsid w:val="00FE6C77"/>
    <w:rsid w:val="00FE6DFC"/>
    <w:rsid w:val="00FE6EB0"/>
    <w:rsid w:val="00FE79C1"/>
    <w:rsid w:val="00FE7AD1"/>
    <w:rsid w:val="00FE7BD9"/>
    <w:rsid w:val="00FE7D31"/>
    <w:rsid w:val="00FE7E8D"/>
    <w:rsid w:val="00FE7E9D"/>
    <w:rsid w:val="00FF002A"/>
    <w:rsid w:val="00FF0098"/>
    <w:rsid w:val="00FF0318"/>
    <w:rsid w:val="00FF047D"/>
    <w:rsid w:val="00FF14D2"/>
    <w:rsid w:val="00FF1813"/>
    <w:rsid w:val="00FF1A80"/>
    <w:rsid w:val="00FF1C77"/>
    <w:rsid w:val="00FF1DDE"/>
    <w:rsid w:val="00FF2327"/>
    <w:rsid w:val="00FF2AB5"/>
    <w:rsid w:val="00FF2BA2"/>
    <w:rsid w:val="00FF312F"/>
    <w:rsid w:val="00FF3301"/>
    <w:rsid w:val="00FF3444"/>
    <w:rsid w:val="00FF387D"/>
    <w:rsid w:val="00FF3FFC"/>
    <w:rsid w:val="00FF41B6"/>
    <w:rsid w:val="00FF434B"/>
    <w:rsid w:val="00FF45FB"/>
    <w:rsid w:val="00FF47AA"/>
    <w:rsid w:val="00FF4989"/>
    <w:rsid w:val="00FF4ABE"/>
    <w:rsid w:val="00FF4EE0"/>
    <w:rsid w:val="00FF5371"/>
    <w:rsid w:val="00FF5617"/>
    <w:rsid w:val="00FF5C6B"/>
    <w:rsid w:val="00FF5CD1"/>
    <w:rsid w:val="00FF5D1F"/>
    <w:rsid w:val="00FF5DF3"/>
    <w:rsid w:val="00FF5E99"/>
    <w:rsid w:val="00FF6111"/>
    <w:rsid w:val="00FF6643"/>
    <w:rsid w:val="00FF69F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08E8DE"/>
  <w15:docId w15:val="{0BD49FAC-2E6E-485D-BA25-8F20133EC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4A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F0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108"/>
      <w:jc w:val="thaiDistribute"/>
    </w:pPr>
    <w:rPr>
      <w:rFonts w:asciiTheme="majorBidi" w:hAnsiTheme="majorBidi" w:cstheme="majorBidi"/>
      <w:sz w:val="28"/>
      <w:szCs w:val="28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DF0240"/>
    <w:rPr>
      <w:rFonts w:asciiTheme="majorBidi" w:hAnsiTheme="majorBidi" w:cstheme="majorBidi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44F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Theme="majorHAnsi" w:hAnsiTheme="majorHAnsi" w:cstheme="majorHAns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544F29"/>
    <w:rPr>
      <w:rFonts w:asciiTheme="majorHAnsi" w:hAnsiTheme="majorHAnsi" w:cstheme="majorHAns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uiPriority w:val="99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B06B26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F7A98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ink w:val="block"/>
    <w:locked/>
    <w:rsid w:val="000719F0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0719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lt-edited1">
    <w:name w:val="alt-edited1"/>
    <w:basedOn w:val="DefaultParagraphFont"/>
    <w:rsid w:val="00C06C39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C06C39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C06C3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C06C39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C06C3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6C39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AF0F5-80CF-44D6-B73B-4DDD128CC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626</TotalTime>
  <Pages>8</Pages>
  <Words>2491</Words>
  <Characters>9834</Characters>
  <Application>Microsoft Office Word</Application>
  <DocSecurity>0</DocSecurity>
  <Lines>81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Kornsiri, Chongaksorn</cp:lastModifiedBy>
  <cp:revision>113</cp:revision>
  <cp:lastPrinted>2023-02-27T10:56:00Z</cp:lastPrinted>
  <dcterms:created xsi:type="dcterms:W3CDTF">2023-02-25T10:11:00Z</dcterms:created>
  <dcterms:modified xsi:type="dcterms:W3CDTF">2023-02-27T13:16:00Z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