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08300F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2565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2565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2565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2565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08300F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2E2CAD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2E2CAD">
        <w:rPr>
          <w:rFonts w:ascii="Angsana New" w:hAnsi="Angsana New" w:cs="Angsana New"/>
          <w:sz w:val="30"/>
          <w:szCs w:val="30"/>
        </w:rPr>
        <w:t xml:space="preserve"> “</w:t>
      </w: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” </w:t>
      </w:r>
      <w:r w:rsidRPr="002E2CA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FC203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sz w:val="30"/>
          <w:szCs w:val="30"/>
          <w:cs/>
        </w:rPr>
        <w:t>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2E2CAD">
        <w:rPr>
          <w:rFonts w:ascii="Angsana New" w:hAnsi="Angsana New" w:cs="Angsana New"/>
          <w:sz w:val="30"/>
          <w:szCs w:val="30"/>
        </w:rPr>
        <w:t>“</w:t>
      </w:r>
      <w:r w:rsidRPr="002E2CA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2E2CAD">
        <w:rPr>
          <w:rFonts w:ascii="Angsana New" w:hAnsi="Angsana New" w:cs="Angsana New"/>
          <w:sz w:val="30"/>
          <w:szCs w:val="30"/>
        </w:rPr>
        <w:t>”</w:t>
      </w:r>
      <w:r w:rsidRPr="002E2CAD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ในส่วนที่เกี่ยวข้องกับการตรวจสอบงบการเงินรวมและงบการเงินเฉพาะกิจการ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10628" w:rsidRPr="00E10628" w:rsidRDefault="00E10628" w:rsidP="00A5258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E352BA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E352BA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E352B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7130" w:rsidRPr="00E352BA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E352BA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E352BA">
        <w:rPr>
          <w:rFonts w:ascii="Angsana New" w:hAnsi="Angsana New" w:cs="Angsana New" w:hint="cs"/>
          <w:sz w:val="30"/>
          <w:szCs w:val="30"/>
          <w:cs/>
        </w:rPr>
        <w:t>ำ</w:t>
      </w:r>
      <w:r w:rsidRPr="00E352BA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ทั้งนี้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01D30" w:rsidRPr="00E352BA" w:rsidRDefault="00401D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E352BA" w:rsidRPr="00E352BA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352BA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 ครบถ้วนและตรงงวดบัญชีของรายได้จากการขายสินค้า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ของบริษัท</w:t>
      </w:r>
    </w:p>
    <w:p w:rsidR="00E352BA" w:rsidRPr="00FA47B1" w:rsidRDefault="00E352BA" w:rsidP="00E352B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E352BA" w:rsidRPr="00E352BA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352B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รายได้จากการขายสินค้าเป็น</w:t>
      </w:r>
      <w:r w:rsidRPr="00E352BA">
        <w:rPr>
          <w:rFonts w:ascii="Angsana New" w:hAnsi="Angsana New" w:cs="Angsana New"/>
          <w:sz w:val="30"/>
          <w:szCs w:val="30"/>
          <w:cs/>
        </w:rPr>
        <w:t>การเพิ่มขึ้นของประโยชน์เชิงเศรษฐกิจในรูปของกระแสรับเข้าของสินทรัพย์</w:t>
      </w:r>
      <w:r w:rsidRPr="00E352BA">
        <w:rPr>
          <w:rFonts w:ascii="Angsana New" w:hAnsi="Angsana New" w:cs="Angsana New" w:hint="cs"/>
          <w:sz w:val="30"/>
          <w:szCs w:val="30"/>
          <w:cs/>
        </w:rPr>
        <w:t>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นอกจากนี้ การขายสินค้าของบริษัทในแต่ละปีมีปริมาณรายการเป็นจำนวนมาก</w:t>
      </w:r>
      <w:r w:rsidR="0053531F">
        <w:rPr>
          <w:rFonts w:ascii="Angsana New" w:hAnsi="Angsana New" w:cs="Angsana New" w:hint="cs"/>
          <w:sz w:val="30"/>
          <w:szCs w:val="30"/>
          <w:cs/>
        </w:rPr>
        <w:t>โดยผ่านช่องทางการขายที่หลากหลาย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จึงต้องมีความเชื่อมั่นได้ว่ารายการขายสินค้าของบริษัทนั้นถูกบันทึกบัญชีไว้อย่างถูกต้อง ครบถ้วนและตรงงวดบัญชี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 xml:space="preserve">ทั้งนี้ นโยบายการบัญชีที่สำคัญและข้อมูลอื่นเกี่ยวกับรายได้จากการขายสินค้าเปิดเผยไว้ในหมายเหตุประกอบงบการเงินข้อ </w:t>
      </w:r>
      <w:r w:rsidR="000F4714">
        <w:rPr>
          <w:rFonts w:ascii="Angsana New" w:hAnsi="Angsana New" w:cs="Angsana New" w:hint="cs"/>
          <w:sz w:val="30"/>
          <w:szCs w:val="30"/>
          <w:cs/>
        </w:rPr>
        <w:t>3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7E05C9">
        <w:rPr>
          <w:rFonts w:ascii="Angsana New" w:hAnsi="Angsana New" w:cs="Angsana New"/>
          <w:sz w:val="30"/>
          <w:szCs w:val="30"/>
        </w:rPr>
        <w:t>2</w:t>
      </w:r>
      <w:r w:rsidR="000F4714">
        <w:rPr>
          <w:rFonts w:ascii="Angsana New" w:hAnsi="Angsana New" w:cs="Angsana New" w:hint="cs"/>
          <w:sz w:val="30"/>
          <w:szCs w:val="30"/>
          <w:cs/>
        </w:rPr>
        <w:t>8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2BA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การ</w:t>
      </w:r>
      <w:r w:rsidRPr="00E352BA">
        <w:rPr>
          <w:rFonts w:ascii="Angsana New" w:hAnsi="Angsana New" w:cs="Angsana New" w:hint="cs"/>
          <w:sz w:val="30"/>
          <w:szCs w:val="30"/>
          <w:cs/>
        </w:rPr>
        <w:t>อ่าน สอบถามและ</w:t>
      </w:r>
      <w:r w:rsidRPr="00E352BA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E352BA">
        <w:rPr>
          <w:rFonts w:ascii="Angsana New" w:hAnsi="Angsana New" w:cs="Angsana New" w:hint="cs"/>
          <w:sz w:val="30"/>
          <w:szCs w:val="30"/>
          <w:cs/>
        </w:rPr>
        <w:t>เกี่ยวกับวงจรรายได้และนโยบายการรับรู้รายได้จากการขายสินค้าของบริษัท</w:t>
      </w: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:rsid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 w:hint="cs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และการตรวจตัดยอดขายทั้งก่อนและหลังวันสิ้นปีว่าบันทึกไว้ถูกต้องตรงงวดบัญชีหรือไม่</w:t>
      </w:r>
    </w:p>
    <w:p w:rsidR="00776FEF" w:rsidRPr="00E352BA" w:rsidRDefault="00776FEF" w:rsidP="00776FEF">
      <w:pPr>
        <w:pStyle w:val="NoSpacing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FA47B1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FA47B1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FA47B1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FA47B1">
        <w:rPr>
          <w:rFonts w:ascii="Angsana New" w:hAnsi="Angsana New" w:cs="Angsana New"/>
          <w:sz w:val="30"/>
          <w:szCs w:val="30"/>
          <w:cs/>
        </w:rPr>
        <w:t>ประจำปี</w:t>
      </w:r>
      <w:r w:rsidRPr="00FA47B1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FA47B1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FA47B1" w:rsidRDefault="00637130" w:rsidP="00637130">
      <w:pPr>
        <w:pStyle w:val="NoSpacing"/>
        <w:rPr>
          <w:rFonts w:ascii="Angsana New" w:hAnsi="Angsana New" w:cs="Angsana New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A47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FA47B1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FA47B1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FA47B1" w:rsidRDefault="00FA47B1" w:rsidP="00576C21">
      <w:pPr>
        <w:rPr>
          <w:rFonts w:ascii="Angsana New" w:hAnsi="Angsana New"/>
          <w:b/>
          <w:bCs/>
          <w:sz w:val="30"/>
          <w:szCs w:val="30"/>
        </w:rPr>
      </w:pPr>
    </w:p>
    <w:p w:rsidR="00702EC5" w:rsidRPr="00FA47B1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FA47B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36249E" w:rsidRDefault="00362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FA47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FA47B1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554E6D" w:rsidRPr="0071595E" w:rsidRDefault="00554E6D" w:rsidP="00554E6D">
      <w:pPr>
        <w:pStyle w:val="ListParagraph"/>
        <w:rPr>
          <w:rFonts w:ascii="Angsana New" w:hAnsi="Angsana New"/>
          <w:sz w:val="20"/>
          <w:szCs w:val="20"/>
        </w:rPr>
      </w:pPr>
    </w:p>
    <w:p w:rsidR="00554E6D" w:rsidRPr="00FA47B1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EC5" w:rsidRPr="0071595E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8B6B70" w:rsidRPr="00FA47B1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A64C48" w:rsidRPr="0071595E" w:rsidRDefault="00A6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1595E" w:rsidRPr="0071595E" w:rsidRDefault="0071595E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D57EC8" w:rsidRPr="001D21BF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702EC5" w:rsidRPr="001D21BF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A64C48" w:rsidRPr="001D21BF" w:rsidRDefault="00A64C48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702EC5" w:rsidRPr="001D21BF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FA47B1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FA47B1">
        <w:rPr>
          <w:rFonts w:ascii="Angsana New" w:hAnsi="Angsana New"/>
          <w:sz w:val="30"/>
          <w:szCs w:val="30"/>
        </w:rPr>
        <w:t>5389</w:t>
      </w:r>
    </w:p>
    <w:p w:rsidR="00702EC5" w:rsidRPr="0071595E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3860EB" w:rsidRPr="001E03ED" w:rsidRDefault="00702EC5" w:rsidP="0071595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C74F8C">
        <w:rPr>
          <w:rFonts w:ascii="Angsana New" w:hAnsi="Angsana New" w:cs="Angsana New"/>
          <w:color w:val="auto"/>
          <w:sz w:val="30"/>
          <w:szCs w:val="30"/>
        </w:rPr>
        <w:t>8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08300F">
        <w:rPr>
          <w:rFonts w:ascii="Angsana New" w:hAnsi="Angsana New" w:cs="Angsana New"/>
          <w:color w:val="auto"/>
          <w:sz w:val="30"/>
          <w:szCs w:val="30"/>
        </w:rPr>
        <w:t>2566</w:t>
      </w: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A34" w:rsidRDefault="002F7A34">
      <w:r>
        <w:separator/>
      </w:r>
    </w:p>
  </w:endnote>
  <w:endnote w:type="continuationSeparator" w:id="0">
    <w:p w:rsidR="002F7A34" w:rsidRDefault="002F7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3860EB" w:rsidRDefault="000C2AD7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76FEF">
      <w:rPr>
        <w:rStyle w:val="PageNumber"/>
        <w:rFonts w:ascii="Angsana New" w:hAnsi="Angsana New"/>
        <w:noProof/>
        <w:sz w:val="30"/>
        <w:szCs w:val="30"/>
      </w:rPr>
      <w:t>2</w:t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AE6494" w:rsidRDefault="00545C05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0C2AD7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776FEF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:rsidR="000C2AD7" w:rsidRPr="00DB5FD7" w:rsidRDefault="000C2AD7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A34" w:rsidRDefault="002F7A34">
      <w:r>
        <w:separator/>
      </w:r>
    </w:p>
  </w:footnote>
  <w:footnote w:type="continuationSeparator" w:id="0">
    <w:p w:rsidR="002F7A34" w:rsidRDefault="002F7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Default="000C2AD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C2AD7" w:rsidRDefault="000C2AD7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Default="000C2AD7">
    <w:r>
      <w:t xml:space="preserve"> </w:t>
    </w:r>
  </w:p>
  <w:p w:rsidR="000C2AD7" w:rsidRDefault="000C2AD7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190493" w:rsidRDefault="000C2AD7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30"/>
  </w:num>
  <w:num w:numId="14">
    <w:abstractNumId w:val="18"/>
  </w:num>
  <w:num w:numId="15">
    <w:abstractNumId w:val="22"/>
  </w:num>
  <w:num w:numId="16">
    <w:abstractNumId w:val="14"/>
  </w:num>
  <w:num w:numId="17">
    <w:abstractNumId w:val="32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8"/>
  </w:num>
  <w:num w:numId="25">
    <w:abstractNumId w:val="29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069F9"/>
    <w:rsid w:val="000117B0"/>
    <w:rsid w:val="00011B30"/>
    <w:rsid w:val="000125C1"/>
    <w:rsid w:val="0001729A"/>
    <w:rsid w:val="00017F82"/>
    <w:rsid w:val="0002004E"/>
    <w:rsid w:val="00021971"/>
    <w:rsid w:val="00024356"/>
    <w:rsid w:val="000264A4"/>
    <w:rsid w:val="00026D4F"/>
    <w:rsid w:val="00026F94"/>
    <w:rsid w:val="00033C89"/>
    <w:rsid w:val="0004257F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1FA5"/>
    <w:rsid w:val="0008300F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2AD7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1AB0"/>
    <w:rsid w:val="000E206A"/>
    <w:rsid w:val="000E35FA"/>
    <w:rsid w:val="000E64CF"/>
    <w:rsid w:val="000F00E5"/>
    <w:rsid w:val="000F146E"/>
    <w:rsid w:val="000F3C83"/>
    <w:rsid w:val="000F4714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2EDE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063E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21BF"/>
    <w:rsid w:val="001D6761"/>
    <w:rsid w:val="001E03ED"/>
    <w:rsid w:val="001E10B3"/>
    <w:rsid w:val="001E1F4F"/>
    <w:rsid w:val="001E2300"/>
    <w:rsid w:val="001E2696"/>
    <w:rsid w:val="001E36D6"/>
    <w:rsid w:val="001E7F51"/>
    <w:rsid w:val="001F210B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67A7"/>
    <w:rsid w:val="0023724F"/>
    <w:rsid w:val="00241F21"/>
    <w:rsid w:val="002441F2"/>
    <w:rsid w:val="00244265"/>
    <w:rsid w:val="00244696"/>
    <w:rsid w:val="00247F8D"/>
    <w:rsid w:val="00251AEA"/>
    <w:rsid w:val="00251C70"/>
    <w:rsid w:val="00252435"/>
    <w:rsid w:val="0025331A"/>
    <w:rsid w:val="00254015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3CE6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710"/>
    <w:rsid w:val="002C4B49"/>
    <w:rsid w:val="002C5A2F"/>
    <w:rsid w:val="002C6470"/>
    <w:rsid w:val="002C7847"/>
    <w:rsid w:val="002D1623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66C"/>
    <w:rsid w:val="002E6DF0"/>
    <w:rsid w:val="002E70C8"/>
    <w:rsid w:val="002F00B3"/>
    <w:rsid w:val="002F1850"/>
    <w:rsid w:val="002F2E12"/>
    <w:rsid w:val="002F49CB"/>
    <w:rsid w:val="002F75AD"/>
    <w:rsid w:val="002F7A34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0D9B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49E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2D49"/>
    <w:rsid w:val="003C5431"/>
    <w:rsid w:val="003C6A21"/>
    <w:rsid w:val="003D065D"/>
    <w:rsid w:val="003D0E09"/>
    <w:rsid w:val="003D3571"/>
    <w:rsid w:val="003D3BDB"/>
    <w:rsid w:val="003D632E"/>
    <w:rsid w:val="003D7580"/>
    <w:rsid w:val="003D7712"/>
    <w:rsid w:val="003E0F00"/>
    <w:rsid w:val="003E2493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1C19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531F"/>
    <w:rsid w:val="0053611B"/>
    <w:rsid w:val="005422DF"/>
    <w:rsid w:val="005435BA"/>
    <w:rsid w:val="00545C05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3A9B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37EE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8317F"/>
    <w:rsid w:val="0069072F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95E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61F3E"/>
    <w:rsid w:val="00767AE5"/>
    <w:rsid w:val="007703A4"/>
    <w:rsid w:val="0077197B"/>
    <w:rsid w:val="00771A77"/>
    <w:rsid w:val="00772722"/>
    <w:rsid w:val="00774E21"/>
    <w:rsid w:val="00774E50"/>
    <w:rsid w:val="007750ED"/>
    <w:rsid w:val="00776FEF"/>
    <w:rsid w:val="007774F8"/>
    <w:rsid w:val="00780906"/>
    <w:rsid w:val="00781DA9"/>
    <w:rsid w:val="00783486"/>
    <w:rsid w:val="00784EEF"/>
    <w:rsid w:val="007850CB"/>
    <w:rsid w:val="00785AAC"/>
    <w:rsid w:val="00785EC8"/>
    <w:rsid w:val="007861A5"/>
    <w:rsid w:val="00791D40"/>
    <w:rsid w:val="00795828"/>
    <w:rsid w:val="00795F2C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C5CCD"/>
    <w:rsid w:val="007D03DF"/>
    <w:rsid w:val="007D0CCE"/>
    <w:rsid w:val="007D143F"/>
    <w:rsid w:val="007D2255"/>
    <w:rsid w:val="007D36DC"/>
    <w:rsid w:val="007D5115"/>
    <w:rsid w:val="007D6A5D"/>
    <w:rsid w:val="007E05C9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59B3"/>
    <w:rsid w:val="00816D21"/>
    <w:rsid w:val="00820447"/>
    <w:rsid w:val="008225E5"/>
    <w:rsid w:val="008265C9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66ADC"/>
    <w:rsid w:val="00870EA6"/>
    <w:rsid w:val="0087149F"/>
    <w:rsid w:val="00872B3D"/>
    <w:rsid w:val="008756FC"/>
    <w:rsid w:val="00875FA0"/>
    <w:rsid w:val="00881F6C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97851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319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460"/>
    <w:rsid w:val="009F55A3"/>
    <w:rsid w:val="009F79C5"/>
    <w:rsid w:val="00A02EDB"/>
    <w:rsid w:val="00A04595"/>
    <w:rsid w:val="00A06544"/>
    <w:rsid w:val="00A0658B"/>
    <w:rsid w:val="00A06A91"/>
    <w:rsid w:val="00A07CBF"/>
    <w:rsid w:val="00A11B6F"/>
    <w:rsid w:val="00A120A7"/>
    <w:rsid w:val="00A12E4E"/>
    <w:rsid w:val="00A12FE1"/>
    <w:rsid w:val="00A22300"/>
    <w:rsid w:val="00A22EEB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2586"/>
    <w:rsid w:val="00A53751"/>
    <w:rsid w:val="00A54BDD"/>
    <w:rsid w:val="00A5508F"/>
    <w:rsid w:val="00A55890"/>
    <w:rsid w:val="00A558D9"/>
    <w:rsid w:val="00A57BD9"/>
    <w:rsid w:val="00A614F3"/>
    <w:rsid w:val="00A63039"/>
    <w:rsid w:val="00A64C48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17A6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B3891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070F3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27B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9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74F8C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55067"/>
    <w:rsid w:val="00D55D4C"/>
    <w:rsid w:val="00D57EC8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2877"/>
    <w:rsid w:val="00D93679"/>
    <w:rsid w:val="00D93CD1"/>
    <w:rsid w:val="00D95DBB"/>
    <w:rsid w:val="00D960D1"/>
    <w:rsid w:val="00DA1792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4DAB"/>
    <w:rsid w:val="00DD50F0"/>
    <w:rsid w:val="00DD6031"/>
    <w:rsid w:val="00DE0541"/>
    <w:rsid w:val="00DE10BE"/>
    <w:rsid w:val="00DE153F"/>
    <w:rsid w:val="00DE57E6"/>
    <w:rsid w:val="00DF1A28"/>
    <w:rsid w:val="00DF2056"/>
    <w:rsid w:val="00DF2FDF"/>
    <w:rsid w:val="00DF583D"/>
    <w:rsid w:val="00DF7380"/>
    <w:rsid w:val="00DF761C"/>
    <w:rsid w:val="00DF7A8A"/>
    <w:rsid w:val="00E005BF"/>
    <w:rsid w:val="00E00D90"/>
    <w:rsid w:val="00E0134D"/>
    <w:rsid w:val="00E04B45"/>
    <w:rsid w:val="00E04EA6"/>
    <w:rsid w:val="00E06581"/>
    <w:rsid w:val="00E07901"/>
    <w:rsid w:val="00E105C8"/>
    <w:rsid w:val="00E1062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3F8F"/>
    <w:rsid w:val="00E25438"/>
    <w:rsid w:val="00E267A0"/>
    <w:rsid w:val="00E310CB"/>
    <w:rsid w:val="00E322BF"/>
    <w:rsid w:val="00E352BA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11FD"/>
    <w:rsid w:val="00E725C6"/>
    <w:rsid w:val="00E731E8"/>
    <w:rsid w:val="00E73F92"/>
    <w:rsid w:val="00E75147"/>
    <w:rsid w:val="00E82DDB"/>
    <w:rsid w:val="00E83D60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3FD9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4A39"/>
    <w:rsid w:val="00F9631D"/>
    <w:rsid w:val="00F96B2B"/>
    <w:rsid w:val="00F96FE1"/>
    <w:rsid w:val="00FA2A73"/>
    <w:rsid w:val="00FA47B1"/>
    <w:rsid w:val="00FA6190"/>
    <w:rsid w:val="00FA6C2B"/>
    <w:rsid w:val="00FA7691"/>
    <w:rsid w:val="00FB1E9C"/>
    <w:rsid w:val="00FB34D9"/>
    <w:rsid w:val="00FC1F3C"/>
    <w:rsid w:val="00FC203C"/>
    <w:rsid w:val="00FD005D"/>
    <w:rsid w:val="00FD1B6A"/>
    <w:rsid w:val="00FD2644"/>
    <w:rsid w:val="00FD2A47"/>
    <w:rsid w:val="00FD2F3A"/>
    <w:rsid w:val="00FD2F52"/>
    <w:rsid w:val="00FD48E1"/>
    <w:rsid w:val="00FE0A63"/>
    <w:rsid w:val="00FE328F"/>
    <w:rsid w:val="00FE7D18"/>
    <w:rsid w:val="00FE7FC8"/>
    <w:rsid w:val="00FF1DAB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D57E3-FDD3-413E-B89F-2D36FA80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129</TotalTime>
  <Pages>6</Pages>
  <Words>2184</Words>
  <Characters>8451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10614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Suraphap</cp:lastModifiedBy>
  <cp:revision>60</cp:revision>
  <cp:lastPrinted>2023-02-21T06:31:00Z</cp:lastPrinted>
  <dcterms:created xsi:type="dcterms:W3CDTF">2018-02-16T07:49:00Z</dcterms:created>
  <dcterms:modified xsi:type="dcterms:W3CDTF">2023-02-21T06:31:00Z</dcterms:modified>
</cp:coreProperties>
</file>