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BB23B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0" w:name="OLE_LINK1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DA7B58" w14:paraId="7D211DBA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D13669" w14:textId="4AF48C57" w:rsidR="00F63B38" w:rsidRPr="00DA7B58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A7E62A0" w14:textId="77777777" w:rsidR="00AC704E" w:rsidRPr="00DA7B58" w:rsidRDefault="00AC704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9A9048" w14:textId="77777777" w:rsidR="00CA62A9" w:rsidRPr="00DA7B58" w:rsidRDefault="00CA62A9" w:rsidP="008926B8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9F41E2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F41E2" w:rsidRPr="00DA7B58">
        <w:rPr>
          <w:rFonts w:ascii="Browallia New" w:hAnsi="Browallia New" w:cs="Browallia New"/>
          <w:color w:val="000000"/>
          <w:sz w:val="26"/>
          <w:szCs w:val="26"/>
          <w:cs/>
        </w:rPr>
        <w:t>โอเอชทีแอล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มหาชน)</w:t>
      </w:r>
      <w:r w:rsidR="00DE5A49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(“บริษัท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”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) เป็นบริษัทมหาชน ซึ่งจัดตั้งขึ้นในประเทศไทย และมีที่อยู่ขอ</w:t>
      </w:r>
      <w:r w:rsidR="00BC018F" w:rsidRPr="00DA7B58">
        <w:rPr>
          <w:rFonts w:ascii="Browallia New" w:hAnsi="Browallia New" w:cs="Browallia New"/>
          <w:color w:val="000000"/>
          <w:sz w:val="26"/>
          <w:szCs w:val="26"/>
          <w:cs/>
        </w:rPr>
        <w:t>งบริษัทตามที่ได้</w:t>
      </w:r>
      <w:r w:rsidR="00D43001"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BC018F" w:rsidRPr="00DA7B58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0D9DF340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F899099" w14:textId="5260BBB4" w:rsidR="00CD1BBC" w:rsidRPr="00DA7B58" w:rsidRDefault="0015499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CD1BBC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ตรอกโอเรียนเต็ล ซอยบูรพา ถนนเจริญกรุง แขวงบางรัก เขตบางรัก</w:t>
      </w:r>
      <w:r w:rsidR="00CD1BBC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D1BBC" w:rsidRPr="00DA7B58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B7D402E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1415A0" w14:textId="77777777" w:rsidR="00CA62A9" w:rsidRPr="00DA7B58" w:rsidRDefault="00EF318A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การประกอบ</w:t>
      </w:r>
      <w:r w:rsidR="00CA62A9" w:rsidRPr="00DA7B58">
        <w:rPr>
          <w:rFonts w:ascii="Browallia New" w:hAnsi="Browallia New" w:cs="Browallia New"/>
          <w:color w:val="000000"/>
          <w:sz w:val="26"/>
          <w:szCs w:val="26"/>
          <w:cs/>
        </w:rPr>
        <w:t>ธุรกิจหลัก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ของบริษัทและบริษัทย่อย 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รวมเรียกว่า 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“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="00CA62A9" w:rsidRPr="00DA7B58">
        <w:rPr>
          <w:rFonts w:ascii="Browallia New" w:hAnsi="Browallia New" w:cs="Browallia New"/>
          <w:color w:val="000000"/>
          <w:sz w:val="26"/>
          <w:szCs w:val="26"/>
          <w:cs/>
        </w:rPr>
        <w:t>คือ กิจการโรงแรม และ</w:t>
      </w:r>
      <w:r w:rsidR="00CA62A9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ภัตตาคาร</w:t>
      </w:r>
    </w:p>
    <w:p w14:paraId="708E910F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5FE90F" w14:textId="6203BFB3" w:rsidR="00CA62A9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</w:t>
      </w:r>
      <w:r w:rsidR="00233F0B" w:rsidRPr="00DA7B5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</w:t>
      </w:r>
      <w:r w:rsidR="00F44093" w:rsidRPr="00DA7B58">
        <w:rPr>
          <w:rFonts w:ascii="Browallia New" w:hAnsi="Browallia New" w:cs="Browallia New"/>
          <w:color w:val="000000"/>
          <w:sz w:val="26"/>
          <w:szCs w:val="26"/>
          <w:cs/>
        </w:rPr>
        <w:t>คณะ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กรรมการบริษัทเมื่อวันที่</w:t>
      </w:r>
      <w:r w:rsidR="00250A5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CE3D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E3DE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มกราคม</w:t>
      </w:r>
      <w:r w:rsidR="00767AE0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3EC4E5DF" w14:textId="77777777" w:rsidR="00D3635A" w:rsidRPr="00DA7B58" w:rsidRDefault="00D3635A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635A" w:rsidRPr="00DA7B58" w14:paraId="1F30D0E5" w14:textId="77777777" w:rsidTr="001C12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E1B6DB" w14:textId="3ABDA6CA" w:rsidR="00D3635A" w:rsidRPr="00DA7B58" w:rsidRDefault="00154991" w:rsidP="001C121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3635A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D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</w:tbl>
    <w:p w14:paraId="2ECA92CC" w14:textId="77777777" w:rsidR="00D3635A" w:rsidRPr="00DA7B58" w:rsidRDefault="00D3635A" w:rsidP="00D3635A">
      <w:pPr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2C6E5907" w14:textId="019ACF84" w:rsidR="00D3635A" w:rsidRPr="00DA7B58" w:rsidRDefault="00D3635A" w:rsidP="00D3635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บริษัท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มียอดหนี้สินหมุนเวียนมากกว่าสินทรัพย์หมุนเวียนจำนวน 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78</w:t>
      </w:r>
      <w:r w:rsidR="00154991" w:rsidRPr="00154991">
        <w:rPr>
          <w:rFonts w:ascii="Browallia New" w:hAnsi="Browallia New" w:cs="Browallia New" w:hint="cs"/>
          <w:sz w:val="26"/>
          <w:szCs w:val="26"/>
          <w:lang w:val="en-GB" w:eastAsia="en-GB"/>
        </w:rPr>
        <w:t>9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89</w:t>
      </w:r>
      <w:r w:rsidR="00154991" w:rsidRPr="00154991">
        <w:rPr>
          <w:rFonts w:ascii="Browallia New" w:hAnsi="Browallia New" w:cs="Browallia New" w:hint="cs"/>
          <w:sz w:val="26"/>
          <w:szCs w:val="26"/>
          <w:lang w:val="en-GB" w:eastAsia="en-GB"/>
        </w:rPr>
        <w:t>6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</w:t>
      </w:r>
      <w:r w:rsidR="000F503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0F503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อย่างไรก็ตาม กลุ่มกิจการและบริษัทมีกำไรสำหรับปีจำนวน 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88</w:t>
      </w:r>
      <w:r w:rsidR="000F503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0F5038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ล้านบาท และ 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71</w:t>
      </w:r>
      <w:r w:rsidR="000F503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0F503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ล้านบาท รวมถึงกระแสเงินสดรับจากกิจกรรมดำเนินงานจำนวน 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559</w:t>
      </w:r>
      <w:r w:rsidR="000F503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0F5038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ล้านบาท และ </w:t>
      </w:r>
      <w:r w:rsidR="00154991" w:rsidRPr="00154991">
        <w:rPr>
          <w:rFonts w:ascii="Browallia New" w:hAnsi="Browallia New" w:cs="Browallia New"/>
          <w:sz w:val="26"/>
          <w:szCs w:val="26"/>
          <w:lang w:val="en-GB" w:eastAsia="en-GB"/>
        </w:rPr>
        <w:t>555</w:t>
      </w:r>
      <w:r w:rsidR="000F503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0F5038">
        <w:rPr>
          <w:rFonts w:ascii="Browallia New" w:hAnsi="Browallia New" w:cs="Browallia New" w:hint="cs"/>
          <w:sz w:val="26"/>
          <w:szCs w:val="26"/>
          <w:cs/>
          <w:lang w:eastAsia="en-GB"/>
        </w:rPr>
        <w:t>ล้านบาท ตามลำดับ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977D29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ทั้งนี้ ผู้บริหารได้จัดทำประมา</w:t>
      </w:r>
      <w:r w:rsidR="008D6E7F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ณ</w:t>
      </w:r>
      <w:r w:rsidR="00977D29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การ</w:t>
      </w:r>
      <w:r w:rsidR="00977D29" w:rsidRPr="003E4A4D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กระแสเงินสดที่ได้รับอนุมัติโดยคณะกรรมการบริษัท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</w:t>
      </w:r>
      <w:r w:rsidR="00977D29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นอกจากนี้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</w:t>
      </w:r>
      <w:r w:rsidRPr="00006F4D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ยังมีวงเงินสินเชื่อจากสถาบันการเงินที่ไม่สามารถยกเลิกได้</w:t>
      </w:r>
      <w:r w:rsidRPr="00006F4D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>และได้เข้าทำสัญญาเงินกู้กับผู้ถือหุ้นรายใหญ่</w:t>
      </w:r>
      <w:r w:rsidR="003E4A4D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br/>
      </w:r>
      <w:r w:rsidRPr="00006F4D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>สองราย</w:t>
      </w:r>
      <w:r w:rsidRPr="00006F4D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006F4D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 xml:space="preserve">จำนวน </w:t>
      </w:r>
      <w:r w:rsidR="00154991" w:rsidRPr="00154991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300</w:t>
      </w:r>
      <w:r w:rsidRPr="00006F4D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006F4D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>ล้านบาท</w:t>
      </w:r>
      <w:r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Pr="00006F4D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เพื่อใช้สำหรับการดำเนินกิจการ </w:t>
      </w:r>
      <w:r w:rsidRPr="00006F4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ดังนั้น กลุ่มกิจการจึงเชื่อมั่นว่าสามารถ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>ดำเนินงานได้อย่างต่อเนื่อง</w:t>
      </w:r>
    </w:p>
    <w:p w14:paraId="174EFAD3" w14:textId="1CD5ED80" w:rsidR="007C3928" w:rsidRPr="00DA7B58" w:rsidRDefault="007C3928" w:rsidP="002D1F7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0C9" w:rsidRPr="00DA7B58" w14:paraId="308FB04A" w14:textId="77777777" w:rsidTr="00F354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F92866" w14:textId="05263C36" w:rsidR="00D720C9" w:rsidRPr="00DA7B58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D720C9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720C9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7E1132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งบ</w:t>
            </w:r>
            <w:r w:rsidR="00D720C9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36ADB8E" w14:textId="77777777" w:rsidR="00D720C9" w:rsidRPr="00DA7B58" w:rsidRDefault="00D720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7593CE" w14:textId="77777777" w:rsidR="009E5209" w:rsidRPr="00DA7B58" w:rsidRDefault="009E520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0AB408AD" w14:textId="77777777" w:rsidR="00D720C9" w:rsidRPr="00DA7B58" w:rsidRDefault="00D720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BD8939" w14:textId="77777777" w:rsidR="00D720C9" w:rsidRPr="00DA7B58" w:rsidRDefault="009E520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5444E5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42C0B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="005444E5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 ที่ดิน </w:t>
      </w:r>
    </w:p>
    <w:p w14:paraId="7D462845" w14:textId="77777777" w:rsidR="008239C6" w:rsidRPr="00DA7B58" w:rsidRDefault="008239C6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83D3BC" w14:textId="41479A3C" w:rsidR="00D720C9" w:rsidRPr="00DA7B58" w:rsidRDefault="005B277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342C0B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การใช้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42C0B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ดุลยพินิจ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</w:p>
    <w:p w14:paraId="675E7FBA" w14:textId="77777777" w:rsidR="00D720C9" w:rsidRPr="00DA7B58" w:rsidRDefault="00D720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56F7C2" w14:textId="77777777" w:rsidR="007C3928" w:rsidRPr="00DA7B58" w:rsidRDefault="00B25D76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986D6E1" w14:textId="7FFD955E" w:rsidR="000757F0" w:rsidRPr="00DA7B58" w:rsidRDefault="000757F0" w:rsidP="00A83326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7C6" w:rsidRPr="00DA7B58" w14:paraId="11989EAC" w14:textId="77777777" w:rsidTr="00DE4F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EE35F4" w14:textId="040330F0" w:rsidR="006847C6" w:rsidRPr="00DA7B58" w:rsidRDefault="000757F0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br w:type="page"/>
            </w:r>
            <w:bookmarkStart w:id="1" w:name="_Hlk63084327"/>
            <w:r w:rsidR="00154991"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847C6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847C6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270BD579" w14:textId="77777777" w:rsidR="006847C6" w:rsidRPr="00DA7B58" w:rsidRDefault="006847C6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094426" w14:textId="493EAC5D" w:rsidR="006847C6" w:rsidRPr="00D3635A" w:rsidRDefault="006847C6" w:rsidP="0028725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6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มาตรฐานการรายงานทางการเงินใหม่และ</w:t>
      </w:r>
      <w:r w:rsidR="00476D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มาตรฐานการรายงานทางการเงินที่มีการ</w:t>
      </w:r>
      <w:r w:rsidRPr="00D36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</w:t>
      </w:r>
      <w:r w:rsidR="00476D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ซึ่งมีผลบังคับใช้</w:t>
      </w:r>
      <w:r w:rsidR="0077509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สำหรับรอบระยะเวลาบัญชีในหรือหลัง</w:t>
      </w:r>
      <w:r w:rsidRPr="00D36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154991" w:rsidRPr="001549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36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154991" w:rsidRPr="00154991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54991" w:rsidRPr="00154991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Pr="00D36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635A" w:rsidRPr="00D363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</w:t>
      </w:r>
      <w:r w:rsidR="00476D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Pr="00D36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ผลกระทบที่มีนัยสำคัญต่อกลุ่มกิจการ</w:t>
      </w:r>
    </w:p>
    <w:p w14:paraId="5D57A980" w14:textId="5353D60C" w:rsidR="00CC420D" w:rsidRPr="00DA7B58" w:rsidRDefault="00DA7B58" w:rsidP="00D3635A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DA7B58" w14:paraId="4ED33C4C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68B3" w14:textId="3E540D4C" w:rsidR="00F63B38" w:rsidRPr="00DA7B58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8BCFBF7" w14:textId="77777777" w:rsidR="00FE1560" w:rsidRPr="00DA7B58" w:rsidRDefault="00FE1560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1AE9BB" w14:textId="3AFEFD8E" w:rsidR="002A24EC" w:rsidRPr="00DA7B58" w:rsidRDefault="00154991" w:rsidP="00DA7B58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A24EC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A24EC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 งบการเงินตามวิธีส่วนได้เสีย (</w:t>
      </w:r>
      <w:r w:rsidR="002A24EC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equity </w:t>
      </w:r>
      <w:r w:rsidR="00156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accounting</w:t>
      </w:r>
      <w:r w:rsidR="002A24EC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14856ADA" w14:textId="77777777" w:rsidR="002A24EC" w:rsidRPr="00DA7B58" w:rsidRDefault="002A24EC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60DE59" w14:textId="77777777" w:rsidR="002A24EC" w:rsidRPr="00EC5ED4" w:rsidRDefault="002A24EC" w:rsidP="008926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683EDC2A" w14:textId="77777777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301E48AD" w14:textId="25AEEB54" w:rsidR="002A24EC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4A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4A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50F2380" w14:textId="77777777" w:rsidR="0071318F" w:rsidRPr="00DA7B58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6DAAF" w14:textId="77777777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1902A24" w14:textId="77777777" w:rsidR="00BF20CF" w:rsidRPr="00DA7B58" w:rsidRDefault="00BF20C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AD7441" w14:textId="77777777" w:rsidR="002A24EC" w:rsidRPr="00EC5ED4" w:rsidRDefault="002A24EC" w:rsidP="008926B8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3351BEE6" w14:textId="77777777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89865EC" w14:textId="4286BCFF" w:rsidR="002A24EC" w:rsidRDefault="0071318F" w:rsidP="00704AC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045A3F03" w14:textId="77777777" w:rsidR="0071318F" w:rsidRPr="00DA7B58" w:rsidRDefault="0071318F" w:rsidP="0071318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8AEE32" w14:textId="29D12FF2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</w:t>
      </w:r>
      <w:r w:rsidR="008D6E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ราคาทุน</w:t>
      </w:r>
    </w:p>
    <w:p w14:paraId="21E0B760" w14:textId="77777777" w:rsidR="006C656E" w:rsidRPr="00DA7B58" w:rsidRDefault="006C656E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E7B517" w14:textId="77777777" w:rsidR="002A24EC" w:rsidRPr="00EC5ED4" w:rsidRDefault="002A24EC" w:rsidP="008926B8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081B1DAF" w14:textId="77777777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D36B41E" w14:textId="77777777" w:rsidR="0071318F" w:rsidRPr="0071318F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A89852" w14:textId="77777777" w:rsidR="0071318F" w:rsidRPr="0071318F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FE3F69" w14:textId="460D676A" w:rsidR="0071318F" w:rsidRPr="0071318F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704A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4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03D350C0" w14:textId="77777777" w:rsidR="0071318F" w:rsidRPr="0071318F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FF141B" w14:textId="7A7406A3" w:rsidR="002A24EC" w:rsidRDefault="0071318F" w:rsidP="00704A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4AC3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2E24E2E2" w14:textId="77777777" w:rsidR="00704AC3" w:rsidRPr="0071318F" w:rsidRDefault="00704AC3" w:rsidP="00704A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B34B96" w14:textId="77777777" w:rsidR="002A24EC" w:rsidRPr="00EC5ED4" w:rsidRDefault="002A24EC" w:rsidP="00704AC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E67BC64" w14:textId="77777777" w:rsidR="002A24EC" w:rsidRPr="00DA7B58" w:rsidRDefault="002A24EC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92CFAC" w14:textId="016DB1FE" w:rsidR="00704AC3" w:rsidRDefault="0071318F" w:rsidP="00704A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04A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4A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</w:t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มขาดทุน</w:t>
      </w:r>
      <w:r w:rsidR="00F619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11587A5" w14:textId="43B5E805" w:rsidR="00A61084" w:rsidRPr="00DA7B58" w:rsidRDefault="006C656E" w:rsidP="00704A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2017D23" w14:textId="5D8F0775" w:rsidR="00A61084" w:rsidRPr="00DA7B58" w:rsidRDefault="00154991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61084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61084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61084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E2A8A66" w14:textId="77777777" w:rsidR="00A61084" w:rsidRPr="00DA7B58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610C26FF" w14:textId="77777777" w:rsidR="00A61084" w:rsidRPr="00EC5ED4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A40EA77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176FAB4E" w14:textId="77777777" w:rsidR="00A61084" w:rsidRPr="00DA7B58" w:rsidRDefault="00A61084" w:rsidP="008926B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DA7B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320B7B2C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7D81046C" w14:textId="77777777" w:rsidR="00A61084" w:rsidRPr="00EC5ED4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993A156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0FA1550F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หรือวันที่ตีราคาหากรายการนั้นถูกวัดมูลค่าใหม่ 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B48DABE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74FC90FF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8538F02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58A209AE" w14:textId="77777777" w:rsidR="00116C27" w:rsidRPr="00DA7B58" w:rsidRDefault="00A61084" w:rsidP="006C65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2" w:name="_Toc311790762"/>
      <w:bookmarkStart w:id="3" w:name="_Toc494360319"/>
    </w:p>
    <w:p w14:paraId="5B5A3CC3" w14:textId="77777777" w:rsidR="006C656E" w:rsidRPr="00DA7B58" w:rsidRDefault="006C656E" w:rsidP="006C65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2FD9FBE7" w14:textId="40EFFA91" w:rsidR="00C34783" w:rsidRPr="00DA7B58" w:rsidRDefault="00154991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"/>
      <w:bookmarkEnd w:id="3"/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8A19872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4A622AD9" w14:textId="1F7D079E" w:rsidR="00C34783" w:rsidRPr="00DA7B58" w:rsidRDefault="00C34783" w:rsidP="00590A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</w:t>
      </w: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ได้มา</w:t>
      </w:r>
    </w:p>
    <w:p w14:paraId="3312B414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6F9336A9" w14:textId="62D2528D" w:rsidR="00C34783" w:rsidRPr="00DA7B58" w:rsidRDefault="00154991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" w:name="_Toc311790763"/>
      <w:bookmarkStart w:id="5" w:name="_Toc494360320"/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4"/>
      <w:bookmarkEnd w:id="5"/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7DA4D199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3709E37A" w14:textId="473BC74D" w:rsidR="004C39C0" w:rsidRPr="00DA7B58" w:rsidRDefault="00C34783" w:rsidP="008926B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ซึ่งลูกหนี้โดยส่วนใหญ่</w:t>
      </w:r>
      <w:r w:rsidR="00BF20CF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จะมีระยะเวลาสินเชื่อ </w:t>
      </w:r>
      <w:r w:rsidR="00154991" w:rsidRPr="0015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16893C5" w14:textId="77777777" w:rsidR="00BF20CF" w:rsidRPr="00DA7B58" w:rsidRDefault="00BF20CF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3F994E0" w14:textId="77777777" w:rsidR="00C34783" w:rsidRPr="00DA7B58" w:rsidRDefault="00C34783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ในกรณีที่มี</w:t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48D14AF0" w14:textId="77777777" w:rsidR="006F2D76" w:rsidRPr="00DA7B58" w:rsidRDefault="006F2D76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2034B2E1" w14:textId="77777777" w:rsidR="006F2D76" w:rsidRPr="00DA7B58" w:rsidRDefault="006F2D76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DA7B58">
        <w:rPr>
          <w:rFonts w:ascii="Browallia New" w:eastAsia="Arial Unicode MS" w:hAnsi="Browallia New" w:cs="Browallia New"/>
          <w:spacing w:val="-6"/>
          <w:sz w:val="26"/>
          <w:szCs w:val="26"/>
        </w:rPr>
        <w:t>(Simplified approach)</w:t>
      </w:r>
      <w:r w:rsidR="004531D8" w:rsidRPr="00DA7B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531D8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20BF257A" w14:textId="77777777" w:rsidR="004531D8" w:rsidRPr="00DA7B58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  <w:lang w:val="en-GB"/>
        </w:rPr>
      </w:pPr>
    </w:p>
    <w:p w14:paraId="600D7496" w14:textId="592929EF" w:rsidR="004531D8" w:rsidRPr="00DA7B58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2D1F76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69450BF" w14:textId="68DE4DF5" w:rsidR="004C39C0" w:rsidRPr="0071318F" w:rsidRDefault="002D1F76" w:rsidP="0071318F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2EA937E" w14:textId="2117E559" w:rsidR="00C34783" w:rsidRPr="00DA7B58" w:rsidRDefault="00154991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" w:name="_Toc311790764"/>
      <w:bookmarkStart w:id="7" w:name="_Toc494360321"/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6"/>
      <w:bookmarkEnd w:id="7"/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3C291606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3EC870" w14:textId="77777777" w:rsidR="00C34783" w:rsidRPr="00DA7B58" w:rsidRDefault="00C34783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69C2582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57EE9A" w14:textId="77777777" w:rsidR="00C34783" w:rsidRPr="00DA7B58" w:rsidRDefault="00C34783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</w:t>
      </w: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กับการซื้อ เช่น ค่าอากรขาเข้าและค่าขนส่ง หักด้วยส่วนลดที่เกี่ยวข้องทั้งหมด</w:t>
      </w:r>
    </w:p>
    <w:p w14:paraId="4B6965E2" w14:textId="77777777" w:rsidR="00BF20CF" w:rsidRPr="00DA7B58" w:rsidRDefault="00BF20CF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766412" w14:textId="06FE32C9" w:rsidR="009E3B92" w:rsidRPr="00DA7B58" w:rsidRDefault="00154991" w:rsidP="00CC420D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121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5121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3B9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49E9DFA1" w14:textId="77777777" w:rsidR="00CC420D" w:rsidRPr="00DA7B58" w:rsidRDefault="00CC420D" w:rsidP="00DA7B5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34FC34" w14:textId="77777777" w:rsidR="009E3B92" w:rsidRPr="00EC5ED4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7BC3322" w14:textId="77777777" w:rsidR="009E3B92" w:rsidRPr="00DA7B58" w:rsidRDefault="009E3B92" w:rsidP="00BF20C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A024377" w14:textId="77777777" w:rsidR="009E3B92" w:rsidRPr="00DA7B58" w:rsidRDefault="009E3B92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23E31B34" w14:textId="77777777" w:rsidR="00BF20CF" w:rsidRPr="00DA7B58" w:rsidRDefault="00BF20CF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974DBD" w14:textId="77777777" w:rsidR="009E3B92" w:rsidRPr="00DA7B58" w:rsidRDefault="009E3B92" w:rsidP="00BF20CF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98E402C" w14:textId="77777777" w:rsidR="009E3B92" w:rsidRPr="00DA7B58" w:rsidRDefault="009E3B92" w:rsidP="00BF20CF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140C321" w14:textId="77777777" w:rsidR="009E3B92" w:rsidRPr="00DA7B58" w:rsidRDefault="009E3B92" w:rsidP="00BF20C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C8ABF9A" w14:textId="77777777" w:rsidR="009E3B92" w:rsidRPr="00DA7B58" w:rsidRDefault="009E3B92" w:rsidP="00BF20CF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1E53F07" w14:textId="77777777" w:rsidR="006C656E" w:rsidRPr="00DA7B58" w:rsidRDefault="006C656E" w:rsidP="00321C5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AFBF58" w14:textId="77777777" w:rsidR="009E3B92" w:rsidRPr="00EC5ED4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7B4C579A" w14:textId="77777777" w:rsidR="009E3B92" w:rsidRPr="00DA7B58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2C4BF6B" w14:textId="59397B2B" w:rsidR="009E3B92" w:rsidRPr="00DA7B58" w:rsidRDefault="009E3B92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116C27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0F04A22" w14:textId="79A325B6" w:rsidR="00321C5D" w:rsidRPr="00DA7B58" w:rsidRDefault="00321C5D" w:rsidP="007131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8C12A" w14:textId="77777777" w:rsidR="009E3B92" w:rsidRPr="00EC5ED4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0F70E53" w14:textId="77777777" w:rsidR="009E3B92" w:rsidRPr="00DA7B58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0ED441E" w14:textId="77777777" w:rsidR="009E3B92" w:rsidRPr="00DA7B58" w:rsidRDefault="009E3B92" w:rsidP="008926B8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DA7B58">
        <w:rPr>
          <w:rFonts w:eastAsia="Arial Unicode MS"/>
        </w:rPr>
        <w:t xml:space="preserve"> </w:t>
      </w:r>
      <w:r w:rsidRPr="00DA7B58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DA7B58">
        <w:rPr>
          <w:rFonts w:eastAsia="Arial Unicode MS"/>
        </w:rPr>
        <w:t xml:space="preserve">FVPL </w:t>
      </w:r>
      <w:r w:rsidR="00BF20CF" w:rsidRPr="00DA7B58">
        <w:rPr>
          <w:rFonts w:eastAsia="Arial Unicode MS"/>
          <w:cs/>
        </w:rPr>
        <w:br/>
      </w:r>
      <w:r w:rsidRPr="00DA7B58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95B150D" w14:textId="77777777" w:rsidR="009E3B92" w:rsidRPr="00DA7B58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64391FA" w14:textId="77777777" w:rsidR="00BF20CF" w:rsidRPr="00DA7B58" w:rsidRDefault="009E3B92" w:rsidP="006308AC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A7B58">
        <w:rPr>
          <w:rFonts w:eastAsia="Arial Unicode MS"/>
        </w:rPr>
        <w:t xml:space="preserve">(SPPI) </w:t>
      </w:r>
      <w:r w:rsidRPr="00DA7B58">
        <w:rPr>
          <w:rFonts w:eastAsia="Arial Unicode MS"/>
          <w:cs/>
        </w:rPr>
        <w:t>หรือไม่</w:t>
      </w:r>
    </w:p>
    <w:p w14:paraId="49440022" w14:textId="77777777" w:rsidR="006308AC" w:rsidRPr="00DA7B58" w:rsidRDefault="006308AC" w:rsidP="006308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5AEAFEB" w14:textId="77777777" w:rsidR="0071318F" w:rsidRDefault="0071318F" w:rsidP="002D1F76">
      <w:pPr>
        <w:pStyle w:val="Heading2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0C5E9CC" w14:textId="004E44B6" w:rsidR="009E3B92" w:rsidRPr="00EC5ED4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="00BF20CF"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53A721F5" w14:textId="77777777" w:rsidR="009E3B92" w:rsidRPr="00006F4D" w:rsidRDefault="009E3B92" w:rsidP="008926B8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DCE8E97" w14:textId="132A2433" w:rsidR="009E3B92" w:rsidRPr="00DA7B58" w:rsidRDefault="009E3B92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4991" w:rsidRPr="001549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ประเภทดังนี้</w:t>
      </w:r>
    </w:p>
    <w:p w14:paraId="084127DA" w14:textId="77777777" w:rsidR="009E3B92" w:rsidRPr="00006F4D" w:rsidRDefault="009E3B92" w:rsidP="008926B8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6A28660" w14:textId="77777777" w:rsidR="009E3B92" w:rsidRPr="00DA7B58" w:rsidRDefault="009E3B92" w:rsidP="005C7CC7">
      <w:pPr>
        <w:numPr>
          <w:ilvl w:val="0"/>
          <w:numId w:val="18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DA7B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16C27" w:rsidRPr="00DA7B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DA7B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เงินต้นและ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ดอกเบี้ยเท่านั้น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D77EF4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AC619E" w:rsidRPr="00DA7B58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</w:t>
      </w:r>
      <w:r w:rsidR="00377832" w:rsidRPr="00DA7B58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6409E2D8" w14:textId="77777777" w:rsidR="00BF20CF" w:rsidRPr="00006F4D" w:rsidRDefault="00BF20CF" w:rsidP="00321C5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A506DBB" w14:textId="77777777" w:rsidR="009E3B92" w:rsidRPr="00EC5ED4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EC5ED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2A8E830A" w14:textId="77777777" w:rsidR="00BF20CF" w:rsidRPr="00006F4D" w:rsidRDefault="00BF20CF" w:rsidP="00BF20CF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845E3E2" w14:textId="47A536F6" w:rsidR="009E3B92" w:rsidRDefault="00047FE6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154991" w:rsidRPr="001549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ในการรับรู้การด้อยค่าของลูกหนี้การค้าตามประมาณการ</w:t>
      </w:r>
      <w:r w:rsidRPr="00047F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</w:t>
      </w:r>
      <w:r w:rsidR="00B41F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Pr="00047F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2820FC23" w14:textId="147598A5" w:rsidR="006A225C" w:rsidRPr="00006F4D" w:rsidRDefault="006A225C" w:rsidP="00BF20CF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05B806" w14:textId="4C3560B9" w:rsidR="006B4F67" w:rsidRDefault="006A225C" w:rsidP="006B4F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225C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270553F" w14:textId="3A834115" w:rsidR="006B4F67" w:rsidRPr="00444B02" w:rsidRDefault="006B4F67" w:rsidP="006B4F6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648B62" w14:textId="6B289633" w:rsidR="006B4F67" w:rsidRPr="006B4F67" w:rsidRDefault="006B4F67" w:rsidP="006B4F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กลุ่มกิจการพิจารณาผลขาดทุน</w:t>
      </w:r>
      <w:r w:rsidR="008D6E7F">
        <w:rPr>
          <w:rFonts w:ascii="Browallia New" w:eastAsia="Arial Unicode MS" w:hAnsi="Browallia New" w:cs="Browallia New" w:hint="cs"/>
          <w:sz w:val="26"/>
          <w:szCs w:val="26"/>
          <w:cs/>
        </w:rPr>
        <w:t>ด้าน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เครดิตที่คาดว่าจะเกิดขึ้นกับเงินลงทุนในตราสารหนี้ที่วัดมูลค่าด้วยราคาทุนตัดจำหน่าย ความเสี่ยงด้านเครดิตทีเพิ่มขึ้นอย่างมีนัยสำคัญจะส่งผลกระทบต่อวิธีการด้อยค่าที่นำมาปฏิบัติใช้</w:t>
      </w:r>
    </w:p>
    <w:p w14:paraId="2BAB1C7D" w14:textId="77777777" w:rsidR="006B4F67" w:rsidRPr="00613DD0" w:rsidRDefault="006B4F67" w:rsidP="00BF20CF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59D9087" w14:textId="5F8383CE" w:rsidR="00586174" w:rsidRPr="00DA7B58" w:rsidRDefault="00586174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861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 </w:t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กลุ่มกิจการใช้วิธีการทั่วไป (</w:t>
      </w:r>
      <w:r w:rsidRPr="005861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5861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154991" w:rsidRPr="0015499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F619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ที่คาดว่าจะเกิดขึ้นภายใน </w:t>
      </w:r>
      <w:r w:rsidR="00154991" w:rsidRPr="0015499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8280413" w14:textId="0514C6A1" w:rsidR="00016A41" w:rsidRPr="00006F4D" w:rsidRDefault="00016A41" w:rsidP="00006F4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864BBD1" w14:textId="24113641" w:rsidR="00586174" w:rsidRDefault="00586174" w:rsidP="00006F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444B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61030FE7" w14:textId="4D860056" w:rsidR="00613DD0" w:rsidRPr="00444B02" w:rsidRDefault="00613DD0" w:rsidP="00006F4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952B27" w14:textId="2D95736E" w:rsidR="00613DD0" w:rsidRPr="00613DD0" w:rsidRDefault="00613DD0" w:rsidP="00613DD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3D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444B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13D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AA55475" w14:textId="77777777" w:rsidR="00613DD0" w:rsidRPr="00613DD0" w:rsidRDefault="00613DD0" w:rsidP="00613DD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BFB189" w14:textId="77777777" w:rsidR="00613DD0" w:rsidRPr="00444B02" w:rsidRDefault="00613DD0" w:rsidP="00613DD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3A5C574" w14:textId="2D508309" w:rsidR="00613DD0" w:rsidRPr="00444B02" w:rsidRDefault="00613DD0" w:rsidP="00444B02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994A86B" w14:textId="0226D984" w:rsidR="00613DD0" w:rsidRPr="00444B02" w:rsidRDefault="00613DD0" w:rsidP="00444B02">
      <w:pPr>
        <w:numPr>
          <w:ilvl w:val="0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</w:t>
      </w:r>
      <w:r w:rsidR="008D6E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</w:t>
      </w: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470DC9F7" w14:textId="5274A4D2" w:rsidR="00613DD0" w:rsidRPr="00444B02" w:rsidRDefault="00613DD0" w:rsidP="00444B02">
      <w:pPr>
        <w:numPr>
          <w:ilvl w:val="0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28C7C0E7" w14:textId="6D9B0FFA" w:rsidR="00613DD0" w:rsidRPr="00444B02" w:rsidRDefault="00613DD0" w:rsidP="00444B02">
      <w:pPr>
        <w:numPr>
          <w:ilvl w:val="0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วันที่รายงานเกี่ยวกับประสบการณ์ในอดีต สภาพการณ์ในปัจจุบันและการคาดการณ์ไปในอนาคต</w:t>
      </w:r>
    </w:p>
    <w:p w14:paraId="14FAD5E6" w14:textId="77777777" w:rsidR="00016A41" w:rsidRPr="00444B02" w:rsidRDefault="00016A41" w:rsidP="00444B02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1F4BA3" w14:textId="77777777" w:rsidR="00613DD0" w:rsidRPr="00444B02" w:rsidRDefault="00F32705" w:rsidP="00006F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ในการบริหาร</w:t>
      </w:r>
    </w:p>
    <w:p w14:paraId="7CD15E6B" w14:textId="3132628D" w:rsidR="00047FE6" w:rsidRPr="00444B02" w:rsidRDefault="00047FE6" w:rsidP="00613DD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0478174" w14:textId="5C94DA4B" w:rsidR="00651212" w:rsidRPr="00DA7B58" w:rsidRDefault="00154991" w:rsidP="00444B0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34177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34177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34177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1212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14:paraId="023E335C" w14:textId="77777777" w:rsidR="00651212" w:rsidRPr="00DA7B58" w:rsidRDefault="00651212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44F969" w14:textId="1807B098" w:rsidR="0024567B" w:rsidRPr="00DA7B58" w:rsidRDefault="000F70D6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</w:t>
      </w:r>
      <w:r w:rsidR="00116C27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การประเมินอย่างสม่ำเสมอทุก ๆ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ปีเป็นอย่างน้อย</w:t>
      </w:r>
    </w:p>
    <w:p w14:paraId="1C20F256" w14:textId="77777777" w:rsidR="001B7B1D" w:rsidRPr="00DA7B58" w:rsidRDefault="001B7B1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FD98C5" w14:textId="27735A3F" w:rsidR="001B7B1D" w:rsidRPr="00DA7B58" w:rsidRDefault="001B7B1D" w:rsidP="008926B8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ส่วนเกินทุนจาก</w:t>
      </w:r>
      <w:r w:rsidR="00116C27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</w:t>
      </w:r>
      <w:r w:rsidR="00116C27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ที่เหลือจะบันทึกไปยังกำไรหรือขาดทุน</w:t>
      </w:r>
    </w:p>
    <w:p w14:paraId="39DA9B01" w14:textId="77777777" w:rsidR="00116C27" w:rsidRPr="00DA7B58" w:rsidRDefault="00116C27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793C40" w14:textId="77777777" w:rsidR="00651212" w:rsidRPr="00DA7B58" w:rsidRDefault="00651212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อาคารและอุปกรณ์อื่น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</w:t>
      </w:r>
    </w:p>
    <w:p w14:paraId="50091048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C27A5E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6DDD2450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C70BCB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A1C58F8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8DDCFC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ตลอดอายุการให้ประโยชน์ที่ประมาณการไว้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ของสินทรัพย์ดังต่อไปนี้</w:t>
      </w:r>
    </w:p>
    <w:p w14:paraId="6963A6E8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6F9C2" w14:textId="545070C6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9A85B66" w14:textId="4108D5E7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ส่วนปรับปรุงอาคาร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0AC71C51" w14:textId="77777777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ส่วนปรับปรุงและตกแต่งสินทรัพย์เช่า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  <w:t>อายุสัญญาเช่าหรืออายุของทรัพย์สินแล้วแต่อย่างใดจะสั้นกว่า</w:t>
      </w:r>
    </w:p>
    <w:p w14:paraId="1396151D" w14:textId="2ECA62EA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FB4AA29" w14:textId="5D616CB3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เครื่องตกแต่งและติดตั้ง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50F0E2AD" w14:textId="33080864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ยานพาหนะ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434E362" w14:textId="5DF7BC5F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เรือ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C040CF4" w14:textId="184507A3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เครื่องใช้ในโรงแรม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</w:p>
    <w:p w14:paraId="0271CB21" w14:textId="7F2840FB" w:rsidR="00651212" w:rsidRPr="00DA7B58" w:rsidRDefault="00651212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3BEDA4" w14:textId="77777777" w:rsidR="00613DD0" w:rsidRDefault="00613DD0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28A6656" w14:textId="6F61FD36" w:rsidR="00F746A8" w:rsidRPr="00DA7B58" w:rsidRDefault="00F746A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เครื่องใช้ในการดำเนินงานซึ่งประกอบด้วยเครื่องกระเบื้อง เครื่องแก้ว เครื่องเงิน ผ้าลินิน และเครื่องแบบจะถือเป็นเครื่องใช้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  <w:t>ในโรงแรม และถือเป็นค่าใช้จ่ายทันทีเมื่อมีการเบิกใช้ ในกรณีเครื่องใช้ในการดำเนินงานที่ล้าสมัยและถูกเปลี่ยนแทน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  <w:t>อันเนื่องมาจากการเปลี่ยนแปลงแนวการตกแต่งภัตตาคาร มูลค่าที่คงเหลืออยู่ของเครื่องใช้ในการดำเนินงานดังกล่าวจะถูก</w:t>
      </w:r>
      <w:r w:rsidR="00116C27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ตัดเป็นค่าใช้จ่ายทันที</w:t>
      </w:r>
    </w:p>
    <w:p w14:paraId="7284D7AB" w14:textId="77777777" w:rsidR="00F746A8" w:rsidRPr="00444B02" w:rsidRDefault="00F746A8" w:rsidP="008926B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D52B793" w14:textId="77777777" w:rsidR="00F746A8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F746A8" w:rsidRPr="00DA7B58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ทุกสิ้นรอบระยะเวลารายงาน</w:t>
      </w:r>
    </w:p>
    <w:p w14:paraId="1959775E" w14:textId="77777777" w:rsidR="00F746A8" w:rsidRPr="00444B02" w:rsidRDefault="00F746A8" w:rsidP="008926B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451975" w14:textId="77777777" w:rsidR="00F746A8" w:rsidRPr="00DA7B58" w:rsidRDefault="00F746A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กำไรขาดทุนจากการจำหน่ายที่ดิน อาคาร และอุปกรณ์คำนวณโดยการเปรียบเทียบสิ่งตอบแทนสุทธิที่ได้รับจากการจำหน่ายกับราคาตามบัญชี และจะรับรู้ในกำไรหรือขาดทุน</w:t>
      </w:r>
    </w:p>
    <w:p w14:paraId="3850F4C8" w14:textId="1F186B25" w:rsidR="00006F4D" w:rsidRPr="00444B02" w:rsidRDefault="00006F4D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2C464C1B" w14:textId="361E8A69" w:rsidR="00E67287" w:rsidRPr="00DA7B58" w:rsidRDefault="00154991" w:rsidP="00D3635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1FE26B19" w14:textId="77777777" w:rsidR="00E67287" w:rsidRPr="00444B02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C3355E7" w14:textId="19997CE2" w:rsidR="00E67287" w:rsidRPr="00DA7B58" w:rsidRDefault="00E67287" w:rsidP="008926B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</w:t>
      </w:r>
      <w:r w:rsidR="008D6E7F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6873651E" w14:textId="77777777" w:rsidR="00E67287" w:rsidRPr="00444B02" w:rsidRDefault="00E67287" w:rsidP="008926B8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DFB26D0" w14:textId="5510DEB7" w:rsidR="00E67287" w:rsidRPr="00DA7B58" w:rsidRDefault="00E67287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สิทธิการใช้โปรแกรมคอมพิวเตอร์โดยที่ซื้อมาจะวัดมูลค่าด้วยราคาทุน โดยจะตัดจำหน่ายตลอดอายุประมาณการให้ประโยชน์ภายในระยะเวลา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,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E20A2F7" w14:textId="77777777" w:rsidR="00E67287" w:rsidRPr="00444B02" w:rsidRDefault="00E67287" w:rsidP="00FA0A6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518B82C" w14:textId="77777777" w:rsidR="00E67287" w:rsidRPr="00DA7B58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ค่าเผื่อผลขาดทุน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</w:t>
      </w:r>
    </w:p>
    <w:p w14:paraId="205E2CAE" w14:textId="77777777" w:rsidR="00E67287" w:rsidRPr="00444B02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57E4C7A1" w14:textId="77777777" w:rsidR="00E67287" w:rsidRPr="00DA7B58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ECB6312" w14:textId="77777777" w:rsidR="00E67287" w:rsidRPr="00444B02" w:rsidRDefault="00E67287" w:rsidP="008926B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A4A5D8" w14:textId="4BB021BE" w:rsidR="00E67287" w:rsidRPr="00DA7B58" w:rsidRDefault="00154991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567B367E" w14:textId="77777777" w:rsidR="00E67287" w:rsidRPr="00444B02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FE6769C" w14:textId="042653D9" w:rsidR="00E67287" w:rsidRPr="00444B02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กลุ่มกิจการจะทดสอบการด้อยค่า</w:t>
      </w:r>
      <w:r w:rsidR="006B53C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ของสินทรัพย์ที่มีการตัดจำหน่าย</w:t>
      </w: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7611BA8" w14:textId="77777777" w:rsidR="00E67287" w:rsidRPr="00444B02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6EE5D5" w14:textId="77777777" w:rsidR="00E67287" w:rsidRPr="00DA7B58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7B95C25" w14:textId="6E1539A4" w:rsidR="00CF147D" w:rsidRPr="00444B02" w:rsidRDefault="00CF147D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5D10D45A" w14:textId="1BBCAF40" w:rsidR="00CF147D" w:rsidRPr="00DA7B58" w:rsidRDefault="00154991" w:rsidP="00444B0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F147D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F147D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F147D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F147D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9AF6386" w14:textId="77777777" w:rsidR="00577AB4" w:rsidRPr="00444B02" w:rsidRDefault="00577AB4" w:rsidP="00F70FA8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889FBED" w14:textId="77777777" w:rsidR="00CF147D" w:rsidRPr="00EC5ED4" w:rsidRDefault="00CF147D" w:rsidP="00BF20CF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C5ED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BF20CF" w:rsidRPr="00EC5ED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-</w:t>
      </w:r>
      <w:r w:rsidRPr="00EC5ED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30926A52" w14:textId="77777777" w:rsidR="00BF20CF" w:rsidRPr="00444B02" w:rsidRDefault="00BF20CF" w:rsidP="00BF20C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05A09B" w14:textId="77777777" w:rsidR="00CF147D" w:rsidRPr="00DA7B58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BF20CF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BF20CF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EEF4BD2" w14:textId="7044A7E9" w:rsidR="00CF147D" w:rsidRPr="00444B02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3CBEAF" w14:textId="77777777" w:rsidR="00CF147D" w:rsidRPr="00DA7B58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116C27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116C27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E6C221A" w14:textId="515EE6C7" w:rsidR="00CF147D" w:rsidRPr="00006F4D" w:rsidRDefault="00444B02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5653A2D" w14:textId="77777777" w:rsidR="00CF147D" w:rsidRPr="00444B02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 ดังนี้</w:t>
      </w:r>
    </w:p>
    <w:p w14:paraId="4775BE6B" w14:textId="77777777" w:rsidR="00CF147D" w:rsidRPr="00444B02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16E245" w14:textId="77777777" w:rsidR="00CF147D" w:rsidRPr="00444B02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7F32AEA" w14:textId="77777777" w:rsidR="00CF147D" w:rsidRPr="00444B02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6C20F2E" w14:textId="77777777" w:rsidR="00CF147D" w:rsidRPr="00444B02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2DCD05B8" w14:textId="77777777" w:rsidR="00CF147D" w:rsidRPr="00444B02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D612B8D" w14:textId="77777777" w:rsidR="00CF147D" w:rsidRPr="00444B02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3D0938C" w14:textId="77777777" w:rsidR="00CF147D" w:rsidRPr="00444B02" w:rsidRDefault="00CF147D" w:rsidP="00116C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914BC" w14:textId="554C3A0E" w:rsidR="00577AB4" w:rsidRPr="00444B02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F6196C" w:rsidRPr="00444B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ความแน่นอนอย่างสมเหตุสมผลในการใช้สิทธิต่ออายุสัญญาเช่า </w:t>
      </w:r>
    </w:p>
    <w:p w14:paraId="1E5D56F3" w14:textId="77777777" w:rsidR="00577AB4" w:rsidRPr="00444B02" w:rsidRDefault="00577AB4" w:rsidP="00116C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DD7C6B" w14:textId="3151DA70" w:rsidR="00577AB4" w:rsidRPr="00444B02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6196C" w:rsidRPr="00444B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4FB1466" w14:textId="77777777" w:rsidR="00116C27" w:rsidRPr="00444B02" w:rsidRDefault="00116C27" w:rsidP="00C811B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4A6CE4" w14:textId="77777777" w:rsidR="00CF147D" w:rsidRPr="00444B02" w:rsidRDefault="00CF147D" w:rsidP="008554FE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5402685" w14:textId="77777777" w:rsidR="00CF147D" w:rsidRPr="00444B02" w:rsidRDefault="00CF147D" w:rsidP="00116C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127EEE" w14:textId="77777777" w:rsidR="00CF147D" w:rsidRPr="00444B02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59C364C" w14:textId="77777777" w:rsidR="00CF147D" w:rsidRPr="00444B02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4DBC02C" w14:textId="77777777" w:rsidR="00CF147D" w:rsidRPr="00444B02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2D684B86" w14:textId="77777777" w:rsidR="00CF147D" w:rsidRPr="00444B02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1526311E" w14:textId="77777777" w:rsidR="00CF147D" w:rsidRPr="00444B02" w:rsidRDefault="00CF147D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3712C7" w14:textId="702E468A" w:rsidR="00CF147D" w:rsidRPr="00444B02" w:rsidRDefault="00CF147D" w:rsidP="00006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67C3C" w:rsidRPr="00444B02">
        <w:rPr>
          <w:rFonts w:ascii="Browallia New" w:hAnsi="Browallia New" w:cs="Browallia New"/>
          <w:sz w:val="26"/>
          <w:szCs w:val="26"/>
          <w:cs/>
        </w:rPr>
        <w:br/>
      </w:r>
      <w:r w:rsidRPr="00444B02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444B0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321C5D" w:rsidRPr="00444B02">
        <w:rPr>
          <w:rFonts w:ascii="Browallia New" w:hAnsi="Browallia New" w:cs="Browallia New"/>
          <w:spacing w:val="-4"/>
          <w:sz w:val="26"/>
          <w:szCs w:val="26"/>
          <w:cs/>
        </w:rPr>
        <w:t>เครื่องตกแต่งและติดตั้งขนาดเล็ก</w:t>
      </w:r>
    </w:p>
    <w:p w14:paraId="36952170" w14:textId="2A53E9FF" w:rsidR="00016A41" w:rsidRPr="00444B02" w:rsidRDefault="00016A41" w:rsidP="00006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6A1101" w14:textId="510EA6C0" w:rsidR="00267C3C" w:rsidRPr="00444B02" w:rsidRDefault="00F70FA8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444B02">
        <w:rPr>
          <w:rFonts w:ascii="Browallia New" w:hAnsi="Browallia New" w:cs="Browallia New"/>
          <w:sz w:val="26"/>
          <w:szCs w:val="26"/>
        </w:rPr>
        <w:t>COVID-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44B02">
        <w:rPr>
          <w:rFonts w:ascii="Browallia New" w:hAnsi="Browallia New" w:cs="Browallia New"/>
          <w:sz w:val="26"/>
          <w:szCs w:val="26"/>
          <w:cs/>
        </w:rPr>
        <w:t xml:space="preserve"> มาถือปฏิบัติย้อนหลังตั้งแต่วันที่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44B0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44B02">
        <w:rPr>
          <w:rFonts w:ascii="Browallia New" w:hAnsi="Browallia New" w:cs="Browallia New"/>
          <w:sz w:val="26"/>
          <w:szCs w:val="26"/>
          <w:cs/>
        </w:rPr>
        <w:t xml:space="preserve"> 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(</w:t>
      </w:r>
      <w:r w:rsidRPr="00444B02">
        <w:rPr>
          <w:rFonts w:ascii="Browallia New" w:hAnsi="Browallia New" w:cs="Browallia New"/>
          <w:sz w:val="26"/>
          <w:szCs w:val="26"/>
        </w:rPr>
        <w:t xml:space="preserve">lease modification) </w:t>
      </w:r>
      <w:r w:rsidRPr="00444B02">
        <w:rPr>
          <w:rFonts w:ascii="Browallia New" w:hAnsi="Browallia New" w:cs="Browallia New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</w:t>
      </w:r>
      <w:r w:rsidR="00F6196C" w:rsidRPr="00444B02">
        <w:rPr>
          <w:rFonts w:ascii="Browallia New" w:hAnsi="Browallia New" w:cs="Browallia New"/>
          <w:sz w:val="26"/>
          <w:szCs w:val="26"/>
        </w:rPr>
        <w:br/>
      </w:r>
      <w:r w:rsidRPr="00444B02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การเปลี่ยนแปลงสัญญาเช่า โดยกลุ่มกิจการจะสามารถถือปฏิบัติตามการผ่อนปรนดังกล่าวเฉพาะในกรณีที่กลุ่มกิจการได้รับการลด</w:t>
      </w:r>
      <w:r w:rsidRPr="00444B02">
        <w:rPr>
          <w:rFonts w:ascii="Browallia New" w:hAnsi="Browallia New" w:cs="Browallia New"/>
          <w:sz w:val="26"/>
          <w:szCs w:val="26"/>
          <w:cs/>
        </w:rPr>
        <w:t xml:space="preserve"> หรือยกเว้นค่าเช่าอันเป็นผลโดยตรงจากสถานการณ์การแพร่ระบาดของ </w:t>
      </w:r>
      <w:r w:rsidRPr="00444B02">
        <w:rPr>
          <w:rFonts w:ascii="Browallia New" w:hAnsi="Browallia New" w:cs="Browallia New"/>
          <w:sz w:val="26"/>
          <w:szCs w:val="26"/>
        </w:rPr>
        <w:t>COVID-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44B02">
        <w:rPr>
          <w:rFonts w:ascii="Browallia New" w:hAnsi="Browallia New" w:cs="Browallia New"/>
          <w:sz w:val="26"/>
          <w:szCs w:val="26"/>
          <w:cs/>
        </w:rPr>
        <w:t xml:space="preserve"> และเข้าเงื่อนไขดังต่อไปนี้</w:t>
      </w:r>
    </w:p>
    <w:p w14:paraId="6A1B3CDC" w14:textId="77777777" w:rsidR="00F70FA8" w:rsidRPr="00444B02" w:rsidRDefault="00F70FA8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FABA89" w14:textId="3E437F84" w:rsidR="00F70FA8" w:rsidRPr="00444B02" w:rsidRDefault="00DA7B58" w:rsidP="00DA7B58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 w:hint="cs"/>
          <w:sz w:val="26"/>
          <w:szCs w:val="26"/>
          <w:cs/>
        </w:rPr>
        <w:t>ก)</w:t>
      </w:r>
      <w:r w:rsidRPr="00444B02">
        <w:rPr>
          <w:rFonts w:ascii="Browallia New" w:hAnsi="Browallia New" w:cs="Browallia New"/>
          <w:sz w:val="26"/>
          <w:szCs w:val="26"/>
          <w:cs/>
        </w:rPr>
        <w:tab/>
      </w:r>
      <w:r w:rsidR="00F70FA8" w:rsidRPr="00444B02">
        <w:rPr>
          <w:rFonts w:ascii="Browallia New" w:hAnsi="Browallia New" w:cs="Browallia New"/>
          <w:sz w:val="26"/>
          <w:szCs w:val="26"/>
          <w:cs/>
        </w:rPr>
        <w:t>การเปลี่ยนแปลงการจ่ายชำระตามสัญญาเช่าทำให้ค่าตอบแทนของสัญญาเช่า</w:t>
      </w:r>
      <w:r w:rsidR="00FB56F1" w:rsidRPr="00444B02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444B02">
        <w:rPr>
          <w:rFonts w:ascii="Browallia New" w:hAnsi="Browallia New" w:cs="Browallia New"/>
          <w:sz w:val="26"/>
          <w:szCs w:val="26"/>
        </w:rPr>
        <w:t>(</w:t>
      </w:r>
      <w:r w:rsidR="00F70FA8" w:rsidRPr="00444B02">
        <w:rPr>
          <w:rFonts w:ascii="Browallia New" w:hAnsi="Browallia New" w:cs="Browallia New"/>
          <w:sz w:val="26"/>
          <w:szCs w:val="26"/>
          <w:cs/>
        </w:rPr>
        <w:t>หลังปรับปรุง)</w:t>
      </w:r>
      <w:r w:rsidR="00FB56F1" w:rsidRPr="00444B02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444B02">
        <w:rPr>
          <w:rFonts w:ascii="Browallia New" w:hAnsi="Browallia New" w:cs="Browallia New"/>
          <w:sz w:val="26"/>
          <w:szCs w:val="26"/>
          <w:cs/>
        </w:rPr>
        <w:t>มีจำนวนเกือบเท่าเดิมหรือน้อยกว่าค่าตอบแทนของสัญญาเช่าก่อนการเปลี่ยนแปลง</w:t>
      </w:r>
    </w:p>
    <w:p w14:paraId="7AD2E1D9" w14:textId="26F07C09" w:rsidR="00F70FA8" w:rsidRPr="00444B02" w:rsidRDefault="00DA7B58" w:rsidP="00DA7B58">
      <w:pPr>
        <w:pStyle w:val="ListParagraph"/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>ข)</w:t>
      </w:r>
      <w:r w:rsidRPr="00444B02">
        <w:rPr>
          <w:rFonts w:ascii="Browallia New" w:hAnsi="Browallia New" w:cs="Browallia New"/>
          <w:sz w:val="26"/>
          <w:szCs w:val="26"/>
          <w:cs/>
        </w:rPr>
        <w:tab/>
      </w:r>
      <w:r w:rsidR="00F70FA8" w:rsidRPr="00444B02">
        <w:rPr>
          <w:rFonts w:ascii="Browallia New" w:hAnsi="Browallia New" w:cs="Browallia New"/>
          <w:sz w:val="26"/>
          <w:szCs w:val="26"/>
          <w:cs/>
        </w:rPr>
        <w:t>การลดค่าเช่า</w:t>
      </w:r>
      <w:r w:rsidR="00F70FA8" w:rsidRPr="00444B02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444B02">
        <w:rPr>
          <w:rFonts w:ascii="Browallia New" w:hAnsi="Browallia New" w:cs="Browallia New"/>
          <w:sz w:val="26"/>
          <w:szCs w:val="26"/>
          <w:cs/>
        </w:rPr>
        <w:t xml:space="preserve">เป็นการลดค่าเช่าซึ่งครบกำหนดในหรือก่อนวันที่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0FA8" w:rsidRPr="00444B02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444B02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70FA8" w:rsidRPr="00444B02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444B02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72F37FF" w14:textId="6683901C" w:rsidR="00F70FA8" w:rsidRPr="00444B02" w:rsidRDefault="00DA7B58" w:rsidP="00DA7B58">
      <w:pPr>
        <w:pStyle w:val="ListParagraph"/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>ค)</w:t>
      </w:r>
      <w:r w:rsidRPr="00444B02">
        <w:rPr>
          <w:rFonts w:ascii="Browallia New" w:hAnsi="Browallia New" w:cs="Browallia New"/>
          <w:sz w:val="26"/>
          <w:szCs w:val="26"/>
          <w:cs/>
        </w:rPr>
        <w:tab/>
      </w:r>
      <w:r w:rsidR="00F70FA8" w:rsidRPr="00444B02">
        <w:rPr>
          <w:rFonts w:ascii="Browallia New" w:hAnsi="Browallia New" w:cs="Browallia New"/>
          <w:sz w:val="26"/>
          <w:szCs w:val="26"/>
          <w:cs/>
        </w:rPr>
        <w:t>ไม่มีการเปลี่ยนแปลงที่สำคัญในเงื่อนไขและข้อกำหนดอื่นของสัญญาเช่า</w:t>
      </w:r>
    </w:p>
    <w:p w14:paraId="02351910" w14:textId="4A0F2AFE" w:rsidR="004A34DD" w:rsidRPr="00444B02" w:rsidRDefault="004A34DD" w:rsidP="006B4F67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4"/>
          <w:szCs w:val="24"/>
        </w:rPr>
      </w:pPr>
    </w:p>
    <w:p w14:paraId="42F1243F" w14:textId="42679E87" w:rsidR="004A34DD" w:rsidRPr="00444B02" w:rsidRDefault="004A34DD" w:rsidP="00006F4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44B02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="006B4F67" w:rsidRPr="00444B02">
        <w:rPr>
          <w:rFonts w:ascii="Browallia New" w:hAnsi="Browallia New" w:cs="Browallia New" w:hint="cs"/>
          <w:spacing w:val="-6"/>
          <w:sz w:val="26"/>
          <w:szCs w:val="26"/>
          <w:cs/>
        </w:rPr>
        <w:t>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 โดยกลุ่มกิจการ</w:t>
      </w:r>
      <w:r w:rsidR="006B4F67" w:rsidRPr="00444B02">
        <w:rPr>
          <w:rFonts w:ascii="Browallia New" w:hAnsi="Browallia New" w:cs="Browallia New" w:hint="cs"/>
          <w:sz w:val="26"/>
          <w:szCs w:val="26"/>
          <w:cs/>
        </w:rPr>
        <w:t xml:space="preserve">รับรู้การปรับลดค่าเช่าจำนวน </w:t>
      </w:r>
      <w:r w:rsidR="00154991" w:rsidRPr="00154991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="006B4F67" w:rsidRPr="00444B02">
        <w:rPr>
          <w:rFonts w:ascii="Browallia New" w:hAnsi="Browallia New" w:cs="Browallia New" w:hint="cs"/>
          <w:sz w:val="26"/>
          <w:szCs w:val="26"/>
          <w:cs/>
        </w:rPr>
        <w:t>.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52</w:t>
      </w:r>
      <w:r w:rsidR="006B4F67" w:rsidRPr="00444B0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252CA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6B4F67" w:rsidRPr="00444B02">
        <w:rPr>
          <w:rFonts w:ascii="Browallia New" w:hAnsi="Browallia New" w:cs="Browallia New" w:hint="cs"/>
          <w:sz w:val="26"/>
          <w:szCs w:val="26"/>
          <w:cs/>
        </w:rPr>
        <w:t>บาท โดยปรับลดกับ</w:t>
      </w:r>
      <w:r w:rsidR="006252CA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8D6E7F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="006252CA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="006B4F67" w:rsidRPr="00444B02">
        <w:rPr>
          <w:rFonts w:ascii="Browallia New" w:hAnsi="Browallia New" w:cs="Browallia New" w:hint="cs"/>
          <w:sz w:val="26"/>
          <w:szCs w:val="26"/>
          <w:cs/>
        </w:rPr>
        <w:t>คู่กับการปรับปรุงหนี้สิน</w:t>
      </w:r>
      <w:r w:rsidR="008D6E7F">
        <w:rPr>
          <w:rFonts w:ascii="Browallia New" w:hAnsi="Browallia New" w:cs="Browallia New" w:hint="cs"/>
          <w:sz w:val="26"/>
          <w:szCs w:val="26"/>
          <w:cs/>
        </w:rPr>
        <w:t>ตาม</w:t>
      </w:r>
      <w:r w:rsidR="006B4F67" w:rsidRPr="00444B02">
        <w:rPr>
          <w:rFonts w:ascii="Browallia New" w:hAnsi="Browallia New" w:cs="Browallia New" w:hint="cs"/>
          <w:sz w:val="26"/>
          <w:szCs w:val="26"/>
          <w:cs/>
        </w:rPr>
        <w:t>สัญญาเช่า ทั้งนี้</w:t>
      </w:r>
      <w:r w:rsidR="00EF50A2" w:rsidRPr="00444B02">
        <w:rPr>
          <w:rFonts w:ascii="Browallia New" w:hAnsi="Browallia New" w:cs="Browallia New" w:hint="cs"/>
          <w:sz w:val="26"/>
          <w:szCs w:val="26"/>
          <w:cs/>
          <w:lang w:val="en-GB"/>
        </w:rPr>
        <w:t>ไม่</w:t>
      </w:r>
      <w:r w:rsidR="006B4F67" w:rsidRPr="00444B02">
        <w:rPr>
          <w:rFonts w:ascii="Browallia New" w:hAnsi="Browallia New" w:cs="Browallia New" w:hint="cs"/>
          <w:sz w:val="26"/>
          <w:szCs w:val="26"/>
          <w:cs/>
          <w:lang w:val="en-GB"/>
        </w:rPr>
        <w:t>มี</w:t>
      </w:r>
      <w:r w:rsidR="00EF50A2" w:rsidRPr="00444B02">
        <w:rPr>
          <w:rFonts w:ascii="Browallia New" w:hAnsi="Browallia New" w:cs="Browallia New" w:hint="cs"/>
          <w:sz w:val="26"/>
          <w:szCs w:val="26"/>
          <w:cs/>
          <w:lang w:val="en-GB"/>
        </w:rPr>
        <w:t>ผลกระทบต่อ</w:t>
      </w:r>
      <w:r w:rsidR="008D6E7F">
        <w:rPr>
          <w:rFonts w:ascii="Browallia New" w:hAnsi="Browallia New" w:cs="Browallia New" w:hint="cs"/>
          <w:sz w:val="26"/>
          <w:szCs w:val="26"/>
          <w:cs/>
          <w:lang w:val="en-GB"/>
        </w:rPr>
        <w:t>ยอดคงเหลือต้นปีของ</w:t>
      </w:r>
      <w:r w:rsidR="00EF50A2" w:rsidRPr="00444B02">
        <w:rPr>
          <w:rFonts w:ascii="Browallia New" w:hAnsi="Browallia New" w:cs="Browallia New" w:hint="cs"/>
          <w:sz w:val="26"/>
          <w:szCs w:val="26"/>
          <w:cs/>
          <w:lang w:val="en-GB"/>
        </w:rPr>
        <w:t>ส่วนของ</w:t>
      </w:r>
      <w:r w:rsidR="008D6E7F">
        <w:rPr>
          <w:rFonts w:ascii="Browallia New" w:hAnsi="Browallia New" w:cs="Browallia New" w:hint="cs"/>
          <w:sz w:val="26"/>
          <w:szCs w:val="26"/>
          <w:cs/>
          <w:lang w:val="en-GB"/>
        </w:rPr>
        <w:t>เจ้าของ</w:t>
      </w:r>
      <w:r w:rsidR="00EF50A2" w:rsidRPr="00444B0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</w:t>
      </w:r>
      <w:r w:rsidR="00EF50A2" w:rsidRPr="00444B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50A2" w:rsidRPr="00444B0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983F659" w14:textId="40C83B08" w:rsidR="006664BB" w:rsidRPr="003E4A4D" w:rsidRDefault="00444B02" w:rsidP="00006F4D">
      <w:pPr>
        <w:pStyle w:val="ListParagraph"/>
        <w:spacing w:after="160" w:line="259" w:lineRule="auto"/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168E7D77" w14:textId="77777777" w:rsidR="00577AB4" w:rsidRPr="00EC5ED4" w:rsidRDefault="00577AB4" w:rsidP="00006F4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EC5ED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267C3C" w:rsidRPr="00EC5ED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-</w:t>
      </w:r>
      <w:r w:rsidRPr="00EC5ED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36FFC7E" w14:textId="77777777" w:rsidR="00577AB4" w:rsidRPr="00444B02" w:rsidRDefault="00577AB4" w:rsidP="00006F4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A366BCE" w14:textId="71A6EFFD" w:rsidR="00577AB4" w:rsidRPr="00444B02" w:rsidRDefault="00577AB4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444B02">
        <w:rPr>
          <w:rFonts w:ascii="Browallia New" w:hAnsi="Browallia New" w:cs="Browallia New"/>
          <w:sz w:val="26"/>
          <w:szCs w:val="26"/>
        </w:rPr>
        <w:br/>
      </w:r>
      <w:r w:rsidRPr="00444B02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4D28565" w14:textId="77777777" w:rsidR="00577AB4" w:rsidRPr="00444B02" w:rsidRDefault="00577AB4" w:rsidP="00006F4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B543914" w14:textId="1F83983E" w:rsidR="00577AB4" w:rsidRPr="00444B02" w:rsidRDefault="00577AB4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4B02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6196C" w:rsidRPr="00444B02">
        <w:rPr>
          <w:rFonts w:ascii="Browallia New" w:hAnsi="Browallia New" w:cs="Browallia New"/>
          <w:sz w:val="26"/>
          <w:szCs w:val="26"/>
        </w:rPr>
        <w:br/>
      </w:r>
      <w:r w:rsidRPr="00444B02">
        <w:rPr>
          <w:rFonts w:ascii="Browallia New" w:hAnsi="Browallia New" w:cs="Browallia New"/>
          <w:sz w:val="26"/>
          <w:szCs w:val="26"/>
          <w:cs/>
        </w:rPr>
        <w:t>การให้เช่า</w:t>
      </w:r>
      <w:r w:rsidRPr="00444B02">
        <w:rPr>
          <w:rFonts w:ascii="Browallia New" w:hAnsi="Browallia New" w:cs="Browallia New"/>
          <w:sz w:val="26"/>
          <w:szCs w:val="26"/>
        </w:rPr>
        <w:t xml:space="preserve"> </w:t>
      </w:r>
      <w:r w:rsidRPr="00444B02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091E6F63" w14:textId="2C51A3CA" w:rsidR="00577AB4" w:rsidRPr="00444B02" w:rsidRDefault="00577AB4" w:rsidP="00006F4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FA3E880" w14:textId="2465105C" w:rsidR="00B6410D" w:rsidRPr="00DA7B58" w:rsidRDefault="00154991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84F2D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84F2D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6410D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7E1B77E6" w14:textId="77777777" w:rsidR="00B6410D" w:rsidRPr="00444B02" w:rsidRDefault="00B6410D" w:rsidP="006664BB">
      <w:pPr>
        <w:pStyle w:val="Style1"/>
        <w:ind w:left="0" w:firstLine="0"/>
        <w:jc w:val="thaiDistribute"/>
        <w:rPr>
          <w:rFonts w:eastAsia="Arial Unicode MS"/>
          <w:color w:val="CF4A02"/>
          <w:sz w:val="16"/>
          <w:szCs w:val="16"/>
        </w:rPr>
      </w:pPr>
    </w:p>
    <w:p w14:paraId="7ED3A711" w14:textId="77777777" w:rsidR="00B6410D" w:rsidRPr="00DA7B58" w:rsidRDefault="00B6410D" w:rsidP="008926B8">
      <w:pPr>
        <w:pStyle w:val="Style1"/>
        <w:numPr>
          <w:ilvl w:val="0"/>
          <w:numId w:val="19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DA7B58">
        <w:rPr>
          <w:rFonts w:eastAsia="Arial Unicode MS"/>
          <w:b/>
          <w:bCs/>
          <w:color w:val="CF4A02"/>
          <w:cs/>
        </w:rPr>
        <w:t>การจัดประเภท</w:t>
      </w:r>
    </w:p>
    <w:p w14:paraId="18BD2267" w14:textId="77777777" w:rsidR="00B6410D" w:rsidRPr="00444B02" w:rsidRDefault="00B6410D" w:rsidP="00CB79C9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2ADD7A33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DA5B386" w14:textId="77777777" w:rsidR="00CB79C9" w:rsidRPr="00444B02" w:rsidRDefault="00CB79C9" w:rsidP="00CB79C9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28E4C99D" w14:textId="77777777" w:rsidR="00B6410D" w:rsidRPr="00DA7B58" w:rsidRDefault="00B6410D" w:rsidP="00F5239E">
      <w:pPr>
        <w:pStyle w:val="Style1"/>
        <w:numPr>
          <w:ilvl w:val="0"/>
          <w:numId w:val="29"/>
        </w:numPr>
        <w:ind w:left="144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5239E" w:rsidRPr="00DA7B58">
        <w:rPr>
          <w:rFonts w:eastAsia="Arial Unicode MS"/>
        </w:rPr>
        <w:br/>
      </w:r>
      <w:r w:rsidRPr="00DA7B58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F5239E" w:rsidRPr="00DA7B58">
        <w:rPr>
          <w:rFonts w:eastAsia="Arial Unicode MS"/>
        </w:rPr>
        <w:br/>
      </w:r>
      <w:r w:rsidRPr="00DA7B58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DA7B58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6C174CC5" w14:textId="77777777" w:rsidR="00B6410D" w:rsidRPr="00DA7B58" w:rsidRDefault="00B6410D" w:rsidP="00F5239E">
      <w:pPr>
        <w:pStyle w:val="Style1"/>
        <w:numPr>
          <w:ilvl w:val="0"/>
          <w:numId w:val="29"/>
        </w:numPr>
        <w:ind w:left="1440" w:hanging="39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5239E" w:rsidRPr="00DA7B58">
        <w:rPr>
          <w:rFonts w:eastAsia="Arial Unicode MS"/>
        </w:rPr>
        <w:br/>
      </w:r>
      <w:r w:rsidRPr="00DA7B58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54E91F5F" w14:textId="77777777" w:rsidR="00B6410D" w:rsidRPr="00444B02" w:rsidRDefault="00B6410D" w:rsidP="00CB79C9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0E655874" w14:textId="54FD1F95" w:rsidR="00EC5ED4" w:rsidRDefault="00B6410D" w:rsidP="00CB79C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DA7B58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CB79C9" w:rsidRPr="00DA7B58">
        <w:rPr>
          <w:rFonts w:eastAsia="Arial Unicode MS"/>
          <w:cs/>
        </w:rPr>
        <w:br/>
      </w:r>
      <w:r w:rsidRPr="00DA7B58">
        <w:rPr>
          <w:rFonts w:eastAsia="Arial Unicode MS"/>
          <w:cs/>
        </w:rPr>
        <w:t xml:space="preserve">เป็นเวลาไม่น้อยกว่า </w:t>
      </w:r>
      <w:r w:rsidR="00154991" w:rsidRPr="00154991">
        <w:rPr>
          <w:rFonts w:eastAsia="Arial Unicode MS"/>
        </w:rPr>
        <w:t>12</w:t>
      </w:r>
      <w:r w:rsidRPr="00DA7B58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019087EE" w14:textId="3A84E09F" w:rsidR="006664BB" w:rsidRPr="00444B02" w:rsidRDefault="006664BB" w:rsidP="00EC5ED4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20BB5EC0" w14:textId="77777777" w:rsidR="00B6410D" w:rsidRPr="00DA7B58" w:rsidRDefault="00B6410D" w:rsidP="008926B8">
      <w:pPr>
        <w:pStyle w:val="Style1"/>
        <w:numPr>
          <w:ilvl w:val="0"/>
          <w:numId w:val="19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DA7B58">
        <w:rPr>
          <w:rFonts w:eastAsia="Arial Unicode MS"/>
          <w:b/>
          <w:bCs/>
          <w:color w:val="CF4A02"/>
          <w:cs/>
        </w:rPr>
        <w:t>การวัดมูลค่า</w:t>
      </w:r>
    </w:p>
    <w:p w14:paraId="4F2EA273" w14:textId="77777777" w:rsidR="00B6410D" w:rsidRPr="00444B02" w:rsidRDefault="00B6410D" w:rsidP="008926B8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4B1AEBAF" w14:textId="77777777" w:rsidR="00B6410D" w:rsidRPr="00DA7B58" w:rsidRDefault="00B6410D" w:rsidP="008926B8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64060" w:rsidRPr="00DA7B58">
        <w:rPr>
          <w:rFonts w:eastAsia="Arial Unicode MS"/>
        </w:rPr>
        <w:br/>
      </w:r>
      <w:r w:rsidRPr="00DA7B58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2D068E5" w14:textId="77777777" w:rsidR="00B6410D" w:rsidRPr="00444B02" w:rsidRDefault="00B6410D" w:rsidP="008926B8">
      <w:pPr>
        <w:ind w:left="108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70550E9A" w14:textId="77777777" w:rsidR="00B6410D" w:rsidRPr="00DA7B58" w:rsidRDefault="00B6410D" w:rsidP="008926B8">
      <w:pPr>
        <w:pStyle w:val="Style1"/>
        <w:numPr>
          <w:ilvl w:val="0"/>
          <w:numId w:val="19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DA7B58">
        <w:rPr>
          <w:rFonts w:eastAsia="Arial Unicode MS"/>
          <w:b/>
          <w:bCs/>
          <w:color w:val="CF4A02"/>
          <w:cs/>
        </w:rPr>
        <w:t>การตัดรายการและการเปลี่ยนแปลงเงื่อนไขของสัญญา</w:t>
      </w:r>
    </w:p>
    <w:p w14:paraId="0A1E1BFD" w14:textId="77777777" w:rsidR="00B6410D" w:rsidRPr="00444B02" w:rsidRDefault="00B6410D" w:rsidP="00CB79C9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40247E12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DA7B58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305451D" w14:textId="77777777" w:rsidR="00B6410D" w:rsidRPr="00444B02" w:rsidRDefault="00B6410D" w:rsidP="00CB79C9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0C395BCE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F83A164" w14:textId="77777777" w:rsidR="00B6410D" w:rsidRPr="00444B02" w:rsidRDefault="00B6410D" w:rsidP="00CB79C9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47D32B9B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A7B58">
        <w:rPr>
          <w:rFonts w:eastAsia="Arial Unicode MS"/>
        </w:rPr>
        <w:t xml:space="preserve">(Original effective interest rate) </w:t>
      </w:r>
      <w:r w:rsidRPr="00DA7B58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231E130" w14:textId="4A519E2C" w:rsidR="00622CE3" w:rsidRDefault="00444B02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202325E" w14:textId="06877561" w:rsidR="00C20F51" w:rsidRPr="00444B02" w:rsidRDefault="00154991" w:rsidP="00444B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F51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20F51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0F51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9530862" w14:textId="77777777" w:rsidR="00C20F51" w:rsidRPr="00444B02" w:rsidRDefault="00C20F51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754EFA" w14:textId="77777777" w:rsidR="00C20F51" w:rsidRPr="00444B02" w:rsidRDefault="00C20F51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444B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</w:t>
      </w:r>
      <w:r w:rsidRPr="00444B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C638937" w14:textId="77777777" w:rsidR="00C20F51" w:rsidRPr="00444B02" w:rsidRDefault="00C20F51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93C5E5" w14:textId="77777777" w:rsidR="00C20F51" w:rsidRPr="00444B02" w:rsidRDefault="00C20F51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1D1B9D89" w14:textId="77777777" w:rsidR="00C83666" w:rsidRPr="00444B02" w:rsidRDefault="00C83666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76537" w14:textId="6D15571D" w:rsidR="007B0835" w:rsidRPr="00444B02" w:rsidRDefault="00154991" w:rsidP="008926B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B0835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B0835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B0835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4A72C928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BE158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จะรับรู้</w:t>
      </w:r>
      <w:r w:rsidRPr="00444B02">
        <w:rPr>
          <w:rFonts w:ascii="Browallia New" w:eastAsia="Arial Unicode MS" w:hAnsi="Browallia New" w:cs="Browallia New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</w:t>
      </w: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20B054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96BAB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44B0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6446134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1D8E4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</w:t>
      </w:r>
      <w:r w:rsidR="009566FC" w:rsidRPr="00444B02">
        <w:rPr>
          <w:rFonts w:ascii="Browallia New" w:eastAsia="Arial Unicode MS" w:hAnsi="Browallia New" w:cs="Browallia New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="001027E9" w:rsidRPr="00444B02">
        <w:rPr>
          <w:rFonts w:ascii="Browallia New" w:eastAsia="Arial Unicode MS" w:hAnsi="Browallia New" w:cs="Browallia New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="001027E9" w:rsidRPr="00444B02">
        <w:rPr>
          <w:rFonts w:ascii="Browallia New" w:eastAsia="Arial Unicode MS" w:hAnsi="Browallia New" w:cs="Browallia New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คาดว่าจะต้องจ่ายชำระแก่หน่วยงานจัดเก็บภาษี</w:t>
      </w:r>
    </w:p>
    <w:p w14:paraId="66FA63DD" w14:textId="168AAB18" w:rsidR="001027E9" w:rsidRPr="00444B02" w:rsidRDefault="001027E9" w:rsidP="00622CE3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D6089A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44B0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414C453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BC8FD4" w14:textId="77777777" w:rsidR="007B0835" w:rsidRPr="00444B02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BE66C2A" w14:textId="77777777" w:rsidR="007B0835" w:rsidRPr="00444B02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D07148" w14:textId="77777777" w:rsidR="007B0835" w:rsidRPr="00444B02" w:rsidRDefault="007B0835" w:rsidP="008926B8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</w:t>
      </w:r>
      <w:r w:rsidRPr="00444B0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กำไรหรือขาดทุนทั้งทางบัญชีและทางภาษี </w:t>
      </w:r>
    </w:p>
    <w:p w14:paraId="2496B1D2" w14:textId="77777777" w:rsidR="007B0835" w:rsidRPr="00444B02" w:rsidRDefault="007B0835" w:rsidP="008926B8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3096E3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954E4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1DA5AD0" w14:textId="77777777" w:rsidR="007B0835" w:rsidRPr="00444B02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DAA8F0" w14:textId="77777777" w:rsidR="007B0835" w:rsidRPr="00444B02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4B0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F8FF50E" w14:textId="60D26247" w:rsidR="007B0835" w:rsidRPr="00444B02" w:rsidRDefault="00613DD0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0B8C2ED" w14:textId="0E7149DF" w:rsidR="007B0835" w:rsidRPr="00444B02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444B0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444B0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33BD42B2" w14:textId="77777777" w:rsidR="002B1DFC" w:rsidRPr="00444B02" w:rsidRDefault="002B1DFC" w:rsidP="008926B8">
      <w:pPr>
        <w:tabs>
          <w:tab w:val="left" w:pos="15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B47ACE" w14:textId="5199C164" w:rsidR="00EE1F49" w:rsidRPr="00444B02" w:rsidRDefault="00154991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E1F49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E1F49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1F49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CD8305D" w14:textId="77777777" w:rsidR="001027E9" w:rsidRPr="00444B02" w:rsidRDefault="001027E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CC43F9E" w14:textId="77777777" w:rsidR="00EE1F49" w:rsidRPr="00444B02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4FC97686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ED4E29E" w14:textId="4D0E55CA" w:rsidR="00EE1F49" w:rsidRPr="00444B02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54991" w:rsidRPr="001549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444B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และค่ารักษาพยาบาล</w:t>
      </w:r>
      <w:r w:rsidRPr="00444B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806D5D6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46581F" w14:textId="77777777" w:rsidR="00EE1F49" w:rsidRPr="00444B02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โครงการสมทบเงิน</w:t>
      </w:r>
    </w:p>
    <w:p w14:paraId="2AAF6DE3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76207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444B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71861BC" w14:textId="02111E3B" w:rsidR="00EE1F49" w:rsidRPr="00444B02" w:rsidRDefault="00EE1F49" w:rsidP="00704AC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6A562C" w14:textId="77777777" w:rsidR="00EE1F49" w:rsidRPr="00444B02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378868A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1CE2A96" w14:textId="77777777" w:rsidR="00EE1F49" w:rsidRPr="00444B02" w:rsidRDefault="00EE1F49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D4476C9" w14:textId="77777777" w:rsidR="00EE1F49" w:rsidRPr="00444B02" w:rsidRDefault="00EE1F49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8DE300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444B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C4A49A6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82631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</w:t>
      </w:r>
      <w:r w:rsidR="00177B7C" w:rsidRPr="00444B02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22DE0B2E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5FB456" w14:textId="77777777" w:rsidR="00EE1F49" w:rsidRPr="00444B02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28DB515" w14:textId="39079838" w:rsidR="00622CE3" w:rsidRPr="00444B02" w:rsidRDefault="00622CE3" w:rsidP="00977D29">
      <w:pPr>
        <w:pStyle w:val="ListParagraph"/>
        <w:tabs>
          <w:tab w:val="left" w:pos="540"/>
        </w:tabs>
        <w:spacing w:after="0" w:line="240" w:lineRule="auto"/>
        <w:ind w:left="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44F9907" w14:textId="1A89D041" w:rsidR="00365386" w:rsidRPr="00444B02" w:rsidRDefault="00154991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65386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65386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65386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0CAE8E6B" w14:textId="77777777" w:rsidR="00365386" w:rsidRPr="00444B02" w:rsidRDefault="00365386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9A4F6D" w14:textId="77777777" w:rsidR="00365386" w:rsidRPr="00444B02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027E9" w:rsidRPr="00444B02">
        <w:rPr>
          <w:rFonts w:ascii="Browallia New" w:eastAsia="Arial Unicode MS" w:hAnsi="Browallia New" w:cs="Browallia New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DE5D70B" w14:textId="77777777" w:rsidR="00365386" w:rsidRPr="00444B02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77C804" w14:textId="678B602F" w:rsidR="003E4A4D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44B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6B44BB1" w14:textId="39284451" w:rsidR="00977D29" w:rsidRPr="00444B02" w:rsidRDefault="003E4A4D" w:rsidP="003E4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519848C8" w14:textId="2BD24AB9" w:rsidR="001817BD" w:rsidRPr="00444B02" w:rsidRDefault="00154991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817BD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817BD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17BD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A2D0FB3" w14:textId="77777777" w:rsidR="00C83666" w:rsidRPr="00444B02" w:rsidRDefault="00C8366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02736" w14:textId="77777777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1FAD0CA6" w14:textId="77777777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CB0177" w14:textId="039BCBED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F6196C" w:rsidRPr="00444B02">
        <w:rPr>
          <w:rFonts w:ascii="Browallia New" w:eastAsia="Arial Unicode MS" w:hAnsi="Browallia New" w:cs="Browallia New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2303FECF" w14:textId="289F55C4" w:rsidR="001817BD" w:rsidRPr="00444B02" w:rsidRDefault="001817BD" w:rsidP="001027E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531719" w14:textId="6196DF84" w:rsidR="001817BD" w:rsidRPr="00444B02" w:rsidRDefault="00154991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494360339"/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817BD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817BD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8"/>
      <w:r w:rsidR="001817BD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6DAA1A5B" w14:textId="77777777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1C21410" w14:textId="77777777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7D887F27" w14:textId="77777777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82F719" w14:textId="77777777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34E64B4" w14:textId="77777777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7A3984" w14:textId="77777777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027E9" w:rsidRPr="00444B02">
        <w:rPr>
          <w:rFonts w:ascii="Browallia New" w:eastAsia="Arial Unicode MS" w:hAnsi="Browallia New" w:cs="Browallia New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</w:t>
      </w:r>
      <w:r w:rsidRPr="00444B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</w:t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ปฏิบัติแยกต่างหากจากกันเมื่อกลุ่มกิจการได้ปฏิบัติตามภาระนั้นแล้ว</w:t>
      </w:r>
    </w:p>
    <w:p w14:paraId="48FD348D" w14:textId="47C51B73" w:rsidR="00C83666" w:rsidRPr="00444B02" w:rsidRDefault="00C83666" w:rsidP="00444B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D5D686" w14:textId="77777777" w:rsidR="001817BD" w:rsidRPr="00444B02" w:rsidRDefault="001817BD" w:rsidP="008926B8">
      <w:pPr>
        <w:pStyle w:val="Heading3"/>
        <w:tabs>
          <w:tab w:val="left" w:pos="567"/>
        </w:tabs>
        <w:ind w:left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u w:val="none"/>
          <w:lang w:val="en-GB"/>
        </w:rPr>
      </w:pPr>
      <w:r w:rsidRPr="00444B02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u w:val="none"/>
          <w:cs/>
          <w:lang w:val="en-GB"/>
        </w:rPr>
        <w:t>โรงแรม</w:t>
      </w:r>
    </w:p>
    <w:p w14:paraId="0A9394B2" w14:textId="77777777" w:rsidR="001027E9" w:rsidRPr="00444B02" w:rsidRDefault="001027E9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BC251D" w14:textId="77777777" w:rsidR="001817BD" w:rsidRPr="00444B02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รายได้จากการเป็นเจ้าของโรงแรมประกอบด้วย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7EE8A911" w14:textId="65968E4A" w:rsidR="00B6410D" w:rsidRPr="00444B02" w:rsidRDefault="00B6410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AE1B8" w14:textId="31921B9A" w:rsidR="001817BD" w:rsidRPr="00444B02" w:rsidRDefault="00154991" w:rsidP="008926B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817BD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49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817BD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17BD" w:rsidRPr="00444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CA22317" w14:textId="77777777" w:rsidR="00C83666" w:rsidRPr="00444B02" w:rsidRDefault="00C8366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86601" w14:textId="023117F3" w:rsidR="00622CE3" w:rsidRPr="00444B02" w:rsidRDefault="001817BD" w:rsidP="00FB56F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444B02">
        <w:rPr>
          <w:rFonts w:ascii="Browallia New" w:eastAsia="Arial Unicode MS" w:hAnsi="Browallia New" w:cs="Browallia New"/>
          <w:sz w:val="26"/>
          <w:szCs w:val="26"/>
        </w:rPr>
        <w:br/>
      </w:r>
      <w:r w:rsidRPr="00444B02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0706CFE" w14:textId="13DA1C1D" w:rsidR="00FB56F1" w:rsidRPr="00444B02" w:rsidRDefault="00FB56F1" w:rsidP="00977D2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EA322D" w14:textId="76B98236" w:rsidR="00D5568A" w:rsidRPr="00444B02" w:rsidRDefault="00154991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5568A" w:rsidRPr="00444B0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5568A" w:rsidRPr="00444B0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5568A" w:rsidRPr="00444B0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0D93B71A" w14:textId="77777777" w:rsidR="00D5568A" w:rsidRPr="002334DC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E4103F" w14:textId="6F44366D" w:rsidR="00D5568A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44B0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ทำสัญญาแลกเปลี่ยนอัตราดอกเบี้ยเพื่อป้องกันความเสี่ยงในกระแสเงินสดที่เกิดจากการแปลี่ยนแปลงของอัตราดอกเบี้ย กลุ่มกิจการไม่ทำสัญญาประเภทนี้เพื่อการเก็งกำไรหรือวัตถุประสงค์อื่นนอกจากการป้องกันความเสี่ยง</w:t>
      </w:r>
    </w:p>
    <w:p w14:paraId="26E8D8E7" w14:textId="4DD5DF92" w:rsidR="003E4A4D" w:rsidRDefault="003E4A4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24ADD1" w14:textId="62D0E00E" w:rsidR="003E4A4D" w:rsidRPr="00444B02" w:rsidRDefault="003E4A4D" w:rsidP="003E4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br/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ที่เกี่ยวกับกระแสเงินสดของ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) รายการที่คาดการณ์ที่มีความเป็นไปได้ค่อนข้างแน่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br/>
        <w:t>ในระดับสูงมาก (การป้องกันความเสี่ยงในกระแสเงินสด)</w:t>
      </w:r>
    </w:p>
    <w:p w14:paraId="20EED316" w14:textId="77777777" w:rsidR="003E4A4D" w:rsidRPr="00444B02" w:rsidRDefault="003E4A4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503CBF" w14:textId="3175346A" w:rsidR="00177B7C" w:rsidRPr="002334DC" w:rsidRDefault="00977D29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189B72E" w14:textId="1593611F" w:rsidR="00F30218" w:rsidRPr="00444B02" w:rsidRDefault="00F30218" w:rsidP="00F3021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</w:t>
      </w:r>
      <w:r w:rsidR="00C92A35" w:rsidRPr="00444B02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F8543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0B453848" w14:textId="073A2830" w:rsidR="00F30218" w:rsidRPr="002334DC" w:rsidRDefault="00F30218" w:rsidP="00F3021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8CCA17" w14:textId="7503F7E3" w:rsidR="00F30218" w:rsidRPr="00444B02" w:rsidRDefault="00F30218" w:rsidP="008926B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44B0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</w:t>
      </w:r>
      <w:r w:rsidR="008D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สินทรัพย์หรือหนี้สิน</w:t>
      </w:r>
      <w:r w:rsidRPr="00444B0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หมุนเวียนหรือไม่หมุนเวียนตามวันครบกำหนดของรายการที่มีการป้องกันความเสี่ยง</w:t>
      </w:r>
    </w:p>
    <w:p w14:paraId="2931CD71" w14:textId="77777777" w:rsidR="00F30218" w:rsidRPr="002334DC" w:rsidRDefault="00F30218" w:rsidP="008926B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6A32FE7" w14:textId="3031B3AD" w:rsidR="00F30218" w:rsidRPr="00444B02" w:rsidRDefault="00F30218" w:rsidP="00F3021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="00FB56F1" w:rsidRPr="00444B02">
        <w:rPr>
          <w:rFonts w:ascii="Browallia New" w:hAnsi="Browallia New" w:cs="Browallia New" w:hint="cs"/>
          <w:color w:val="000000"/>
          <w:sz w:val="26"/>
          <w:szCs w:val="26"/>
          <w:cs/>
        </w:rPr>
        <w:t>ประกอบ</w:t>
      </w:r>
      <w:r w:rsidR="00444B02">
        <w:rPr>
          <w:rFonts w:ascii="Browallia New" w:hAnsi="Browallia New" w:cs="Browallia New"/>
          <w:color w:val="000000"/>
          <w:sz w:val="26"/>
          <w:szCs w:val="26"/>
        </w:rPr>
        <w:br/>
      </w:r>
      <w:r w:rsidR="00FB56F1" w:rsidRPr="00444B02">
        <w:rPr>
          <w:rFonts w:ascii="Browallia New" w:hAnsi="Browallia New" w:cs="Browallia New" w:hint="cs"/>
          <w:color w:val="000000"/>
          <w:sz w:val="26"/>
          <w:szCs w:val="26"/>
          <w:cs/>
        </w:rPr>
        <w:t>งบการเงินข้อ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444B0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และการเปลี่ยนแปลงในมูลค่าของสำรองการบัญชีป้องกันความเสี่ยงในส่วนของเจ้าของได้เปิดเผยไว้ใน</w:t>
      </w:r>
      <w:r w:rsidR="00444B02">
        <w:rPr>
          <w:rFonts w:ascii="Browallia New" w:hAnsi="Browallia New" w:cs="Browallia New"/>
          <w:color w:val="000000"/>
          <w:sz w:val="26"/>
          <w:szCs w:val="26"/>
        </w:rPr>
        <w:br/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หมายเหตุ</w:t>
      </w:r>
      <w:r w:rsidR="00FB56F1" w:rsidRPr="00444B02">
        <w:rPr>
          <w:rFonts w:ascii="Browallia New" w:hAnsi="Browallia New" w:cs="Browallia New" w:hint="cs"/>
          <w:color w:val="000000"/>
          <w:sz w:val="26"/>
          <w:szCs w:val="26"/>
          <w:cs/>
        </w:rPr>
        <w:t>ประกอบงบการเงินข้อ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</w:p>
    <w:p w14:paraId="6D71B889" w14:textId="77777777" w:rsidR="00F30218" w:rsidRPr="002334DC" w:rsidRDefault="00F3021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C15748" w14:textId="77777777" w:rsidR="00D5568A" w:rsidRPr="00444B02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44B0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ราสารอนุพันธ์สามารถใช้เป็นเครื่องมือป้องกันความเสี่ยงในความสัมพันธ์ของการป้องกันความเสี่ยงที่เข้าเงื่อนไข ณ วันเริ่มต้น</w:t>
      </w:r>
      <w:r w:rsidRPr="00444B02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รายการ กลุ่มกิจการจัดทำเอกสารที่ระบุถึงความสัมพันธ์ระหว่างรายการที่มีการป้องกันความเสี่ยงและตราสารอนุพันธ์ทางการเงิน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ที่ใช้เป็นเครื่องมือป้องกันความเสี่ยง รวมไปถึงวัตถุประสงค์ในการบริหารความเสี่ยง</w:t>
      </w:r>
    </w:p>
    <w:p w14:paraId="1A3E3435" w14:textId="77777777" w:rsidR="00D5568A" w:rsidRPr="002334DC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104815" w14:textId="6587F2B9" w:rsidR="00704AC3" w:rsidRPr="00444B02" w:rsidRDefault="00D5568A" w:rsidP="00613DD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44B0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นอกจากนั้น กลุ่มกิจการทำการทดสอบความม</w:t>
      </w:r>
      <w:r w:rsidR="00177B7C" w:rsidRPr="00444B0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ี</w:t>
      </w:r>
      <w:r w:rsidRPr="00444B0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ประสิทธิผลในการหักกลบกันของการเปลี่ยนแปลงในมูลค่ายุติธรรมหรือกระแสเงินสด</w:t>
      </w:r>
      <w:r w:rsidR="00C83666" w:rsidRPr="00444B0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ของรายการที่มีการป้องกันความเสี่ยง ณ วันเริ่มต้นรายการและทุก ๆ งวดที่มีการรายงานงบการเงินอย่างสม่ำเสมอ</w:t>
      </w:r>
    </w:p>
    <w:p w14:paraId="2B7786DD" w14:textId="77777777" w:rsidR="00613DD0" w:rsidRPr="002334DC" w:rsidRDefault="00613DD0" w:rsidP="00613DD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DB9161" w14:textId="6933BE16" w:rsidR="00D5568A" w:rsidRPr="00444B02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กลุ่มกิจการใช้การบัญชีป้องกันความเสี่ยงประเภทการป้องกันความเสี่ยงในกระแสเงินสดเท่านั้น วิธีการรับรู้กำไรหรือขาดทุนจากการเปลี่ยนแปลงมูลค่ายุติธรรมมีดังนี้</w:t>
      </w:r>
    </w:p>
    <w:p w14:paraId="256530BF" w14:textId="77777777" w:rsidR="00D5568A" w:rsidRPr="002334DC" w:rsidRDefault="00D5568A" w:rsidP="008926B8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0BE8A1" w14:textId="77777777" w:rsidR="00D5568A" w:rsidRPr="00444B02" w:rsidRDefault="00D5568A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44B02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444B0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ในมูลค่ายุติธรรมของตราสารอนุพันธ์ทางการเงินที่เข้าเงื่อนไขของการบัญชีการป้องกันความเสี่ยงกระแสเงินสด</w:t>
      </w:r>
      <w:r w:rsidRPr="00444B02">
        <w:rPr>
          <w:rFonts w:ascii="Browallia New" w:hAnsi="Browallia New" w:cs="Browallia New"/>
          <w:color w:val="000000"/>
          <w:sz w:val="26"/>
          <w:szCs w:val="26"/>
          <w:cs/>
        </w:rPr>
        <w:t>เฉพาะส่วนที่มีประสิทธิผลจะถูกรับรู้ในกำไรขาดทุนเบ็ดเสร็จอื่น กำไรหรือขาดทุนที่เกิดจากส่วนที่ไม่มีประสิทธิผลจะถูกรับรู้ทันทีเป็นกำไรหรือขาดทุนในงบกำไรขาดทุนเบ็ดเสร็จ</w:t>
      </w:r>
    </w:p>
    <w:p w14:paraId="01E828C8" w14:textId="157D0FF9" w:rsidR="001027E9" w:rsidRPr="002334DC" w:rsidRDefault="001027E9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712E4A" w14:textId="0744E3E0" w:rsidR="00D5568A" w:rsidRPr="00F6196C" w:rsidRDefault="00D5568A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ab/>
        <w:t>สำรองการป้องกันความเสี่ยงในกระแสเงินสดที่สะสมในส่วนของเจ้าของจะถูกจัดประเภทใหม่ใน</w:t>
      </w:r>
      <w:r w:rsidR="00F85439">
        <w:rPr>
          <w:rFonts w:ascii="Browallia New" w:hAnsi="Browallia New" w:cs="Browallia New" w:hint="cs"/>
          <w:color w:val="000000"/>
          <w:sz w:val="26"/>
          <w:szCs w:val="26"/>
          <w:cs/>
        </w:rPr>
        <w:t>งบ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</w:t>
      </w:r>
      <w:r w:rsidR="001027E9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เมื่อรายการที่มีการป้องกันความเสี่ยงมีผลกระทบต่อกำไรหรือขาดทุน จำนวนที่จัดประเภทใหม่จะบันทึกในบรรทัดรายได้หรือค่าใช้จ่ายที่เกี่ยวข้องกับรายได้หรือค่าใช้จ่ายของรายการที่มีการป้องกันความเสี่ยง</w:t>
      </w:r>
      <w:r w:rsidRPr="00F6196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หากมีดอกเบี้ยจ่ายที่เกี่ยวข้องกับการก่อสร้าง ต้นทุนการกู้ยืมจะถูกรวมเป็นต้นทุนของสินทรัพย์ที่เข้าเงื่อนไข</w:t>
      </w:r>
    </w:p>
    <w:p w14:paraId="0B09981E" w14:textId="6B2CCE97" w:rsidR="001027E9" w:rsidRPr="002334DC" w:rsidRDefault="001027E9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55D8BF" w14:textId="5732532B" w:rsidR="007E1185" w:rsidRPr="00F6196C" w:rsidRDefault="00D5568A" w:rsidP="00FB56F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ab/>
        <w:t>เมื่อเครื่องมือที่ใช้ป้องกันความเสี่ยงหมดอายุ ถูกขาย หรือความสัมพันธ์ในการป้องกันความเสี่ยงไม่เข้าเงื่อนไข</w:t>
      </w:r>
      <w:r w:rsidR="005B11FE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การป้องกันความเสี่ยงอีกต่อไป หากคาดว่ากระแสเงินสดจากรายการที่มีการป้องกันความเสี่ยงยังคงเกิดขึ้นในอนาคต </w:t>
      </w:r>
      <w:r w:rsidR="001027E9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ให้คงสำรองการป้องกันความเสี่ยงในกระแสเงินสดไว้ในส่วนของเจ้าของ และรับรู้ในกำไรหรือขาดทุนเมื่อรายการที่มี</w:t>
      </w:r>
      <w:r w:rsidR="001027E9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การป้องกันความเสี่ยงมีผลกระทบต่องบกำไรหรือขาดทุน แต่หากคาดว่ากระแสเงินสดจะไม่เกิดขึ้นในอนาคต </w:t>
      </w:r>
      <w:r w:rsidRPr="00F6196C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เช่น มีการรับรู้การขายสินทรัพย์ป้องกันความเสี่ยง</w:t>
      </w:r>
      <w:r w:rsidRPr="00F6196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ให้จัดประเภทผลกำไรหรือขาดทุนสะสมที่เคยรับรู้ในกำไรขาดทุนเบ็ดเสร็จอื่น</w:t>
      </w:r>
      <w:r w:rsidR="001027E9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ในงบกำไรหรือขาดทุนทันที</w:t>
      </w:r>
    </w:p>
    <w:p w14:paraId="40AD78C1" w14:textId="30FE6261" w:rsidR="00FB56F1" w:rsidRPr="00F6196C" w:rsidRDefault="003E4A4D" w:rsidP="00FB56F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1185" w:rsidRPr="00DA7B58" w14:paraId="78E9FC06" w14:textId="77777777" w:rsidTr="00BB05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68EA1B" w14:textId="5CEEE3F2" w:rsidR="007E1185" w:rsidRPr="00DA7B58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E1185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1185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37679CD" w14:textId="77777777" w:rsidR="007E1185" w:rsidRPr="00DA7B58" w:rsidRDefault="007E1185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2B7E9F" w14:textId="77777777" w:rsidR="00705CA2" w:rsidRPr="00DA7B58" w:rsidRDefault="00705CA2" w:rsidP="00705CA2">
      <w:pPr>
        <w:jc w:val="both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26A568BD" w14:textId="77777777" w:rsidR="00705CA2" w:rsidRPr="00DA7B58" w:rsidRDefault="00705CA2" w:rsidP="00705CA2">
      <w:pPr>
        <w:ind w:left="14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5" w:type="dxa"/>
        <w:tblInd w:w="108" w:type="dxa"/>
        <w:tblLook w:val="04A0" w:firstRow="1" w:lastRow="0" w:firstColumn="1" w:lastColumn="0" w:noHBand="0" w:noVBand="1"/>
      </w:tblPr>
      <w:tblGrid>
        <w:gridCol w:w="1980"/>
        <w:gridCol w:w="2700"/>
        <w:gridCol w:w="2340"/>
        <w:gridCol w:w="2465"/>
      </w:tblGrid>
      <w:tr w:rsidR="00705CA2" w:rsidRPr="00DA7B58" w14:paraId="502D2D4A" w14:textId="77777777" w:rsidTr="00CC1424">
        <w:trPr>
          <w:tblHeader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FDF5F" w14:textId="77777777" w:rsidR="00705CA2" w:rsidRPr="00DA7B58" w:rsidRDefault="00705CA2" w:rsidP="00790920">
            <w:pPr>
              <w:ind w:left="-86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08A5" w14:textId="77777777" w:rsidR="00705CA2" w:rsidRPr="00DA7B58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6034" w14:textId="77777777" w:rsidR="00705CA2" w:rsidRPr="00DA7B58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0A8EC" w14:textId="77777777" w:rsidR="00705CA2" w:rsidRPr="00DA7B58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705CA2" w:rsidRPr="00790920" w14:paraId="6637D485" w14:textId="77777777" w:rsidTr="00D07CEB">
        <w:tc>
          <w:tcPr>
            <w:tcW w:w="1980" w:type="dxa"/>
            <w:shd w:val="clear" w:color="auto" w:fill="auto"/>
          </w:tcPr>
          <w:p w14:paraId="2768D3D0" w14:textId="77777777" w:rsidR="00705CA2" w:rsidRPr="00790920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7B9295EB" w14:textId="77777777" w:rsidR="00705CA2" w:rsidRPr="00790920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18E63E3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0E9ADDB3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DA7B58" w14:paraId="38DE2E09" w14:textId="77777777" w:rsidTr="00D07CEB">
        <w:tc>
          <w:tcPr>
            <w:tcW w:w="1980" w:type="dxa"/>
            <w:shd w:val="clear" w:color="auto" w:fill="auto"/>
          </w:tcPr>
          <w:p w14:paraId="01A22F16" w14:textId="097A139A" w:rsidR="00790920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ความเสี่ยงจากตลาด </w:t>
            </w:r>
            <w:r w:rsidR="0079092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6E0F0E0" w14:textId="140D9AB3" w:rsidR="00705CA2" w:rsidRPr="00DA7B58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05CA2"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  <w:shd w:val="clear" w:color="auto" w:fill="auto"/>
          </w:tcPr>
          <w:p w14:paraId="7E856CD4" w14:textId="77777777" w:rsidR="00705CA2" w:rsidRPr="00DA7B58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2340" w:type="dxa"/>
            <w:shd w:val="clear" w:color="auto" w:fill="auto"/>
          </w:tcPr>
          <w:p w14:paraId="5FAD0EB4" w14:textId="77777777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465" w:type="dxa"/>
            <w:shd w:val="clear" w:color="auto" w:fill="auto"/>
          </w:tcPr>
          <w:p w14:paraId="0D19FBD1" w14:textId="39A8BC96" w:rsidR="00705CA2" w:rsidRPr="00DA7B58" w:rsidRDefault="00FB56F1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ทำ</w:t>
            </w:r>
            <w:r w:rsidR="00705CA2"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705CA2" w:rsidRPr="00790920" w14:paraId="6C9BE576" w14:textId="77777777" w:rsidTr="00D07CEB">
        <w:tc>
          <w:tcPr>
            <w:tcW w:w="1980" w:type="dxa"/>
            <w:shd w:val="clear" w:color="auto" w:fill="auto"/>
          </w:tcPr>
          <w:p w14:paraId="3E98D015" w14:textId="77777777" w:rsidR="00705CA2" w:rsidRPr="00790920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0773940B" w14:textId="77777777" w:rsidR="00705CA2" w:rsidRPr="00790920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8031860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29CB056D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DA7B58" w14:paraId="29E80C2B" w14:textId="77777777" w:rsidTr="00D07CEB">
        <w:tc>
          <w:tcPr>
            <w:tcW w:w="1980" w:type="dxa"/>
            <w:shd w:val="clear" w:color="auto" w:fill="auto"/>
          </w:tcPr>
          <w:p w14:paraId="5D9FC0E7" w14:textId="77777777" w:rsidR="00790920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ความเสี่ยงด้านการให้</w:t>
            </w:r>
          </w:p>
          <w:p w14:paraId="2DF899D8" w14:textId="0FC95AF4" w:rsidR="00705CA2" w:rsidRPr="00DA7B58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05CA2"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2700" w:type="dxa"/>
            <w:shd w:val="clear" w:color="auto" w:fill="auto"/>
          </w:tcPr>
          <w:p w14:paraId="3532D134" w14:textId="1A358D6D" w:rsidR="00705CA2" w:rsidRPr="00DA7B58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ลูกหนี้การค้าและลูกหนี้อื่น อนุพันธ์ และสินทรัพย์ที่เกิดจากสัญญา</w:t>
            </w:r>
          </w:p>
        </w:tc>
        <w:tc>
          <w:tcPr>
            <w:tcW w:w="2340" w:type="dxa"/>
            <w:shd w:val="clear" w:color="auto" w:fill="auto"/>
          </w:tcPr>
          <w:p w14:paraId="79909AA5" w14:textId="77777777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การวิเคราะห์อายุ</w:t>
            </w:r>
          </w:p>
          <w:p w14:paraId="3B899537" w14:textId="553A3417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  <w:tc>
          <w:tcPr>
            <w:tcW w:w="2465" w:type="dxa"/>
            <w:shd w:val="clear" w:color="auto" w:fill="auto"/>
          </w:tcPr>
          <w:p w14:paraId="11775441" w14:textId="2B62AC14" w:rsidR="00705CA2" w:rsidRPr="00DA7B58" w:rsidRDefault="00705CA2" w:rsidP="00333A4A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มีเงินฝากกับหลายธนาคาร 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การจำกัดวงเงิน</w:t>
            </w:r>
          </w:p>
        </w:tc>
      </w:tr>
      <w:tr w:rsidR="00705CA2" w:rsidRPr="00790920" w14:paraId="08C13E8F" w14:textId="77777777" w:rsidTr="00D07CEB">
        <w:tc>
          <w:tcPr>
            <w:tcW w:w="1980" w:type="dxa"/>
            <w:shd w:val="clear" w:color="auto" w:fill="auto"/>
          </w:tcPr>
          <w:p w14:paraId="46279D32" w14:textId="77777777" w:rsidR="00705CA2" w:rsidRPr="00790920" w:rsidRDefault="00705CA2" w:rsidP="00790920">
            <w:pPr>
              <w:ind w:left="-86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78C65D41" w14:textId="77777777" w:rsidR="00705CA2" w:rsidRPr="00790920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CF47B80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7A32C51F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DA7B58" w14:paraId="066EAA39" w14:textId="77777777" w:rsidTr="00D07CEB">
        <w:tc>
          <w:tcPr>
            <w:tcW w:w="1980" w:type="dxa"/>
            <w:shd w:val="clear" w:color="auto" w:fill="auto"/>
          </w:tcPr>
          <w:p w14:paraId="7889B702" w14:textId="2A0DBC58" w:rsidR="00705CA2" w:rsidRPr="00790920" w:rsidRDefault="00705CA2" w:rsidP="00790920">
            <w:pPr>
              <w:ind w:left="-86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092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700" w:type="dxa"/>
            <w:shd w:val="clear" w:color="auto" w:fill="auto"/>
          </w:tcPr>
          <w:p w14:paraId="563EB75E" w14:textId="77777777" w:rsidR="00705CA2" w:rsidRPr="00DA7B58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2340" w:type="dxa"/>
            <w:shd w:val="clear" w:color="auto" w:fill="auto"/>
          </w:tcPr>
          <w:p w14:paraId="3F0D83DD" w14:textId="1B63FE88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  <w:tc>
          <w:tcPr>
            <w:tcW w:w="2465" w:type="dxa"/>
            <w:shd w:val="clear" w:color="auto" w:fill="auto"/>
          </w:tcPr>
          <w:p w14:paraId="048892A6" w14:textId="77777777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652A3DD6" w14:textId="23F3C6FA" w:rsidR="00006F4D" w:rsidRDefault="00006F4D" w:rsidP="00613DD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E1D5ECF" w14:textId="78DDFD20" w:rsidR="00C83666" w:rsidRPr="009A59BC" w:rsidRDefault="00154991" w:rsidP="00852735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E1185"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E1185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7CAF010" w14:textId="77777777" w:rsidR="00852735" w:rsidRPr="009A59BC" w:rsidRDefault="00852735" w:rsidP="00852735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684685" w14:textId="228C32BF" w:rsidR="005B3C53" w:rsidRPr="009A59BC" w:rsidRDefault="00154991" w:rsidP="00DF2D2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B3C53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2E661257" w14:textId="77777777" w:rsidR="005B3C53" w:rsidRPr="009A59BC" w:rsidRDefault="005B3C53" w:rsidP="008926B8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CDA6C06" w14:textId="77777777" w:rsidR="00192482" w:rsidRPr="009A59BC" w:rsidRDefault="005B3C53" w:rsidP="00892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26EE28C" w14:textId="77777777" w:rsidR="00192482" w:rsidRPr="009A59BC" w:rsidRDefault="00192482" w:rsidP="008926B8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2F5C975" w14:textId="77777777" w:rsidR="00192482" w:rsidRPr="009A59BC" w:rsidRDefault="00192482" w:rsidP="008926B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br/>
        <w:t>เป็นสกุลเงินต่างประเทศ และบริษัทย่อยแห่งหนึ่งมีความเสี่ยงจากการที่มีเงินลงทุนในบริษัทร่วมในต่างประเทศ</w:t>
      </w: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br/>
        <w:t>ซึ่งบริษัทย่อยมิได้ทำสัญญาซื้อขายเงินตราต่างประเทศล่วงหน้าเพื่อป้องกันความเสี่ยงไว้ อย่างไรก็ตาม กลุ่มกิจการ</w:t>
      </w: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br/>
        <w:t>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</w:t>
      </w: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br/>
        <w:t>ต่อผลการดำเนินงานของกลุ่มกิจการ ผู้บริหารจึงไม่ได้ใช้ตราสารอนุพันธ์ทางการเงินเพื่อป้องกันความเสี่ยงจากอัตราแลกเปลี่ยนดังกล่าว</w:t>
      </w:r>
    </w:p>
    <w:p w14:paraId="2BABFBEA" w14:textId="5A251765" w:rsidR="006D4C85" w:rsidRDefault="00613DD0" w:rsidP="00FB56F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A00A1C3" w14:textId="6771A68B" w:rsidR="00192482" w:rsidRPr="009A59BC" w:rsidRDefault="005B3C53" w:rsidP="00892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</w:t>
      </w:r>
      <w:r w:rsidR="009C63BB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กระแสเงินสด</w:t>
      </w:r>
      <w:r w:rsidR="006D4C8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</w:t>
      </w:r>
    </w:p>
    <w:p w14:paraId="754A809E" w14:textId="77777777" w:rsidR="00192482" w:rsidRPr="009A59BC" w:rsidRDefault="00192482" w:rsidP="00C8366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3511E1" w14:textId="0996B085" w:rsidR="00CA0E9C" w:rsidRPr="009A59BC" w:rsidRDefault="00CA0E9C" w:rsidP="003503D4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A59B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เงินกู้ยืมระยะสั้น </w:t>
      </w:r>
      <w:r w:rsidR="008D6E7F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Pr="009A59B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</w:t>
      </w:r>
      <w:r w:rsidR="008D6E7F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</w:t>
      </w:r>
      <w:r w:rsidRPr="009A59B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นัยสำคัญเนื่องจากสินทรัพย์ทางการเงินและหนี้สินทางการเงินที่มีดอกเบี้ยมีจำนวน</w:t>
      </w:r>
      <w:r w:rsidR="008D6E7F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แตกต่างกันอย่างมีสาระสำคัญ อย่างไรก็ตาม</w:t>
      </w:r>
      <w:r w:rsidR="0002302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9A59B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CFBAE8A" w14:textId="77777777" w:rsidR="0086108A" w:rsidRPr="009A59BC" w:rsidRDefault="0086108A" w:rsidP="003503D4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E63E11D" w14:textId="77777777" w:rsidR="0086108A" w:rsidRPr="009A59BC" w:rsidRDefault="0086108A" w:rsidP="0086108A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A59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ความเสี่ยงจากการเปลี่ยนแปลงอัตราดอกเบี้ยและการปรับราคาใหม่ของเงินกู้ยืม ณ วันสิ้นรอบระยะเวลารายงาน มีดังนี้</w:t>
      </w:r>
    </w:p>
    <w:p w14:paraId="38BFEE7A" w14:textId="77777777" w:rsidR="0086108A" w:rsidRPr="009A59BC" w:rsidRDefault="0086108A" w:rsidP="0086108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11" w:type="dxa"/>
        <w:tblInd w:w="972" w:type="dxa"/>
        <w:tblLook w:val="04A0" w:firstRow="1" w:lastRow="0" w:firstColumn="1" w:lastColumn="0" w:noHBand="0" w:noVBand="1"/>
      </w:tblPr>
      <w:tblGrid>
        <w:gridCol w:w="3139"/>
        <w:gridCol w:w="1440"/>
        <w:gridCol w:w="1296"/>
        <w:gridCol w:w="1440"/>
        <w:gridCol w:w="1296"/>
      </w:tblGrid>
      <w:tr w:rsidR="0086108A" w:rsidRPr="009A59BC" w14:paraId="097C260C" w14:textId="77777777" w:rsidTr="00CC1424">
        <w:tc>
          <w:tcPr>
            <w:tcW w:w="3139" w:type="dxa"/>
            <w:shd w:val="clear" w:color="auto" w:fill="auto"/>
          </w:tcPr>
          <w:p w14:paraId="362C891A" w14:textId="77777777" w:rsidR="0086108A" w:rsidRPr="009A59BC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4688F" w14:textId="75F20958" w:rsidR="0086108A" w:rsidRPr="009A59BC" w:rsidRDefault="0086108A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59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9A59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643EED" w:rsidRPr="00DA7B58" w14:paraId="47D714F2" w14:textId="77777777" w:rsidTr="00D07CEB">
        <w:tc>
          <w:tcPr>
            <w:tcW w:w="3139" w:type="dxa"/>
            <w:shd w:val="clear" w:color="auto" w:fill="auto"/>
          </w:tcPr>
          <w:p w14:paraId="7ACC43A4" w14:textId="77777777" w:rsidR="0086108A" w:rsidRPr="00DA7B58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BEE02" w14:textId="0D4B1A14" w:rsidR="0086108A" w:rsidRPr="00DA7B58" w:rsidRDefault="0086108A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66EB" w14:textId="0B8C690B" w:rsidR="0086108A" w:rsidRPr="00DA7B58" w:rsidRDefault="0086108A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43EED" w:rsidRPr="00DA7B58" w14:paraId="5A241F5B" w14:textId="77777777" w:rsidTr="00D07CEB">
        <w:tc>
          <w:tcPr>
            <w:tcW w:w="3139" w:type="dxa"/>
            <w:shd w:val="clear" w:color="auto" w:fill="auto"/>
          </w:tcPr>
          <w:p w14:paraId="214B5E02" w14:textId="77777777" w:rsidR="0086108A" w:rsidRPr="00DA7B58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24140" w14:textId="77777777" w:rsidR="0086108A" w:rsidRPr="00DA7B58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E1BE0" w14:textId="77777777" w:rsidR="0086108A" w:rsidRPr="00DA7B58" w:rsidRDefault="0086108A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0423B" w14:textId="77777777" w:rsidR="0086108A" w:rsidRPr="00DA7B58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9B3D1" w14:textId="77777777" w:rsidR="0086108A" w:rsidRPr="00DA7B58" w:rsidRDefault="0086108A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C92A35" w:rsidRPr="00DA7B58" w14:paraId="5AB73F45" w14:textId="77777777" w:rsidTr="00D07CEB">
        <w:tc>
          <w:tcPr>
            <w:tcW w:w="3139" w:type="dxa"/>
            <w:shd w:val="clear" w:color="auto" w:fill="auto"/>
          </w:tcPr>
          <w:p w14:paraId="36D3DC5F" w14:textId="77777777" w:rsidR="00C92A35" w:rsidRPr="00DA7B58" w:rsidRDefault="00C92A35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B9FB14" w14:textId="77777777" w:rsidR="00C92A35" w:rsidRPr="00DA7B58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E234EA" w14:textId="77777777" w:rsidR="00C92A35" w:rsidRPr="00DA7B58" w:rsidRDefault="00C92A35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14B838" w14:textId="77777777" w:rsidR="00C92A35" w:rsidRPr="00DA7B58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EC138F" w14:textId="77777777" w:rsidR="00C92A35" w:rsidRPr="00DA7B58" w:rsidRDefault="00C92A35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CB39DC" w:rsidRPr="00DA7B58" w14:paraId="212E88C1" w14:textId="77777777" w:rsidTr="00D07CEB">
        <w:tc>
          <w:tcPr>
            <w:tcW w:w="3139" w:type="dxa"/>
            <w:shd w:val="clear" w:color="auto" w:fill="auto"/>
          </w:tcPr>
          <w:p w14:paraId="430330AE" w14:textId="77777777" w:rsidR="00CB39DC" w:rsidRPr="00DA7B58" w:rsidRDefault="00CB39DC" w:rsidP="00CB39DC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6F4B4A" w14:textId="1FB55965" w:rsidR="00CB39DC" w:rsidRPr="00CE43DD" w:rsidRDefault="00154991" w:rsidP="00CB39DC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770DA" w:rsidRPr="00B770D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B770DA" w:rsidRPr="00B770D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B770DA" w:rsidRPr="00B770D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A84C0C" w14:textId="2F456FA0" w:rsidR="00CB39DC" w:rsidRPr="00DA7B58" w:rsidRDefault="00154991" w:rsidP="00CB39DC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A2D12" w14:textId="733DADE9" w:rsidR="00CB39DC" w:rsidRPr="00DA7B58" w:rsidRDefault="00154991" w:rsidP="00CB39DC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B39D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="00CB39D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CB39D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1FD4AC" w14:textId="26D674BB" w:rsidR="00CB39DC" w:rsidRPr="00DA7B58" w:rsidRDefault="00154991" w:rsidP="00CB39DC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CB39DC" w:rsidRPr="00DA7B58" w14:paraId="642F6296" w14:textId="77777777" w:rsidTr="00D07CEB">
        <w:tc>
          <w:tcPr>
            <w:tcW w:w="3139" w:type="dxa"/>
            <w:shd w:val="clear" w:color="auto" w:fill="auto"/>
          </w:tcPr>
          <w:p w14:paraId="1141056B" w14:textId="77777777" w:rsidR="00CB39DC" w:rsidRPr="00DA7B58" w:rsidRDefault="00CB39DC" w:rsidP="00CB39DC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79A148" w14:textId="2C6C1C8C" w:rsidR="00CB39DC" w:rsidRPr="00DA7B58" w:rsidRDefault="00154991" w:rsidP="00CB39DC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770DA" w:rsidRPr="00B770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B770DA" w:rsidRPr="00B770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B770DA" w:rsidRPr="00B770D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2CFE9B" w14:textId="648ABDFC" w:rsidR="00CB39DC" w:rsidRPr="00DA7B58" w:rsidRDefault="00154991" w:rsidP="00CB39DC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3043AB" w14:textId="300F86A7" w:rsidR="00CB39DC" w:rsidRPr="00DA7B58" w:rsidRDefault="00154991" w:rsidP="00CB39DC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B39D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="00CB39D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CB39D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0DC48" w14:textId="327A3940" w:rsidR="00CB39DC" w:rsidRPr="00DA7B58" w:rsidRDefault="00154991" w:rsidP="00CB39DC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21BF8864" w14:textId="7FEC00AB" w:rsidR="00FB56F1" w:rsidRDefault="00FB56F1" w:rsidP="00C92A35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14:paraId="7C0E3558" w14:textId="023CD068" w:rsidR="0086108A" w:rsidRPr="00DA7B58" w:rsidRDefault="0086108A" w:rsidP="00C92A35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482168B4" w14:textId="77777777" w:rsidR="0086108A" w:rsidRPr="00DA7B58" w:rsidRDefault="0086108A" w:rsidP="00C92A35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</w:p>
    <w:p w14:paraId="44BAA56C" w14:textId="74CF3677" w:rsidR="0086108A" w:rsidRDefault="0086108A" w:rsidP="00C92A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ของการป้องกันความเสี่ยงด้าน</w:t>
      </w:r>
      <w:r w:rsidR="00C92A35" w:rsidRPr="00DA7B5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กระแสเงินสดของเงินกู้ยืม</w:t>
      </w:r>
    </w:p>
    <w:p w14:paraId="049DC144" w14:textId="77777777" w:rsidR="00F6196C" w:rsidRPr="00DA7B58" w:rsidRDefault="00F6196C" w:rsidP="00C92A35">
      <w:pPr>
        <w:pStyle w:val="BlockText"/>
        <w:ind w:left="1080" w:right="0" w:firstLine="0"/>
        <w:rPr>
          <w:rFonts w:ascii="Browallia New" w:hAnsi="Browallia New" w:cs="Browallia New"/>
          <w:color w:val="0070C0"/>
          <w:sz w:val="26"/>
          <w:szCs w:val="26"/>
          <w:lang w:val="en-GB"/>
        </w:rPr>
      </w:pPr>
    </w:p>
    <w:tbl>
      <w:tblPr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2707"/>
        <w:gridCol w:w="1440"/>
        <w:gridCol w:w="1440"/>
        <w:gridCol w:w="1440"/>
        <w:gridCol w:w="1440"/>
      </w:tblGrid>
      <w:tr w:rsidR="00A82AD2" w:rsidRPr="00D07CEB" w14:paraId="4F567250" w14:textId="77777777" w:rsidTr="00CC1424">
        <w:trPr>
          <w:tblHeader/>
        </w:trPr>
        <w:tc>
          <w:tcPr>
            <w:tcW w:w="2707" w:type="dxa"/>
            <w:shd w:val="clear" w:color="auto" w:fill="auto"/>
          </w:tcPr>
          <w:p w14:paraId="0D47F254" w14:textId="77777777" w:rsidR="000661AD" w:rsidRPr="00D07CEB" w:rsidRDefault="000661AD" w:rsidP="00D07CEB">
            <w:pPr>
              <w:ind w:left="158" w:right="-72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9" w:name="_Hlk94522851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8411B" w14:textId="2874EC80" w:rsidR="000661AD" w:rsidRPr="00D07CE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7C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  <w:r w:rsidRPr="00D07C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82AD2" w:rsidRPr="00D07CEB" w14:paraId="2423D715" w14:textId="77777777" w:rsidTr="00F6196C">
        <w:trPr>
          <w:tblHeader/>
        </w:trPr>
        <w:tc>
          <w:tcPr>
            <w:tcW w:w="2707" w:type="dxa"/>
            <w:shd w:val="clear" w:color="auto" w:fill="auto"/>
          </w:tcPr>
          <w:p w14:paraId="426C482B" w14:textId="77777777" w:rsidR="000661AD" w:rsidRPr="00D07CEB" w:rsidRDefault="000661AD" w:rsidP="00D07CEB">
            <w:pPr>
              <w:ind w:left="158" w:right="-72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9830B" w14:textId="77777777" w:rsidR="000661AD" w:rsidRPr="00D07CE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0C52CA4" w14:textId="77777777" w:rsidR="000661AD" w:rsidRPr="00D07CE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5BC8" w14:textId="44C6A718" w:rsidR="000661AD" w:rsidRPr="00D07CE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ผลกระทบต่อองค์ประกอบอื่น</w:t>
            </w:r>
            <w:r w:rsidR="006D4C8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ของ</w:t>
            </w:r>
            <w:r w:rsidRPr="00D07C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</w:tr>
      <w:tr w:rsidR="00D07CEB" w:rsidRPr="00D07CEB" w14:paraId="21ED0126" w14:textId="77777777" w:rsidTr="00F6196C">
        <w:trPr>
          <w:tblHeader/>
        </w:trPr>
        <w:tc>
          <w:tcPr>
            <w:tcW w:w="2707" w:type="dxa"/>
            <w:shd w:val="clear" w:color="auto" w:fill="auto"/>
          </w:tcPr>
          <w:p w14:paraId="0DFF08CA" w14:textId="77777777" w:rsidR="00D07CEB" w:rsidRPr="00D07CEB" w:rsidRDefault="00D07CEB" w:rsidP="00D07CEB">
            <w:pPr>
              <w:ind w:left="158" w:right="-72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0DDCA" w14:textId="25A75317" w:rsidR="00D07CEB" w:rsidRPr="00D07CE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8494EE6" w14:textId="28E1A31A" w:rsidR="00D07CEB" w:rsidRPr="00D07CE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49017" w14:textId="60CC9863" w:rsidR="00D07CEB" w:rsidRPr="00D07CE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4991" w:rsidRPr="001549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FF8A795" w14:textId="29F3F6CD" w:rsidR="00D07CEB" w:rsidRPr="00D07CE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856BE" w14:textId="06A7C926" w:rsidR="00D07CEB" w:rsidRPr="00D07CE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874F983" w14:textId="4864A0AC" w:rsidR="00D07CEB" w:rsidRPr="00D07CE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F7A11" w14:textId="3A5F2F6B" w:rsidR="00D07CEB" w:rsidRPr="00D07CE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4991" w:rsidRPr="001549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FE3D19B" w14:textId="27EAA67C" w:rsidR="00D07CEB" w:rsidRPr="00D07CE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7CEB" w:rsidRPr="00D07CEB" w14:paraId="6DA5051B" w14:textId="77777777" w:rsidTr="00F6196C">
        <w:tc>
          <w:tcPr>
            <w:tcW w:w="2707" w:type="dxa"/>
            <w:shd w:val="clear" w:color="auto" w:fill="auto"/>
          </w:tcPr>
          <w:p w14:paraId="1C51E07B" w14:textId="7C636767" w:rsidR="00D07CEB" w:rsidRPr="00D07CEB" w:rsidRDefault="00D07CEB" w:rsidP="00D07CEB">
            <w:pPr>
              <w:ind w:left="158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1D81B7" w14:textId="78700457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05F157" w14:textId="1EA69A09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888B8" w14:textId="06484C5F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71ED2F" w14:textId="03D7BBB2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B39DC" w:rsidRPr="00D07CEB" w14:paraId="791BB010" w14:textId="77777777" w:rsidTr="00F6196C">
        <w:tc>
          <w:tcPr>
            <w:tcW w:w="2707" w:type="dxa"/>
            <w:shd w:val="clear" w:color="auto" w:fill="auto"/>
          </w:tcPr>
          <w:p w14:paraId="12C8A370" w14:textId="6756B32B" w:rsidR="00CB39DC" w:rsidRPr="00D07CEB" w:rsidRDefault="00CB39DC" w:rsidP="00CB39DC">
            <w:pPr>
              <w:ind w:left="158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อัตราดอกเบี้ย 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36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(พ.ศ.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ร้อยละ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3632CB24" w14:textId="115AFB0F" w:rsidR="00CB39DC" w:rsidRPr="00D07CEB" w:rsidRDefault="00154991" w:rsidP="00CB39D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3635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D3635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</w:tcPr>
          <w:p w14:paraId="55A7FA8B" w14:textId="3F566639" w:rsidR="00CB39DC" w:rsidRPr="00D07CEB" w:rsidRDefault="00154991" w:rsidP="00CB39D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B39DC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CB39DC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284397DD" w14:textId="3E1108F4" w:rsidR="00CB39DC" w:rsidRPr="00D07CEB" w:rsidRDefault="00D3635A" w:rsidP="00CB39D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425CC4E" w14:textId="166C9D80" w:rsidR="00CB39DC" w:rsidRPr="00D07CEB" w:rsidRDefault="00CB39DC" w:rsidP="00CB39D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B39DC" w:rsidRPr="00D07CEB" w14:paraId="0A2601DF" w14:textId="77777777" w:rsidTr="00F6196C">
        <w:tc>
          <w:tcPr>
            <w:tcW w:w="2707" w:type="dxa"/>
            <w:shd w:val="clear" w:color="auto" w:fill="auto"/>
          </w:tcPr>
          <w:p w14:paraId="6EC1BF43" w14:textId="44E265FD" w:rsidR="00CB39DC" w:rsidRPr="00D07CEB" w:rsidRDefault="00CB39DC" w:rsidP="00CB39DC">
            <w:pPr>
              <w:ind w:left="158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36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(พ.ศ.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ร้อยละ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19D36142" w14:textId="1B1838D7" w:rsidR="00CB39DC" w:rsidRPr="00D07CEB" w:rsidRDefault="00D3635A" w:rsidP="00CB39D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46D473" w14:textId="37D621AE" w:rsidR="00CB39DC" w:rsidRPr="00D07CEB" w:rsidRDefault="00CB39DC" w:rsidP="00CB39D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5137D1" w14:textId="1EB691FF" w:rsidR="00CB39DC" w:rsidRPr="00D07CEB" w:rsidRDefault="00154991" w:rsidP="00CB39D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6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D36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23D6FFF4" w14:textId="21F2F6BA" w:rsidR="00CB39DC" w:rsidRPr="00D07CEB" w:rsidRDefault="00154991" w:rsidP="00CB39D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B39DC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CB39DC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</w:tbl>
    <w:bookmarkEnd w:id="9"/>
    <w:p w14:paraId="217170EF" w14:textId="77777777" w:rsidR="000661AD" w:rsidRPr="000661AD" w:rsidRDefault="000661AD" w:rsidP="00D07CEB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  <w:r w:rsidRPr="000661AD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0661AD">
        <w:rPr>
          <w:rFonts w:ascii="Browallia New" w:hAnsi="Browallia New" w:cs="Browallia New"/>
          <w:sz w:val="26"/>
          <w:szCs w:val="26"/>
        </w:rPr>
        <w:t xml:space="preserve"> </w:t>
      </w:r>
      <w:r w:rsidRPr="000661AD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30F00B6" w14:textId="714BC5DB" w:rsidR="00FB56F1" w:rsidRDefault="00613DD0" w:rsidP="00FB56F1">
      <w:pPr>
        <w:pStyle w:val="BlockText"/>
        <w:ind w:left="371" w:right="0" w:firstLine="709"/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5B2960" w14:textId="5C483CBF" w:rsidR="0086108A" w:rsidRPr="00FB56F1" w:rsidRDefault="0086108A" w:rsidP="00FB56F1">
      <w:pPr>
        <w:pStyle w:val="BlockText"/>
        <w:ind w:left="371" w:right="0" w:firstLine="709"/>
        <w:jc w:val="both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6A4F2C47" w14:textId="77777777" w:rsidR="0086108A" w:rsidRPr="00DA7B58" w:rsidRDefault="0086108A" w:rsidP="00D07CE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A6288EA" w14:textId="77777777" w:rsidR="00CA0E9C" w:rsidRPr="00DA7B58" w:rsidRDefault="00CA0E9C" w:rsidP="00D07CE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</w:t>
      </w:r>
      <w:r w:rsidR="00C92A35"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</w:t>
      </w:r>
      <w:r w:rsidR="00C92A35"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เป็นส่วนประกอบของรายได้ดอกเบี้ยหรือค่าใช้จ่ายดอกเบี้ยตลอดระยะเวลาตามข้อตกลง</w:t>
      </w:r>
    </w:p>
    <w:p w14:paraId="312B7324" w14:textId="77777777" w:rsidR="0086108A" w:rsidRPr="00DA7B58" w:rsidRDefault="0086108A" w:rsidP="00D07CE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AED08E9" w14:textId="0DF3525C" w:rsidR="003B7F4F" w:rsidRPr="00DA7B58" w:rsidRDefault="003B7F4F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13</w:t>
      </w:r>
      <w:r w:rsidR="008D5526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154991" w:rsidRPr="00154991">
        <w:rPr>
          <w:rFonts w:ascii="Browallia New" w:hAnsi="Browallia New" w:cs="Browallia New" w:hint="cs"/>
          <w:sz w:val="26"/>
          <w:szCs w:val="26"/>
          <w:lang w:val="en-GB"/>
        </w:rPr>
        <w:t>33</w:t>
      </w:r>
      <w:r w:rsidR="00242A25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>(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12</w:t>
      </w:r>
      <w:r w:rsidR="008D5526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154991" w:rsidRPr="00154991">
        <w:rPr>
          <w:rFonts w:ascii="Browallia New" w:hAnsi="Browallia New" w:cs="Browallia New" w:hint="cs"/>
          <w:sz w:val="26"/>
          <w:szCs w:val="26"/>
          <w:lang w:val="en-GB"/>
        </w:rPr>
        <w:t>07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C92A35" w:rsidRPr="00DA7B5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ของเงินต้นของเงินกู้ยืมที่อัตราดอกเบี้ยผันแปร โดยอัตราดอกเบี้ยคงที่ตามสัญญาแลกเปลี่ยนอัตราดอกเบี้ยมีอัตรา</w:t>
      </w:r>
      <w:r w:rsidR="00C92A35" w:rsidRPr="00DA7B5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D3635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="00242A25"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42A25"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และอัตราดอกเบี้ยผันแปรมีอัตราดอกเบี้ยที่ร้อยละ 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673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673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7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 ณ วันสิ้นรอบ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ระยะเวลารายงานมีอัตราดอกเบี้ย </w:t>
      </w:r>
      <w:r w:rsidR="00C0225B" w:rsidRPr="00DA7B58">
        <w:rPr>
          <w:rFonts w:ascii="Browallia New" w:hAnsi="Browallia New" w:cs="Browallia New"/>
          <w:sz w:val="26"/>
          <w:szCs w:val="26"/>
          <w:lang w:val="en-GB"/>
        </w:rPr>
        <w:t>THB</w:t>
      </w:r>
      <w:r w:rsidR="006169A1" w:rsidRPr="00DA7B58">
        <w:rPr>
          <w:rFonts w:ascii="Browallia New" w:hAnsi="Browallia New" w:cs="Browallia New"/>
          <w:sz w:val="26"/>
          <w:szCs w:val="26"/>
          <w:lang w:val="en-GB"/>
        </w:rPr>
        <w:t xml:space="preserve">FIX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เท่ากับร้อยละ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0</w:t>
      </w:r>
      <w:r w:rsidR="00D3635A">
        <w:rPr>
          <w:rFonts w:ascii="Browallia New" w:hAnsi="Browallia New" w:cs="Browallia New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 w:hint="cs"/>
          <w:sz w:val="26"/>
          <w:szCs w:val="26"/>
          <w:lang w:val="en-GB"/>
        </w:rPr>
        <w:t>77</w:t>
      </w:r>
      <w:r w:rsidR="00D363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0</w:t>
      </w:r>
      <w:r w:rsidR="007967E6" w:rsidRPr="00DA7B58">
        <w:rPr>
          <w:rFonts w:ascii="Browallia New" w:hAnsi="Browallia New" w:cs="Browallia New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227BD4DF" w14:textId="77777777" w:rsidR="00776753" w:rsidRPr="00DA7B58" w:rsidRDefault="00776753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3A23D2A" w14:textId="5F181BB3" w:rsidR="003B7F4F" w:rsidRPr="00DA7B58" w:rsidRDefault="003B7F4F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154991" w:rsidRPr="00154991">
        <w:rPr>
          <w:rFonts w:ascii="Browallia New" w:hAnsi="Browallia New" w:cs="Browallia New"/>
          <w:spacing w:val="-2"/>
          <w:sz w:val="26"/>
          <w:szCs w:val="26"/>
          <w:lang w:val="en-GB"/>
        </w:rPr>
        <w:t>180</w:t>
      </w: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วัน ทั้งนี้ วันที่ถึงกำหนด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0211390C" w14:textId="77777777" w:rsidR="003B7F4F" w:rsidRPr="00DA7B58" w:rsidRDefault="003B7F4F" w:rsidP="00D07CEB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9C62B18" w14:textId="67BC0D7D" w:rsidR="003B7F4F" w:rsidRPr="00DA7B58" w:rsidRDefault="003B7F4F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  <w:r w:rsidR="00242A25" w:rsidRPr="00DA7B5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242A25" w:rsidRPr="00DA7B58">
        <w:rPr>
          <w:rFonts w:ascii="Browallia New" w:hAnsi="Browallia New" w:cs="Browallia New"/>
          <w:sz w:val="26"/>
          <w:szCs w:val="26"/>
          <w:cs/>
          <w:lang w:val="en-GB"/>
        </w:rPr>
        <w:t>หมาย</w:t>
      </w:r>
      <w:r w:rsidR="00F673B0">
        <w:rPr>
          <w:rFonts w:ascii="Browallia New" w:hAnsi="Browallia New" w:cs="Browallia New" w:hint="cs"/>
          <w:sz w:val="26"/>
          <w:szCs w:val="26"/>
          <w:cs/>
          <w:lang w:val="en-GB"/>
        </w:rPr>
        <w:t>เ</w:t>
      </w:r>
      <w:r w:rsidR="00242A25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หตุ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20</w:t>
      </w:r>
      <w:r w:rsidR="00242A25" w:rsidRPr="00DA7B5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95E226D" w14:textId="02F252A8" w:rsidR="00FB56F1" w:rsidRDefault="00FB56F1" w:rsidP="00C92A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15E581D" w14:textId="72B65EC2" w:rsidR="003B7F4F" w:rsidRPr="00DA7B58" w:rsidRDefault="003B7F4F" w:rsidP="00C92A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และบริษัท มีดังนี้</w:t>
      </w:r>
    </w:p>
    <w:p w14:paraId="2B6731DE" w14:textId="77777777" w:rsidR="003B7F4F" w:rsidRPr="00DA7B58" w:rsidRDefault="003B7F4F" w:rsidP="00C92A35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832"/>
        <w:gridCol w:w="1728"/>
        <w:gridCol w:w="1728"/>
      </w:tblGrid>
      <w:tr w:rsidR="00A43286" w:rsidRPr="00DA7B58" w14:paraId="246EA7F9" w14:textId="77777777" w:rsidTr="00CC1424">
        <w:tc>
          <w:tcPr>
            <w:tcW w:w="5832" w:type="dxa"/>
            <w:shd w:val="clear" w:color="auto" w:fill="auto"/>
          </w:tcPr>
          <w:p w14:paraId="30F0E99E" w14:textId="77777777" w:rsidR="003B7F4F" w:rsidRPr="00DA7B58" w:rsidRDefault="003B7F4F" w:rsidP="00C92A35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F0F51" w14:textId="1E775046" w:rsidR="009F5CCD" w:rsidRPr="00DA7B58" w:rsidRDefault="003B7F4F" w:rsidP="00742EF4">
            <w:pPr>
              <w:pStyle w:val="BlockText"/>
              <w:ind w:left="426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250C5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F3B63C0" w14:textId="77777777" w:rsidR="003B7F4F" w:rsidRPr="00DA7B58" w:rsidRDefault="000250C5" w:rsidP="00742EF4">
            <w:pPr>
              <w:pStyle w:val="BlockText"/>
              <w:ind w:left="426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3286" w:rsidRPr="00DA7B58" w14:paraId="78A1D3BB" w14:textId="77777777" w:rsidTr="00D07CEB">
        <w:tc>
          <w:tcPr>
            <w:tcW w:w="5832" w:type="dxa"/>
            <w:shd w:val="clear" w:color="auto" w:fill="auto"/>
          </w:tcPr>
          <w:p w14:paraId="442ED299" w14:textId="77777777" w:rsidR="003B7F4F" w:rsidRPr="00DA7B58" w:rsidRDefault="003B7F4F" w:rsidP="00C92A35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1AF0" w14:textId="5B8AA77B" w:rsidR="003B7F4F" w:rsidRPr="00DA7B58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B7F4F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FE03D7C" w14:textId="77777777" w:rsidR="003B7F4F" w:rsidRPr="00DA7B58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37EC9" w14:textId="7386889F" w:rsidR="003B7F4F" w:rsidRPr="00DA7B58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B7F4F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43BC77" w14:textId="77777777" w:rsidR="003B7F4F" w:rsidRPr="00DA7B58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3286" w:rsidRPr="00DA7B58" w14:paraId="3A46236F" w14:textId="77777777" w:rsidTr="00CC1424">
        <w:tc>
          <w:tcPr>
            <w:tcW w:w="5832" w:type="dxa"/>
            <w:shd w:val="clear" w:color="auto" w:fill="auto"/>
            <w:vAlign w:val="bottom"/>
          </w:tcPr>
          <w:p w14:paraId="7344971B" w14:textId="77777777" w:rsidR="003B7F4F" w:rsidRPr="005824B0" w:rsidRDefault="003B7F4F" w:rsidP="00C92A35">
            <w:pPr>
              <w:ind w:left="79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824B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965CF7C" w14:textId="77777777" w:rsidR="003B7F4F" w:rsidRPr="00DA7B58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1D59872" w14:textId="77777777" w:rsidR="003B7F4F" w:rsidRPr="00DA7B58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3635A" w:rsidRPr="00DA7B58" w14:paraId="3BFA9A05" w14:textId="77777777" w:rsidTr="00C03E74">
        <w:tc>
          <w:tcPr>
            <w:tcW w:w="5832" w:type="dxa"/>
            <w:shd w:val="clear" w:color="auto" w:fill="auto"/>
          </w:tcPr>
          <w:p w14:paraId="2FCA20E2" w14:textId="77777777" w:rsidR="00D3635A" w:rsidRPr="00DA7B58" w:rsidRDefault="00D3635A" w:rsidP="00D3635A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728" w:type="dxa"/>
            <w:shd w:val="clear" w:color="auto" w:fill="FAFAFA"/>
          </w:tcPr>
          <w:p w14:paraId="785C437B" w14:textId="259AA77D" w:rsidR="00D3635A" w:rsidRPr="00CE43DD" w:rsidRDefault="00D3635A" w:rsidP="00D3635A">
            <w:pPr>
              <w:pStyle w:val="BlockText"/>
              <w:tabs>
                <w:tab w:val="right" w:pos="1515"/>
              </w:tabs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P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P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95CD88" w14:textId="07846FF4" w:rsidR="00D3635A" w:rsidRPr="00DA7B58" w:rsidRDefault="00D3635A" w:rsidP="00D3635A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3635A" w:rsidRPr="00DA7B58" w14:paraId="76005C21" w14:textId="77777777" w:rsidTr="00C03E74">
        <w:tc>
          <w:tcPr>
            <w:tcW w:w="5832" w:type="dxa"/>
            <w:shd w:val="clear" w:color="auto" w:fill="auto"/>
          </w:tcPr>
          <w:p w14:paraId="17F393D3" w14:textId="77777777" w:rsidR="00D3635A" w:rsidRPr="00DA7B58" w:rsidRDefault="00D3635A" w:rsidP="00D3635A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FAFAFA"/>
          </w:tcPr>
          <w:p w14:paraId="767ACF9B" w14:textId="08A0100E" w:rsidR="00D3635A" w:rsidRPr="00DA7B58" w:rsidRDefault="00154991" w:rsidP="00D3635A">
            <w:pPr>
              <w:pStyle w:val="BlockText"/>
              <w:tabs>
                <w:tab w:val="right" w:pos="1515"/>
              </w:tabs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D3635A" w:rsidRP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D3635A" w:rsidRP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7B51DC" w14:textId="02897184" w:rsidR="00D3635A" w:rsidRPr="00DA7B58" w:rsidRDefault="00154991" w:rsidP="00D3635A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635A" w:rsidRPr="00DA7B58" w14:paraId="147E9D54" w14:textId="77777777" w:rsidTr="00CC1424">
        <w:tc>
          <w:tcPr>
            <w:tcW w:w="5832" w:type="dxa"/>
            <w:shd w:val="clear" w:color="auto" w:fill="auto"/>
          </w:tcPr>
          <w:p w14:paraId="06DB5DD2" w14:textId="77777777" w:rsidR="00D3635A" w:rsidRPr="00DA7B58" w:rsidRDefault="00D3635A" w:rsidP="00D3635A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8AAF045" w14:textId="61F9CBED" w:rsidR="00D3635A" w:rsidRPr="00DA7B58" w:rsidRDefault="00D3635A" w:rsidP="00D3635A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D05CA3" w14:textId="77A6C850" w:rsidR="00D3635A" w:rsidRPr="00DA7B58" w:rsidRDefault="00D3635A" w:rsidP="00D3635A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D3635A" w:rsidRPr="00DA7B58" w14:paraId="0C5B261F" w14:textId="77777777" w:rsidTr="00CC1424">
        <w:tc>
          <w:tcPr>
            <w:tcW w:w="5832" w:type="dxa"/>
            <w:shd w:val="clear" w:color="auto" w:fill="auto"/>
          </w:tcPr>
          <w:p w14:paraId="58665743" w14:textId="77777777" w:rsidR="00D3635A" w:rsidRPr="00DA7B58" w:rsidRDefault="00D3635A" w:rsidP="00D3635A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</w:rPr>
              <w:t>(Hedge ratio)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2E8492" w14:textId="1F3F36BA" w:rsidR="00D3635A" w:rsidRPr="00CE43DD" w:rsidRDefault="00D3635A" w:rsidP="00D3635A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A0D012" w14:textId="5F5F7646" w:rsidR="00D3635A" w:rsidRPr="00DA7B58" w:rsidRDefault="00D3635A" w:rsidP="00D3635A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3635A" w:rsidRPr="00DA7B58" w14:paraId="656870A4" w14:textId="77777777" w:rsidTr="00CC1424">
        <w:tc>
          <w:tcPr>
            <w:tcW w:w="5832" w:type="dxa"/>
            <w:shd w:val="clear" w:color="auto" w:fill="auto"/>
          </w:tcPr>
          <w:p w14:paraId="1FD2361A" w14:textId="77777777" w:rsidR="00D3635A" w:rsidRPr="00DA7B58" w:rsidRDefault="00D3635A" w:rsidP="00D3635A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5E7237D2" w14:textId="519B7212" w:rsidR="00D3635A" w:rsidRPr="00DA7B58" w:rsidRDefault="00D3635A" w:rsidP="00D3635A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ที่คงเหลืออยู่ ตั้งแต่วันที่ 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D44BDA" w14:textId="7C97FA55" w:rsidR="00D3635A" w:rsidRPr="00CE43DD" w:rsidRDefault="00154991" w:rsidP="00D3635A">
            <w:pPr>
              <w:pStyle w:val="BlockText"/>
              <w:tabs>
                <w:tab w:val="right" w:pos="1515"/>
              </w:tabs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0F50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0F50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16EDEDD" w14:textId="48342022" w:rsidR="00D3635A" w:rsidRPr="00DA7B58" w:rsidRDefault="00154991" w:rsidP="00D3635A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  <w:r w:rsidR="00D3635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D3635A" w:rsidRPr="00DA7B58" w14:paraId="5F2A0833" w14:textId="77777777" w:rsidTr="00CC1424">
        <w:tc>
          <w:tcPr>
            <w:tcW w:w="5832" w:type="dxa"/>
            <w:shd w:val="clear" w:color="auto" w:fill="auto"/>
          </w:tcPr>
          <w:p w14:paraId="72B631CB" w14:textId="77777777" w:rsidR="00D3635A" w:rsidRPr="00DA7B58" w:rsidRDefault="00D3635A" w:rsidP="00D3635A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pacing w:val="-10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</w:rPr>
              <w:t xml:space="preserve">การเปลี่ยนแปลงในมูลค่าของรายการที่ถูกป้องกันความเสี่ยง </w:t>
            </w:r>
          </w:p>
          <w:p w14:paraId="52A1405E" w14:textId="77777777" w:rsidR="00D3635A" w:rsidRPr="00DA7B58" w:rsidRDefault="00D3635A" w:rsidP="00D3635A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pacing w:val="-10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F2F274D" w14:textId="47DA2221" w:rsidR="00D3635A" w:rsidRPr="00D3635A" w:rsidRDefault="00D3635A" w:rsidP="00D3635A">
            <w:pPr>
              <w:pStyle w:val="BlockText"/>
              <w:tabs>
                <w:tab w:val="right" w:pos="1515"/>
              </w:tabs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0F50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0F50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035D96" w14:textId="2779AED2" w:rsidR="00D3635A" w:rsidRPr="00DA7B58" w:rsidRDefault="00D3635A" w:rsidP="00D3635A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3635A" w:rsidRPr="00DA7B58" w14:paraId="43763609" w14:textId="77777777" w:rsidTr="00CC1424">
        <w:tc>
          <w:tcPr>
            <w:tcW w:w="5832" w:type="dxa"/>
            <w:shd w:val="clear" w:color="auto" w:fill="auto"/>
          </w:tcPr>
          <w:p w14:paraId="6A897C05" w14:textId="77777777" w:rsidR="00D3635A" w:rsidRPr="00DA7B58" w:rsidRDefault="00D3635A" w:rsidP="00D3635A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67B072" w14:textId="125AF678" w:rsidR="00D3635A" w:rsidRPr="00DA7B58" w:rsidRDefault="00D3635A" w:rsidP="00D3635A">
            <w:pPr>
              <w:pStyle w:val="BlockText"/>
              <w:tabs>
                <w:tab w:val="right" w:pos="1515"/>
              </w:tabs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E8DD15" w14:textId="1F1E32DE" w:rsidR="00D3635A" w:rsidRPr="00DA7B58" w:rsidRDefault="00D3635A" w:rsidP="00D3635A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154991" w:rsidRPr="0015499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</w:tbl>
    <w:p w14:paraId="6F7502AC" w14:textId="1C3B4224" w:rsidR="00D07CEB" w:rsidRDefault="00D07CEB" w:rsidP="00FB56F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1249FE" w14:textId="0D9A4C43" w:rsidR="0056359A" w:rsidRPr="00DA7B58" w:rsidRDefault="00154991" w:rsidP="00DF2D2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92482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2482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2482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56359A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เครดิต</w:t>
      </w:r>
      <w:r w:rsidR="008B3C5D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FAD5410" w14:textId="77777777" w:rsidR="00852735" w:rsidRPr="00DA7B58" w:rsidRDefault="00852735" w:rsidP="009A59BC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7ECBE4" w14:textId="0E1E27B8" w:rsidR="00852735" w:rsidRPr="00DA7B58" w:rsidRDefault="00852735" w:rsidP="009A59BC">
      <w:pPr>
        <w:tabs>
          <w:tab w:val="left" w:pos="85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34DC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</w:t>
      </w:r>
      <w:r w:rsidRPr="002334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334DC">
        <w:rPr>
          <w:rFonts w:ascii="Browallia New" w:hAnsi="Browallia New" w:cs="Browallia New"/>
          <w:spacing w:val="-6"/>
          <w:sz w:val="26"/>
          <w:szCs w:val="26"/>
          <w:cs/>
        </w:rPr>
        <w:t>และเงินฝากธนาคาร</w:t>
      </w:r>
      <w:r w:rsidRPr="00DA7B58">
        <w:rPr>
          <w:rFonts w:ascii="Browallia New" w:hAnsi="Browallia New" w:cs="Browallia New"/>
          <w:sz w:val="26"/>
          <w:szCs w:val="26"/>
          <w:cs/>
        </w:rPr>
        <w:t>และสถาบันการเงิน รวมถึงความเสี่ยงด้านเครดิตจากลูกค้าและลูกหนี้คงค้าง</w:t>
      </w:r>
    </w:p>
    <w:p w14:paraId="5660E11D" w14:textId="2559A052" w:rsidR="00742EF4" w:rsidRPr="00DA7B58" w:rsidRDefault="00613DD0" w:rsidP="009A59BC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DA8F5F7" w14:textId="77777777" w:rsidR="0056359A" w:rsidRPr="00DA7B58" w:rsidRDefault="0056359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14:paraId="35F0FC2B" w14:textId="77777777" w:rsidR="0056359A" w:rsidRPr="00DA7B58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906C5A0" w14:textId="6D0E9DED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262ABE">
        <w:rPr>
          <w:rFonts w:ascii="Browallia New" w:hAnsi="Browallia New" w:cs="Browallia New"/>
          <w:sz w:val="26"/>
          <w:szCs w:val="26"/>
          <w:lang w:val="en-GB"/>
        </w:rPr>
        <w:t>B</w:t>
      </w:r>
      <w:r w:rsidRPr="009A59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13D87A52" w14:textId="77777777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2D9648B" w14:textId="3CC3E201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2334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F6196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334DC">
        <w:rPr>
          <w:rFonts w:ascii="Browallia New" w:hAnsi="Browallia New" w:cs="Browallia New"/>
          <w:sz w:val="26"/>
          <w:szCs w:val="26"/>
          <w:cs/>
          <w:lang w:val="en-GB"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</w:t>
      </w: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>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8F310A6" w14:textId="77777777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FD2765D" w14:textId="77777777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8D03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ในอุตสาหกรรมใดอุตสาหกรรมหนึ่ง </w:t>
      </w:r>
    </w:p>
    <w:p w14:paraId="0813A142" w14:textId="7A68207C" w:rsidR="00742EF4" w:rsidRDefault="00742EF4" w:rsidP="0056359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41E21C9" w14:textId="77777777" w:rsidR="0056359A" w:rsidRPr="00DA7B58" w:rsidRDefault="00DF2D2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6359A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30320CB" w14:textId="77777777" w:rsidR="0056359A" w:rsidRPr="00DA7B58" w:rsidRDefault="0056359A" w:rsidP="009A59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A0DE07D" w14:textId="57789D2C" w:rsidR="00C0225B" w:rsidRPr="00DA7B58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006F4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006F4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06F4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316A05F6" w14:textId="77777777" w:rsidR="0056359A" w:rsidRPr="00DA7B58" w:rsidRDefault="0056359A" w:rsidP="009A59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B736D15" w14:textId="77777777" w:rsidR="0056359A" w:rsidRPr="00DA7B58" w:rsidRDefault="00DF2D2A" w:rsidP="009A59BC">
      <w:pPr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56359A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62C99BE" w14:textId="77777777" w:rsidR="0056359A" w:rsidRPr="00DA7B58" w:rsidRDefault="00DF2D2A" w:rsidP="009A59BC">
      <w:pPr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56359A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เงินลงทุนระยะสั้น</w:t>
      </w:r>
    </w:p>
    <w:p w14:paraId="1812E312" w14:textId="77777777" w:rsidR="0056359A" w:rsidRPr="00DA7B58" w:rsidRDefault="00DF2D2A" w:rsidP="009A59BC">
      <w:pPr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56359A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F234963" w14:textId="77777777" w:rsidR="00852735" w:rsidRPr="00DA7B58" w:rsidRDefault="00852735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40AE851" w14:textId="643D5524" w:rsidR="00D07CEB" w:rsidRDefault="006F7607" w:rsidP="00FB56F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ทั้งนี้</w:t>
      </w:r>
      <w:r w:rsidR="0086793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ผู้บริหาร</w:t>
      </w:r>
      <w:r w:rsidR="0002302D">
        <w:rPr>
          <w:rFonts w:ascii="Browallia New" w:hAnsi="Browallia New" w:cs="Browallia New" w:hint="cs"/>
          <w:sz w:val="26"/>
          <w:szCs w:val="26"/>
          <w:cs/>
          <w:lang w:val="en-GB"/>
        </w:rPr>
        <w:t>ได้</w:t>
      </w:r>
      <w:r w:rsidR="0086793A">
        <w:rPr>
          <w:rFonts w:ascii="Browallia New" w:hAnsi="Browallia New" w:cs="Browallia New" w:hint="cs"/>
          <w:sz w:val="26"/>
          <w:szCs w:val="26"/>
          <w:cs/>
          <w:lang w:val="en-GB"/>
        </w:rPr>
        <w:t>พิจาราณว่า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ผลขาดทุนจากการด้อยค่าของรายการ ก) เงินสดและรายการเทียบเท่าเงินสด และ </w:t>
      </w:r>
      <w:r w:rsidR="0086793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                    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ข) เงิน</w:t>
      </w:r>
      <w:r w:rsidR="000943E2">
        <w:rPr>
          <w:rFonts w:ascii="Browallia New" w:hAnsi="Browallia New" w:cs="Browallia New" w:hint="cs"/>
          <w:sz w:val="26"/>
          <w:szCs w:val="26"/>
          <w:cs/>
          <w:lang w:val="en-GB"/>
        </w:rPr>
        <w:t>ลงทุนระยะสั้น ซึ่งเป็นเงินฝากประจำ</w:t>
      </w:r>
      <w:r w:rsidR="00A459FC">
        <w:rPr>
          <w:rFonts w:ascii="Browallia New" w:hAnsi="Browallia New" w:cs="Browallia New" w:hint="cs"/>
          <w:sz w:val="26"/>
          <w:szCs w:val="26"/>
          <w:cs/>
          <w:lang w:val="en-GB"/>
        </w:rPr>
        <w:t>ธนาคาร</w:t>
      </w:r>
      <w:r w:rsidR="000943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ไม่เป็นจำนวนเงินที่มีสาระสำคัญ</w:t>
      </w:r>
    </w:p>
    <w:p w14:paraId="3AF5F9BF" w14:textId="5FB2328F" w:rsidR="00FB56F1" w:rsidRDefault="00FB56F1" w:rsidP="00FB56F1">
      <w:pPr>
        <w:pStyle w:val="BlockText"/>
        <w:ind w:left="1080" w:right="0" w:firstLine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4C82E98" w14:textId="36AADDC7" w:rsidR="00852735" w:rsidRPr="00DA7B58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</w:p>
    <w:p w14:paraId="2EB032F2" w14:textId="77777777" w:rsidR="00852735" w:rsidRPr="00DA7B58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89F2A75" w14:textId="2F49A5DC" w:rsidR="00852735" w:rsidRPr="00DA7B58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DA7B58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DA7B58">
        <w:rPr>
          <w:rFonts w:ascii="Browallia New" w:hAnsi="Browallia New" w:cs="Browallia New"/>
          <w:sz w:val="26"/>
          <w:szCs w:val="26"/>
          <w:cs/>
        </w:rPr>
        <w:t>ตาม</w:t>
      </w:r>
      <w:r w:rsidRPr="00DA7B58">
        <w:rPr>
          <w:rFonts w:ascii="Browallia New" w:hAnsi="Browallia New" w:cs="Browallia New"/>
          <w:sz w:val="26"/>
          <w:szCs w:val="26"/>
        </w:rPr>
        <w:t xml:space="preserve"> TFRS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8D03F1">
        <w:rPr>
          <w:rFonts w:ascii="Browallia New" w:hAnsi="Browallia New" w:cs="Browallia New"/>
          <w:sz w:val="26"/>
          <w:szCs w:val="26"/>
        </w:rPr>
        <w:br/>
      </w:r>
      <w:r w:rsidRPr="00DA7B58">
        <w:rPr>
          <w:rFonts w:ascii="Browallia New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4D2C9B5A" w14:textId="77777777" w:rsidR="00852735" w:rsidRPr="00DA7B58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50A529" w14:textId="624F43D3" w:rsidR="00852735" w:rsidRPr="00DA7B58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C1424">
        <w:rPr>
          <w:rFonts w:ascii="Browallia New" w:hAnsi="Browallia New" w:cs="Browallia New"/>
          <w:spacing w:val="-2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ด้านเครดิตและตามกลุ่มระยะเวลาที่เกินกำหนดชำระ </w:t>
      </w:r>
    </w:p>
    <w:p w14:paraId="07DCEB17" w14:textId="07B33CD2" w:rsidR="006E1A4A" w:rsidRPr="00DA7B58" w:rsidRDefault="00613DD0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13398FD" w14:textId="21ACB6D9" w:rsidR="00D37D0A" w:rsidRPr="00DA7B58" w:rsidRDefault="00154991" w:rsidP="00DF2D2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37D0A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7D0A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37D0A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7380EE42" w14:textId="77777777" w:rsidR="00D37D0A" w:rsidRPr="00DA7B58" w:rsidRDefault="00D37D0A" w:rsidP="00DF2D2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15DB4" w14:textId="29E1A819" w:rsidR="001D5BE4" w:rsidRPr="00DA7B58" w:rsidRDefault="001D5BE4" w:rsidP="00DF2D2A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เมื่อถึงกำหนด ณ วันสิ้นรอบระยะเวลา</w:t>
      </w:r>
      <w:r w:rsidR="0086793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รายงาน</w:t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กลุ่มกิจการมีเงินฝากธนาคารที่สามารถเบิกใช้ได้ทันทีจำนวน </w:t>
      </w:r>
      <w:r w:rsidR="00154991" w:rsidRPr="00154991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276</w:t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4736B"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</w:t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8D6E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154991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103</w:t>
      </w:r>
      <w:r w:rsidR="00F4736B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4736B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AB48274" w14:textId="77777777" w:rsidR="001D5BE4" w:rsidRPr="00DA7B58" w:rsidRDefault="001D5BE4" w:rsidP="00DF2D2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D617BCF" w14:textId="50FAA1D2" w:rsidR="00C0225B" w:rsidRDefault="001D5BE4" w:rsidP="00613DD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นอกจากนี้ </w:t>
      </w:r>
      <w:r w:rsidR="00A459FC">
        <w:rPr>
          <w:rFonts w:ascii="Browallia New" w:hAnsi="Browallia New" w:cs="Browallia New" w:hint="cs"/>
          <w:sz w:val="26"/>
          <w:szCs w:val="26"/>
          <w:cs/>
          <w:lang w:val="en-GB"/>
        </w:rPr>
        <w:t>นโยบายการจัดการสภาพคล่องของ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</w:t>
      </w:r>
      <w:r w:rsidR="00A459FC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รวมถึงการ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4D763189" w14:textId="77777777" w:rsidR="00613DD0" w:rsidRPr="00D07CEB" w:rsidRDefault="00613DD0" w:rsidP="00613DD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D79AFF" w14:textId="77777777" w:rsidR="00BC7F9B" w:rsidRPr="00D07CEB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sz w:val="26"/>
          <w:szCs w:val="26"/>
        </w:rPr>
      </w:pPr>
      <w:bookmarkStart w:id="10" w:name="_Hlk44514649"/>
      <w:r w:rsidRPr="00D07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07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0"/>
    <w:p w14:paraId="0D6230EF" w14:textId="77777777" w:rsidR="00BC7F9B" w:rsidRPr="00D07CEB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AFC03E3" w14:textId="1CD34C80" w:rsidR="00B961FF" w:rsidRPr="00D07CEB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07CE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07CE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012DE4C0" w14:textId="77777777" w:rsidR="00BC7F9B" w:rsidRPr="00D07CEB" w:rsidRDefault="00BC7F9B" w:rsidP="009A59BC">
      <w:pPr>
        <w:tabs>
          <w:tab w:val="right" w:pos="9990"/>
          <w:tab w:val="right" w:pos="10890"/>
        </w:tabs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BC7F9B" w:rsidRPr="00DA7B58" w14:paraId="7E29D50A" w14:textId="77777777" w:rsidTr="00CC1424">
        <w:trPr>
          <w:trHeight w:val="20"/>
        </w:trPr>
        <w:tc>
          <w:tcPr>
            <w:tcW w:w="3269" w:type="dxa"/>
            <w:vAlign w:val="center"/>
          </w:tcPr>
          <w:p w14:paraId="58AD3F96" w14:textId="77777777" w:rsidR="00BC7F9B" w:rsidRPr="00DA7B58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D5349" w14:textId="77777777" w:rsidR="00BC7F9B" w:rsidRPr="00DA7B58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20C4C7" w14:textId="77777777" w:rsidR="00BC7F9B" w:rsidRPr="00DA7B58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7F9B" w:rsidRPr="00DA7B58" w14:paraId="4F81D718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25DEDD2A" w14:textId="77777777" w:rsidR="00BC7F9B" w:rsidRPr="00DA7B58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D769E6" w14:textId="674BA4AE" w:rsidR="00BC7F9B" w:rsidRPr="00DA7B58" w:rsidRDefault="003E1C6F" w:rsidP="003E1C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C7F9B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068DFE" w14:textId="12A9C9EB" w:rsidR="00BC7F9B" w:rsidRPr="00DA7B58" w:rsidRDefault="003E1C6F" w:rsidP="003E1C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C7F9B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8249C6" w14:textId="0F784FD8" w:rsidR="00BC7F9B" w:rsidRPr="00DA7B58" w:rsidRDefault="003E1C6F" w:rsidP="003E1C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C7F9B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551E8E" w14:textId="155218E8" w:rsidR="00BC7F9B" w:rsidRPr="00DA7B58" w:rsidRDefault="003E1C6F" w:rsidP="003E1C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C7F9B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C7F9B" w:rsidRPr="00DA7B58" w14:paraId="31E72E44" w14:textId="77777777" w:rsidTr="003E1C6F">
        <w:trPr>
          <w:trHeight w:val="20"/>
        </w:trPr>
        <w:tc>
          <w:tcPr>
            <w:tcW w:w="3269" w:type="dxa"/>
            <w:vAlign w:val="bottom"/>
          </w:tcPr>
          <w:p w14:paraId="4325A5AF" w14:textId="77777777" w:rsidR="00BC7F9B" w:rsidRPr="00DA7B58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520EFB" w14:textId="77777777" w:rsidR="00BC7F9B" w:rsidRPr="00DA7B58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575F1" w14:textId="77777777" w:rsidR="00BC7F9B" w:rsidRPr="00DA7B58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A98B0" w14:textId="77777777" w:rsidR="00BC7F9B" w:rsidRPr="00DA7B58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04E43" w14:textId="77777777" w:rsidR="00BC7F9B" w:rsidRPr="00DA7B58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7F9B" w:rsidRPr="00DA7B58" w14:paraId="5AAFBE41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0CE6BCF3" w14:textId="77777777" w:rsidR="00BC7F9B" w:rsidRPr="00DA7B58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B6C61" w14:textId="77777777" w:rsidR="00BC7F9B" w:rsidRPr="00DA7B58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97E43" w14:textId="77777777" w:rsidR="00BC7F9B" w:rsidRPr="00DA7B58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5D8C94" w14:textId="77777777" w:rsidR="00BC7F9B" w:rsidRPr="00DA7B58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70B78" w14:textId="77777777" w:rsidR="00BC7F9B" w:rsidRPr="00DA7B58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D747F" w:rsidRPr="00DA7B58" w14:paraId="4B5BA5D5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1B47B41F" w14:textId="296CFBD3" w:rsidR="008D747F" w:rsidRPr="00DA7B58" w:rsidRDefault="008D747F" w:rsidP="008D747F">
            <w:pPr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="0001614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5CFFF" w14:textId="77777777" w:rsidR="008D747F" w:rsidRPr="00DA7B58" w:rsidRDefault="008D747F" w:rsidP="008D747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992F19" w14:textId="77777777" w:rsidR="008D747F" w:rsidRPr="00DA7B58" w:rsidRDefault="008D747F" w:rsidP="008D747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B0942B" w14:textId="77777777" w:rsidR="008D747F" w:rsidRPr="00DA7B58" w:rsidRDefault="008D747F" w:rsidP="008D747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311767" w14:textId="77777777" w:rsidR="008D747F" w:rsidRPr="00DA7B58" w:rsidRDefault="008D747F" w:rsidP="008D747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142" w:rsidRPr="00DA7B58" w14:paraId="25CB61FF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1B27E2E2" w14:textId="38D1CF11" w:rsidR="00016142" w:rsidRPr="00DA7B58" w:rsidRDefault="00016142" w:rsidP="00016142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37CA85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614907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3B5CEB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68993B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142" w:rsidRPr="00DA7B58" w14:paraId="7C87C122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067B4D54" w14:textId="7715422D" w:rsidR="00016142" w:rsidRPr="00DA7B58" w:rsidRDefault="00016142" w:rsidP="00016142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เงินกู้ยืมจาก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ผู้ถือหุ้น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25340" w14:textId="5235DF59" w:rsidR="00016142" w:rsidRPr="00016142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8509FE2" w14:textId="77C6356A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26E94" w14:textId="09FC2CC8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628F68F" w14:textId="2A4E9F24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6142" w:rsidRPr="00DA7B58" w14:paraId="2C3B78EC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7F0938D9" w14:textId="291385C3" w:rsidR="00016142" w:rsidRPr="00DA7B58" w:rsidRDefault="00016142" w:rsidP="00016142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6D4A5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A88281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A34A0E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5CE7F4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142" w:rsidRPr="00DA7B58" w14:paraId="7165A396" w14:textId="77777777" w:rsidTr="00D05B59">
        <w:trPr>
          <w:trHeight w:val="20"/>
        </w:trPr>
        <w:tc>
          <w:tcPr>
            <w:tcW w:w="3269" w:type="dxa"/>
          </w:tcPr>
          <w:p w14:paraId="009AC430" w14:textId="490B512C" w:rsidR="00016142" w:rsidRPr="00DA7B58" w:rsidRDefault="00016142" w:rsidP="00016142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51FBB" w14:textId="7A44F84C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300,000,000</w:t>
            </w:r>
          </w:p>
        </w:tc>
        <w:tc>
          <w:tcPr>
            <w:tcW w:w="1440" w:type="dxa"/>
          </w:tcPr>
          <w:p w14:paraId="5E7F2EE9" w14:textId="1DE5D2B6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300,000,000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78E1D" w14:textId="247EF09E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300,000,000</w:t>
            </w:r>
          </w:p>
        </w:tc>
        <w:tc>
          <w:tcPr>
            <w:tcW w:w="1440" w:type="dxa"/>
          </w:tcPr>
          <w:p w14:paraId="7E53D6D5" w14:textId="7DE129C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300,000,000</w:t>
            </w:r>
          </w:p>
        </w:tc>
      </w:tr>
      <w:tr w:rsidR="00016142" w:rsidRPr="00DA7B58" w14:paraId="791F7B55" w14:textId="77777777" w:rsidTr="00D05B59">
        <w:trPr>
          <w:trHeight w:val="20"/>
        </w:trPr>
        <w:tc>
          <w:tcPr>
            <w:tcW w:w="3269" w:type="dxa"/>
          </w:tcPr>
          <w:p w14:paraId="08357A2E" w14:textId="77777777" w:rsidR="00016142" w:rsidRDefault="00016142" w:rsidP="00016142">
            <w:pPr>
              <w:ind w:left="509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9CF535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77A917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EC6CD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3D8B8C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142" w:rsidRPr="00DA7B58" w14:paraId="077DB5B8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63419538" w14:textId="3FA004B8" w:rsidR="00016142" w:rsidRPr="00DA7B58" w:rsidRDefault="00016142" w:rsidP="00016142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67C8D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E52D0D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FE20EA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419F02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142" w:rsidRPr="00DA7B58" w14:paraId="2DAE9F6F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7FBEC693" w14:textId="77777777" w:rsidR="00016142" w:rsidRPr="00DA7B58" w:rsidRDefault="00016142" w:rsidP="00016142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4EA37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2A20B7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35D30F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EEEAB4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142" w:rsidRPr="00DA7B58" w14:paraId="179DE176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3C0E89B4" w14:textId="0DC76287" w:rsidR="00016142" w:rsidRPr="005824B0" w:rsidRDefault="00016142" w:rsidP="00016142">
            <w:pPr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4C58C2B" w14:textId="0F6F27E3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99F15EC" w14:textId="102AE50E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1909CD" w14:textId="01B04E45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699DC1B" w14:textId="7C5A9C40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6142" w:rsidRPr="00DA7B58" w14:paraId="48322C16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1EDF23B1" w14:textId="77777777" w:rsidR="00016142" w:rsidRPr="00DA7B58" w:rsidRDefault="00016142" w:rsidP="00016142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8FD23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C41EA0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D7C427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8CF8D0" w14:textId="77777777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142" w:rsidRPr="00DA7B58" w14:paraId="4F67F87C" w14:textId="77777777" w:rsidTr="003E1C6F">
        <w:trPr>
          <w:trHeight w:val="20"/>
        </w:trPr>
        <w:tc>
          <w:tcPr>
            <w:tcW w:w="3269" w:type="dxa"/>
          </w:tcPr>
          <w:p w14:paraId="47D230D1" w14:textId="5A3A3F50" w:rsidR="00016142" w:rsidRPr="00DA7B58" w:rsidRDefault="00016142" w:rsidP="00016142">
            <w:pPr>
              <w:tabs>
                <w:tab w:val="right" w:pos="9990"/>
                <w:tab w:val="right" w:pos="10890"/>
              </w:tabs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7A02F" w14:textId="47C881E6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9183E" w14:textId="21FD0163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E3F550" w14:textId="4378477B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6E265" w14:textId="58E0A62A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16142" w:rsidRPr="00DA7B58" w14:paraId="48787D55" w14:textId="77777777" w:rsidTr="003E1C6F">
        <w:trPr>
          <w:trHeight w:val="20"/>
        </w:trPr>
        <w:tc>
          <w:tcPr>
            <w:tcW w:w="3269" w:type="dxa"/>
            <w:vAlign w:val="center"/>
          </w:tcPr>
          <w:p w14:paraId="62B484F0" w14:textId="77777777" w:rsidR="00016142" w:rsidRPr="00DA7B58" w:rsidRDefault="00016142" w:rsidP="00016142">
            <w:pPr>
              <w:tabs>
                <w:tab w:val="right" w:pos="9990"/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CC780" w14:textId="79B7F99C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E4AF2" w14:textId="0712798A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E10C3" w14:textId="62F08B4C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E394" w14:textId="0B10E46E" w:rsidR="00016142" w:rsidRPr="00DA7B58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72AC094" w14:textId="63B7FA09" w:rsidR="00613DD0" w:rsidRDefault="00613DD0" w:rsidP="008926B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BE05B6E" w14:textId="77777777" w:rsidR="00BC7F9B" w:rsidRPr="00D07CEB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07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920792E" w14:textId="77777777" w:rsidR="00BC7F9B" w:rsidRPr="00D07CEB" w:rsidRDefault="00BC7F9B" w:rsidP="009A59BC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DD5BAF7" w14:textId="32831203" w:rsidR="00BC7F9B" w:rsidRPr="00D07CEB" w:rsidRDefault="00BC7F9B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07CE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54991" w:rsidRPr="0015499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07CE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DF2D2A" w:rsidRPr="00D07CE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D07CE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0B728D18" w14:textId="6531BF1C" w:rsidR="007C31D7" w:rsidRPr="00D07CEB" w:rsidRDefault="00613DD0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42"/>
        <w:gridCol w:w="1123"/>
        <w:gridCol w:w="1123"/>
        <w:gridCol w:w="1123"/>
        <w:gridCol w:w="1123"/>
        <w:gridCol w:w="1123"/>
      </w:tblGrid>
      <w:tr w:rsidR="002310EE" w:rsidRPr="00D07CEB" w14:paraId="3052787A" w14:textId="77777777" w:rsidTr="002310EE">
        <w:tc>
          <w:tcPr>
            <w:tcW w:w="3942" w:type="dxa"/>
            <w:shd w:val="clear" w:color="auto" w:fill="auto"/>
            <w:vAlign w:val="bottom"/>
          </w:tcPr>
          <w:p w14:paraId="1E20F389" w14:textId="77777777" w:rsidR="002310EE" w:rsidRPr="00D07CEB" w:rsidRDefault="002310EE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56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B9726" w14:textId="77777777" w:rsidR="002310EE" w:rsidRPr="00D07CEB" w:rsidRDefault="002310EE" w:rsidP="00BD0C5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2310EE" w:rsidRPr="00D07CEB" w14:paraId="7B648E57" w14:textId="77777777" w:rsidTr="008D03F1">
        <w:tc>
          <w:tcPr>
            <w:tcW w:w="3942" w:type="dxa"/>
            <w:shd w:val="clear" w:color="auto" w:fill="auto"/>
            <w:vAlign w:val="bottom"/>
          </w:tcPr>
          <w:p w14:paraId="66E4BAE8" w14:textId="77777777" w:rsidR="002310EE" w:rsidRPr="00D07CEB" w:rsidRDefault="002310EE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  <w:p w14:paraId="6FE34745" w14:textId="77777777" w:rsidR="002310EE" w:rsidRPr="00D07CEB" w:rsidRDefault="002310EE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21EF8" w14:textId="77777777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ณ ปัจจุบัน</w:t>
            </w:r>
          </w:p>
          <w:p w14:paraId="06DB0882" w14:textId="77777777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212CF" w14:textId="3DA27C53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ภายใน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4AF84FC9" w14:textId="77777777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C1E3" w14:textId="0949F636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-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7E300292" w14:textId="77777777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F8477" w14:textId="79FFB1E7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มากกว่า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23E99296" w14:textId="77777777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957A9" w14:textId="77777777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รวม</w:t>
            </w:r>
          </w:p>
          <w:p w14:paraId="4594E010" w14:textId="77777777" w:rsidR="002310EE" w:rsidRPr="00D07CEB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</w:tr>
      <w:tr w:rsidR="002310EE" w:rsidRPr="00D07CEB" w14:paraId="263708C7" w14:textId="77777777" w:rsidTr="008D03F1">
        <w:tc>
          <w:tcPr>
            <w:tcW w:w="3942" w:type="dxa"/>
            <w:shd w:val="clear" w:color="auto" w:fill="auto"/>
          </w:tcPr>
          <w:p w14:paraId="5BB59936" w14:textId="77777777" w:rsidR="002310EE" w:rsidRPr="00D07CEB" w:rsidRDefault="002310EE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0C3A553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A52E5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AEAB1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A576E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708C33E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2310EE" w:rsidRPr="00D07CEB" w14:paraId="79A6C872" w14:textId="77777777" w:rsidTr="008D03F1">
        <w:tc>
          <w:tcPr>
            <w:tcW w:w="3942" w:type="dxa"/>
            <w:shd w:val="clear" w:color="auto" w:fill="auto"/>
          </w:tcPr>
          <w:p w14:paraId="28587976" w14:textId="48FF8E7C" w:rsidR="002310EE" w:rsidRPr="001875F0" w:rsidRDefault="002310EE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FAFAFA"/>
          </w:tcPr>
          <w:p w14:paraId="65385C10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E30B47E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D892814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1D36D18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670D05DC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316C7" w:rsidRPr="00D07CEB" w14:paraId="218E7B5F" w14:textId="77777777" w:rsidTr="00E6202F">
        <w:tc>
          <w:tcPr>
            <w:tcW w:w="3942" w:type="dxa"/>
            <w:shd w:val="clear" w:color="auto" w:fill="auto"/>
          </w:tcPr>
          <w:p w14:paraId="0E64C377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23" w:type="dxa"/>
            <w:shd w:val="clear" w:color="auto" w:fill="FAFAFA"/>
          </w:tcPr>
          <w:p w14:paraId="4AAB5E0F" w14:textId="6EE47366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B443746" w14:textId="5E9BC800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005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449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315</w:t>
            </w:r>
          </w:p>
        </w:tc>
        <w:tc>
          <w:tcPr>
            <w:tcW w:w="1123" w:type="dxa"/>
            <w:shd w:val="clear" w:color="auto" w:fill="FAFAFA"/>
          </w:tcPr>
          <w:p w14:paraId="73093964" w14:textId="0865B12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43EB9DAD" w14:textId="6A59D703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410CC280" w14:textId="5E139817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005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449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315</w:t>
            </w:r>
          </w:p>
        </w:tc>
      </w:tr>
      <w:tr w:rsidR="007316C7" w:rsidRPr="00D07CEB" w14:paraId="6AA7E5B1" w14:textId="77777777" w:rsidTr="00E6202F">
        <w:tc>
          <w:tcPr>
            <w:tcW w:w="3942" w:type="dxa"/>
            <w:shd w:val="clear" w:color="auto" w:fill="auto"/>
          </w:tcPr>
          <w:p w14:paraId="721FC14D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</w:tcPr>
          <w:p w14:paraId="4747A65A" w14:textId="560D7DCB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2C59C72" w14:textId="596A8885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142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436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123" w:type="dxa"/>
            <w:shd w:val="clear" w:color="auto" w:fill="FAFAFA"/>
          </w:tcPr>
          <w:p w14:paraId="120F7B69" w14:textId="6FDC45EE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76FE353F" w14:textId="1E97ECAF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14DA461" w14:textId="0845A9F4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142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436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7316C7" w:rsidRPr="00D07CEB" w14:paraId="26C1E7E3" w14:textId="77777777" w:rsidTr="00E6202F">
        <w:tc>
          <w:tcPr>
            <w:tcW w:w="3942" w:type="dxa"/>
            <w:shd w:val="clear" w:color="auto" w:fill="auto"/>
          </w:tcPr>
          <w:p w14:paraId="4623A9F1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</w:tcPr>
          <w:p w14:paraId="613B58F1" w14:textId="7CCD4942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3CCFFFF3" w14:textId="1E6FCAB2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67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477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123" w:type="dxa"/>
            <w:shd w:val="clear" w:color="auto" w:fill="FAFAFA"/>
          </w:tcPr>
          <w:p w14:paraId="129AE46C" w14:textId="4DFEC728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153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068</w:t>
            </w:r>
          </w:p>
        </w:tc>
        <w:tc>
          <w:tcPr>
            <w:tcW w:w="1123" w:type="dxa"/>
            <w:shd w:val="clear" w:color="auto" w:fill="FAFAFA"/>
          </w:tcPr>
          <w:p w14:paraId="5B39C03A" w14:textId="775090AD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622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157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026</w:t>
            </w:r>
          </w:p>
        </w:tc>
        <w:tc>
          <w:tcPr>
            <w:tcW w:w="1123" w:type="dxa"/>
            <w:shd w:val="clear" w:color="auto" w:fill="FAFAFA"/>
          </w:tcPr>
          <w:p w14:paraId="5190455D" w14:textId="1915D600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892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787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7316C7" w:rsidRPr="00D07CEB" w14:paraId="3D699A87" w14:textId="77777777" w:rsidTr="007534E2">
        <w:tc>
          <w:tcPr>
            <w:tcW w:w="3942" w:type="dxa"/>
            <w:shd w:val="clear" w:color="auto" w:fill="auto"/>
          </w:tcPr>
          <w:p w14:paraId="77E9C6E7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3" w:type="dxa"/>
            <w:shd w:val="clear" w:color="auto" w:fill="FAFAFA"/>
          </w:tcPr>
          <w:p w14:paraId="5E808B25" w14:textId="12994968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0466F4C5" w14:textId="358DE628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866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193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123" w:type="dxa"/>
            <w:shd w:val="clear" w:color="auto" w:fill="FAFAFA"/>
          </w:tcPr>
          <w:p w14:paraId="7CC8D35F" w14:textId="22360A7C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264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864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942</w:t>
            </w:r>
          </w:p>
        </w:tc>
        <w:tc>
          <w:tcPr>
            <w:tcW w:w="1123" w:type="dxa"/>
            <w:shd w:val="clear" w:color="auto" w:fill="FAFAFA"/>
          </w:tcPr>
          <w:p w14:paraId="3F61F15A" w14:textId="55AE775B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B74DDB1" w14:textId="788EA4E4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131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058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7316C7" w:rsidRPr="00D07CEB" w14:paraId="2B28C18F" w14:textId="77777777" w:rsidTr="007534E2">
        <w:tc>
          <w:tcPr>
            <w:tcW w:w="3942" w:type="dxa"/>
            <w:shd w:val="clear" w:color="auto" w:fill="auto"/>
          </w:tcPr>
          <w:p w14:paraId="175A14F9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5E34575" w14:textId="17CB9EB5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AEC91C4" w14:textId="4A18F36D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0A0D435" w14:textId="32C8D4AB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4F9E473" w14:textId="548D4ADD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320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1BDD888" w14:textId="38FFEE73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320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693</w:t>
            </w:r>
          </w:p>
        </w:tc>
      </w:tr>
      <w:tr w:rsidR="007316C7" w:rsidRPr="00D07CEB" w14:paraId="693A5351" w14:textId="77777777" w:rsidTr="00E73657">
        <w:tc>
          <w:tcPr>
            <w:tcW w:w="3942" w:type="dxa"/>
            <w:shd w:val="clear" w:color="auto" w:fill="auto"/>
          </w:tcPr>
          <w:p w14:paraId="559650DB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2A8CD76" w14:textId="17703748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0DECA90" w14:textId="4E8E68B0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081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557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010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1E0DAD9D" w14:textId="15AD6F88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468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018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010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DCA2C77" w14:textId="302311BB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642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477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719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0188F33" w14:textId="0B208481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192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052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739</w:t>
            </w:r>
          </w:p>
        </w:tc>
      </w:tr>
      <w:tr w:rsidR="002310EE" w:rsidRPr="00D07CEB" w14:paraId="2E299DF4" w14:textId="77777777" w:rsidTr="008D03F1">
        <w:tc>
          <w:tcPr>
            <w:tcW w:w="3942" w:type="dxa"/>
            <w:shd w:val="clear" w:color="auto" w:fill="auto"/>
          </w:tcPr>
          <w:p w14:paraId="7D9B48AD" w14:textId="77777777" w:rsidR="002310EE" w:rsidRPr="00D07CEB" w:rsidRDefault="002310EE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49401786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AD34121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5765379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76D238C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391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0F97C7C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2310EE" w:rsidRPr="00D07CEB" w14:paraId="73CC7F65" w14:textId="77777777" w:rsidTr="008D03F1">
        <w:tc>
          <w:tcPr>
            <w:tcW w:w="3942" w:type="dxa"/>
            <w:shd w:val="clear" w:color="auto" w:fill="auto"/>
          </w:tcPr>
          <w:p w14:paraId="0D9D6BB1" w14:textId="77777777" w:rsidR="002310EE" w:rsidRPr="00D07CEB" w:rsidRDefault="002310EE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สัญญาอนุพันธ์</w:t>
            </w:r>
          </w:p>
        </w:tc>
        <w:tc>
          <w:tcPr>
            <w:tcW w:w="1123" w:type="dxa"/>
            <w:shd w:val="clear" w:color="auto" w:fill="FAFAFA"/>
          </w:tcPr>
          <w:p w14:paraId="6B3914CE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7E002D3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7D8FFFE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AE1749D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6436D7F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2310EE" w:rsidRPr="00D07CEB" w14:paraId="0FAC875D" w14:textId="77777777" w:rsidTr="008D03F1">
        <w:tc>
          <w:tcPr>
            <w:tcW w:w="3942" w:type="dxa"/>
            <w:shd w:val="clear" w:color="auto" w:fill="auto"/>
          </w:tcPr>
          <w:p w14:paraId="074032DE" w14:textId="77777777" w:rsidR="002310EE" w:rsidRPr="00D07CEB" w:rsidRDefault="002310EE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สัญญา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123" w:type="dxa"/>
            <w:shd w:val="clear" w:color="auto" w:fill="FAFAFA"/>
          </w:tcPr>
          <w:p w14:paraId="44EC14C9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2FE64E51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1575776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EC32221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F014B25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2310EE" w:rsidRPr="00D07CEB" w14:paraId="68292311" w14:textId="77777777" w:rsidTr="008D03F1">
        <w:tc>
          <w:tcPr>
            <w:tcW w:w="3942" w:type="dxa"/>
            <w:shd w:val="clear" w:color="auto" w:fill="auto"/>
          </w:tcPr>
          <w:p w14:paraId="68D1A1BF" w14:textId="637085D1" w:rsidR="002310EE" w:rsidRPr="00D07CEB" w:rsidRDefault="002310EE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   - ป้องกันความเสี่ยง</w:t>
            </w:r>
            <w:r w:rsidR="008D6E7F">
              <w:rPr>
                <w:rFonts w:ascii="Browallia New" w:hAnsi="Browallia New" w:cs="Browallia New" w:hint="cs"/>
                <w:szCs w:val="22"/>
                <w:cs/>
                <w:lang w:val="en-GB"/>
              </w:rPr>
              <w:t>ใน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กระแสเงินสด</w:t>
            </w:r>
          </w:p>
        </w:tc>
        <w:tc>
          <w:tcPr>
            <w:tcW w:w="1123" w:type="dxa"/>
            <w:shd w:val="clear" w:color="auto" w:fill="FAFAFA"/>
          </w:tcPr>
          <w:p w14:paraId="4D37079C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32BC2BD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0DAA90C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F9409C6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D47D7A9" w14:textId="77777777" w:rsidR="002310EE" w:rsidRPr="00D07CEB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316C7" w:rsidRPr="00D07CEB" w14:paraId="0D7712B0" w14:textId="77777777" w:rsidTr="00E4270F">
        <w:tc>
          <w:tcPr>
            <w:tcW w:w="3942" w:type="dxa"/>
            <w:shd w:val="clear" w:color="auto" w:fill="auto"/>
          </w:tcPr>
          <w:p w14:paraId="0D33379E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กระแสเงินสดรับ</w:t>
            </w:r>
          </w:p>
        </w:tc>
        <w:tc>
          <w:tcPr>
            <w:tcW w:w="1123" w:type="dxa"/>
            <w:shd w:val="clear" w:color="auto" w:fill="FAFAFA"/>
          </w:tcPr>
          <w:p w14:paraId="00E96638" w14:textId="2DD39865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5032034" w14:textId="41C2A9D5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058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123" w:type="dxa"/>
            <w:shd w:val="clear" w:color="auto" w:fill="FAFAFA"/>
          </w:tcPr>
          <w:p w14:paraId="33F724AA" w14:textId="6F89B70D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697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123" w:type="dxa"/>
            <w:shd w:val="clear" w:color="auto" w:fill="FAFAFA"/>
          </w:tcPr>
          <w:p w14:paraId="2B464E76" w14:textId="0AF27138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433CC5A5" w14:textId="704FE8A2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755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975</w:t>
            </w:r>
          </w:p>
        </w:tc>
      </w:tr>
      <w:tr w:rsidR="007316C7" w:rsidRPr="00D07CEB" w14:paraId="583BE8CE" w14:textId="77777777" w:rsidTr="00E4270F">
        <w:tc>
          <w:tcPr>
            <w:tcW w:w="3942" w:type="dxa"/>
            <w:shd w:val="clear" w:color="auto" w:fill="auto"/>
          </w:tcPr>
          <w:p w14:paraId="2C14AD86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กระแสเงินสดจ่าย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051C160" w14:textId="0423FD4B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B745598" w14:textId="453CFD01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097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753</w:t>
            </w:r>
            <w:r w:rsidRPr="007316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9047A44" w14:textId="63D8EDDF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846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466</w:t>
            </w:r>
            <w:r w:rsidRPr="007316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BD35892" w14:textId="4CB0806F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5F9B907" w14:textId="153DB27A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944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219</w:t>
            </w:r>
            <w:r w:rsidRPr="007316C7">
              <w:rPr>
                <w:rFonts w:ascii="Browallia New" w:hAnsi="Browallia New" w:cs="Browallia New"/>
              </w:rPr>
              <w:t>)</w:t>
            </w:r>
          </w:p>
        </w:tc>
      </w:tr>
      <w:tr w:rsidR="007316C7" w:rsidRPr="00D07CEB" w14:paraId="1BFCB75A" w14:textId="77777777" w:rsidTr="00DA1BCD">
        <w:tc>
          <w:tcPr>
            <w:tcW w:w="3942" w:type="dxa"/>
            <w:shd w:val="clear" w:color="auto" w:fill="auto"/>
          </w:tcPr>
          <w:p w14:paraId="0D5F0792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232A0" w14:textId="3D311118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4CDBA5" w14:textId="5243ABCA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039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196</w:t>
            </w:r>
            <w:r w:rsidRPr="007316C7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339A3" w14:textId="0534FA4B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149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048</w:t>
            </w:r>
            <w:r w:rsidRPr="007316C7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6DCE2" w14:textId="76189335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4AC8E" w14:textId="3B406FC9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188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244</w:t>
            </w:r>
            <w:r w:rsidRPr="007316C7">
              <w:rPr>
                <w:rFonts w:ascii="Browallia New" w:hAnsi="Browallia New" w:cs="Browallia New"/>
                <w:b/>
                <w:bCs/>
              </w:rPr>
              <w:t>)</w:t>
            </w:r>
          </w:p>
        </w:tc>
      </w:tr>
      <w:tr w:rsidR="007316C7" w:rsidRPr="00D07CEB" w14:paraId="3F861226" w14:textId="77777777" w:rsidTr="00DA1BCD">
        <w:tc>
          <w:tcPr>
            <w:tcW w:w="3942" w:type="dxa"/>
            <w:shd w:val="clear" w:color="auto" w:fill="auto"/>
          </w:tcPr>
          <w:p w14:paraId="4912C386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FE3BE9F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F14DCE4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E6AC583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127EC49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3A0811E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</w:tr>
      <w:tr w:rsidR="007316C7" w:rsidRPr="00D07CEB" w14:paraId="4987A866" w14:textId="77777777" w:rsidTr="00DA1BCD">
        <w:tc>
          <w:tcPr>
            <w:tcW w:w="3942" w:type="dxa"/>
            <w:shd w:val="clear" w:color="auto" w:fill="auto"/>
          </w:tcPr>
          <w:p w14:paraId="157302C4" w14:textId="77777777" w:rsidR="007316C7" w:rsidRPr="00D07CEB" w:rsidRDefault="007316C7" w:rsidP="007316C7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83DCD33" w14:textId="4D4AB78E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5F61FF9" w14:textId="405848CC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076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517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814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E359CCC" w14:textId="37D91992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466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868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962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9CD3C5C" w14:textId="675470C5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642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477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719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191982D" w14:textId="4D6E453E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185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864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495</w:t>
            </w:r>
          </w:p>
        </w:tc>
      </w:tr>
    </w:tbl>
    <w:p w14:paraId="7EB27B68" w14:textId="224B842D" w:rsidR="00613DD0" w:rsidRDefault="00613DD0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42"/>
        <w:gridCol w:w="1123"/>
        <w:gridCol w:w="1123"/>
        <w:gridCol w:w="1123"/>
        <w:gridCol w:w="1123"/>
        <w:gridCol w:w="1123"/>
      </w:tblGrid>
      <w:tr w:rsidR="001875F0" w:rsidRPr="00D07CEB" w14:paraId="09CDE5DF" w14:textId="77777777" w:rsidTr="002244A8">
        <w:tc>
          <w:tcPr>
            <w:tcW w:w="3942" w:type="dxa"/>
            <w:shd w:val="clear" w:color="auto" w:fill="auto"/>
            <w:vAlign w:val="bottom"/>
          </w:tcPr>
          <w:p w14:paraId="0195553A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56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35342" w14:textId="77777777" w:rsidR="001875F0" w:rsidRPr="00D07CEB" w:rsidRDefault="001875F0" w:rsidP="002244A8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1875F0" w:rsidRPr="00D07CEB" w14:paraId="61CA2B68" w14:textId="77777777" w:rsidTr="002244A8">
        <w:tc>
          <w:tcPr>
            <w:tcW w:w="3942" w:type="dxa"/>
            <w:shd w:val="clear" w:color="auto" w:fill="auto"/>
            <w:vAlign w:val="bottom"/>
          </w:tcPr>
          <w:p w14:paraId="3AF84140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  <w:p w14:paraId="60EC18A7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AA7CA" w14:textId="77777777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ณ ปัจจุบัน</w:t>
            </w:r>
          </w:p>
          <w:p w14:paraId="6883EA84" w14:textId="77777777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8A6A4" w14:textId="3D759D88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ภายใน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57ADAF81" w14:textId="77777777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2BE1B" w14:textId="21C7857F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-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5EB3EE45" w14:textId="77777777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8AC73" w14:textId="3C45322D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มากกว่า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288C9A62" w14:textId="77777777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B7CF1" w14:textId="77777777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รวม</w:t>
            </w:r>
          </w:p>
          <w:p w14:paraId="14C4ED24" w14:textId="77777777" w:rsidR="001875F0" w:rsidRPr="00D07CEB" w:rsidRDefault="001875F0" w:rsidP="002244A8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</w:tr>
      <w:tr w:rsidR="001875F0" w:rsidRPr="00D07CEB" w14:paraId="3ECBAC6F" w14:textId="77777777" w:rsidTr="002244A8">
        <w:tc>
          <w:tcPr>
            <w:tcW w:w="3942" w:type="dxa"/>
            <w:shd w:val="clear" w:color="auto" w:fill="auto"/>
          </w:tcPr>
          <w:p w14:paraId="23F030DD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508F6055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76F72C0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991E95E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DB2AF23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7AF5B272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875F0" w:rsidRPr="00D07CEB" w14:paraId="69307B34" w14:textId="77777777" w:rsidTr="002244A8">
        <w:tc>
          <w:tcPr>
            <w:tcW w:w="3942" w:type="dxa"/>
            <w:shd w:val="clear" w:color="auto" w:fill="auto"/>
          </w:tcPr>
          <w:p w14:paraId="26A30341" w14:textId="1878812D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auto"/>
          </w:tcPr>
          <w:p w14:paraId="56C0A1CA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0B9FAB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3F9426E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C76519A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02253A0B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875F0" w:rsidRPr="00D07CEB" w14:paraId="6F116B9C" w14:textId="77777777" w:rsidTr="002244A8">
        <w:tc>
          <w:tcPr>
            <w:tcW w:w="3942" w:type="dxa"/>
            <w:shd w:val="clear" w:color="auto" w:fill="auto"/>
          </w:tcPr>
          <w:p w14:paraId="03F3777A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23" w:type="dxa"/>
            <w:shd w:val="clear" w:color="auto" w:fill="auto"/>
          </w:tcPr>
          <w:p w14:paraId="2E3B37EC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DD1FD8" w14:textId="3B196035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005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072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1B6368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C160A0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A4BDC7" w14:textId="481FA553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005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072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</w:tr>
      <w:tr w:rsidR="001875F0" w:rsidRPr="00D07CEB" w14:paraId="0C7B4F31" w14:textId="77777777" w:rsidTr="002244A8">
        <w:tc>
          <w:tcPr>
            <w:tcW w:w="3942" w:type="dxa"/>
            <w:shd w:val="clear" w:color="auto" w:fill="auto"/>
          </w:tcPr>
          <w:p w14:paraId="0A5A244E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auto"/>
          </w:tcPr>
          <w:p w14:paraId="3F2F75B7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C3BBDC" w14:textId="26187505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388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699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0A9A3F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CC4CFC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B2412D" w14:textId="714E6FCA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388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699</w:t>
            </w:r>
          </w:p>
        </w:tc>
      </w:tr>
      <w:tr w:rsidR="001875F0" w:rsidRPr="00D07CEB" w14:paraId="6F1FEDB4" w14:textId="77777777" w:rsidTr="002244A8">
        <w:tc>
          <w:tcPr>
            <w:tcW w:w="3942" w:type="dxa"/>
            <w:shd w:val="clear" w:color="auto" w:fill="auto"/>
          </w:tcPr>
          <w:p w14:paraId="7199B761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</w:tcPr>
          <w:p w14:paraId="311D075D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B04FD4" w14:textId="16341DB9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63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069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524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F35813" w14:textId="037734A8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205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590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532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86A57F" w14:textId="1CF362D7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685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710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916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87D5BF" w14:textId="618E6DC2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954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370</w:t>
            </w:r>
            <w:r w:rsidR="001875F0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972</w:t>
            </w:r>
          </w:p>
        </w:tc>
      </w:tr>
      <w:tr w:rsidR="001875F0" w:rsidRPr="00D07CEB" w14:paraId="7F9D1FFB" w14:textId="77777777" w:rsidTr="002244A8">
        <w:tc>
          <w:tcPr>
            <w:tcW w:w="3942" w:type="dxa"/>
            <w:shd w:val="clear" w:color="auto" w:fill="auto"/>
          </w:tcPr>
          <w:p w14:paraId="36EF131E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3" w:type="dxa"/>
            <w:shd w:val="clear" w:color="auto" w:fill="auto"/>
          </w:tcPr>
          <w:p w14:paraId="0CBD4223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9F0331" w14:textId="47404839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306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920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887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64A5DC6" w14:textId="3E5F7D06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529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536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FC28C8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B54ECF" w14:textId="07F7F0CC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467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450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423</w:t>
            </w:r>
          </w:p>
        </w:tc>
      </w:tr>
      <w:tr w:rsidR="001875F0" w:rsidRPr="00D07CEB" w14:paraId="586510BD" w14:textId="77777777" w:rsidTr="002244A8">
        <w:tc>
          <w:tcPr>
            <w:tcW w:w="3942" w:type="dxa"/>
            <w:shd w:val="clear" w:color="auto" w:fill="auto"/>
          </w:tcPr>
          <w:p w14:paraId="49E0D6A5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1975886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BEBB1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DA510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246C2" w14:textId="11B6B4E1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675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14230" w14:textId="78366B1D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675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</w:p>
        </w:tc>
      </w:tr>
      <w:tr w:rsidR="001875F0" w:rsidRPr="00D07CEB" w14:paraId="25B8DE77" w14:textId="77777777" w:rsidTr="002244A8">
        <w:tc>
          <w:tcPr>
            <w:tcW w:w="3942" w:type="dxa"/>
            <w:shd w:val="clear" w:color="auto" w:fill="auto"/>
          </w:tcPr>
          <w:p w14:paraId="384012AE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D1965E5" w14:textId="77777777" w:rsidR="001875F0" w:rsidRPr="007316C7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6BD03" w14:textId="650344A7" w:rsidR="001875F0" w:rsidRPr="007316C7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481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451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562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DE61E" w14:textId="0C8529CA" w:rsidR="001875F0" w:rsidRPr="007316C7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366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120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068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1F86C" w14:textId="15E1ED4B" w:rsidR="001875F0" w:rsidRPr="007316C7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703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386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364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413D0" w14:textId="0EA55741" w:rsidR="001875F0" w:rsidRPr="007316C7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550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957</w:t>
            </w:r>
            <w:r w:rsidR="001875F0"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994</w:t>
            </w:r>
          </w:p>
        </w:tc>
      </w:tr>
      <w:tr w:rsidR="001875F0" w:rsidRPr="00D07CEB" w14:paraId="2C2BB729" w14:textId="77777777" w:rsidTr="002244A8">
        <w:tc>
          <w:tcPr>
            <w:tcW w:w="3942" w:type="dxa"/>
            <w:shd w:val="clear" w:color="auto" w:fill="auto"/>
          </w:tcPr>
          <w:p w14:paraId="403B5525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3F3E4515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2ED0BE5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EE4527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1DFD7C3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391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653194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875F0" w:rsidRPr="00D07CEB" w14:paraId="6593FC57" w14:textId="77777777" w:rsidTr="002244A8">
        <w:tc>
          <w:tcPr>
            <w:tcW w:w="3942" w:type="dxa"/>
            <w:shd w:val="clear" w:color="auto" w:fill="auto"/>
          </w:tcPr>
          <w:p w14:paraId="241E62CF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สัญญาอนุพันธ์</w:t>
            </w:r>
          </w:p>
        </w:tc>
        <w:tc>
          <w:tcPr>
            <w:tcW w:w="1123" w:type="dxa"/>
            <w:shd w:val="clear" w:color="auto" w:fill="auto"/>
          </w:tcPr>
          <w:p w14:paraId="3CC15A8B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0BB5AF0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E9C9E3B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6EE645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E84BEAF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875F0" w:rsidRPr="00D07CEB" w14:paraId="54CF9A2D" w14:textId="77777777" w:rsidTr="002244A8">
        <w:tc>
          <w:tcPr>
            <w:tcW w:w="3942" w:type="dxa"/>
            <w:shd w:val="clear" w:color="auto" w:fill="auto"/>
          </w:tcPr>
          <w:p w14:paraId="79447B5B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สัญญา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123" w:type="dxa"/>
            <w:shd w:val="clear" w:color="auto" w:fill="auto"/>
          </w:tcPr>
          <w:p w14:paraId="533D4586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0A0FC12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F328EF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D765655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DAB7F3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875F0" w:rsidRPr="00D07CEB" w14:paraId="3AC7F9A6" w14:textId="77777777" w:rsidTr="002244A8">
        <w:tc>
          <w:tcPr>
            <w:tcW w:w="3942" w:type="dxa"/>
            <w:shd w:val="clear" w:color="auto" w:fill="auto"/>
          </w:tcPr>
          <w:p w14:paraId="3B5A9354" w14:textId="77E13CB2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   - ป้องกันความเสี่ยง</w:t>
            </w:r>
            <w:r w:rsidR="008D6E7F">
              <w:rPr>
                <w:rFonts w:ascii="Browallia New" w:hAnsi="Browallia New" w:cs="Browallia New" w:hint="cs"/>
                <w:szCs w:val="22"/>
                <w:cs/>
                <w:lang w:val="en-GB"/>
              </w:rPr>
              <w:t>ใน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กระแสเงินสด</w:t>
            </w:r>
          </w:p>
        </w:tc>
        <w:tc>
          <w:tcPr>
            <w:tcW w:w="1123" w:type="dxa"/>
            <w:shd w:val="clear" w:color="auto" w:fill="auto"/>
          </w:tcPr>
          <w:p w14:paraId="1CD2D556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F4EF338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2D5A746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97F12E8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B05061A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875F0" w:rsidRPr="00D07CEB" w14:paraId="152D7F94" w14:textId="77777777" w:rsidTr="002244A8">
        <w:tc>
          <w:tcPr>
            <w:tcW w:w="3942" w:type="dxa"/>
            <w:shd w:val="clear" w:color="auto" w:fill="auto"/>
          </w:tcPr>
          <w:p w14:paraId="24C125DB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กระแสเงินสดรับ</w:t>
            </w:r>
          </w:p>
        </w:tc>
        <w:tc>
          <w:tcPr>
            <w:tcW w:w="1123" w:type="dxa"/>
            <w:shd w:val="clear" w:color="auto" w:fill="auto"/>
          </w:tcPr>
          <w:p w14:paraId="20D60027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D0977B" w14:textId="51352915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682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50362D" w14:textId="5F56F7B5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617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3B5D27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715DF0" w14:textId="7CB64A96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299</w:t>
            </w:r>
            <w:r w:rsidR="001875F0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916</w:t>
            </w:r>
          </w:p>
        </w:tc>
      </w:tr>
      <w:tr w:rsidR="001875F0" w:rsidRPr="00D07CEB" w14:paraId="4B188720" w14:textId="77777777" w:rsidTr="002244A8">
        <w:tc>
          <w:tcPr>
            <w:tcW w:w="3942" w:type="dxa"/>
            <w:shd w:val="clear" w:color="auto" w:fill="auto"/>
          </w:tcPr>
          <w:p w14:paraId="0D841DDF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กระแสเงินสดจ่าย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07AA3F8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11E2A" w14:textId="676BF10B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EE629" w14:textId="28B35173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966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06F84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2CC68" w14:textId="321CB584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18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086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</w:tr>
      <w:tr w:rsidR="001875F0" w:rsidRPr="00D07CEB" w14:paraId="44E2EACE" w14:textId="77777777" w:rsidTr="002244A8">
        <w:tc>
          <w:tcPr>
            <w:tcW w:w="3942" w:type="dxa"/>
            <w:shd w:val="clear" w:color="auto" w:fill="auto"/>
          </w:tcPr>
          <w:p w14:paraId="0704AC32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EBE46" w14:textId="77777777" w:rsidR="001875F0" w:rsidRPr="007316C7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6618A" w14:textId="5EA49622" w:rsidR="001875F0" w:rsidRPr="007316C7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6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437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548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8CA5D" w14:textId="3012F83D" w:rsidR="001875F0" w:rsidRPr="007316C7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349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002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84CD1" w14:textId="77777777" w:rsidR="001875F0" w:rsidRPr="007316C7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7D1A7" w14:textId="67A517D0" w:rsidR="001875F0" w:rsidRPr="007316C7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14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786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550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)</w:t>
            </w:r>
          </w:p>
        </w:tc>
      </w:tr>
      <w:tr w:rsidR="001875F0" w:rsidRPr="00D07CEB" w14:paraId="35E74401" w14:textId="77777777" w:rsidTr="002244A8">
        <w:tc>
          <w:tcPr>
            <w:tcW w:w="3942" w:type="dxa"/>
            <w:shd w:val="clear" w:color="auto" w:fill="auto"/>
          </w:tcPr>
          <w:p w14:paraId="5056B355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92A9D32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D4E6B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6551B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BDEC6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E3656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</w:tr>
      <w:tr w:rsidR="001875F0" w:rsidRPr="00D07CEB" w14:paraId="43AA14D0" w14:textId="77777777" w:rsidTr="002244A8">
        <w:tc>
          <w:tcPr>
            <w:tcW w:w="3942" w:type="dxa"/>
            <w:shd w:val="clear" w:color="auto" w:fill="auto"/>
          </w:tcPr>
          <w:p w14:paraId="0428AE23" w14:textId="77777777" w:rsidR="001875F0" w:rsidRPr="00D07CEB" w:rsidRDefault="001875F0" w:rsidP="002244A8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7AD2B0A" w14:textId="77777777" w:rsidR="001875F0" w:rsidRPr="00D07CEB" w:rsidRDefault="001875F0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8EC8F" w14:textId="6F63BF17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1875F0"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475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014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014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0032" w14:textId="4F95138E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357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771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066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C3443" w14:textId="726BB34E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703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386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364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DCDB9" w14:textId="23400809" w:rsidR="001875F0" w:rsidRPr="00D07CEB" w:rsidRDefault="00154991" w:rsidP="002244A8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536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171</w:t>
            </w:r>
            <w:r w:rsidR="001875F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444</w:t>
            </w:r>
          </w:p>
        </w:tc>
      </w:tr>
    </w:tbl>
    <w:p w14:paraId="461A7F60" w14:textId="77777777" w:rsidR="001875F0" w:rsidRDefault="001875F0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28604905" w14:textId="77777777" w:rsidR="002310EE" w:rsidRPr="00DA7B58" w:rsidRDefault="00613DD0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42"/>
        <w:gridCol w:w="1123"/>
        <w:gridCol w:w="1123"/>
        <w:gridCol w:w="1123"/>
        <w:gridCol w:w="1123"/>
        <w:gridCol w:w="1123"/>
      </w:tblGrid>
      <w:tr w:rsidR="00E85AB4" w:rsidRPr="00DA7B58" w14:paraId="7C38E2AC" w14:textId="77777777" w:rsidTr="00CC1424">
        <w:tc>
          <w:tcPr>
            <w:tcW w:w="3942" w:type="dxa"/>
            <w:shd w:val="clear" w:color="auto" w:fill="auto"/>
            <w:vAlign w:val="bottom"/>
          </w:tcPr>
          <w:p w14:paraId="3EBA3C5F" w14:textId="77777777" w:rsidR="00E85AB4" w:rsidRPr="00DA7B58" w:rsidRDefault="00E85AB4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56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AE5A7" w14:textId="77777777" w:rsidR="00E85AB4" w:rsidRPr="00DA7B58" w:rsidRDefault="00E85AB4" w:rsidP="00E85AB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85AB4" w:rsidRPr="00DA7B58" w14:paraId="79D75B9E" w14:textId="77777777" w:rsidTr="005E04BF">
        <w:tc>
          <w:tcPr>
            <w:tcW w:w="3942" w:type="dxa"/>
            <w:shd w:val="clear" w:color="auto" w:fill="auto"/>
            <w:vAlign w:val="bottom"/>
          </w:tcPr>
          <w:p w14:paraId="2D5CEABB" w14:textId="77777777" w:rsidR="00E85AB4" w:rsidRPr="00DA7B58" w:rsidRDefault="00E85AB4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</w:pPr>
          </w:p>
          <w:p w14:paraId="60A5C05A" w14:textId="2D52E442" w:rsidR="00E85AB4" w:rsidRPr="00DA7B58" w:rsidRDefault="00E85AB4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13448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ณ ปัจจุบัน</w:t>
            </w:r>
          </w:p>
          <w:p w14:paraId="61CF8419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B9A08" w14:textId="221DA7E4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ภายใน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652114C6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6D11D" w14:textId="62B76140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-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09310F91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F2D6" w14:textId="0AE5F669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มากกว่า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3626C852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BDB2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รวม</w:t>
            </w:r>
          </w:p>
          <w:p w14:paraId="0A7D0938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</w:tr>
      <w:tr w:rsidR="00E85AB4" w:rsidRPr="00DA7B58" w14:paraId="3FA9F015" w14:textId="77777777" w:rsidTr="00E85AB4">
        <w:trPr>
          <w:trHeight w:val="60"/>
        </w:trPr>
        <w:tc>
          <w:tcPr>
            <w:tcW w:w="3942" w:type="dxa"/>
            <w:shd w:val="clear" w:color="auto" w:fill="auto"/>
          </w:tcPr>
          <w:p w14:paraId="55E2B807" w14:textId="77777777" w:rsidR="00E85AB4" w:rsidRPr="00DA7B58" w:rsidRDefault="00E85AB4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75BAD9A7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C3CD834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53EF22B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ADD4D10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56E238CD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E85AB4" w:rsidRPr="00DA7B58" w14:paraId="1B27C7CA" w14:textId="77777777" w:rsidTr="00E85AB4">
        <w:tc>
          <w:tcPr>
            <w:tcW w:w="3942" w:type="dxa"/>
            <w:shd w:val="clear" w:color="auto" w:fill="auto"/>
          </w:tcPr>
          <w:p w14:paraId="756C26C6" w14:textId="74589EAA" w:rsidR="00E85AB4" w:rsidRPr="00DA7B58" w:rsidRDefault="00E85AB4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FAFAFA"/>
          </w:tcPr>
          <w:p w14:paraId="51186F44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1716EED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7B9512A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B6B94A5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7932565B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7316C7" w:rsidRPr="00DA7B58" w14:paraId="097C6B34" w14:textId="77777777" w:rsidTr="00DA4708">
        <w:trPr>
          <w:trHeight w:val="162"/>
        </w:trPr>
        <w:tc>
          <w:tcPr>
            <w:tcW w:w="3942" w:type="dxa"/>
            <w:shd w:val="clear" w:color="auto" w:fill="auto"/>
          </w:tcPr>
          <w:p w14:paraId="6028450E" w14:textId="77777777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23" w:type="dxa"/>
            <w:shd w:val="clear" w:color="auto" w:fill="FAFAFA"/>
          </w:tcPr>
          <w:p w14:paraId="03EE1E87" w14:textId="37B34895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6115DEDB" w14:textId="7D05CED2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005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449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315</w:t>
            </w:r>
          </w:p>
        </w:tc>
        <w:tc>
          <w:tcPr>
            <w:tcW w:w="1123" w:type="dxa"/>
            <w:shd w:val="clear" w:color="auto" w:fill="FAFAFA"/>
          </w:tcPr>
          <w:p w14:paraId="1F137225" w14:textId="3B7476AE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480EAF36" w14:textId="72686978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7664862D" w14:textId="35F8E956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005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449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315</w:t>
            </w:r>
          </w:p>
        </w:tc>
      </w:tr>
      <w:tr w:rsidR="007316C7" w:rsidRPr="00DA7B58" w14:paraId="17D86BA9" w14:textId="77777777" w:rsidTr="00DA4708">
        <w:tc>
          <w:tcPr>
            <w:tcW w:w="3942" w:type="dxa"/>
            <w:shd w:val="clear" w:color="auto" w:fill="auto"/>
          </w:tcPr>
          <w:p w14:paraId="0529714D" w14:textId="77777777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</w:tcPr>
          <w:p w14:paraId="21EC4E6C" w14:textId="655CED8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01894899" w14:textId="3E988C12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229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253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123" w:type="dxa"/>
            <w:shd w:val="clear" w:color="auto" w:fill="FAFAFA"/>
          </w:tcPr>
          <w:p w14:paraId="0AB2D460" w14:textId="1ABF14C2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098A2299" w14:textId="2E8B5798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35DFDA5" w14:textId="78F5B409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229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253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566</w:t>
            </w:r>
          </w:p>
        </w:tc>
      </w:tr>
      <w:tr w:rsidR="007316C7" w:rsidRPr="00DA7B58" w14:paraId="41E5BEDD" w14:textId="77777777" w:rsidTr="00DA4708">
        <w:tc>
          <w:tcPr>
            <w:tcW w:w="3942" w:type="dxa"/>
            <w:shd w:val="clear" w:color="auto" w:fill="auto"/>
          </w:tcPr>
          <w:p w14:paraId="64A703E1" w14:textId="77777777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</w:tcPr>
          <w:p w14:paraId="764CA9E3" w14:textId="4C8ECC5F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761E5535" w14:textId="72DAB6CB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74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325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1123" w:type="dxa"/>
            <w:shd w:val="clear" w:color="auto" w:fill="FAFAFA"/>
          </w:tcPr>
          <w:p w14:paraId="04B7DA41" w14:textId="3942F4C2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262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685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23" w:type="dxa"/>
            <w:shd w:val="clear" w:color="auto" w:fill="FAFAFA"/>
          </w:tcPr>
          <w:p w14:paraId="1C3C96CE" w14:textId="5F2A74CB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793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693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23" w:type="dxa"/>
            <w:shd w:val="clear" w:color="auto" w:fill="FAFAFA"/>
          </w:tcPr>
          <w:p w14:paraId="5B72103C" w14:textId="1CD9E57E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130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704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7316C7" w:rsidRPr="00DA7B58" w14:paraId="78964157" w14:textId="77777777" w:rsidTr="00B440B1">
        <w:tc>
          <w:tcPr>
            <w:tcW w:w="3942" w:type="dxa"/>
            <w:shd w:val="clear" w:color="auto" w:fill="auto"/>
          </w:tcPr>
          <w:p w14:paraId="25D801CC" w14:textId="77777777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3" w:type="dxa"/>
            <w:shd w:val="clear" w:color="auto" w:fill="FAFAFA"/>
          </w:tcPr>
          <w:p w14:paraId="6AC9BCF5" w14:textId="1D04A6EB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5862F8A4" w14:textId="0E82E601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866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193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123" w:type="dxa"/>
            <w:shd w:val="clear" w:color="auto" w:fill="FAFAFA"/>
          </w:tcPr>
          <w:p w14:paraId="67E98C4F" w14:textId="799CB508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264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864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942</w:t>
            </w:r>
          </w:p>
        </w:tc>
        <w:tc>
          <w:tcPr>
            <w:tcW w:w="1123" w:type="dxa"/>
            <w:shd w:val="clear" w:color="auto" w:fill="FAFAFA"/>
          </w:tcPr>
          <w:p w14:paraId="05B89FA6" w14:textId="01892B5E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6D15AD4" w14:textId="3E100F6B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131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058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7316C7" w:rsidRPr="00DA7B58" w14:paraId="3F0A74AD" w14:textId="77777777" w:rsidTr="00B440B1">
        <w:tc>
          <w:tcPr>
            <w:tcW w:w="3942" w:type="dxa"/>
            <w:shd w:val="clear" w:color="auto" w:fill="auto"/>
          </w:tcPr>
          <w:p w14:paraId="3755AE00" w14:textId="77777777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D011887" w14:textId="456C7D6C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E16EDC6" w14:textId="21A571DC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0ACB327" w14:textId="24A0C21A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C619A0F" w14:textId="44A19A78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072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76028CF" w14:textId="207FDF21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072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957</w:t>
            </w:r>
          </w:p>
        </w:tc>
      </w:tr>
      <w:tr w:rsidR="007316C7" w:rsidRPr="00DA7B58" w14:paraId="361CB7AA" w14:textId="77777777" w:rsidTr="005C3566">
        <w:tc>
          <w:tcPr>
            <w:tcW w:w="3942" w:type="dxa"/>
            <w:shd w:val="clear" w:color="auto" w:fill="auto"/>
          </w:tcPr>
          <w:p w14:paraId="0F2AE4D8" w14:textId="77777777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9FDB2" w14:textId="0DFF4E6E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67D97" w14:textId="39926B59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175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221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125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CE14C" w14:textId="5C9B8890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527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550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907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BF979" w14:textId="05B2CF5A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813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766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657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E8120" w14:textId="1898D7DD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516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538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689</w:t>
            </w:r>
          </w:p>
        </w:tc>
      </w:tr>
      <w:tr w:rsidR="005C0F80" w:rsidRPr="00DA7B58" w14:paraId="0997F1BB" w14:textId="77777777" w:rsidTr="007910A7">
        <w:tc>
          <w:tcPr>
            <w:tcW w:w="3942" w:type="dxa"/>
            <w:shd w:val="clear" w:color="auto" w:fill="auto"/>
          </w:tcPr>
          <w:p w14:paraId="06BEC529" w14:textId="77777777" w:rsidR="005C0F80" w:rsidRPr="00DA7B58" w:rsidRDefault="005C0F80" w:rsidP="005C0F8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F9E658C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A99C7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A530A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0881E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2A670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5C0F80" w:rsidRPr="00DA7B58" w14:paraId="1D90B86B" w14:textId="77777777" w:rsidTr="00E85AB4">
        <w:tc>
          <w:tcPr>
            <w:tcW w:w="3942" w:type="dxa"/>
            <w:shd w:val="clear" w:color="auto" w:fill="auto"/>
          </w:tcPr>
          <w:p w14:paraId="25213AA6" w14:textId="77777777" w:rsidR="005C0F80" w:rsidRPr="00DA7B58" w:rsidRDefault="005C0F80" w:rsidP="005C0F8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สัญญาอนุพันธ์</w:t>
            </w:r>
          </w:p>
        </w:tc>
        <w:tc>
          <w:tcPr>
            <w:tcW w:w="1123" w:type="dxa"/>
            <w:shd w:val="clear" w:color="auto" w:fill="FAFAFA"/>
          </w:tcPr>
          <w:p w14:paraId="06D3B020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218697C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D9373D0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CCEF47E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A864EFA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5C0F80" w:rsidRPr="00DA7B58" w14:paraId="4D3F170B" w14:textId="77777777" w:rsidTr="00E85AB4">
        <w:tc>
          <w:tcPr>
            <w:tcW w:w="3942" w:type="dxa"/>
            <w:shd w:val="clear" w:color="auto" w:fill="auto"/>
          </w:tcPr>
          <w:p w14:paraId="53FFB46A" w14:textId="3D4E3B7C" w:rsidR="005C0F80" w:rsidRPr="00DA7B58" w:rsidRDefault="005C0F80" w:rsidP="005C0F8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สัญญา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123" w:type="dxa"/>
            <w:shd w:val="clear" w:color="auto" w:fill="FAFAFA"/>
          </w:tcPr>
          <w:p w14:paraId="13B934A8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325C4F5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B01C020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2D344C4A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A5F835B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5C0F80" w:rsidRPr="00DA7B58" w14:paraId="0B8062DD" w14:textId="77777777" w:rsidTr="00E85AB4">
        <w:tc>
          <w:tcPr>
            <w:tcW w:w="3942" w:type="dxa"/>
            <w:shd w:val="clear" w:color="auto" w:fill="auto"/>
          </w:tcPr>
          <w:p w14:paraId="75611443" w14:textId="261BA2A6" w:rsidR="005C0F80" w:rsidRPr="00DA7B58" w:rsidRDefault="005C0F80" w:rsidP="005C0F8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   - </w:t>
            </w:r>
            <w:r w:rsidRPr="00DA7B58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ป้องกันความเสี่ยง</w:t>
            </w:r>
            <w:r w:rsidR="008D6E7F">
              <w:rPr>
                <w:rFonts w:ascii="Browallia New" w:hAnsi="Browallia New" w:cs="Browallia New" w:hint="cs"/>
                <w:spacing w:val="-4"/>
                <w:szCs w:val="22"/>
                <w:cs/>
                <w:lang w:val="en-GB"/>
              </w:rPr>
              <w:t>ใน</w:t>
            </w:r>
            <w:r w:rsidRPr="00DA7B58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กระแสเงินสด</w:t>
            </w:r>
          </w:p>
        </w:tc>
        <w:tc>
          <w:tcPr>
            <w:tcW w:w="1123" w:type="dxa"/>
            <w:shd w:val="clear" w:color="auto" w:fill="FAFAFA"/>
          </w:tcPr>
          <w:p w14:paraId="285349E6" w14:textId="65953AFD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E46C443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BE411AA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78659A3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8298282" w14:textId="77777777" w:rsidR="005C0F80" w:rsidRPr="007316C7" w:rsidRDefault="005C0F80" w:rsidP="005C0F80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7316C7" w:rsidRPr="00DA7B58" w14:paraId="3B01A02C" w14:textId="77777777" w:rsidTr="006D08E5">
        <w:tc>
          <w:tcPr>
            <w:tcW w:w="3942" w:type="dxa"/>
            <w:shd w:val="clear" w:color="auto" w:fill="auto"/>
          </w:tcPr>
          <w:p w14:paraId="575D5D26" w14:textId="43CC27AB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กระแสเงินสดรับ</w:t>
            </w:r>
          </w:p>
        </w:tc>
        <w:tc>
          <w:tcPr>
            <w:tcW w:w="1123" w:type="dxa"/>
            <w:shd w:val="clear" w:color="auto" w:fill="FAFAFA"/>
          </w:tcPr>
          <w:p w14:paraId="33CB62BB" w14:textId="0B8308BB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C97774D" w14:textId="31818E98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058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123" w:type="dxa"/>
            <w:shd w:val="clear" w:color="auto" w:fill="FAFAFA"/>
          </w:tcPr>
          <w:p w14:paraId="79C896DE" w14:textId="58571D96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697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123" w:type="dxa"/>
            <w:shd w:val="clear" w:color="auto" w:fill="FAFAFA"/>
          </w:tcPr>
          <w:p w14:paraId="1F50B0F2" w14:textId="08D3F064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75A0F5C6" w14:textId="0885D167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755</w:t>
            </w:r>
            <w:r w:rsidR="007316C7" w:rsidRPr="007316C7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975</w:t>
            </w:r>
          </w:p>
        </w:tc>
      </w:tr>
      <w:tr w:rsidR="007316C7" w:rsidRPr="00DA7B58" w14:paraId="751283CE" w14:textId="77777777" w:rsidTr="006D08E5">
        <w:tc>
          <w:tcPr>
            <w:tcW w:w="3942" w:type="dxa"/>
            <w:shd w:val="clear" w:color="auto" w:fill="auto"/>
          </w:tcPr>
          <w:p w14:paraId="486A798C" w14:textId="3D1A2D50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กระแสเงินสดจ่าย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7C5C73A" w14:textId="1823AB12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978CDF8" w14:textId="0E896214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097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753</w:t>
            </w:r>
            <w:r w:rsidRPr="007316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A826B06" w14:textId="6850EC6D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846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466</w:t>
            </w:r>
            <w:r w:rsidRPr="007316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850AD68" w14:textId="567CB854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A193BA9" w14:textId="2B627F6D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944</w:t>
            </w:r>
            <w:r w:rsidRPr="007316C7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219</w:t>
            </w:r>
            <w:r w:rsidRPr="007316C7">
              <w:rPr>
                <w:rFonts w:ascii="Browallia New" w:hAnsi="Browallia New" w:cs="Browallia New"/>
              </w:rPr>
              <w:t>)</w:t>
            </w:r>
          </w:p>
        </w:tc>
      </w:tr>
      <w:tr w:rsidR="007316C7" w:rsidRPr="00DA7B58" w14:paraId="56B74D65" w14:textId="77777777" w:rsidTr="00B623A9">
        <w:tc>
          <w:tcPr>
            <w:tcW w:w="3942" w:type="dxa"/>
            <w:shd w:val="clear" w:color="auto" w:fill="auto"/>
          </w:tcPr>
          <w:p w14:paraId="625765A1" w14:textId="77777777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2ABA0" w14:textId="003623BB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F06AC" w14:textId="73F087DC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039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196</w:t>
            </w:r>
            <w:r w:rsidRPr="007316C7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FBD65" w14:textId="1ED819E1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149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048</w:t>
            </w:r>
            <w:r w:rsidRPr="007316C7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1750E" w14:textId="2A2B91FB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457C0" w14:textId="6303E514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188</w:t>
            </w:r>
            <w:r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244</w:t>
            </w:r>
            <w:r w:rsidRPr="007316C7">
              <w:rPr>
                <w:rFonts w:ascii="Browallia New" w:hAnsi="Browallia New" w:cs="Browallia New"/>
                <w:b/>
                <w:bCs/>
              </w:rPr>
              <w:t>)</w:t>
            </w:r>
          </w:p>
        </w:tc>
      </w:tr>
      <w:tr w:rsidR="007316C7" w:rsidRPr="00DA7B58" w14:paraId="0E60F102" w14:textId="77777777" w:rsidTr="00B623A9">
        <w:tc>
          <w:tcPr>
            <w:tcW w:w="3942" w:type="dxa"/>
            <w:shd w:val="clear" w:color="auto" w:fill="auto"/>
          </w:tcPr>
          <w:p w14:paraId="51210437" w14:textId="77777777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AAB9ABA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45BCF3A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129AF12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672E3EEC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430C776" w14:textId="7777777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</w:tr>
      <w:tr w:rsidR="007316C7" w:rsidRPr="00DA7B58" w14:paraId="5BD1037F" w14:textId="77777777" w:rsidTr="00B623A9">
        <w:tc>
          <w:tcPr>
            <w:tcW w:w="3942" w:type="dxa"/>
            <w:shd w:val="clear" w:color="auto" w:fill="auto"/>
          </w:tcPr>
          <w:p w14:paraId="380A8603" w14:textId="77777777" w:rsidR="007316C7" w:rsidRPr="00DA7B58" w:rsidRDefault="007316C7" w:rsidP="007316C7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6C3E1FB" w14:textId="555581D7" w:rsidR="007316C7" w:rsidRPr="007316C7" w:rsidRDefault="007316C7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3C11933" w14:textId="7824B655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170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181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929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1F08A27" w14:textId="7B2D6E77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526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401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859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3F0BEBA" w14:textId="6E2831D5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813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766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657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5D1C721" w14:textId="7DCEFD15" w:rsidR="007316C7" w:rsidRPr="007316C7" w:rsidRDefault="00154991" w:rsidP="007316C7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510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350</w:t>
            </w:r>
            <w:r w:rsidR="007316C7" w:rsidRPr="007316C7">
              <w:rPr>
                <w:rFonts w:ascii="Browallia New" w:hAnsi="Browallia New" w:cs="Browallia New"/>
                <w:b/>
                <w:bCs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lang w:val="en-GB"/>
              </w:rPr>
              <w:t>445</w:t>
            </w:r>
          </w:p>
        </w:tc>
      </w:tr>
    </w:tbl>
    <w:p w14:paraId="7C7FF60D" w14:textId="32CF75C6" w:rsidR="00BC7F9B" w:rsidRDefault="00BC7F9B" w:rsidP="008926B8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42"/>
        <w:gridCol w:w="1123"/>
        <w:gridCol w:w="1123"/>
        <w:gridCol w:w="1123"/>
        <w:gridCol w:w="1123"/>
        <w:gridCol w:w="1123"/>
      </w:tblGrid>
      <w:tr w:rsidR="002310EE" w:rsidRPr="00DA7B58" w14:paraId="0ADAA0D8" w14:textId="77777777" w:rsidTr="002310EE">
        <w:tc>
          <w:tcPr>
            <w:tcW w:w="3942" w:type="dxa"/>
            <w:shd w:val="clear" w:color="auto" w:fill="auto"/>
            <w:vAlign w:val="bottom"/>
          </w:tcPr>
          <w:p w14:paraId="63243EAB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56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509EE" w14:textId="77777777" w:rsidR="002310EE" w:rsidRPr="00DA7B58" w:rsidRDefault="002310EE" w:rsidP="00BD0C5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310EE" w:rsidRPr="00DA7B58" w14:paraId="1E6727F5" w14:textId="77777777" w:rsidTr="002310EE">
        <w:tc>
          <w:tcPr>
            <w:tcW w:w="3942" w:type="dxa"/>
            <w:shd w:val="clear" w:color="auto" w:fill="auto"/>
            <w:vAlign w:val="bottom"/>
          </w:tcPr>
          <w:p w14:paraId="0059267C" w14:textId="77777777" w:rsidR="002310EE" w:rsidRPr="00DA7B58" w:rsidRDefault="002310EE" w:rsidP="00BD0C5A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</w:pPr>
          </w:p>
          <w:p w14:paraId="772621DF" w14:textId="77777777" w:rsidR="002310EE" w:rsidRPr="00DA7B58" w:rsidRDefault="002310EE" w:rsidP="00BD0C5A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E60C3" w14:textId="77777777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ณ ปัจจุบัน</w:t>
            </w:r>
          </w:p>
          <w:p w14:paraId="3002E2F2" w14:textId="77777777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92A0A" w14:textId="5BC5271A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ภายใน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355EB074" w14:textId="77777777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41E7F" w14:textId="326B20D1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-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0F32A523" w14:textId="77777777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5EFA1" w14:textId="146B1A5A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มากกว่า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09F6CB02" w14:textId="77777777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6C532" w14:textId="77777777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รวม</w:t>
            </w:r>
          </w:p>
          <w:p w14:paraId="5957F537" w14:textId="77777777" w:rsidR="002310EE" w:rsidRPr="00DA7B58" w:rsidRDefault="002310EE" w:rsidP="00BD0C5A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</w:tr>
      <w:tr w:rsidR="002310EE" w:rsidRPr="00DA7B58" w14:paraId="78599EBE" w14:textId="77777777" w:rsidTr="002310EE">
        <w:trPr>
          <w:trHeight w:val="60"/>
        </w:trPr>
        <w:tc>
          <w:tcPr>
            <w:tcW w:w="3942" w:type="dxa"/>
            <w:shd w:val="clear" w:color="auto" w:fill="auto"/>
          </w:tcPr>
          <w:p w14:paraId="7674A7D6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7457A1AB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0E210BC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A8E0A0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BE3C47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351B6E0C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2310EE" w:rsidRPr="00DA7B58" w14:paraId="1D12B1FA" w14:textId="77777777" w:rsidTr="002310EE">
        <w:tc>
          <w:tcPr>
            <w:tcW w:w="3942" w:type="dxa"/>
            <w:shd w:val="clear" w:color="auto" w:fill="auto"/>
          </w:tcPr>
          <w:p w14:paraId="212BDDCE" w14:textId="14508B62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auto"/>
          </w:tcPr>
          <w:p w14:paraId="2AE8E833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420C77E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91F3E2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245E70A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5EBD3E7A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2310EE" w:rsidRPr="00DA7B58" w14:paraId="0CE21CB3" w14:textId="77777777" w:rsidTr="002310EE">
        <w:trPr>
          <w:trHeight w:val="162"/>
        </w:trPr>
        <w:tc>
          <w:tcPr>
            <w:tcW w:w="3942" w:type="dxa"/>
            <w:shd w:val="clear" w:color="auto" w:fill="auto"/>
          </w:tcPr>
          <w:p w14:paraId="71428D9F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23" w:type="dxa"/>
            <w:shd w:val="clear" w:color="auto" w:fill="auto"/>
          </w:tcPr>
          <w:p w14:paraId="214009BF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01BC9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C296F7" w14:textId="77910247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005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072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264C83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51FBB5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32187C" w14:textId="5EB7FAC4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005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072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</w:tr>
      <w:tr w:rsidR="002310EE" w:rsidRPr="00DA7B58" w14:paraId="1EA98D90" w14:textId="77777777" w:rsidTr="002310EE">
        <w:tc>
          <w:tcPr>
            <w:tcW w:w="3942" w:type="dxa"/>
            <w:shd w:val="clear" w:color="auto" w:fill="auto"/>
          </w:tcPr>
          <w:p w14:paraId="5973B5B9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auto"/>
          </w:tcPr>
          <w:p w14:paraId="470F6AF9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587BA75" w14:textId="58C5360B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188</w:t>
            </w:r>
            <w:r w:rsidR="002310EE" w:rsidRP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492</w:t>
            </w:r>
            <w:r w:rsidR="002310EE" w:rsidRP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102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08F8D7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3F1DE1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6A2F68" w14:textId="2C9305D2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188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492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102</w:t>
            </w:r>
          </w:p>
        </w:tc>
      </w:tr>
      <w:tr w:rsidR="002310EE" w:rsidRPr="00DA7B58" w14:paraId="010890A9" w14:textId="77777777" w:rsidTr="002310EE">
        <w:tc>
          <w:tcPr>
            <w:tcW w:w="3942" w:type="dxa"/>
            <w:shd w:val="clear" w:color="auto" w:fill="auto"/>
          </w:tcPr>
          <w:p w14:paraId="69A88C8D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</w:tcPr>
          <w:p w14:paraId="0224E2C1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1BBE4F" w14:textId="4128A43F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81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247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844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60BF62" w14:textId="14967364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272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613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462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9AE58C" w14:textId="50A5FB1F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867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549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133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65089F" w14:textId="2A9F105A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221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410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439</w:t>
            </w:r>
          </w:p>
        </w:tc>
      </w:tr>
      <w:tr w:rsidR="002310EE" w:rsidRPr="00DA7B58" w14:paraId="28E51B92" w14:textId="77777777" w:rsidTr="002310EE">
        <w:tc>
          <w:tcPr>
            <w:tcW w:w="3942" w:type="dxa"/>
            <w:shd w:val="clear" w:color="auto" w:fill="auto"/>
          </w:tcPr>
          <w:p w14:paraId="40A24F27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3" w:type="dxa"/>
            <w:shd w:val="clear" w:color="auto" w:fill="auto"/>
          </w:tcPr>
          <w:p w14:paraId="2DC36802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79D5B1" w14:textId="304A1D0A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306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920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887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07AD49" w14:textId="54BAB26A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529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536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8F9606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7B291C" w14:textId="01A1FD14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467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450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423</w:t>
            </w:r>
          </w:p>
        </w:tc>
      </w:tr>
      <w:tr w:rsidR="002310EE" w:rsidRPr="00DA7B58" w14:paraId="6AB5FADD" w14:textId="77777777" w:rsidTr="002310EE">
        <w:tc>
          <w:tcPr>
            <w:tcW w:w="3942" w:type="dxa"/>
            <w:shd w:val="clear" w:color="auto" w:fill="auto"/>
          </w:tcPr>
          <w:p w14:paraId="785F8860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3FFD100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1A5E0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30AE" w14:textId="77777777" w:rsidR="002310EE" w:rsidRPr="00101BC9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966CA" w14:textId="7E26C41D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17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427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710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93C95" w14:textId="0C35F82A" w:rsidR="002310EE" w:rsidRPr="00101BC9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17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427</w:t>
            </w:r>
            <w:r w:rsidR="002310EE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710</w:t>
            </w:r>
          </w:p>
        </w:tc>
      </w:tr>
      <w:tr w:rsidR="002310EE" w:rsidRPr="00DA7B58" w14:paraId="7BBD51D3" w14:textId="77777777" w:rsidTr="002310EE">
        <w:tc>
          <w:tcPr>
            <w:tcW w:w="3942" w:type="dxa"/>
            <w:shd w:val="clear" w:color="auto" w:fill="auto"/>
          </w:tcPr>
          <w:p w14:paraId="6265EF36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6DF47" w14:textId="77777777" w:rsidR="002310EE" w:rsidRPr="0074286D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09FE0" w14:textId="03F16F98" w:rsidR="002310EE" w:rsidRPr="0074286D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1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581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733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285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24298" w14:textId="059CCF7D" w:rsidR="002310EE" w:rsidRPr="0074286D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2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433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142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998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1A27B" w14:textId="400A1A2D" w:rsidR="002310EE" w:rsidRPr="0074286D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884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976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843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2F352" w14:textId="28134961" w:rsidR="002310EE" w:rsidRPr="0074286D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4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899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853</w:t>
            </w:r>
            <w:r w:rsidR="002310EE" w:rsidRPr="0074286D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126</w:t>
            </w:r>
          </w:p>
        </w:tc>
      </w:tr>
      <w:tr w:rsidR="002310EE" w:rsidRPr="00DA7B58" w14:paraId="4FA1A91E" w14:textId="77777777" w:rsidTr="002310EE">
        <w:tc>
          <w:tcPr>
            <w:tcW w:w="3942" w:type="dxa"/>
            <w:shd w:val="clear" w:color="auto" w:fill="auto"/>
          </w:tcPr>
          <w:p w14:paraId="28F8FEF8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35A388C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8457F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160A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D75F8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37A25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2310EE" w:rsidRPr="00DA7B58" w14:paraId="0E7D140D" w14:textId="77777777" w:rsidTr="002310EE">
        <w:tc>
          <w:tcPr>
            <w:tcW w:w="3942" w:type="dxa"/>
            <w:shd w:val="clear" w:color="auto" w:fill="auto"/>
          </w:tcPr>
          <w:p w14:paraId="07E1CF46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สัญญาอนุพันธ์</w:t>
            </w:r>
          </w:p>
        </w:tc>
        <w:tc>
          <w:tcPr>
            <w:tcW w:w="1123" w:type="dxa"/>
            <w:shd w:val="clear" w:color="auto" w:fill="auto"/>
          </w:tcPr>
          <w:p w14:paraId="7CD96F11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C86D9AF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C59E7D1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01EFD37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FE4FAF9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2310EE" w:rsidRPr="00DA7B58" w14:paraId="6DB72300" w14:textId="77777777" w:rsidTr="002310EE">
        <w:tc>
          <w:tcPr>
            <w:tcW w:w="3942" w:type="dxa"/>
            <w:shd w:val="clear" w:color="auto" w:fill="auto"/>
          </w:tcPr>
          <w:p w14:paraId="6F76F848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สัญญา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123" w:type="dxa"/>
            <w:shd w:val="clear" w:color="auto" w:fill="auto"/>
          </w:tcPr>
          <w:p w14:paraId="421FDFE3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DCD983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2914C75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2F047C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CBFD09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2310EE" w:rsidRPr="00DA7B58" w14:paraId="7010CA70" w14:textId="77777777" w:rsidTr="002310EE">
        <w:tc>
          <w:tcPr>
            <w:tcW w:w="3942" w:type="dxa"/>
            <w:shd w:val="clear" w:color="auto" w:fill="auto"/>
          </w:tcPr>
          <w:p w14:paraId="25C6A3F3" w14:textId="3443B3E8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   - </w:t>
            </w:r>
            <w:r w:rsidRPr="00DA7B58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ป้องกันความเสี่ยง</w:t>
            </w:r>
            <w:r w:rsidR="008D6E7F">
              <w:rPr>
                <w:rFonts w:ascii="Browallia New" w:hAnsi="Browallia New" w:cs="Browallia New" w:hint="cs"/>
                <w:spacing w:val="-4"/>
                <w:szCs w:val="22"/>
                <w:cs/>
                <w:lang w:val="en-GB"/>
              </w:rPr>
              <w:t>ใน</w:t>
            </w:r>
            <w:r w:rsidRPr="00DA7B58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กระแสเงินสด</w:t>
            </w:r>
          </w:p>
        </w:tc>
        <w:tc>
          <w:tcPr>
            <w:tcW w:w="1123" w:type="dxa"/>
            <w:shd w:val="clear" w:color="auto" w:fill="auto"/>
          </w:tcPr>
          <w:p w14:paraId="508C58F3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3D3A8B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EFBBF49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AE636BA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CE43ED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2310EE" w:rsidRPr="00DA7B58" w14:paraId="0A1E3502" w14:textId="77777777" w:rsidTr="002310EE">
        <w:tc>
          <w:tcPr>
            <w:tcW w:w="3942" w:type="dxa"/>
            <w:shd w:val="clear" w:color="auto" w:fill="auto"/>
          </w:tcPr>
          <w:p w14:paraId="4F3327BE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กระแสเงินสดรับ</w:t>
            </w:r>
          </w:p>
        </w:tc>
        <w:tc>
          <w:tcPr>
            <w:tcW w:w="1123" w:type="dxa"/>
            <w:shd w:val="clear" w:color="auto" w:fill="auto"/>
          </w:tcPr>
          <w:p w14:paraId="78888401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3D0E5B" w14:textId="7998B261" w:rsidR="002310EE" w:rsidRPr="00DA7B58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682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5C736D" w14:textId="3545D764" w:rsidR="002310EE" w:rsidRPr="00DA7B58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617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464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C5098A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0BF761" w14:textId="72BF4000" w:rsidR="002310EE" w:rsidRPr="00DA7B58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299</w:t>
            </w:r>
            <w:r w:rsidR="002310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Cs w:val="22"/>
                <w:lang w:val="en-GB"/>
              </w:rPr>
              <w:t>916</w:t>
            </w:r>
          </w:p>
        </w:tc>
      </w:tr>
      <w:tr w:rsidR="002310EE" w:rsidRPr="00DA7B58" w14:paraId="6B8243AB" w14:textId="77777777" w:rsidTr="002310EE">
        <w:tc>
          <w:tcPr>
            <w:tcW w:w="3942" w:type="dxa"/>
            <w:shd w:val="clear" w:color="auto" w:fill="auto"/>
          </w:tcPr>
          <w:p w14:paraId="43E44F70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กระแสเงินสดจ่าย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8C860FE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DB9EE" w14:textId="0BF630E9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2A825" w14:textId="2E5C16B1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966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94E42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C2A5F" w14:textId="24161235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18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086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)</w:t>
            </w:r>
          </w:p>
        </w:tc>
      </w:tr>
      <w:tr w:rsidR="002310EE" w:rsidRPr="00DA7B58" w14:paraId="266C2132" w14:textId="77777777" w:rsidTr="002310EE">
        <w:tc>
          <w:tcPr>
            <w:tcW w:w="3942" w:type="dxa"/>
            <w:shd w:val="clear" w:color="auto" w:fill="auto"/>
          </w:tcPr>
          <w:p w14:paraId="7F6AEA0F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233DD" w14:textId="77777777" w:rsidR="002310EE" w:rsidRPr="007316C7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C8D36" w14:textId="1522199F" w:rsidR="002310EE" w:rsidRPr="007316C7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6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437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548</w:t>
            </w:r>
            <w:r w:rsidRPr="007316C7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227FC" w14:textId="1C0909D0" w:rsidR="002310EE" w:rsidRPr="007316C7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349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002</w:t>
            </w:r>
            <w:r w:rsidRPr="007316C7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4C071" w14:textId="77777777" w:rsidR="002310EE" w:rsidRPr="007316C7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79D59" w14:textId="09E89C85" w:rsidR="002310EE" w:rsidRPr="007316C7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7316C7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14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786</w:t>
            </w:r>
            <w:r w:rsidRPr="007316C7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550</w:t>
            </w:r>
            <w:r w:rsidRPr="007316C7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/>
              </w:rPr>
              <w:t>)</w:t>
            </w:r>
          </w:p>
        </w:tc>
      </w:tr>
      <w:tr w:rsidR="002310EE" w:rsidRPr="00DA7B58" w14:paraId="34DD4AB3" w14:textId="77777777" w:rsidTr="002310EE">
        <w:tc>
          <w:tcPr>
            <w:tcW w:w="3942" w:type="dxa"/>
            <w:shd w:val="clear" w:color="auto" w:fill="auto"/>
          </w:tcPr>
          <w:p w14:paraId="1D42480B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2D28F69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47893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2798B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D90AD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42C1E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2310EE" w:rsidRPr="00DA7B58" w14:paraId="5D22909E" w14:textId="77777777" w:rsidTr="002310EE">
        <w:tc>
          <w:tcPr>
            <w:tcW w:w="3942" w:type="dxa"/>
            <w:shd w:val="clear" w:color="auto" w:fill="auto"/>
          </w:tcPr>
          <w:p w14:paraId="288779AA" w14:textId="77777777" w:rsidR="002310EE" w:rsidRPr="00DA7B58" w:rsidRDefault="002310EE" w:rsidP="00BD0C5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05330EB" w14:textId="77777777" w:rsidR="002310EE" w:rsidRPr="00DA7B58" w:rsidRDefault="002310EE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901F" w14:textId="67A68DD2" w:rsidR="002310EE" w:rsidRPr="00DA7B58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575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295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737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DCCB5" w14:textId="6C355083" w:rsidR="002310EE" w:rsidRPr="00DA7B58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424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793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996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2EE42" w14:textId="4F283275" w:rsidR="002310EE" w:rsidRPr="00DA7B58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884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976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843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1DCA" w14:textId="56262B28" w:rsidR="002310EE" w:rsidRPr="00DA7B58" w:rsidRDefault="00154991" w:rsidP="00BD0C5A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885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066</w:t>
            </w:r>
            <w:r w:rsidR="002310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576</w:t>
            </w:r>
          </w:p>
        </w:tc>
      </w:tr>
    </w:tbl>
    <w:p w14:paraId="2E66B261" w14:textId="4211E126" w:rsidR="00613DD0" w:rsidRDefault="00613DD0" w:rsidP="008926B8">
      <w:pPr>
        <w:ind w:left="1080"/>
        <w:jc w:val="thaiDistribute"/>
        <w:rPr>
          <w:rFonts w:ascii="Browallia New" w:hAnsi="Browallia New" w:cs="Browallia New"/>
          <w:spacing w:val="-2"/>
          <w:cs/>
          <w:lang w:val="en-GB"/>
        </w:rPr>
      </w:pPr>
    </w:p>
    <w:p w14:paraId="2395BA1E" w14:textId="77777777" w:rsidR="00BC7F9B" w:rsidRPr="00DA7B58" w:rsidRDefault="00613DD0" w:rsidP="008926B8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  <w:r>
        <w:rPr>
          <w:rFonts w:ascii="Browallia New" w:hAnsi="Browallia New" w:cs="Browallia New"/>
          <w:spacing w:val="-2"/>
          <w:cs/>
          <w:lang w:val="en-GB"/>
        </w:rPr>
        <w:br w:type="page"/>
      </w:r>
    </w:p>
    <w:p w14:paraId="34D606A2" w14:textId="69ED29CA" w:rsidR="001D5BE4" w:rsidRPr="00DA7B58" w:rsidRDefault="00154991" w:rsidP="00A43286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bookmarkStart w:id="11" w:name="_Toc48681837"/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D5BE4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1D5BE4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1D5BE4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11"/>
    </w:p>
    <w:p w14:paraId="11C95510" w14:textId="77777777" w:rsidR="00364060" w:rsidRPr="00DA7B58" w:rsidRDefault="00364060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73D102FA" w14:textId="77777777" w:rsidR="001D5BE4" w:rsidRPr="00DA7B58" w:rsidRDefault="001D5BE4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ว</w:t>
      </w:r>
      <w:r w:rsidR="00050D0A"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ั</w:t>
      </w:r>
      <w:r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  <w:r w:rsidR="00FB4C65" w:rsidRPr="00DA7B58">
        <w:rPr>
          <w:rFonts w:ascii="Browallia New" w:hAnsi="Browallia New" w:cs="Browallia New"/>
        </w:rPr>
        <w:t xml:space="preserve"> </w:t>
      </w:r>
      <w:r w:rsidR="00FB4C65"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</w:t>
      </w:r>
      <w:r w:rsidR="00364060" w:rsidRPr="00DA7B58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FB4C65"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ผู้ถือหุ้นและยังประโยชน์ให้แก่ผู้มีส่วนได้เสียอื่นๆ และ</w:t>
      </w:r>
      <w:r w:rsidRPr="00DA7B58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="00364060" w:rsidRPr="00DA7B58">
        <w:rPr>
          <w:rFonts w:ascii="Browallia New" w:hAnsi="Browallia New" w:cs="Browallia New"/>
          <w:spacing w:val="-2"/>
          <w:sz w:val="26"/>
          <w:szCs w:val="26"/>
        </w:rPr>
        <w:br/>
      </w:r>
      <w:r w:rsidRPr="00DA7B58">
        <w:rPr>
          <w:rFonts w:ascii="Browallia New" w:hAnsi="Browallia New" w:cs="Browallia New"/>
          <w:spacing w:val="-2"/>
          <w:sz w:val="26"/>
          <w:szCs w:val="26"/>
          <w:cs/>
        </w:rPr>
        <w:t>และลดต้นทุนเงินทุน</w:t>
      </w:r>
    </w:p>
    <w:p w14:paraId="346C2B8E" w14:textId="77777777" w:rsidR="001D5BE4" w:rsidRPr="00DA7B58" w:rsidRDefault="001D5BE4" w:rsidP="009F79E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CFAE71" w14:textId="77777777" w:rsidR="00364060" w:rsidRPr="00F6196C" w:rsidRDefault="001D5BE4" w:rsidP="00B961FF">
      <w:pPr>
        <w:ind w:left="540"/>
        <w:rPr>
          <w:rFonts w:ascii="Browallia New" w:eastAsia="Calibri" w:hAnsi="Browallia New" w:cs="Browallia New"/>
          <w:sz w:val="26"/>
          <w:szCs w:val="26"/>
        </w:rPr>
      </w:pPr>
      <w:r w:rsidRPr="00F6196C">
        <w:rPr>
          <w:rFonts w:ascii="Browallia New" w:eastAsia="Calibri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</w:t>
      </w:r>
      <w:r w:rsidR="00B961FF" w:rsidRPr="00F6196C">
        <w:rPr>
          <w:rFonts w:ascii="Browallia New" w:eastAsia="Calibri" w:hAnsi="Browallia New" w:cs="Browallia New"/>
          <w:sz w:val="26"/>
          <w:szCs w:val="26"/>
          <w:cs/>
        </w:rPr>
        <w:t>ให้แก่ผู้ถือหุ้น</w:t>
      </w:r>
    </w:p>
    <w:p w14:paraId="1E64064F" w14:textId="77777777" w:rsidR="00364060" w:rsidRPr="00DA7B58" w:rsidRDefault="00364060" w:rsidP="00B961FF">
      <w:pPr>
        <w:ind w:left="540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E7D" w:rsidRPr="00DA7B58" w14:paraId="19B25A21" w14:textId="77777777" w:rsidTr="00BB05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DCF511" w14:textId="7886965C" w:rsidR="00B45E7D" w:rsidRPr="00DA7B58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45E7D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5E7D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A386C5E" w14:textId="77777777" w:rsidR="00733D32" w:rsidRPr="00DA7B58" w:rsidRDefault="00733D32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A23DD3" w14:textId="3F0832ED" w:rsidR="00B961FF" w:rsidRPr="00DA7B58" w:rsidRDefault="00B961FF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</w:t>
      </w:r>
      <w:r w:rsidR="0086793A">
        <w:rPr>
          <w:rFonts w:ascii="Browallia New" w:hAnsi="Browallia New" w:cs="Browallia New" w:hint="cs"/>
          <w:color w:val="000000"/>
          <w:sz w:val="26"/>
          <w:szCs w:val="26"/>
          <w:cs/>
        </w:rPr>
        <w:t>และราคาตามบัญชี</w:t>
      </w:r>
      <w:r w:rsidR="00050D0A" w:rsidRPr="00DA7B58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องสินทรัพย์และหนี้สินทางการเงิน</w:t>
      </w:r>
      <w:r w:rsidR="00A459FC">
        <w:rPr>
          <w:rFonts w:ascii="Browallia New" w:hAnsi="Browallia New" w:cs="Browallia New" w:hint="cs"/>
          <w:color w:val="000000"/>
          <w:sz w:val="26"/>
          <w:szCs w:val="26"/>
          <w:cs/>
        </w:rPr>
        <w:t>แยกตามประเภท</w:t>
      </w:r>
    </w:p>
    <w:p w14:paraId="182A7BCE" w14:textId="77777777" w:rsidR="00106031" w:rsidRPr="00DA7B58" w:rsidRDefault="00106031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5"/>
        <w:gridCol w:w="1276"/>
        <w:gridCol w:w="1264"/>
        <w:gridCol w:w="1229"/>
        <w:gridCol w:w="1265"/>
      </w:tblGrid>
      <w:tr w:rsidR="001743F8" w:rsidRPr="00DA7B58" w14:paraId="25153D12" w14:textId="77777777" w:rsidTr="00CC1424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C517F" w14:textId="77777777" w:rsidR="001743F8" w:rsidRPr="00DA7B58" w:rsidRDefault="001743F8" w:rsidP="007C5028">
            <w:pPr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F4FCE" w14:textId="77777777" w:rsidR="001743F8" w:rsidRPr="00DA7B58" w:rsidRDefault="001743F8" w:rsidP="005C7C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53A02" w:rsidRPr="00DA7B58" w14:paraId="72DD3C11" w14:textId="77777777" w:rsidTr="005B11FE">
        <w:trPr>
          <w:trHeight w:val="7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ADF6" w14:textId="77777777" w:rsidR="00D53A02" w:rsidRPr="00DA7B58" w:rsidRDefault="00D53A02" w:rsidP="005C7CC7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288B8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39FDC" w14:textId="77777777" w:rsidR="00D53A02" w:rsidRPr="00DA7B58" w:rsidRDefault="00D53A02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8A6B" w14:textId="77777777" w:rsidR="00D53A02" w:rsidRPr="00DA7B58" w:rsidRDefault="00D53A02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205C" w14:textId="77777777" w:rsidR="00D53A02" w:rsidRPr="00DA7B58" w:rsidRDefault="00D53A02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D53A02" w:rsidRPr="00DA7B58" w14:paraId="655DA9B2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3F6E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1E21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902F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43DC2" w14:textId="77777777" w:rsidR="00D53A02" w:rsidRPr="00DA7B58" w:rsidRDefault="00106031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F76B" w14:textId="77777777" w:rsidR="00D53A02" w:rsidRPr="00DA7B58" w:rsidRDefault="00106031" w:rsidP="005B11FE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D53A02" w:rsidRPr="00DA7B58" w14:paraId="06A167BC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40C19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ED48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BA09A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E552" w14:textId="77777777" w:rsidR="00D53A02" w:rsidRPr="00DA7B58" w:rsidRDefault="00106031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766F88" w14:textId="77777777" w:rsidR="00D53A02" w:rsidRPr="00DA7B58" w:rsidRDefault="00106031" w:rsidP="005B11FE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ยุติธรรม</w:t>
            </w:r>
          </w:p>
        </w:tc>
      </w:tr>
      <w:tr w:rsidR="00D53A02" w:rsidRPr="00DA7B58" w14:paraId="138A9D36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55B07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2238A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32AF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73D58" w14:textId="77777777" w:rsidR="00D53A02" w:rsidRPr="00DA7B58" w:rsidRDefault="00106031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8FD4F" w14:textId="77777777" w:rsidR="00D53A02" w:rsidRPr="00DA7B58" w:rsidRDefault="00106031" w:rsidP="005B11FE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D53A02" w:rsidRPr="00DA7B58" w14:paraId="7CC6EE4A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EE78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240DE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F653C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B6772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C402D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D53A02" w:rsidRPr="00DA7B58" w14:paraId="63FAA324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08C08" w14:textId="64E5E1E1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F2398A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F9188C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2FA6A1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181407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C52A75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53A02" w:rsidRPr="00DA7B58" w14:paraId="6543723D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97B6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35EFB7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A3A2E12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066CA4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2828C0D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F28C5" w:rsidRPr="00DA7B58" w14:paraId="3C51949C" w14:textId="77777777" w:rsidTr="00F2398A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6BBF" w14:textId="77777777" w:rsidR="002F28C5" w:rsidRPr="00DA7B58" w:rsidRDefault="002F28C5" w:rsidP="002F28C5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6C6A36" w14:textId="08F86A8F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335BB5" w14:textId="189C03FB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275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639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51EA2C" w14:textId="33755F62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275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639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917565" w14:textId="7A7FB40E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275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639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568</w:t>
            </w:r>
          </w:p>
        </w:tc>
      </w:tr>
      <w:tr w:rsidR="002F28C5" w:rsidRPr="00DA7B58" w14:paraId="7268D9F8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EF43F" w14:textId="77777777" w:rsidR="002F28C5" w:rsidRPr="00DA7B58" w:rsidRDefault="002F28C5" w:rsidP="002F28C5">
            <w:pPr>
              <w:ind w:left="176" w:right="-98" w:hanging="280"/>
              <w:rPr>
                <w:rFonts w:ascii="Browallia New" w:hAnsi="Browallia New" w:cs="Browallia New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CEAFA" w14:textId="3D1CB782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BF6DB4" w14:textId="3A2BF788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E0A061" w14:textId="4F23E80F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758B2C" w14:textId="6C051711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632</w:t>
            </w:r>
          </w:p>
        </w:tc>
      </w:tr>
      <w:tr w:rsidR="002F28C5" w:rsidRPr="00DA7B58" w14:paraId="2C865406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EE7C6" w14:textId="77777777" w:rsidR="002F28C5" w:rsidRPr="00DA7B58" w:rsidRDefault="002F28C5" w:rsidP="002F28C5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8E57E5" w14:textId="11B8BB9D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CEB22E" w14:textId="6E3EBF64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97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557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9634D9" w14:textId="7C00F87F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97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557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765421" w14:textId="51BF0740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97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557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542</w:t>
            </w:r>
          </w:p>
        </w:tc>
      </w:tr>
      <w:tr w:rsidR="002F28C5" w:rsidRPr="00DA7B58" w14:paraId="7B7B1C98" w14:textId="77777777" w:rsidTr="00BB079C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24272" w14:textId="77777777" w:rsidR="002F28C5" w:rsidRPr="00DA7B58" w:rsidRDefault="002F28C5" w:rsidP="002F28C5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6CBE834" w14:textId="77023127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797F619" w14:textId="01BE9587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</w:t>
            </w:r>
            <w:r w:rsidR="00AD4CF1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909</w:t>
            </w:r>
            <w:r w:rsidR="00AD4CF1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C8E371" w14:textId="2E524D8A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</w:t>
            </w:r>
            <w:r w:rsidR="00AD4CF1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909</w:t>
            </w:r>
            <w:r w:rsidR="00AD4CF1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CA2F08" w14:textId="1EF5B6BE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</w:t>
            </w:r>
            <w:r w:rsidR="00AD4CF1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772</w:t>
            </w:r>
            <w:r w:rsidR="00AD4CF1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2F28C5" w:rsidRPr="00DA7B58" w14:paraId="094243C8" w14:textId="77777777" w:rsidTr="00BB079C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585" w14:textId="77777777" w:rsidR="002F28C5" w:rsidRPr="00DA7B58" w:rsidRDefault="002F28C5" w:rsidP="002F28C5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51116E" w14:textId="2A248B12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F169B4C" w14:textId="40FEC976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AD4C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  <w:r w:rsidR="00AD4C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745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50B9DB" w14:textId="6F040BA4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AD4C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  <w:r w:rsidR="00AD4C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745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F6DB27" w14:textId="04888624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AD4C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  <w:r w:rsidR="00AD4CF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</w:p>
        </w:tc>
      </w:tr>
      <w:tr w:rsidR="002F28C5" w:rsidRPr="00DA7B58" w14:paraId="4E08ADD8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D8D2" w14:textId="77777777" w:rsidR="002F28C5" w:rsidRPr="00DA7B58" w:rsidRDefault="002F28C5" w:rsidP="002F28C5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9BB4DA" w14:textId="77777777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75CA64" w14:textId="77777777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E224D5" w14:textId="77777777" w:rsidR="002F28C5" w:rsidRPr="002F28C5" w:rsidRDefault="002F28C5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ABFCA9" w14:textId="77777777" w:rsidR="002F28C5" w:rsidRPr="002F28C5" w:rsidRDefault="002F28C5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F28C5" w:rsidRPr="00DA7B58" w14:paraId="5907C7A0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21820" w14:textId="77777777" w:rsidR="002F28C5" w:rsidRPr="00DA7B58" w:rsidRDefault="002F28C5" w:rsidP="002F28C5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64699A" w14:textId="77777777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341AF4" w14:textId="77777777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FACC98" w14:textId="77777777" w:rsidR="002F28C5" w:rsidRPr="002F28C5" w:rsidRDefault="002F28C5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87C7C6" w14:textId="77777777" w:rsidR="002F28C5" w:rsidRPr="002F28C5" w:rsidRDefault="002F28C5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F28C5" w:rsidRPr="00DA7B58" w14:paraId="01ABE8A5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3705" w14:textId="77777777" w:rsidR="002F28C5" w:rsidRPr="00DA7B58" w:rsidRDefault="002F28C5" w:rsidP="002F28C5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571E4" w14:textId="7638922D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298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6EFEB5" w14:textId="2BD2EDCC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2E5F83" w14:textId="60B71D6C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298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1304CC" w14:textId="0AFD8817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298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2F28C5" w:rsidRPr="00DA7B58" w14:paraId="7B21DA32" w14:textId="77777777" w:rsidTr="00F8174D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B006" w14:textId="77777777" w:rsidR="002F28C5" w:rsidRPr="00DA7B58" w:rsidRDefault="002F28C5" w:rsidP="002F28C5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55A4DB" w14:textId="77777777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A24BC4" w14:textId="77777777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414863" w14:textId="77777777" w:rsidR="002F28C5" w:rsidRPr="002F28C5" w:rsidRDefault="002F28C5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82E1EC" w14:textId="77777777" w:rsidR="002F28C5" w:rsidRPr="002F28C5" w:rsidRDefault="002F28C5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F28C5" w:rsidRPr="00DA7B58" w14:paraId="028A46BB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303C" w14:textId="77777777" w:rsidR="002F28C5" w:rsidRPr="00DA7B58" w:rsidRDefault="002F28C5" w:rsidP="002F28C5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3E3C40" w14:textId="77777777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A1D8B" w14:textId="77777777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6C437A" w14:textId="77777777" w:rsidR="002F28C5" w:rsidRPr="002F28C5" w:rsidRDefault="002F28C5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65696D" w14:textId="77777777" w:rsidR="002F28C5" w:rsidRPr="002F28C5" w:rsidRDefault="002F28C5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F28C5" w:rsidRPr="00DA7B58" w14:paraId="66D1F909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81608" w14:textId="77777777" w:rsidR="002F28C5" w:rsidRPr="00DA7B58" w:rsidRDefault="002F28C5" w:rsidP="002F28C5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01D6D2" w14:textId="1D6BAFA4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9B23AF" w14:textId="4271E239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B4D1E7" w14:textId="7B73D8FF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E58953" w14:textId="2F896A46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F28C5" w:rsidRPr="00DA7B58" w14:paraId="35C0B189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BDD7" w14:textId="77777777" w:rsidR="002F28C5" w:rsidRPr="00DA7B58" w:rsidRDefault="002F28C5" w:rsidP="002F28C5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BEA658" w14:textId="473DD868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002B26" w14:textId="5700F4D4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142</w:t>
            </w:r>
            <w:r w:rsidR="006252CA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436</w:t>
            </w:r>
            <w:r w:rsidR="006252CA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843EF3" w14:textId="0A95348E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142</w:t>
            </w:r>
            <w:r w:rsidR="006252CA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436</w:t>
            </w:r>
            <w:r w:rsidR="006252CA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6FCAB8" w14:textId="5710C038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142</w:t>
            </w:r>
            <w:r w:rsidR="006252CA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436</w:t>
            </w:r>
            <w:r w:rsidR="006252CA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2F28C5" w:rsidRPr="00DA7B58" w14:paraId="57AABD0E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C9BA8" w14:textId="7A22E295" w:rsidR="002F28C5" w:rsidRPr="00DA7B58" w:rsidRDefault="002F28C5" w:rsidP="002F28C5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9C53B3" w14:textId="2AA3DF9B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43C16E" w14:textId="1C397377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677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724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609D23" w14:textId="6245ACD0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677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724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790B13" w14:textId="741CE952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677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724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395</w:t>
            </w:r>
          </w:p>
        </w:tc>
      </w:tr>
      <w:tr w:rsidR="002F28C5" w:rsidRPr="00DA7B58" w14:paraId="503ED524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7B38E" w14:textId="77777777" w:rsidR="002F28C5" w:rsidRPr="00DA7B58" w:rsidRDefault="002F28C5" w:rsidP="002F28C5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601FCE" w14:textId="6BC5FE45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B11E25" w14:textId="7FB94E16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998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325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DE321B" w14:textId="74FBAA8F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998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325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350649" w14:textId="74F4C547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998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325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2F28C5" w:rsidRPr="00DA7B58" w14:paraId="6804146A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AFE1" w14:textId="77777777" w:rsidR="002F28C5" w:rsidRPr="00DA7B58" w:rsidRDefault="002F28C5" w:rsidP="002F28C5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FF107E" w14:textId="25B8896A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28B61A" w14:textId="79672EB5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694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DEAE88" w14:textId="3EF322C4" w:rsidR="002F28C5" w:rsidRPr="002F28C5" w:rsidRDefault="00154991" w:rsidP="002F28C5">
            <w:pPr>
              <w:tabs>
                <w:tab w:val="decimal" w:pos="1020"/>
              </w:tabs>
              <w:ind w:left="-59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320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694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DA5BE5" w14:textId="0AFA263B" w:rsidR="002F28C5" w:rsidRPr="002F28C5" w:rsidRDefault="00154991" w:rsidP="002F28C5">
            <w:pPr>
              <w:tabs>
                <w:tab w:val="decimal" w:pos="1064"/>
              </w:tabs>
              <w:ind w:left="-59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19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555</w:t>
            </w:r>
            <w:r w:rsidR="002F28C5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644</w:t>
            </w:r>
          </w:p>
        </w:tc>
      </w:tr>
      <w:tr w:rsidR="002F28C5" w:rsidRPr="00DA7B58" w14:paraId="151DD5F8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2808" w14:textId="77777777" w:rsidR="002F28C5" w:rsidRPr="00DA7B58" w:rsidRDefault="002F28C5" w:rsidP="002F28C5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ADA7EE" w14:textId="337C7429" w:rsidR="002F28C5" w:rsidRPr="002F28C5" w:rsidRDefault="002F28C5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1013F3" w14:textId="2ACE4F74" w:rsidR="002F28C5" w:rsidRPr="002F28C5" w:rsidRDefault="00154991" w:rsidP="002F28C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F28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  <w:r w:rsidR="002F28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6252C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DA3DDA" w14:textId="4D3F54A5" w:rsidR="002F28C5" w:rsidRPr="002F28C5" w:rsidRDefault="00154991" w:rsidP="002F28C5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F28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  <w:r w:rsidR="002F28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6252C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838F51" w14:textId="4EC6AB46" w:rsidR="002F28C5" w:rsidRPr="002F28C5" w:rsidRDefault="00154991" w:rsidP="002F28C5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F28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  <w:r w:rsidR="002F28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  <w:r w:rsidR="006252C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</w:p>
        </w:tc>
      </w:tr>
    </w:tbl>
    <w:p w14:paraId="34A63FC5" w14:textId="2F75EA41" w:rsidR="00D53A02" w:rsidRDefault="00D53A02">
      <w:pPr>
        <w:rPr>
          <w:rFonts w:ascii="Browallia New" w:hAnsi="Browallia New" w:cs="Browallia New"/>
        </w:rPr>
      </w:pPr>
      <w:r w:rsidRPr="00DA7B58">
        <w:rPr>
          <w:rFonts w:ascii="Browallia New" w:hAnsi="Browallia New" w:cs="Browallia New"/>
        </w:rPr>
        <w:br w:type="page"/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5"/>
        <w:gridCol w:w="1276"/>
        <w:gridCol w:w="1264"/>
        <w:gridCol w:w="1229"/>
        <w:gridCol w:w="1265"/>
      </w:tblGrid>
      <w:tr w:rsidR="002310EE" w:rsidRPr="00DA7B58" w14:paraId="712B383E" w14:textId="77777777" w:rsidTr="002310E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20F89" w14:textId="77777777" w:rsidR="002310EE" w:rsidRPr="00DA7B58" w:rsidRDefault="002310EE" w:rsidP="00BD0C5A">
            <w:pPr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A9BE4" w14:textId="77777777" w:rsidR="002310EE" w:rsidRPr="00DA7B58" w:rsidRDefault="002310EE" w:rsidP="00BD0C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310EE" w:rsidRPr="00DA7B58" w14:paraId="31356B6A" w14:textId="77777777" w:rsidTr="002310EE">
        <w:trPr>
          <w:trHeight w:val="7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98821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81927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9CBBB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8140" w14:textId="77777777" w:rsidR="002310EE" w:rsidRPr="00DA7B58" w:rsidRDefault="002310EE" w:rsidP="00BD0C5A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0568E" w14:textId="77777777" w:rsidR="002310EE" w:rsidRPr="00DA7B58" w:rsidRDefault="002310EE" w:rsidP="00BD0C5A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310EE" w:rsidRPr="00DA7B58" w14:paraId="342B029B" w14:textId="77777777" w:rsidTr="002310E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69593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520F7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E612C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ACBA" w14:textId="77777777" w:rsidR="002310EE" w:rsidRPr="00DA7B58" w:rsidRDefault="002310EE" w:rsidP="00BD0C5A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929F1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2310EE" w:rsidRPr="00DA7B58" w14:paraId="011D654A" w14:textId="77777777" w:rsidTr="002310E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B80B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5FA2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5710A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E6666" w14:textId="77777777" w:rsidR="002310EE" w:rsidRPr="00DA7B58" w:rsidRDefault="002310EE" w:rsidP="00BD0C5A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DB38C2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ยุติธรรม</w:t>
            </w:r>
          </w:p>
        </w:tc>
      </w:tr>
      <w:tr w:rsidR="002310EE" w:rsidRPr="00DA7B58" w14:paraId="65F4D9EA" w14:textId="77777777" w:rsidTr="002310E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37044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6DD3C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227C0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BF29B" w14:textId="77777777" w:rsidR="002310EE" w:rsidRPr="00DA7B58" w:rsidRDefault="002310EE" w:rsidP="00BD0C5A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6CF8B" w14:textId="77777777" w:rsidR="002310EE" w:rsidRPr="00DA7B58" w:rsidRDefault="002310EE" w:rsidP="00BD0C5A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2310EE" w:rsidRPr="00DA7B58" w14:paraId="1F133AC3" w14:textId="77777777" w:rsidTr="002310E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DEB7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50438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FCE5C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C561F" w14:textId="77777777" w:rsidR="002310EE" w:rsidRPr="00DA7B58" w:rsidRDefault="002310EE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ADAA" w14:textId="77777777" w:rsidR="002310EE" w:rsidRPr="00DA7B58" w:rsidRDefault="002310EE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310EE" w:rsidRPr="00DA7B58" w14:paraId="3EBD9061" w14:textId="77777777" w:rsidTr="002310E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202D0" w14:textId="794761A6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2B357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6D8E9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C4759" w14:textId="77777777" w:rsidR="002310EE" w:rsidRPr="00DA7B58" w:rsidRDefault="002310EE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9FFF7" w14:textId="77777777" w:rsidR="002310EE" w:rsidRPr="00DA7B58" w:rsidRDefault="002310EE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310EE" w:rsidRPr="00DA7B58" w14:paraId="5ABF9718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8B76D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9070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EE93D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86C1" w14:textId="77777777" w:rsidR="002310EE" w:rsidRPr="00DA7B58" w:rsidRDefault="002310EE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C596E" w14:textId="77777777" w:rsidR="002310EE" w:rsidRPr="00DA7B58" w:rsidRDefault="002310EE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310EE" w:rsidRPr="00DA7B58" w14:paraId="27F1DA3A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44E29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73796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5447" w14:textId="02BD1D81" w:rsidR="002310EE" w:rsidRPr="007E2F66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102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754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168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A1004" w14:textId="1E364F44" w:rsidR="002310EE" w:rsidRPr="007E2F66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102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754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168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55CB1" w14:textId="1C6F97A6" w:rsidR="002310EE" w:rsidRPr="007E2F66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102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754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168</w:t>
            </w:r>
          </w:p>
        </w:tc>
      </w:tr>
      <w:tr w:rsidR="002310EE" w:rsidRPr="00DA7B58" w14:paraId="2A3E54CD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DBA71" w14:textId="77777777" w:rsidR="002310EE" w:rsidRPr="00DA7B58" w:rsidRDefault="002310EE" w:rsidP="00BD0C5A">
            <w:pPr>
              <w:ind w:left="176" w:right="-98" w:hanging="280"/>
              <w:rPr>
                <w:rFonts w:ascii="Browallia New" w:hAnsi="Browallia New" w:cs="Browallia New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62C96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93E6C" w14:textId="40DB26EE" w:rsidR="002310EE" w:rsidRPr="00DA7B58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C9D75" w14:textId="41693A65" w:rsidR="002310EE" w:rsidRPr="00DA7B58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84BE" w14:textId="6B1640BE" w:rsidR="002310EE" w:rsidRPr="00DA7B58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412</w:t>
            </w:r>
          </w:p>
        </w:tc>
      </w:tr>
      <w:tr w:rsidR="002310EE" w:rsidRPr="00DA7B58" w14:paraId="07C66378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805FA" w14:textId="77777777" w:rsidR="002310EE" w:rsidRPr="00DA7B58" w:rsidRDefault="002310EE" w:rsidP="00BD0C5A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A28ED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0F585" w14:textId="6C5EC2C2" w:rsidR="002310EE" w:rsidRPr="00DA7B58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884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DEF7" w14:textId="2AFB34CA" w:rsidR="002310EE" w:rsidRPr="00DA7B58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884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14F92" w14:textId="2171CB1B" w:rsidR="002310EE" w:rsidRPr="00DA7B58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884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2310EE" w:rsidRPr="00DA7B58" w14:paraId="07BD7A2E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2AB63" w14:textId="77777777" w:rsidR="002310EE" w:rsidRPr="00DA7B58" w:rsidRDefault="002310EE" w:rsidP="00BD0C5A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D5E907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9993F" w14:textId="296AA96A" w:rsidR="002310EE" w:rsidRPr="00DA7B58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18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58C858" w14:textId="0FA34B4A" w:rsidR="002310EE" w:rsidRPr="00DA7B58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18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ADC98" w14:textId="00DB7481" w:rsidR="002310EE" w:rsidRPr="00DA7B58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870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  <w:tr w:rsidR="002310EE" w:rsidRPr="00DA7B58" w14:paraId="044FD7CB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EAB7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AD2434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52C1CC" w14:textId="5B6E0E6A" w:rsidR="002310EE" w:rsidRPr="00DA7B58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="002310E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  <w:r w:rsidR="002310E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822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E17FF5" w14:textId="26780A58" w:rsidR="002310EE" w:rsidRPr="00DA7B58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="002310E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  <w:r w:rsidR="002310E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822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6B378" w14:textId="6BC37654" w:rsidR="002310EE" w:rsidRPr="00DA7B58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2310E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  <w:r w:rsidR="002310E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</w:p>
        </w:tc>
      </w:tr>
      <w:tr w:rsidR="002310EE" w:rsidRPr="00DA7B58" w14:paraId="255E3583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62805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9EDCF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4D532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3C571" w14:textId="77777777" w:rsidR="002310EE" w:rsidRPr="00DA7B58" w:rsidRDefault="002310EE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A5790" w14:textId="77777777" w:rsidR="002310EE" w:rsidRPr="00DA7B58" w:rsidRDefault="002310EE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310EE" w:rsidRPr="00DA7B58" w14:paraId="77173B65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7A25B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C46A4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EC34A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6D330" w14:textId="77777777" w:rsidR="002310EE" w:rsidRPr="00DA7B58" w:rsidRDefault="002310EE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0A218" w14:textId="77777777" w:rsidR="002310EE" w:rsidRPr="00DA7B58" w:rsidRDefault="002310EE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310EE" w:rsidRPr="00DA7B58" w14:paraId="62A9A65B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993C" w14:textId="77777777" w:rsidR="002310EE" w:rsidRPr="00DA7B58" w:rsidRDefault="002310EE" w:rsidP="00BD0C5A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98343" w14:textId="64AE8F81" w:rsidR="002310EE" w:rsidRPr="007E2F66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799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D93D5" w14:textId="77777777" w:rsidR="002310EE" w:rsidRPr="007E2F66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E2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D1AD5" w14:textId="76989EE5" w:rsidR="002310EE" w:rsidRPr="007E2F66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799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5005" w14:textId="3BE5D7BA" w:rsidR="002310EE" w:rsidRPr="007E2F66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799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2310EE" w:rsidRPr="00DA7B58" w14:paraId="04F6F2BB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E965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99696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302F5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5649F" w14:textId="77777777" w:rsidR="002310EE" w:rsidRPr="00DA7B58" w:rsidRDefault="002310EE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1E5BA" w14:textId="77777777" w:rsidR="002310EE" w:rsidRPr="00DA7B58" w:rsidRDefault="002310EE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310EE" w:rsidRPr="00DA7B58" w14:paraId="18F18DA6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A177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1082E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39E28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74F61" w14:textId="77777777" w:rsidR="002310EE" w:rsidRPr="00DA7B58" w:rsidRDefault="002310EE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D16D4" w14:textId="77777777" w:rsidR="002310EE" w:rsidRPr="00DA7B58" w:rsidRDefault="002310EE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2310EE" w:rsidRPr="00DA7B58" w14:paraId="532FEA47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3C97D" w14:textId="77777777" w:rsidR="002310EE" w:rsidRPr="00DA7B58" w:rsidRDefault="002310EE" w:rsidP="00BD0C5A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56C05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DCAB8" w14:textId="11A69236" w:rsidR="002310EE" w:rsidRPr="00DA7B58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6B297" w14:textId="4A221919" w:rsidR="002310EE" w:rsidRPr="00DA7B58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DF1BF" w14:textId="7129EF93" w:rsidR="002310EE" w:rsidRPr="00DA7B58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310EE" w:rsidRPr="00DA7B58" w14:paraId="456756DA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B97FB" w14:textId="77777777" w:rsidR="002310EE" w:rsidRPr="00DA7B58" w:rsidRDefault="002310EE" w:rsidP="00BD0C5A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2717E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8CB9C" w14:textId="632BF47D" w:rsidR="002310EE" w:rsidRPr="007E2F66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106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388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7FB88" w14:textId="4A7E1AB3" w:rsidR="002310EE" w:rsidRPr="007E2F66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106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388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984C4" w14:textId="7B060D32" w:rsidR="002310EE" w:rsidRPr="007E2F66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106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388</w:t>
            </w:r>
            <w:r w:rsidR="002310EE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699</w:t>
            </w:r>
          </w:p>
        </w:tc>
      </w:tr>
      <w:tr w:rsidR="002310EE" w:rsidRPr="00DA7B58" w14:paraId="01D7777E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BC895" w14:textId="77777777" w:rsidR="002310EE" w:rsidRPr="00DA7B58" w:rsidRDefault="002310EE" w:rsidP="00BD0C5A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AB85F" w14:textId="77777777" w:rsidR="002310EE" w:rsidRPr="00B459D6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B459D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FEFDA" w14:textId="3DA2AE05" w:rsidR="002310EE" w:rsidRPr="00B459D6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141C7" w14:textId="419638E4" w:rsidR="002310EE" w:rsidRPr="00B459D6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5695A" w14:textId="21739C72" w:rsidR="002310EE" w:rsidRPr="00B459D6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</w:tr>
      <w:tr w:rsidR="002310EE" w:rsidRPr="00DA7B58" w14:paraId="34D4786D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FCF6D" w14:textId="77777777" w:rsidR="002310EE" w:rsidRPr="00DA7B58" w:rsidRDefault="002310EE" w:rsidP="00BD0C5A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55A58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7D954" w14:textId="653462E2" w:rsidR="002310EE" w:rsidRPr="00DA7B58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952FD" w14:textId="2D0D425C" w:rsidR="002310EE" w:rsidRPr="00DA7B58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1AE32" w14:textId="4C3EC5DC" w:rsidR="002310EE" w:rsidRPr="00DA7B58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312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790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183</w:t>
            </w:r>
          </w:p>
        </w:tc>
      </w:tr>
      <w:tr w:rsidR="002310EE" w:rsidRPr="00DA7B58" w14:paraId="232289DD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CB348" w14:textId="77777777" w:rsidR="002310EE" w:rsidRPr="00DA7B58" w:rsidRDefault="002310EE" w:rsidP="00BD0C5A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6A826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3D8F39" w14:textId="151C1B5F" w:rsidR="002310EE" w:rsidRPr="00DA7B58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675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C5A3F" w14:textId="6A592E62" w:rsidR="002310EE" w:rsidRPr="00DA7B58" w:rsidRDefault="00154991" w:rsidP="00BD0C5A">
            <w:pPr>
              <w:tabs>
                <w:tab w:val="decimal" w:pos="1020"/>
              </w:tabs>
              <w:ind w:left="-59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675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EE2E0" w14:textId="1B1BE491" w:rsidR="002310EE" w:rsidRPr="00DA7B58" w:rsidRDefault="00154991" w:rsidP="00BD0C5A">
            <w:pPr>
              <w:tabs>
                <w:tab w:val="decimal" w:pos="1064"/>
              </w:tabs>
              <w:ind w:left="-59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124</w:t>
            </w:r>
            <w:r w:rsidR="002310E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766</w:t>
            </w:r>
          </w:p>
        </w:tc>
      </w:tr>
      <w:tr w:rsidR="002310EE" w:rsidRPr="00DA7B58" w14:paraId="02549466" w14:textId="77777777" w:rsidTr="002310E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F98A1" w14:textId="77777777" w:rsidR="002310EE" w:rsidRPr="00DA7B58" w:rsidRDefault="002310EE" w:rsidP="00BD0C5A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5F6548" w14:textId="77777777" w:rsidR="002310EE" w:rsidRPr="00DA7B58" w:rsidRDefault="002310EE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BD3A53" w14:textId="11FCC2FF" w:rsidR="002310EE" w:rsidRPr="00B459D6" w:rsidRDefault="00154991" w:rsidP="00BD0C5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733A59" w14:textId="024591DE" w:rsidR="002310EE" w:rsidRPr="00B459D6" w:rsidRDefault="00154991" w:rsidP="00BD0C5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924B03" w14:textId="13C09854" w:rsidR="002310EE" w:rsidRPr="00B459D6" w:rsidRDefault="00154991" w:rsidP="00BD0C5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="002310EE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</w:p>
        </w:tc>
      </w:tr>
    </w:tbl>
    <w:p w14:paraId="28A3FDBD" w14:textId="33C66772" w:rsidR="008D03F1" w:rsidRDefault="008D03F1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B2ACB4E" w14:textId="77777777" w:rsidR="007C5028" w:rsidRPr="00DA7B58" w:rsidRDefault="008D03F1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1"/>
        <w:gridCol w:w="1276"/>
        <w:gridCol w:w="1264"/>
        <w:gridCol w:w="1229"/>
        <w:gridCol w:w="1265"/>
      </w:tblGrid>
      <w:tr w:rsidR="00A30534" w:rsidRPr="00DA7B58" w14:paraId="254CEC24" w14:textId="77777777" w:rsidTr="00CC1424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9F8E1" w14:textId="77777777" w:rsidR="00A30534" w:rsidRPr="00DA7B58" w:rsidRDefault="00A30534" w:rsidP="0033360D">
            <w:pPr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D9293" w14:textId="77777777" w:rsidR="00A30534" w:rsidRPr="00DA7B58" w:rsidRDefault="00A30534" w:rsidP="003336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30534" w:rsidRPr="00DA7B58" w14:paraId="33A76328" w14:textId="77777777" w:rsidTr="00E03CDD">
        <w:trPr>
          <w:trHeight w:val="7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F9A5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FD3E" w14:textId="77777777" w:rsidR="00A30534" w:rsidRPr="00DA7B58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063F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66BF" w14:textId="77777777" w:rsidR="00A30534" w:rsidRPr="00DA7B58" w:rsidRDefault="00A30534" w:rsidP="009566FC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26847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A30534" w:rsidRPr="00DA7B58" w14:paraId="52D631EC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3B692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CBFE" w14:textId="77777777" w:rsidR="00A30534" w:rsidRPr="00DA7B58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97A8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3CD58" w14:textId="77777777" w:rsidR="00A30534" w:rsidRPr="00DA7B58" w:rsidRDefault="009566FC" w:rsidP="009566FC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5D1E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A30534" w:rsidRPr="00DA7B58" w14:paraId="0D810116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61C66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63F2" w14:textId="77777777" w:rsidR="00A30534" w:rsidRPr="00DA7B58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33485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2CAF3" w14:textId="77777777" w:rsidR="00A30534" w:rsidRPr="00DA7B58" w:rsidRDefault="009566FC" w:rsidP="009566FC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00B733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ยุติธรรม</w:t>
            </w:r>
          </w:p>
        </w:tc>
      </w:tr>
      <w:tr w:rsidR="00A30534" w:rsidRPr="00DA7B58" w14:paraId="43371256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36F80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9586A" w14:textId="77777777" w:rsidR="00A30534" w:rsidRPr="00DA7B58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1CF53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B5D72" w14:textId="77777777" w:rsidR="00A30534" w:rsidRPr="00DA7B58" w:rsidRDefault="009566FC" w:rsidP="009566FC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CC465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A30534" w:rsidRPr="00DA7B58" w14:paraId="68A2C747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3733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D5DB8" w14:textId="77777777" w:rsidR="00A30534" w:rsidRPr="00DA7B58" w:rsidRDefault="00A30534" w:rsidP="009566F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12C8A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69C06" w14:textId="77777777" w:rsidR="00A30534" w:rsidRPr="00DA7B58" w:rsidRDefault="00A30534" w:rsidP="009566FC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C6F9E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A30534" w:rsidRPr="00DA7B58" w14:paraId="0F3B0121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3E88D" w14:textId="3E9BF71B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F2398A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BD496E" w14:textId="77777777" w:rsidR="00A30534" w:rsidRPr="00DA7B58" w:rsidRDefault="00A30534" w:rsidP="009566F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B6E37F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422D25" w14:textId="77777777" w:rsidR="00A30534" w:rsidRPr="00DA7B58" w:rsidRDefault="00A30534" w:rsidP="009566FC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CAAC27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A30534" w:rsidRPr="00DA7B58" w14:paraId="3F7889EC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01DD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FF61F0" w14:textId="77777777" w:rsidR="00A30534" w:rsidRPr="00DA7B58" w:rsidRDefault="00A30534" w:rsidP="009566F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A5D082F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E0FBE4D" w14:textId="77777777" w:rsidR="00A30534" w:rsidRPr="00DA7B58" w:rsidRDefault="00A30534" w:rsidP="009566FC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D0477E6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8F6E89" w:rsidRPr="00DA7B58" w14:paraId="5F770903" w14:textId="77777777" w:rsidTr="00F2398A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F4A2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68B2C9" w14:textId="549FE6C7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9F8AE2" w14:textId="4ED2DD01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253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745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9FCCFA" w14:textId="52B0E89A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253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745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877A98" w14:textId="6E0CC0BF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253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745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409</w:t>
            </w:r>
          </w:p>
        </w:tc>
      </w:tr>
      <w:tr w:rsidR="008F6E89" w:rsidRPr="00DA7B58" w14:paraId="3259CC22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1923A" w14:textId="77777777" w:rsidR="008F6E89" w:rsidRPr="00DA7B58" w:rsidRDefault="008F6E89" w:rsidP="008F6E89">
            <w:pPr>
              <w:ind w:left="176" w:right="-98" w:hanging="280"/>
              <w:rPr>
                <w:rFonts w:ascii="Browallia New" w:hAnsi="Browallia New" w:cs="Browallia New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73A89D" w14:textId="15654B85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187E73" w14:textId="6452B9B5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B805E0" w14:textId="4A8B3C53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C64534" w14:textId="4AC263DA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632</w:t>
            </w:r>
          </w:p>
        </w:tc>
      </w:tr>
      <w:tr w:rsidR="008F6E89" w:rsidRPr="00DA7B58" w14:paraId="29A125B1" w14:textId="77777777" w:rsidTr="00EE0473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911F0" w14:textId="77777777" w:rsidR="008F6E89" w:rsidRPr="00DA7B58" w:rsidRDefault="008F6E89" w:rsidP="008F6E89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331F902" w14:textId="6A0EDE04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F2A8CE1" w14:textId="38235B17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97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707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660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E6B74B2" w14:textId="6BFA78B3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97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707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660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B68AC26" w14:textId="19176B1A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97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707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660</w:t>
            </w:r>
          </w:p>
        </w:tc>
      </w:tr>
      <w:tr w:rsidR="008F6E89" w:rsidRPr="00DA7B58" w14:paraId="52FCD54C" w14:textId="77777777" w:rsidTr="00EE0473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FC2C1" w14:textId="77777777" w:rsidR="008F6E89" w:rsidRPr="00DA7B58" w:rsidRDefault="008F6E89" w:rsidP="008F6E89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4F3C95" w14:textId="57684234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D3EB22" w14:textId="7D2BED61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4208E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421</w:t>
            </w:r>
            <w:r w:rsidR="004208E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F04A60" w14:textId="12D104A6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4208E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421</w:t>
            </w:r>
            <w:r w:rsidR="004208E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62023E" w14:textId="1BA0D1B1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4208E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284</w:t>
            </w:r>
            <w:r w:rsidR="004208E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991</w:t>
            </w:r>
          </w:p>
        </w:tc>
      </w:tr>
      <w:tr w:rsidR="008F6E89" w:rsidRPr="00DA7B58" w14:paraId="1C3C71E2" w14:textId="77777777" w:rsidTr="00EE0473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6257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1D7761" w14:textId="55C09D4E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797A8F" w14:textId="08F4C170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363</w:t>
            </w:r>
            <w:r w:rsidR="004208E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  <w:r w:rsidR="004208E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841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5FB43C" w14:textId="0F18EF16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363</w:t>
            </w:r>
            <w:r w:rsidR="004208E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  <w:r w:rsidR="004208E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841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925E67" w14:textId="62D56557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4208E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 w:rsidR="004208E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</w:p>
        </w:tc>
      </w:tr>
      <w:tr w:rsidR="008F6E89" w:rsidRPr="00DA7B58" w14:paraId="526E41E3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A055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32AF3A" w14:textId="77777777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790F72" w14:textId="77777777" w:rsidR="008F6E89" w:rsidRPr="00F8174D" w:rsidRDefault="008F6E89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527E46" w14:textId="77777777" w:rsidR="008F6E89" w:rsidRPr="00F8174D" w:rsidRDefault="008F6E89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C338FD" w14:textId="77777777" w:rsidR="008F6E89" w:rsidRPr="00F8174D" w:rsidRDefault="008F6E89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8F6E89" w:rsidRPr="00DA7B58" w14:paraId="58BA6D05" w14:textId="77777777" w:rsidTr="00333A4A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28498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F05A0FA" w14:textId="77777777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FD3DB5" w14:textId="77777777" w:rsidR="008F6E89" w:rsidRPr="00F8174D" w:rsidRDefault="008F6E89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352D02" w14:textId="77777777" w:rsidR="008F6E89" w:rsidRPr="00F8174D" w:rsidRDefault="008F6E89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60C80E9" w14:textId="77777777" w:rsidR="008F6E89" w:rsidRPr="00F8174D" w:rsidRDefault="008F6E89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8F6E89" w:rsidRPr="00DA7B58" w14:paraId="6B5F887F" w14:textId="77777777" w:rsidTr="00333A4A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34C2" w14:textId="77777777" w:rsidR="008F6E89" w:rsidRPr="00DA7B58" w:rsidRDefault="008F6E89" w:rsidP="008F6E89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F5A516" w14:textId="4B26AD28" w:rsidR="008F6E89" w:rsidRPr="00F8174D" w:rsidRDefault="00154991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298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CAEFB8" w14:textId="312C426D" w:rsidR="008F6E89" w:rsidRPr="00F8174D" w:rsidRDefault="008F6E89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5B558F" w14:textId="5D6B2E95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298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7EE487B" w14:textId="7C59EC0A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298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8F6E89" w:rsidRPr="00DA7B58" w14:paraId="3F6FD435" w14:textId="77777777" w:rsidTr="00333A4A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9BB6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3D5C60" w14:textId="77777777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0D9EBF" w14:textId="77777777" w:rsidR="008F6E89" w:rsidRPr="00F8174D" w:rsidRDefault="008F6E89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8FF75A" w14:textId="77777777" w:rsidR="008F6E89" w:rsidRPr="00F8174D" w:rsidRDefault="008F6E89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111C1A" w14:textId="77777777" w:rsidR="008F6E89" w:rsidRPr="00F8174D" w:rsidRDefault="008F6E89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F6E89" w:rsidRPr="00DA7B58" w14:paraId="20E222CE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C906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28C7DF" w14:textId="77777777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885D92" w14:textId="77777777" w:rsidR="008F6E89" w:rsidRPr="00F8174D" w:rsidRDefault="008F6E89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AA6A5" w14:textId="77777777" w:rsidR="008F6E89" w:rsidRPr="00F8174D" w:rsidRDefault="008F6E89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57E468" w14:textId="77777777" w:rsidR="008F6E89" w:rsidRPr="00F8174D" w:rsidRDefault="008F6E89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8F6E89" w:rsidRPr="00DA7B58" w14:paraId="78F70F1E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DF515" w14:textId="77777777" w:rsidR="008F6E89" w:rsidRPr="00DA7B58" w:rsidRDefault="008F6E89" w:rsidP="008F6E89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FDB9B" w14:textId="07FB7F71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E88CE5" w14:textId="3E4A2B20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7200E3" w14:textId="4B3A5AD8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8DA2E" w14:textId="7F1827D6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F6E89" w:rsidRPr="00DA7B58" w14:paraId="6CBD6F4E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EE35" w14:textId="77777777" w:rsidR="008F6E89" w:rsidRPr="00DA7B58" w:rsidRDefault="008F6E89" w:rsidP="008F6E89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BE27EB" w14:textId="5654C839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0E32D8" w14:textId="2CB779CE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229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253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16574" w14:textId="4DBBC307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229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253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5DFCF0" w14:textId="26D6E5EF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229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253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566</w:t>
            </w:r>
          </w:p>
        </w:tc>
      </w:tr>
      <w:tr w:rsidR="008F6E89" w:rsidRPr="00DA7B58" w14:paraId="10F79649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1511" w14:textId="31FC025F" w:rsidR="008F6E89" w:rsidRPr="00DA7B58" w:rsidRDefault="008F6E89" w:rsidP="008F6E89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41D75D" w14:textId="0D921910" w:rsidR="008F6E89" w:rsidRPr="00014071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EFC861" w14:textId="040BB172" w:rsidR="008F6E89" w:rsidRPr="00014071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853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939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E6F08E" w14:textId="66C76F1E" w:rsidR="008F6E89" w:rsidRPr="00014071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853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939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A73DB9" w14:textId="515E8C14" w:rsidR="008F6E89" w:rsidRPr="00014071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853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939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007</w:t>
            </w:r>
          </w:p>
        </w:tc>
      </w:tr>
      <w:tr w:rsidR="008F6E89" w:rsidRPr="00DA7B58" w14:paraId="2D5AEDC4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407BC" w14:textId="77777777" w:rsidR="008F6E89" w:rsidRPr="00DA7B58" w:rsidRDefault="008F6E89" w:rsidP="008F6E89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898FA4" w14:textId="38D832EF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583FF8" w14:textId="21EA19E7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262ABE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998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325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9B128B" w14:textId="21735E14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9924D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998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325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23254E" w14:textId="6DC8853D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9924D0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998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325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8F6E89" w:rsidRPr="00DA7B58" w14:paraId="50A8C3FE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0362C" w14:textId="77777777" w:rsidR="008F6E89" w:rsidRPr="00DA7B58" w:rsidRDefault="008F6E89" w:rsidP="008F6E89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0AF1C7" w14:textId="5926D689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EA3730" w14:textId="2E53D9AE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072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53E263" w14:textId="6C9967D5" w:rsidR="008F6E89" w:rsidRPr="00F8174D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072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120C16A" w14:textId="40A812DF" w:rsidR="008F6E89" w:rsidRPr="00F8174D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307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907</w:t>
            </w:r>
          </w:p>
        </w:tc>
      </w:tr>
      <w:tr w:rsidR="008F6E89" w:rsidRPr="00DA7B58" w14:paraId="33582AF5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AFB7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10E0A9" w14:textId="42012C32" w:rsidR="008F6E89" w:rsidRPr="00F8174D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87A3C9" w14:textId="1564AC92" w:rsidR="008F6E89" w:rsidRPr="00014071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A3418A" w14:textId="44BA12AD" w:rsidR="008F6E89" w:rsidRPr="00014071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163E13" w14:textId="7DA43A5D" w:rsidR="008F6E89" w:rsidRPr="00014071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826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</w:p>
        </w:tc>
      </w:tr>
    </w:tbl>
    <w:p w14:paraId="5874BA7D" w14:textId="77777777" w:rsidR="00A30534" w:rsidRPr="00DA7B58" w:rsidRDefault="00A30534" w:rsidP="00A30534">
      <w:pPr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1"/>
        <w:gridCol w:w="1276"/>
        <w:gridCol w:w="1264"/>
        <w:gridCol w:w="1229"/>
        <w:gridCol w:w="1265"/>
      </w:tblGrid>
      <w:tr w:rsidR="00E03CDD" w:rsidRPr="00DA7B58" w14:paraId="0D5447EC" w14:textId="77777777" w:rsidTr="00CC1424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3442D" w14:textId="77777777" w:rsidR="00E03CDD" w:rsidRPr="00DA7B58" w:rsidRDefault="00E03CDD" w:rsidP="00AD59EB">
            <w:pPr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B2201" w14:textId="77777777" w:rsidR="00E03CDD" w:rsidRPr="00DA7B58" w:rsidRDefault="00E03CDD" w:rsidP="00AD59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06031" w:rsidRPr="00DA7B58" w14:paraId="02E341D8" w14:textId="77777777" w:rsidTr="00BB079C">
        <w:trPr>
          <w:trHeight w:val="7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7EE1D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6D661" w14:textId="77777777" w:rsidR="00106031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B2D38" w14:textId="77777777" w:rsidR="00106031" w:rsidRPr="00DA7B58" w:rsidRDefault="00106031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78FC" w14:textId="77777777" w:rsidR="00106031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84BDE" w14:textId="77777777" w:rsidR="00106031" w:rsidRPr="00DA7B58" w:rsidRDefault="00106031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106031" w:rsidRPr="00DA7B58" w14:paraId="6988EEB4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1A5CD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9B5E" w14:textId="77777777" w:rsidR="00106031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F333A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CF5E4" w14:textId="77777777" w:rsidR="00106031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D9B0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106031" w:rsidRPr="00DA7B58" w14:paraId="50EBC771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A7151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A08EA" w14:textId="77777777" w:rsidR="00106031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E6B3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35E3C" w14:textId="77777777" w:rsidR="00106031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62EB5B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ยุติธรรม</w:t>
            </w:r>
          </w:p>
        </w:tc>
      </w:tr>
      <w:tr w:rsidR="00106031" w:rsidRPr="00DA7B58" w14:paraId="1DF94C71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F1B89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0164E" w14:textId="77777777" w:rsidR="00106031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4AFBD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6C233" w14:textId="77777777" w:rsidR="00106031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4DE85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106031" w:rsidRPr="00DA7B58" w14:paraId="0649D4DA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4065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16F7C" w14:textId="77777777" w:rsidR="00106031" w:rsidRPr="00DA7B58" w:rsidRDefault="00106031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EA737" w14:textId="77777777" w:rsidR="00106031" w:rsidRPr="00DA7B58" w:rsidRDefault="00106031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1A12D" w14:textId="77777777" w:rsidR="00106031" w:rsidRPr="00DA7B58" w:rsidRDefault="00106031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11E06" w14:textId="77777777" w:rsidR="00106031" w:rsidRPr="00DA7B58" w:rsidRDefault="00106031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06031" w:rsidRPr="00DA7B58" w14:paraId="5A2A6F45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6EA9" w14:textId="19DF8D86" w:rsidR="00106031" w:rsidRPr="00DA7B58" w:rsidRDefault="00106031" w:rsidP="00106031">
            <w:pPr>
              <w:ind w:left="-104" w:right="-98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4DA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64DA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 พ</w:t>
            </w:r>
            <w:r w:rsidR="00E64DAF"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="00E64DA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ศ</w:t>
            </w:r>
            <w:r w:rsidR="00E64DAF"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="008D6E7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D1D77" w14:textId="77777777" w:rsidR="00106031" w:rsidRPr="00DA7B58" w:rsidRDefault="00106031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0306E" w14:textId="77777777" w:rsidR="00106031" w:rsidRPr="00DA7B58" w:rsidRDefault="00106031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EA967" w14:textId="77777777" w:rsidR="00106031" w:rsidRPr="00DA7B58" w:rsidRDefault="00106031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5AC29" w14:textId="77777777" w:rsidR="00106031" w:rsidRPr="00DA7B58" w:rsidRDefault="00106031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01F6ECFA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83C2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A6D36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C9240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36EBA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BA85D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8F6E89" w:rsidRPr="00DA7B58" w14:paraId="43C5F7B3" w14:textId="77777777" w:rsidTr="003710D9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DE997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73D98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2C4D0" w14:textId="0A39BEA2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832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53C2E" w14:textId="607C99F6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832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2514D" w14:textId="4414538C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832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736</w:t>
            </w:r>
          </w:p>
        </w:tc>
      </w:tr>
      <w:tr w:rsidR="008F6E89" w:rsidRPr="00DA7B58" w14:paraId="5B2DFAD4" w14:textId="77777777" w:rsidTr="003710D9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C6A44" w14:textId="77777777" w:rsidR="008F6E89" w:rsidRPr="00DA7B58" w:rsidRDefault="008F6E89" w:rsidP="008F6E89">
            <w:pPr>
              <w:ind w:left="176" w:right="-98" w:hanging="280"/>
              <w:rPr>
                <w:rFonts w:ascii="Browallia New" w:hAnsi="Browallia New" w:cs="Browallia New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57D30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03CAF" w14:textId="5A409BFF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4B96E" w14:textId="44A7C354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CA6FC0" w14:textId="7B1CEEEA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412</w:t>
            </w:r>
          </w:p>
        </w:tc>
      </w:tr>
      <w:tr w:rsidR="008F6E89" w:rsidRPr="00DA7B58" w14:paraId="702E3CE3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8E61" w14:textId="77777777" w:rsidR="008F6E89" w:rsidRPr="00DA7B58" w:rsidRDefault="008F6E89" w:rsidP="008F6E89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EE047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ED0BE" w14:textId="393BF498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AF7C5" w14:textId="0626B565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005E0" w14:textId="10607A7C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997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423</w:t>
            </w:r>
          </w:p>
        </w:tc>
      </w:tr>
      <w:tr w:rsidR="008F6E89" w:rsidRPr="00DA7B58" w14:paraId="04C1E608" w14:textId="77777777" w:rsidTr="003710D9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2BA7D" w14:textId="77777777" w:rsidR="008F6E89" w:rsidRPr="00DA7B58" w:rsidRDefault="008F6E89" w:rsidP="008F6E89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92825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26125E" w14:textId="5B79B27A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578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9B94F6" w14:textId="10956DD7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578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AE821A" w14:textId="12174C65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380</w:t>
            </w:r>
          </w:p>
        </w:tc>
      </w:tr>
      <w:tr w:rsidR="008F6E89" w:rsidRPr="00DA7B58" w14:paraId="49729EBA" w14:textId="77777777" w:rsidTr="003710D9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6DE5D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1D5FAB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EBDA57" w14:textId="37786769" w:rsidR="008F6E89" w:rsidRPr="00DA7B58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2436CB" w14:textId="7CCAFAC7" w:rsidR="008F6E89" w:rsidRPr="00DA7B58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56AE89" w14:textId="5711851B" w:rsidR="008F6E89" w:rsidRPr="00DA7B58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8F6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951</w:t>
            </w:r>
          </w:p>
        </w:tc>
      </w:tr>
      <w:tr w:rsidR="00F2398A" w:rsidRPr="00DA7B58" w14:paraId="6F2552E5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DB88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DD5EF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1076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54228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7B05A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5880C069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121B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55379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0359A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53D77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40D59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35A13985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5502" w14:textId="77777777" w:rsidR="00F2398A" w:rsidRPr="00DA7B58" w:rsidRDefault="00F2398A" w:rsidP="00F2398A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6417E6" w14:textId="115A97BE" w:rsidR="00F2398A" w:rsidRPr="00DA7B58" w:rsidRDefault="00154991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F5BB29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9B6E4" w14:textId="143AAEE4" w:rsidR="00F2398A" w:rsidRPr="00DA7B58" w:rsidRDefault="00154991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89F5A3" w14:textId="519739C0" w:rsidR="00F2398A" w:rsidRPr="00DA7B58" w:rsidRDefault="00154991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10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799</w:t>
            </w:r>
            <w:r w:rsidR="008F6E89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F2398A" w:rsidRPr="00DA7B58" w14:paraId="759731DE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4C0A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30CB2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0C8B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CD7FC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6ADD1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2398A" w:rsidRPr="00DA7B58" w14:paraId="431B9684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1719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FE0E3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35741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73CF1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9CBC8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8F6E89" w:rsidRPr="00DA7B58" w14:paraId="31F13DD0" w14:textId="77777777" w:rsidTr="00EF6B5F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A1E4C" w14:textId="77777777" w:rsidR="008F6E89" w:rsidRPr="00DA7B58" w:rsidRDefault="008F6E89" w:rsidP="008F6E89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90301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51C72" w14:textId="7951EE28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12E83" w14:textId="12518788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21D0C" w14:textId="2E56EA8E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F6E89" w:rsidRPr="00DA7B58" w14:paraId="6D077258" w14:textId="77777777" w:rsidTr="00EF6B5F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D0FFC" w14:textId="77777777" w:rsidR="008F6E89" w:rsidRPr="00DA7B58" w:rsidRDefault="008F6E89" w:rsidP="008F6E89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AEB98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ED1724" w14:textId="654D9843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188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492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D694A" w14:textId="18462A00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188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492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DD11F9" w14:textId="044D10A6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188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492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102</w:t>
            </w:r>
          </w:p>
        </w:tc>
      </w:tr>
      <w:tr w:rsidR="008F6E89" w:rsidRPr="00DA7B58" w14:paraId="2B3C4045" w14:textId="77777777" w:rsidTr="00EF6B5F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6CFB1" w14:textId="16292499" w:rsidR="008F6E89" w:rsidRPr="00DA7B58" w:rsidRDefault="008F6E89" w:rsidP="008F6E89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AB7A1" w14:textId="18C8908D" w:rsidR="008F6E89" w:rsidRPr="00014071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07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337EEB" w14:textId="05C6B778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909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98D8A1" w14:textId="1CF58748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909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BBA1D6" w14:textId="5EAD4158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909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8F6E89" w:rsidRPr="00DA7B58" w14:paraId="2664F194" w14:textId="77777777" w:rsidTr="00EF6B5F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A8198" w14:textId="77777777" w:rsidR="008F6E89" w:rsidRPr="00DA7B58" w:rsidRDefault="008F6E89" w:rsidP="008F6E89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A8626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C94927" w14:textId="110D0D14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0845FF" w14:textId="7E68DAF3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71FF88" w14:textId="1F987D81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312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183</w:t>
            </w:r>
          </w:p>
        </w:tc>
      </w:tr>
      <w:tr w:rsidR="008F6E89" w:rsidRPr="00DA7B58" w14:paraId="5E4AD727" w14:textId="77777777" w:rsidTr="00EF6B5F">
        <w:trPr>
          <w:trHeight w:val="7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48745" w14:textId="77777777" w:rsidR="008F6E89" w:rsidRPr="00DA7B58" w:rsidRDefault="008F6E89" w:rsidP="008F6E89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162701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E30909" w14:textId="69D554CE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DE768A" w14:textId="1975CCD9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763E90" w14:textId="44791ABB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16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877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  <w:tr w:rsidR="008F6E89" w:rsidRPr="00DA7B58" w14:paraId="447EDF8F" w14:textId="77777777" w:rsidTr="000C7C8A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F9320" w14:textId="77777777" w:rsidR="008F6E89" w:rsidRPr="00DA7B58" w:rsidRDefault="008F6E89" w:rsidP="008F6E89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4BE607" w14:textId="77777777" w:rsidR="008F6E89" w:rsidRPr="00DA7B58" w:rsidRDefault="008F6E89" w:rsidP="008F6E8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C46540" w14:textId="5758B2F4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428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270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6CFF65" w14:textId="21174A72" w:rsidR="008F6E89" w:rsidRPr="008F6E89" w:rsidRDefault="00154991" w:rsidP="008F6E89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428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270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8EB9E7" w14:textId="7EE6B380" w:rsidR="008F6E89" w:rsidRPr="008F6E89" w:rsidRDefault="00154991" w:rsidP="008F6E8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427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720</w:t>
            </w:r>
            <w:r w:rsidR="008F6E89" w:rsidRPr="008F6E8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</w:tbl>
    <w:p w14:paraId="5253488A" w14:textId="77777777" w:rsidR="00A30534" w:rsidRPr="00DA7B58" w:rsidRDefault="00A30534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012BCEF" w14:textId="77777777" w:rsidR="00C55F30" w:rsidRPr="00DA7B58" w:rsidRDefault="00C55F30" w:rsidP="00C55F30">
      <w:pPr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กลุ่มกิจการมีสินทรัพย์ที่ไม่ใช่สินทรัพย์ทางการเงินที่วัดโดยมูลค่ายุติธรรมดังต่อไปนี้</w:t>
      </w:r>
    </w:p>
    <w:p w14:paraId="49E6FEC1" w14:textId="77777777" w:rsidR="00C55F30" w:rsidRPr="00DA7B58" w:rsidRDefault="00C55F30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864"/>
        <w:gridCol w:w="864"/>
        <w:gridCol w:w="864"/>
        <w:gridCol w:w="864"/>
        <w:gridCol w:w="1008"/>
        <w:gridCol w:w="1008"/>
        <w:gridCol w:w="1008"/>
        <w:gridCol w:w="1008"/>
      </w:tblGrid>
      <w:tr w:rsidR="00E6781D" w:rsidRPr="009A59BC" w14:paraId="62B4B2D1" w14:textId="77777777" w:rsidTr="00CC1424">
        <w:tc>
          <w:tcPr>
            <w:tcW w:w="1980" w:type="dxa"/>
            <w:shd w:val="clear" w:color="auto" w:fill="auto"/>
          </w:tcPr>
          <w:p w14:paraId="3DC81B77" w14:textId="77777777" w:rsidR="00E6781D" w:rsidRPr="008D03F1" w:rsidRDefault="00E6781D" w:rsidP="00E6781D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2668B" w14:textId="77777777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6781D" w:rsidRPr="009A59BC" w14:paraId="79E1F906" w14:textId="77777777" w:rsidTr="009A59BC">
        <w:tc>
          <w:tcPr>
            <w:tcW w:w="1980" w:type="dxa"/>
            <w:shd w:val="clear" w:color="auto" w:fill="auto"/>
          </w:tcPr>
          <w:p w14:paraId="493CF157" w14:textId="77777777" w:rsidR="00E6781D" w:rsidRPr="008D03F1" w:rsidRDefault="00E6781D" w:rsidP="00E6781D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36249" w14:textId="09BE7ADF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E4F88" w14:textId="659889E9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DD30B" w14:textId="459BA279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64780" w14:textId="77777777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A59BC" w:rsidRPr="009A59BC" w14:paraId="5275637A" w14:textId="77777777" w:rsidTr="009A59BC">
        <w:tc>
          <w:tcPr>
            <w:tcW w:w="1980" w:type="dxa"/>
            <w:shd w:val="clear" w:color="auto" w:fill="auto"/>
          </w:tcPr>
          <w:p w14:paraId="6D1B6139" w14:textId="77777777" w:rsidR="009A59BC" w:rsidRPr="008D03F1" w:rsidRDefault="009A59BC" w:rsidP="009A59BC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DC643" w14:textId="4AA118CA" w:rsidR="009A59BC" w:rsidRPr="009A59BC" w:rsidRDefault="009A59BC" w:rsidP="009A59BC">
            <w:pPr>
              <w:tabs>
                <w:tab w:val="right" w:pos="65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BCA3C" w14:textId="4F03890D" w:rsidR="009A59BC" w:rsidRPr="009A59BC" w:rsidRDefault="009A59BC" w:rsidP="009A59BC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A4E18" w14:textId="7E573740" w:rsidR="009A59BC" w:rsidRPr="009A59BC" w:rsidRDefault="009A59BC" w:rsidP="009A59BC">
            <w:pPr>
              <w:tabs>
                <w:tab w:val="right" w:pos="654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2B094" w14:textId="69233CB8" w:rsidR="009A59BC" w:rsidRPr="009A59BC" w:rsidRDefault="009A59BC" w:rsidP="009A59BC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D1102" w14:textId="50A5B746" w:rsidR="009A59BC" w:rsidRPr="009A59BC" w:rsidRDefault="009A59BC" w:rsidP="009A59BC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23B49" w14:textId="1F5F93F6" w:rsidR="009A59BC" w:rsidRPr="009A59BC" w:rsidRDefault="009A59BC" w:rsidP="009A59BC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95D40" w14:textId="388CDAB5" w:rsidR="009A59BC" w:rsidRPr="009A59BC" w:rsidRDefault="009A59BC" w:rsidP="009A59BC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B324C" w14:textId="721DFCDE" w:rsidR="009A59BC" w:rsidRPr="009A59BC" w:rsidRDefault="009A59BC" w:rsidP="009A59BC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C55F30" w:rsidRPr="009A59BC" w14:paraId="23A9346C" w14:textId="77777777" w:rsidTr="009A59BC">
        <w:tc>
          <w:tcPr>
            <w:tcW w:w="1980" w:type="dxa"/>
            <w:shd w:val="clear" w:color="auto" w:fill="auto"/>
          </w:tcPr>
          <w:p w14:paraId="7C761F4D" w14:textId="77777777" w:rsidR="00C55F30" w:rsidRPr="008D03F1" w:rsidRDefault="00C55F30" w:rsidP="00E678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A9BC0F6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467E1A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F607207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03546D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4CACA4B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2BF59EA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1E94877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D8DCAC8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55F30" w:rsidRPr="009A59BC" w14:paraId="1F12383C" w14:textId="77777777" w:rsidTr="009A59BC">
        <w:tc>
          <w:tcPr>
            <w:tcW w:w="1980" w:type="dxa"/>
            <w:shd w:val="clear" w:color="auto" w:fill="auto"/>
          </w:tcPr>
          <w:p w14:paraId="2D4CDDF0" w14:textId="77777777" w:rsidR="00C55F30" w:rsidRPr="009A59BC" w:rsidRDefault="00C55F30" w:rsidP="00E678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8EB1DB2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EDF29E0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566C17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87D6F9E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F2FE243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07D0FF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5E9AA5E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039A8EB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D0C5A" w:rsidRPr="009A59BC" w14:paraId="44A1E087" w14:textId="77777777" w:rsidTr="009A59BC">
        <w:tc>
          <w:tcPr>
            <w:tcW w:w="1980" w:type="dxa"/>
            <w:shd w:val="clear" w:color="auto" w:fill="auto"/>
          </w:tcPr>
          <w:p w14:paraId="6D411B81" w14:textId="25CC65D2" w:rsidR="00BD0C5A" w:rsidRPr="009A59BC" w:rsidRDefault="008D6E7F" w:rsidP="00BD0C5A">
            <w:pPr>
              <w:ind w:left="-101" w:right="-108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  </w:t>
            </w:r>
            <w:r w:rsidR="00BD0C5A" w:rsidRPr="009A59B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ที่ดิน อาคารและอุปกรณ์</w:t>
            </w:r>
            <w:r w:rsidR="00BD0C5A"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D0C5A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- </w:t>
            </w:r>
            <w:r w:rsidR="00BD0C5A" w:rsidRPr="009A59B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ที่ดิน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C9033E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B8E6A91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19B1F0E" w14:textId="74037DE3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0348E2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40FD60C" w14:textId="54580669" w:rsidR="00BD0C5A" w:rsidRPr="009A59BC" w:rsidRDefault="00154991" w:rsidP="00BD0C5A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93834C" w14:textId="620C8E6A" w:rsidR="00BD0C5A" w:rsidRPr="009A59BC" w:rsidRDefault="00154991" w:rsidP="00BD0C5A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C20B4AE" w14:textId="6FD29C13" w:rsidR="00BD0C5A" w:rsidRPr="009A59BC" w:rsidRDefault="00154991" w:rsidP="00BD0C5A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C04849" w14:textId="72EE040A" w:rsidR="00BD0C5A" w:rsidRPr="009A59BC" w:rsidRDefault="00154991" w:rsidP="00BD0C5A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BD0C5A" w:rsidRPr="009A59BC" w14:paraId="7500471B" w14:textId="77777777" w:rsidTr="009A59BC">
        <w:tc>
          <w:tcPr>
            <w:tcW w:w="1980" w:type="dxa"/>
            <w:shd w:val="clear" w:color="auto" w:fill="auto"/>
          </w:tcPr>
          <w:p w14:paraId="112F63E0" w14:textId="77777777" w:rsidR="00BD0C5A" w:rsidRPr="009A59BC" w:rsidRDefault="00BD0C5A" w:rsidP="00BD0C5A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175121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04724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5F5FD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AB072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FCE78" w14:textId="77777777" w:rsidR="00BD0C5A" w:rsidRPr="009A59BC" w:rsidRDefault="00BD0C5A" w:rsidP="00BD0C5A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0AF42" w14:textId="77777777" w:rsidR="00BD0C5A" w:rsidRPr="009A59BC" w:rsidRDefault="00BD0C5A" w:rsidP="00BD0C5A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02C66" w14:textId="77777777" w:rsidR="00BD0C5A" w:rsidRPr="009A59BC" w:rsidRDefault="00BD0C5A" w:rsidP="00BD0C5A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43274" w14:textId="77777777" w:rsidR="00BD0C5A" w:rsidRPr="009A59BC" w:rsidRDefault="00BD0C5A" w:rsidP="00BD0C5A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D0C5A" w:rsidRPr="009A59BC" w14:paraId="215B2921" w14:textId="77777777" w:rsidTr="009A59BC">
        <w:tc>
          <w:tcPr>
            <w:tcW w:w="1980" w:type="dxa"/>
            <w:shd w:val="clear" w:color="auto" w:fill="auto"/>
          </w:tcPr>
          <w:p w14:paraId="26B4D524" w14:textId="77777777" w:rsidR="00BD0C5A" w:rsidRPr="009A59BC" w:rsidRDefault="00BD0C5A" w:rsidP="00BD0C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618326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1F0FDB4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4541C560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73DBC56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66ED527" w14:textId="77777777" w:rsidR="00BD0C5A" w:rsidRPr="009A59BC" w:rsidRDefault="00BD0C5A" w:rsidP="00BD0C5A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F435EC" w14:textId="77777777" w:rsidR="00BD0C5A" w:rsidRPr="009A59BC" w:rsidRDefault="00BD0C5A" w:rsidP="00BD0C5A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7C58921" w14:textId="77777777" w:rsidR="00BD0C5A" w:rsidRPr="009A59BC" w:rsidRDefault="00BD0C5A" w:rsidP="00BD0C5A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2AB47F" w14:textId="77777777" w:rsidR="00BD0C5A" w:rsidRPr="009A59BC" w:rsidRDefault="00BD0C5A" w:rsidP="00BD0C5A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BD0C5A" w:rsidRPr="009A59BC" w14:paraId="7CB67102" w14:textId="77777777" w:rsidTr="009A59BC">
        <w:tc>
          <w:tcPr>
            <w:tcW w:w="1980" w:type="dxa"/>
            <w:shd w:val="clear" w:color="auto" w:fill="auto"/>
          </w:tcPr>
          <w:p w14:paraId="4145AB48" w14:textId="77777777" w:rsidR="00BD0C5A" w:rsidRPr="009A59BC" w:rsidRDefault="00BD0C5A" w:rsidP="00BD0C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ที่วัดด้วยราคายุติธรรม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C8D042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A4B6B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5C20BC" w14:textId="57BA9A29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0B678" w14:textId="77777777" w:rsidR="00BD0C5A" w:rsidRPr="009A59BC" w:rsidRDefault="00BD0C5A" w:rsidP="00BD0C5A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450232" w14:textId="06823D1E" w:rsidR="00BD0C5A" w:rsidRPr="009A59BC" w:rsidRDefault="00154991" w:rsidP="00BD0C5A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20184" w14:textId="41FD7B79" w:rsidR="00BD0C5A" w:rsidRPr="009A59BC" w:rsidRDefault="00154991" w:rsidP="00BD0C5A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B11E7C" w14:textId="46B70EF7" w:rsidR="00BD0C5A" w:rsidRPr="009A59BC" w:rsidRDefault="00154991" w:rsidP="00BD0C5A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B770D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B6CB6" w14:textId="7DE7B32F" w:rsidR="00BD0C5A" w:rsidRPr="009A59BC" w:rsidRDefault="00154991" w:rsidP="00BD0C5A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BD0C5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</w:tbl>
    <w:p w14:paraId="7E1A5355" w14:textId="77777777" w:rsidR="00C55F30" w:rsidRPr="00DA7B58" w:rsidRDefault="00E6781D" w:rsidP="009A59B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52FBDC96" w14:textId="190FD3EE" w:rsidR="00883F45" w:rsidRPr="00DA7B58" w:rsidRDefault="00883F45" w:rsidP="009A59B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="00733D32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33D32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 ที่ดิน และ </w:t>
      </w:r>
      <w:r w:rsidR="008D6E7F">
        <w:rPr>
          <w:rFonts w:ascii="Browallia New" w:hAnsi="Browallia New" w:cs="Browallia New" w:hint="cs"/>
          <w:color w:val="000000"/>
          <w:sz w:val="26"/>
          <w:szCs w:val="26"/>
          <w:cs/>
        </w:rPr>
        <w:t>หนี้สิน</w:t>
      </w:r>
      <w:r w:rsidR="00733D32" w:rsidRPr="00DA7B58">
        <w:rPr>
          <w:rFonts w:ascii="Browallia New" w:hAnsi="Browallia New" w:cs="Browallia New"/>
          <w:sz w:val="26"/>
          <w:szCs w:val="26"/>
          <w:cs/>
        </w:rPr>
        <w:t>อนุพันธ์ทางการเงิน</w:t>
      </w:r>
      <w:r w:rsidR="00F2213A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="00225B1A"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ได้เปิดเผยไว้ใน</w:t>
      </w:r>
      <w:r w:rsidR="00225B1A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หมายเหตุประกอบงบการเงินข้อ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14</w:t>
      </w:r>
      <w:r w:rsidR="00225B1A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5B1A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20</w:t>
      </w:r>
      <w:r w:rsidR="00225B1A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5B1A" w:rsidRPr="00DA7B58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="00F971D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วิธีการประมาณมูลค่ายุติธรรม</w:t>
      </w:r>
      <w:r w:rsidR="008D03F1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ตามความแตกต่างของระดับข้อมูลมีดังนี้</w:t>
      </w:r>
    </w:p>
    <w:p w14:paraId="234A584F" w14:textId="77777777" w:rsidR="00883F45" w:rsidRPr="00DA7B58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2AA52A" w14:textId="4F7504DB" w:rsidR="00883F45" w:rsidRPr="00DA7B58" w:rsidRDefault="00883F45" w:rsidP="009A59BC">
      <w:pPr>
        <w:pStyle w:val="a0"/>
        <w:numPr>
          <w:ilvl w:val="0"/>
          <w:numId w:val="1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01B59" w:rsidRPr="00525E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="008D3954" w:rsidRPr="00525E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1B59" w:rsidRPr="00525E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8D3954" w:rsidRPr="00525E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1B59" w:rsidRPr="00525E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="00401B5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="009C7A7B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1B5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9C7A7B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1B5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5D0F2D9F" w14:textId="50B50F08" w:rsidR="00883F45" w:rsidRPr="00DA7B58" w:rsidRDefault="00883F45" w:rsidP="009A59BC">
      <w:pPr>
        <w:pStyle w:val="a0"/>
        <w:numPr>
          <w:ilvl w:val="0"/>
          <w:numId w:val="3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01B5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562639" w14:textId="5C65FA2D" w:rsidR="00401B59" w:rsidRPr="00DA7B58" w:rsidRDefault="00883F45" w:rsidP="009A59BC">
      <w:pPr>
        <w:pStyle w:val="a0"/>
        <w:numPr>
          <w:ilvl w:val="0"/>
          <w:numId w:val="3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401B59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01B59"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E6781D"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401B59"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ที่สังเกตได้ในตลาด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6051D0B" w14:textId="77777777" w:rsidR="00C55F30" w:rsidRPr="00DA7B58" w:rsidRDefault="00C55F30" w:rsidP="009A59BC">
      <w:pPr>
        <w:pStyle w:val="a0"/>
        <w:tabs>
          <w:tab w:val="left" w:pos="900"/>
          <w:tab w:val="left" w:pos="198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D37FBA6" w14:textId="173F97B6" w:rsidR="00883F45" w:rsidRPr="00DA7B58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86793A">
        <w:rPr>
          <w:rFonts w:ascii="Browallia New" w:hAnsi="Browallia New" w:cs="Browallia New" w:hint="cs"/>
          <w:color w:val="000000"/>
          <w:sz w:val="26"/>
          <w:szCs w:val="26"/>
          <w:cs/>
        </w:rPr>
        <w:t>หนี้สินทางการเงินส่วนใหญ่เป็น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</w:t>
      </w:r>
      <w:r w:rsidR="0086793A">
        <w:rPr>
          <w:rFonts w:ascii="Browallia New" w:hAnsi="Browallia New" w:cs="Browallia New" w:hint="cs"/>
          <w:color w:val="000000"/>
          <w:sz w:val="26"/>
          <w:szCs w:val="26"/>
          <w:cs/>
        </w:rPr>
        <w:t>ระยะยาวซึ่ง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มีอัตราดอกเบี้ยใกล้เคียงกับอัตราดอกเบี้ยในตลาด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และอัตราดอกเบี้ยลอยตัว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7BDE22C" w14:textId="77777777" w:rsidR="00883F45" w:rsidRPr="00DA7B58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9AAE24" w14:textId="77777777" w:rsidR="00883F45" w:rsidRPr="00F6196C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ขาขึ้นคำนวณด้วยมูลค่าปัจจุบันของกระแสเงินสดในอนาคตที่ประมาณการไว้</w:t>
      </w:r>
    </w:p>
    <w:p w14:paraId="2B17742B" w14:textId="77777777" w:rsidR="00883F45" w:rsidRPr="00DA7B58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DD06E56" w14:textId="53694E32" w:rsidR="00883F45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</w:t>
      </w:r>
      <w:r w:rsidR="00525E7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</w:t>
      </w:r>
      <w:r w:rsidR="00525E7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</w:t>
      </w:r>
      <w:r w:rsidR="00525E7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ทางการเงินที่คล้ายคลึงกันตามอัตราดอกเบี้ย ณ อัตราตลาดในปัจจุบัน</w:t>
      </w:r>
    </w:p>
    <w:p w14:paraId="0025B57C" w14:textId="77777777" w:rsidR="008E2CB3" w:rsidRPr="00DA7B58" w:rsidRDefault="008E2CB3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2CB3" w:rsidRPr="00DA7B58" w14:paraId="171CE5DE" w14:textId="77777777" w:rsidTr="00BB05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AFFA2A" w14:textId="483A9948" w:rsidR="008E2CB3" w:rsidRPr="00DA7B58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E2CB3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2CB3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AAB37E2" w14:textId="77777777" w:rsidR="008E2CB3" w:rsidRPr="00DA7B58" w:rsidRDefault="008E2CB3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58BC8D2" w14:textId="77777777" w:rsidR="008E2CB3" w:rsidRPr="00DA7B58" w:rsidRDefault="008E2CB3" w:rsidP="008926B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EA3F375" w14:textId="77777777" w:rsidR="008E2CB3" w:rsidRPr="00DA7B58" w:rsidRDefault="008E2CB3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4E38FA" w14:textId="77777777" w:rsidR="00401B59" w:rsidRPr="00DA7B58" w:rsidRDefault="00401B59" w:rsidP="00E03CDD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</w:t>
      </w:r>
      <w:r w:rsidR="00E03CDD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</w:t>
      </w:r>
      <w:r w:rsidR="00E03CDD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3C60211" w14:textId="77777777" w:rsidR="00EC7D6B" w:rsidRDefault="00EC7D6B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EC9F4B" w14:textId="5EF27120" w:rsidR="00401B59" w:rsidRPr="00DA7B58" w:rsidRDefault="004D7D40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กลุ่มกิจการทดสอบการด้อยค่าของ</w:t>
      </w:r>
      <w:r w:rsidR="00E03CDD" w:rsidRPr="00DA7B5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สินทรัพย์ประกอบไปด้วย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อาคารและอุปกรณ์ และสินทรัพย์สิทธิการใช้ ตามที่ได้กล่าวไว้ในหมายเหตุ</w:t>
      </w:r>
      <w:r w:rsidR="00F2213A">
        <w:rPr>
          <w:rFonts w:ascii="Browallia New" w:hAnsi="Browallia New" w:cs="Browallia New" w:hint="cs"/>
          <w:sz w:val="26"/>
          <w:szCs w:val="26"/>
          <w:cs/>
          <w:lang w:val="en-GB"/>
        </w:rPr>
        <w:t>ประกอบงบการเงินข้อ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5</w:t>
      </w:r>
      <w:r w:rsidR="00A058DD" w:rsidRPr="00DA7B58">
        <w:rPr>
          <w:rFonts w:ascii="Browallia New" w:hAnsi="Browallia New" w:cs="Browallia New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หรือการคำนวณมูลค่ายุติธรรมหักด้วยต้นทุนในการขายของสินทรัพย์ตามความเหมาะสม การคำนวณดังกล่าวอาศัย</w:t>
      </w:r>
      <w:r w:rsidRPr="00EC7D6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การประมาณการ รายละเอียดของประมาณการด้อยค่าของเงินลงทุนในบริษัทย่อย ที่ดิน อาคารและอุปกรณ์ </w:t>
      </w:r>
      <w:r w:rsidR="00126028" w:rsidRPr="00EC7D6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และสินทรัพย์สิทธิการใช้</w:t>
      </w:r>
      <w:r w:rsidR="0012602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ได้เปิดเผยไว้ใน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หมายเหตุประกอบงบการเงินข้อ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67A7DD3B" w14:textId="0DE4007F" w:rsidR="00E6781D" w:rsidRPr="00DA7B58" w:rsidRDefault="00E6781D" w:rsidP="00E6781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DDF0A3C" w14:textId="77777777" w:rsidR="00A058DD" w:rsidRPr="00DA7B58" w:rsidRDefault="00A058DD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มูลค่ายุติธรรม 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</w:t>
      </w:r>
    </w:p>
    <w:p w14:paraId="6098658E" w14:textId="77777777" w:rsidR="00A400CE" w:rsidRPr="00DA7B58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17CD68C" w14:textId="3ECC2521" w:rsidR="00A400CE" w:rsidRPr="00DA7B58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ที่ดินขึ้นอยู่กับจำนวนสมมติฐานประเมินโดยผู้เชี่ยวชาญด้านการประเมินมูลค่าอสังหาริมทรัพย์ สมมติฐาน</w:t>
      </w:r>
      <w:r w:rsidR="005B11FE" w:rsidRPr="00DA7B58">
        <w:rPr>
          <w:rFonts w:ascii="Browallia New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ในการประเมินแบ่งเป็น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ประเภท ได้แก่ สมมติฐานทางการเงิน และสมมติฐานทางคุณลักษณะ</w:t>
      </w:r>
    </w:p>
    <w:p w14:paraId="3D3F8A28" w14:textId="77777777" w:rsidR="00A400CE" w:rsidRPr="00DA7B58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A3FD71" w14:textId="22B1E6E3" w:rsidR="00A400CE" w:rsidRPr="00DA7B58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สำหรับสมมติฐานทางการเงิน ผู้</w:t>
      </w:r>
      <w:r w:rsidR="00690C03" w:rsidRPr="00DA7B58">
        <w:rPr>
          <w:rFonts w:ascii="Browallia New" w:hAnsi="Browallia New" w:cs="Browallia New"/>
          <w:sz w:val="26"/>
          <w:szCs w:val="26"/>
          <w:cs/>
          <w:lang w:val="en-GB"/>
        </w:rPr>
        <w:t>ประเมิน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ใช้ราคาขายที่ดิน</w:t>
      </w:r>
      <w:r w:rsidR="00690C03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ควบคู่กับปัจจัยภายนอกของที่ดิน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5</w:t>
      </w:r>
      <w:r w:rsidR="00690C03"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="00690C03" w:rsidRPr="00DA7B58">
        <w:rPr>
          <w:rFonts w:ascii="Browallia New" w:hAnsi="Browallia New" w:cs="Browallia New"/>
          <w:sz w:val="26"/>
          <w:szCs w:val="26"/>
          <w:cs/>
        </w:rPr>
        <w:t>แห่ง</w:t>
      </w:r>
      <w:r w:rsidR="00690C03" w:rsidRPr="00DA7B58">
        <w:rPr>
          <w:rFonts w:ascii="Browallia New" w:hAnsi="Browallia New" w:cs="Browallia New"/>
          <w:sz w:val="26"/>
          <w:szCs w:val="26"/>
          <w:cs/>
          <w:lang w:val="en-GB"/>
        </w:rPr>
        <w:t>ที่มีความใกล้เคียงกับ</w:t>
      </w:r>
      <w:r w:rsidR="00364060" w:rsidRPr="00DA7B58">
        <w:rPr>
          <w:rFonts w:ascii="Browallia New" w:hAnsi="Browallia New" w:cs="Browallia New"/>
          <w:sz w:val="26"/>
          <w:szCs w:val="26"/>
          <w:lang w:val="en-GB"/>
        </w:rPr>
        <w:br/>
      </w:r>
      <w:r w:rsidR="00690C03" w:rsidRPr="00DA7B58">
        <w:rPr>
          <w:rFonts w:ascii="Browallia New" w:hAnsi="Browallia New" w:cs="Browallia New"/>
          <w:sz w:val="26"/>
          <w:szCs w:val="26"/>
          <w:cs/>
          <w:lang w:val="en-GB"/>
        </w:rPr>
        <w:t>ที่ดินของบริษัท</w:t>
      </w:r>
    </w:p>
    <w:p w14:paraId="333EBAE2" w14:textId="77777777" w:rsidR="00690C03" w:rsidRPr="00DA7B58" w:rsidRDefault="00690C03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9439FC" w14:textId="35DE3FAE" w:rsidR="00690C03" w:rsidRPr="00DA7B58" w:rsidRDefault="00690C03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สำหรับสมมติฐานทางคุณลักษณะ ผู้ประเมินใช้สมมติฐานย่อย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เรื่อง ซึ่งสถานที่ตั้งเป็นปัจจัยที่มีสาระสำคัญต่อการประเมินมูลค่ายุติธรรมของที่ดินของบริษัท</w:t>
      </w:r>
    </w:p>
    <w:p w14:paraId="39812FC5" w14:textId="058827B1" w:rsidR="00A058DD" w:rsidRPr="00DA7B58" w:rsidRDefault="00A058DD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126D63" w14:textId="77777777" w:rsidR="008E2CB3" w:rsidRPr="00DA7B58" w:rsidRDefault="008E2CB3" w:rsidP="003E1C6F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ภาระผูกพันผลประโยชน์พนักงานเมื่อเกษียณอายุ</w:t>
      </w:r>
    </w:p>
    <w:p w14:paraId="59FB3A1E" w14:textId="77777777" w:rsidR="00CA25EE" w:rsidRPr="00DA7B58" w:rsidRDefault="00CA25EE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F171DC" w14:textId="57AFFD2D" w:rsidR="008E2CB3" w:rsidRPr="00DA7B58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22</w:t>
      </w:r>
    </w:p>
    <w:p w14:paraId="6AA9BA0B" w14:textId="77777777" w:rsidR="008E2CB3" w:rsidRPr="00DA7B58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532FE3" w14:textId="77777777" w:rsidR="008E2CB3" w:rsidRPr="00DA7B58" w:rsidRDefault="008E2CB3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สินทรัพย์ภาษีเงินได้รอตัดบัญชีสำหรับผลขาดทุนทางภาษียกมา</w:t>
      </w:r>
    </w:p>
    <w:p w14:paraId="6E60BC8D" w14:textId="05F9DB51" w:rsidR="008E2CB3" w:rsidRPr="00DA7B58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2E6A0E" w14:textId="6C2B7E98" w:rsidR="008E2CB3" w:rsidRPr="008D03F1" w:rsidRDefault="00E03CDD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D03F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8E2CB3" w:rsidRPr="008D03F1">
        <w:rPr>
          <w:rFonts w:ascii="Browallia New" w:hAnsi="Browallia New" w:cs="Browallia New"/>
          <w:sz w:val="26"/>
          <w:szCs w:val="26"/>
          <w:cs/>
          <w:lang w:val="en-GB"/>
        </w:rPr>
        <w:t>มีผลขาดทุน</w:t>
      </w:r>
      <w:r w:rsidR="00941422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ต่อเนื่องหลายปี</w:t>
      </w:r>
      <w:r w:rsidR="008E2CB3" w:rsidRPr="008D03F1">
        <w:rPr>
          <w:rFonts w:ascii="Browallia New" w:hAnsi="Browallia New" w:cs="Browallia New"/>
          <w:sz w:val="26"/>
          <w:szCs w:val="26"/>
          <w:cs/>
          <w:lang w:val="en-GB"/>
        </w:rPr>
        <w:t>เนื่องจาก</w:t>
      </w:r>
      <w:r w:rsidRPr="008D03F1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</w:t>
      </w:r>
      <w:r w:rsidR="007417A5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สถานการณ์การแพร่ระบาดของ</w:t>
      </w:r>
      <w:r w:rsidRPr="008D03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D03F1">
        <w:rPr>
          <w:rFonts w:ascii="Browallia New" w:hAnsi="Browallia New" w:cs="Browallia New"/>
          <w:sz w:val="26"/>
          <w:szCs w:val="26"/>
          <w:lang w:val="en-GB"/>
        </w:rPr>
        <w:t>C</w:t>
      </w:r>
      <w:r w:rsidR="006169A1" w:rsidRPr="008D03F1">
        <w:rPr>
          <w:rFonts w:ascii="Browallia New" w:hAnsi="Browallia New" w:cs="Browallia New"/>
          <w:sz w:val="26"/>
          <w:szCs w:val="26"/>
          <w:lang w:val="en-GB"/>
        </w:rPr>
        <w:t>OVID</w:t>
      </w:r>
      <w:r w:rsidR="006169A1" w:rsidRPr="008D03F1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D03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1737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ส่งผลให้จำนวน</w:t>
      </w:r>
      <w:r w:rsidR="007417A5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ลูกค้า</w:t>
      </w:r>
      <w:r w:rsidR="00051737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ที่เข้าพัก</w:t>
      </w:r>
      <w:r w:rsidR="007417A5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ในโรงแรมมีจำนวน</w:t>
      </w:r>
      <w:r w:rsidR="00051737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ลดลง โดยเฉพาะ</w:t>
      </w:r>
      <w:r w:rsidR="007417A5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ลูกค้าจากต่างประเทศ</w:t>
      </w:r>
      <w:r w:rsidR="00051737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ซึ่งถือว่าเป็นกลุ่มเป้าหมายหลักของกิจการ</w:t>
      </w:r>
      <w:r w:rsidR="008F5AB6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นอกจากนี้โรงแรมยังต้องปิด</w:t>
      </w:r>
      <w:r w:rsidR="007417A5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สิ่งอำนวยความสะดวกต่าง ๆ ภายในโรงแรม</w:t>
      </w:r>
      <w:r w:rsidR="008F5AB6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เพื่อปฏิบัติตามประกาศของรัฐบาล เรื่อง การปิด</w:t>
      </w:r>
      <w:r w:rsidR="008F5AB6" w:rsidRPr="008D03F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สถานประกอบการต่าง ๆ</w:t>
      </w:r>
      <w:r w:rsidR="008D03F1" w:rsidRPr="008D03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5AB6" w:rsidRPr="008D03F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เป็นการชั่วคราวในช่วงกลางปี พ.ศ. 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8F5AB6" w:rsidRPr="008D03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E3BC5" w:rsidRPr="008D03F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ผลการดำเนินงานของกลุ่มกิจการกลับมาฟื้นฟูในช่วงไตรมาส</w:t>
      </w:r>
      <w:r w:rsidR="005E3BC5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สุดท้ายของปี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62A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3BC5" w:rsidRPr="008D03F1">
        <w:rPr>
          <w:rFonts w:ascii="Browallia New" w:hAnsi="Browallia New" w:cs="Browallia New" w:hint="cs"/>
          <w:sz w:val="26"/>
          <w:szCs w:val="26"/>
          <w:cs/>
        </w:rPr>
        <w:t xml:space="preserve">แต่ยังไม่ถึงระดับปกติ </w:t>
      </w:r>
      <w:r w:rsidR="007C131F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</w:t>
      </w:r>
      <w:r w:rsidR="008E2CB3" w:rsidRPr="008D03F1">
        <w:rPr>
          <w:rFonts w:ascii="Browallia New" w:hAnsi="Browallia New" w:cs="Browallia New"/>
          <w:sz w:val="26"/>
          <w:szCs w:val="26"/>
          <w:cs/>
          <w:lang w:val="en-GB"/>
        </w:rPr>
        <w:t>คำนวณกำไรทางภาษีในอนาคตซึ่งอ้างอิงจากแผนธุรกิจและงบประมาณที่ได้รับ</w:t>
      </w:r>
      <w:r w:rsidR="007417A5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การ</w:t>
      </w:r>
      <w:r w:rsidR="008E2CB3" w:rsidRPr="008D03F1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 </w:t>
      </w:r>
      <w:r w:rsidR="007417A5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และคาด</w:t>
      </w:r>
      <w:r w:rsidR="008E2CB3" w:rsidRPr="008D03F1">
        <w:rPr>
          <w:rFonts w:ascii="Browallia New" w:hAnsi="Browallia New" w:cs="Browallia New"/>
          <w:sz w:val="26"/>
          <w:szCs w:val="26"/>
          <w:cs/>
          <w:lang w:val="en-GB"/>
        </w:rPr>
        <w:t xml:space="preserve">ว่าจะสามารถใช้ประโยชน์จากสินทรัพย์ภาษีเงินได้รอตัดบัญชีดังกล่าวได้ภายในระยะเวลา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5</w:t>
      </w:r>
      <w:r w:rsidR="008E2CB3" w:rsidRPr="008D03F1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5FA7663D" w14:textId="272C862F" w:rsidR="008E2CB3" w:rsidRPr="00DA7B58" w:rsidRDefault="008E2CB3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40A131E" w14:textId="77777777" w:rsidR="001D02DF" w:rsidRPr="00DA7B58" w:rsidRDefault="001D02DF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</w:p>
    <w:p w14:paraId="018C4164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B5447C" w14:textId="5C16DA16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1113ADD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0C125E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3297111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E39FF9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51B2951" w14:textId="77777777" w:rsidR="00893A68" w:rsidRDefault="00893A68" w:rsidP="00893A6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7FE3B" w14:textId="559FF821" w:rsidR="00D5568A" w:rsidRDefault="001D02DF" w:rsidP="00893A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="0002302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)              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20783CD0" w14:textId="6E498343" w:rsidR="001867D1" w:rsidRPr="00DA7B58" w:rsidRDefault="00893A68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310E690" w14:textId="77777777" w:rsidR="001D02DF" w:rsidRPr="00DA7B58" w:rsidRDefault="001D02DF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6A6A06F0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99234C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DEBC2A0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962774" w14:textId="77777777" w:rsidR="001D02DF" w:rsidRPr="00DA7B58" w:rsidRDefault="001D02DF" w:rsidP="00B327F7">
      <w:pPr>
        <w:numPr>
          <w:ilvl w:val="1"/>
          <w:numId w:val="2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3745C61" w14:textId="77777777" w:rsidR="001817BD" w:rsidRPr="00DA7B58" w:rsidRDefault="001D02DF" w:rsidP="00B327F7">
      <w:pPr>
        <w:numPr>
          <w:ilvl w:val="1"/>
          <w:numId w:val="2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208BF28" w14:textId="77777777" w:rsidR="00571F9C" w:rsidRPr="00DA7B58" w:rsidRDefault="00571F9C" w:rsidP="00E6781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1F9C" w:rsidRPr="00DA7B58" w14:paraId="0A1A01C7" w14:textId="77777777" w:rsidTr="009815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9A2F6B" w14:textId="4E3A8EF3" w:rsidR="00571F9C" w:rsidRPr="00DA7B58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1F9C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2C2E3F8" w14:textId="77777777" w:rsidR="00571F9C" w:rsidRPr="00DA7B58" w:rsidRDefault="00571F9C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B06F2C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 การจัดการ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70A5A8CC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4994B2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07DA2A70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9ABFE3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327F7"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713CF715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DFCE8C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0703BCAF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6A47A9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94C002D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AF99C4" w14:textId="6C330F16" w:rsidR="00571F9C" w:rsidRPr="00DA7B58" w:rsidRDefault="00571F9C" w:rsidP="00893A68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ส่วนงานโรงแรม</w:t>
      </w:r>
    </w:p>
    <w:p w14:paraId="02AA9866" w14:textId="58A19913" w:rsidR="00571F9C" w:rsidRPr="00DA7B58" w:rsidRDefault="00571F9C" w:rsidP="00893A68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ส่วนงานการขายอาหารและเครื่องดื่ม</w:t>
      </w:r>
    </w:p>
    <w:p w14:paraId="65A52A43" w14:textId="1D60F70E" w:rsidR="00BC0535" w:rsidRPr="00DA7B58" w:rsidRDefault="00BC0535" w:rsidP="00893A68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ab/>
      </w:r>
      <w:r w:rsidRPr="00DA7B58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0C5348CD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1C9FA2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จังหวะเวลาการรับรู้รายได้</w:t>
      </w:r>
    </w:p>
    <w:p w14:paraId="4F250EC6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B4A4C2" w14:textId="73E1C81D" w:rsidR="00571F9C" w:rsidRDefault="00571F9C" w:rsidP="003E4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รายได้จากส่วนงานโรงแรมมีการรับรู้รายได้ตลอดช่วงเวลาที่ปฏิบัติตามภาระที่ต้องปฏิบัติ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(Over</w:t>
      </w:r>
      <w:r w:rsidR="007C5028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time)</w:t>
      </w:r>
    </w:p>
    <w:p w14:paraId="37C6FBF1" w14:textId="77777777" w:rsidR="003E4A4D" w:rsidRPr="00DA7B58" w:rsidRDefault="003E4A4D" w:rsidP="003E4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2196B8" w14:textId="67BC2CAF" w:rsidR="00571F9C" w:rsidRDefault="00571F9C" w:rsidP="003E4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รายได้จากส่วนงาน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การขายอาหารและเครื่องดื่มมีการรับรู้รายได้เมื่อภาระที่ต้องปฏิบัติเสร็จสิ้น ณ เวลาใดเวลาหนึ่ง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(Point in time)</w:t>
      </w:r>
    </w:p>
    <w:p w14:paraId="390B1123" w14:textId="77777777" w:rsidR="003E4A4D" w:rsidRPr="00DA7B58" w:rsidRDefault="003E4A4D" w:rsidP="003E4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9FEE6D" w14:textId="77777777" w:rsidR="00BC0535" w:rsidRPr="00DA7B58" w:rsidRDefault="00BC0535" w:rsidP="003E4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DA7B58">
        <w:rPr>
          <w:rFonts w:ascii="Browallia New" w:hAnsi="Browallia New" w:cs="Browallia New"/>
          <w:sz w:val="26"/>
          <w:szCs w:val="26"/>
          <w:cs/>
        </w:rPr>
        <w:t>ค้าภายนอกโรงแรมมีการรับรู้รายได้เมื่อภาระที่ต้องปฏิบัติเสร็จสิ้น</w:t>
      </w:r>
      <w:r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DA7B58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58AC6C7" w14:textId="77777777" w:rsidR="00BC0535" w:rsidRPr="00DA7B58" w:rsidRDefault="00BC0535" w:rsidP="003E4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F8B1D0" w14:textId="77777777" w:rsidR="00571F9C" w:rsidRPr="00DA7B58" w:rsidRDefault="00571F9C" w:rsidP="00E6781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ACA3328" w14:textId="77777777" w:rsidR="00601F11" w:rsidRPr="00DA7B58" w:rsidRDefault="00601F11" w:rsidP="00B327F7">
      <w:pPr>
        <w:tabs>
          <w:tab w:val="left" w:pos="1560"/>
        </w:tabs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601F11" w:rsidRPr="00DA7B58" w:rsidSect="00385160">
          <w:headerReference w:type="default" r:id="rId8"/>
          <w:footerReference w:type="default" r:id="rId9"/>
          <w:pgSz w:w="11909" w:h="16834" w:code="9"/>
          <w:pgMar w:top="1440" w:right="720" w:bottom="720" w:left="1729" w:header="709" w:footer="578" w:gutter="0"/>
          <w:pgNumType w:start="15"/>
          <w:cols w:space="720"/>
        </w:sectPr>
      </w:pPr>
    </w:p>
    <w:p w14:paraId="7A196104" w14:textId="77777777" w:rsidR="00601F11" w:rsidRPr="00DA7B58" w:rsidRDefault="00601F11" w:rsidP="008926B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ABCE57" w14:textId="0C838231" w:rsidR="00601F11" w:rsidRPr="00DA7B58" w:rsidRDefault="00601F1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รายได้และผลการดำเนินงานจากส่วนงานทางธุรกิจในงบการเงินรวมสำหรับปีสิ้นสุดวันที่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C17AB0E" w14:textId="77777777" w:rsidR="00601F11" w:rsidRPr="00DA7B58" w:rsidRDefault="00601F1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604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221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C4346" w:rsidRPr="00525E73" w14:paraId="334483A3" w14:textId="77777777" w:rsidTr="003E1C6F">
        <w:tc>
          <w:tcPr>
            <w:tcW w:w="2218" w:type="dxa"/>
          </w:tcPr>
          <w:p w14:paraId="630A34EA" w14:textId="77777777" w:rsidR="007C4346" w:rsidRPr="00525E73" w:rsidRDefault="007C4346" w:rsidP="007C4346">
            <w:pPr>
              <w:pStyle w:val="BodyText"/>
              <w:ind w:left="-30" w:righ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24" w:type="dxa"/>
            <w:gridSpan w:val="16"/>
            <w:tcBorders>
              <w:bottom w:val="single" w:sz="4" w:space="0" w:color="auto"/>
            </w:tcBorders>
          </w:tcPr>
          <w:p w14:paraId="199CE687" w14:textId="77777777" w:rsidR="007C4346" w:rsidRPr="00525E73" w:rsidRDefault="007C4346" w:rsidP="007C4346">
            <w:pPr>
              <w:pStyle w:val="BodyText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หน่วย 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</w:rPr>
              <w:t xml:space="preserve">: 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</w:rPr>
              <w:t>)</w:t>
            </w:r>
          </w:p>
        </w:tc>
      </w:tr>
      <w:tr w:rsidR="007C4346" w:rsidRPr="00525E73" w14:paraId="6EBC5575" w14:textId="77777777" w:rsidTr="003E1C6F">
        <w:tc>
          <w:tcPr>
            <w:tcW w:w="2218" w:type="dxa"/>
          </w:tcPr>
          <w:p w14:paraId="667ADFB3" w14:textId="77777777" w:rsidR="007C4346" w:rsidRPr="00525E73" w:rsidRDefault="007C4346" w:rsidP="008926B8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24" w:type="dxa"/>
            <w:gridSpan w:val="16"/>
            <w:tcBorders>
              <w:top w:val="single" w:sz="4" w:space="0" w:color="auto"/>
            </w:tcBorders>
          </w:tcPr>
          <w:p w14:paraId="12E4CDEA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งบการเงินรวม </w:t>
            </w:r>
          </w:p>
        </w:tc>
      </w:tr>
      <w:tr w:rsidR="007C4346" w:rsidRPr="00525E73" w14:paraId="0F1EA328" w14:textId="77777777" w:rsidTr="003E1C6F">
        <w:tc>
          <w:tcPr>
            <w:tcW w:w="2218" w:type="dxa"/>
          </w:tcPr>
          <w:p w14:paraId="4A276656" w14:textId="77777777" w:rsidR="007C4346" w:rsidRPr="00525E73" w:rsidRDefault="007C4346" w:rsidP="008926B8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648DBC65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2C814FA6" w14:textId="77777777" w:rsidR="007C4346" w:rsidRPr="00525E73" w:rsidRDefault="007C4346" w:rsidP="008926B8">
            <w:pPr>
              <w:pStyle w:val="BodyText"/>
              <w:ind w:left="-117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7D96ECA" w14:textId="77777777" w:rsidR="007C4346" w:rsidRPr="00525E73" w:rsidRDefault="007C4346" w:rsidP="008926B8">
            <w:pPr>
              <w:pStyle w:val="BodyText"/>
              <w:ind w:left="-117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ส่วนงานการขาย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6B7C3344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16C7A986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04BF29DD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</w:rPr>
              <w:t xml:space="preserve"> (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34B5AEE5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จากการดำเนินงาน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39035617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500A9476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40EE401E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C4346" w:rsidRPr="00525E73" w14:paraId="2F4A6B07" w14:textId="77777777" w:rsidTr="003E1C6F">
        <w:tc>
          <w:tcPr>
            <w:tcW w:w="2218" w:type="dxa"/>
          </w:tcPr>
          <w:p w14:paraId="2565EA5C" w14:textId="77777777" w:rsidR="007C4346" w:rsidRPr="00525E73" w:rsidRDefault="007C4346" w:rsidP="008926B8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51DC8112" w14:textId="77777777" w:rsidR="007C4346" w:rsidRPr="00525E73" w:rsidRDefault="007C4346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13506B7B" w14:textId="77777777" w:rsidR="007C4346" w:rsidRPr="00525E73" w:rsidRDefault="007C4346" w:rsidP="008926B8">
            <w:pPr>
              <w:pStyle w:val="BodyText"/>
              <w:ind w:left="-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อาหารและเครื่องดื่ม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0F37FC4B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ร้านค้าภายนอกโรงแรม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1D67BF8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ส่วนงานอื่น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C5ED82C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ที่ไม่สามารถปันส่วนได้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D97EC38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84E112F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5F62731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25E73" w:rsidRPr="00525E73" w14:paraId="6BB83152" w14:textId="77777777" w:rsidTr="003E1C6F">
        <w:tc>
          <w:tcPr>
            <w:tcW w:w="2218" w:type="dxa"/>
          </w:tcPr>
          <w:p w14:paraId="54F8B86B" w14:textId="77777777" w:rsidR="00525E73" w:rsidRPr="00525E73" w:rsidRDefault="00525E73" w:rsidP="00525E73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4C7C8A5" w14:textId="534805F2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C1424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F6951BC" w14:textId="13C24ECD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671736F" w14:textId="1685475D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96656DF" w14:textId="773378EB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61F71EA" w14:textId="43AC8252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F621419" w14:textId="2AED5AC6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0A9C0C0" w14:textId="5D3CC85A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B544C08" w14:textId="2AE887A6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BF5B747" w14:textId="222DA154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C851FF9" w14:textId="5BF0ED07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A284CA1" w14:textId="6158254E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71086AB" w14:textId="38DF46E5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0B2138" w14:textId="2FEB437B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60625AE" w14:textId="662BF70F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4E050DE" w14:textId="2651D3BA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C8B0128" w14:textId="6CBA57F9" w:rsidR="00525E73" w:rsidRPr="00525E73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525E73"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7C4346" w:rsidRPr="00525E73" w14:paraId="1F6269F5" w14:textId="77777777" w:rsidTr="00CC1424">
        <w:tc>
          <w:tcPr>
            <w:tcW w:w="2218" w:type="dxa"/>
          </w:tcPr>
          <w:p w14:paraId="1449162C" w14:textId="77777777" w:rsidR="007C4346" w:rsidRPr="00525E73" w:rsidRDefault="007C4346" w:rsidP="007C4346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4415E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C9382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3AC56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70501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27E62E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9B6656E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DE3F6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DFF1447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9E5AC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ACD752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D247A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CFD454C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83A71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C6E5FB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19B70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864D595" w14:textId="77777777" w:rsidR="007C4346" w:rsidRPr="00525E73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BD0C5A" w:rsidRPr="00525E73" w14:paraId="3D641460" w14:textId="77777777" w:rsidTr="00CC1424">
        <w:tc>
          <w:tcPr>
            <w:tcW w:w="2218" w:type="dxa"/>
          </w:tcPr>
          <w:p w14:paraId="1D8791A8" w14:textId="77777777" w:rsidR="00BD0C5A" w:rsidRPr="00525E73" w:rsidRDefault="00BD0C5A" w:rsidP="00BD0C5A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EB8F9A" w14:textId="16949D88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="00B770DA" w:rsidRPr="00B770D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F10248" w14:textId="79D6FBFD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BD0C5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F13709" w14:textId="77585B07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  <w:r w:rsidR="00B770DA" w:rsidRP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D9148F" w14:textId="18F584A5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BD0C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864" w:type="dxa"/>
            <w:shd w:val="clear" w:color="auto" w:fill="FAFAFA"/>
          </w:tcPr>
          <w:p w14:paraId="11F685F2" w14:textId="3232562D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B770DA" w:rsidRP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864" w:type="dxa"/>
          </w:tcPr>
          <w:p w14:paraId="397D6025" w14:textId="59281D9A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="00BD0C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DE2D02" w14:textId="47AEDF59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B770DA" w:rsidRP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864" w:type="dxa"/>
            <w:vAlign w:val="bottom"/>
          </w:tcPr>
          <w:p w14:paraId="7B7156BA" w14:textId="15307359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="00BD0C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1915D5" w14:textId="0E6D81B1" w:rsidR="00BD0C5A" w:rsidRPr="00525E73" w:rsidRDefault="002077E2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B675462" w14:textId="28E2F293" w:rsidR="00BD0C5A" w:rsidRPr="00525E73" w:rsidRDefault="00BD0C5A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1D22CB" w14:textId="0D5D8582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077E2"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="002077E2"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864" w:type="dxa"/>
            <w:vAlign w:val="bottom"/>
          </w:tcPr>
          <w:p w14:paraId="36CCB4DE" w14:textId="628C68E7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  <w:r w:rsidR="00BD0C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436A6F" w14:textId="27D5AA20" w:rsidR="00BD0C5A" w:rsidRPr="00525E73" w:rsidRDefault="002077E2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43571099" w14:textId="672DD5B9" w:rsidR="00BD0C5A" w:rsidRPr="00525E73" w:rsidRDefault="00BD0C5A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24831D" w14:textId="026A6122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077E2"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="002077E2"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864" w:type="dxa"/>
            <w:vAlign w:val="bottom"/>
          </w:tcPr>
          <w:p w14:paraId="59C6DEF4" w14:textId="3D61F996" w:rsidR="00BD0C5A" w:rsidRPr="00525E73" w:rsidRDefault="00154991" w:rsidP="00BD0C5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="00BD0C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</w:tr>
      <w:tr w:rsidR="00B770DA" w:rsidRPr="00525E73" w14:paraId="6A4A89F3" w14:textId="77777777" w:rsidTr="00FA4CCE">
        <w:tc>
          <w:tcPr>
            <w:tcW w:w="2218" w:type="dxa"/>
          </w:tcPr>
          <w:p w14:paraId="436E89A1" w14:textId="77777777" w:rsidR="00B770DA" w:rsidRPr="00525E73" w:rsidRDefault="00B770DA" w:rsidP="00B770DA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A2CEC4" w14:textId="168F037B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E2F08C" w14:textId="3EE292EC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32FF4F" w14:textId="2397935D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793903" w14:textId="34E2334A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8D1497" w14:textId="42DA1F54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</w:tcPr>
          <w:p w14:paraId="325B98EF" w14:textId="495500E9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06C583" w14:textId="5B44AC71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1D437BD" w14:textId="482352A4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6B1EF6" w14:textId="37FBD320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864" w:type="dxa"/>
            <w:vAlign w:val="bottom"/>
          </w:tcPr>
          <w:p w14:paraId="798F79E9" w14:textId="45B66538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44E8D7" w14:textId="5CDE3362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864" w:type="dxa"/>
            <w:vAlign w:val="bottom"/>
          </w:tcPr>
          <w:p w14:paraId="3EA54A0F" w14:textId="598C06D2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170600" w14:textId="03A9EDBC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1C4E2510" w14:textId="32678B42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F0A256" w14:textId="5B097086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864" w:type="dxa"/>
            <w:vAlign w:val="bottom"/>
          </w:tcPr>
          <w:p w14:paraId="3690C10B" w14:textId="6080A5F0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</w:tr>
      <w:tr w:rsidR="00B770DA" w:rsidRPr="00525E73" w14:paraId="6EFD66EC" w14:textId="77777777" w:rsidTr="00FA4CCE">
        <w:tc>
          <w:tcPr>
            <w:tcW w:w="2218" w:type="dxa"/>
          </w:tcPr>
          <w:p w14:paraId="489B3001" w14:textId="77777777" w:rsidR="00B770DA" w:rsidRPr="00525E73" w:rsidRDefault="00B770DA" w:rsidP="00B770DA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D7274" w14:textId="68460A6C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C88AF" w14:textId="38542C81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4726B" w14:textId="08FD2636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672B3" w14:textId="0F68EC2A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B1260" w14:textId="44F0B83A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60C9C14" w14:textId="654EF1BD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C95BE" w14:textId="74985F69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9951C6" w14:textId="68B9119B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2D1CD" w14:textId="2CD739CD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077E2"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15499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977A25" w14:textId="0E214A42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59AA8" w14:textId="1053B4A3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077E2"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15499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7B083C" w14:textId="320E7FF2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9A2B" w14:textId="4A2E4E7A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E2628C" w14:textId="21E322FC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B89AC" w14:textId="65E8F5FC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077E2"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15499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50D6C39" w14:textId="08B33AF2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</w:tr>
      <w:tr w:rsidR="00B770DA" w:rsidRPr="00525E73" w14:paraId="3FEE56D0" w14:textId="77777777" w:rsidTr="00FA4CCE">
        <w:tc>
          <w:tcPr>
            <w:tcW w:w="2218" w:type="dxa"/>
          </w:tcPr>
          <w:p w14:paraId="0A626FFD" w14:textId="77777777" w:rsidR="00B770DA" w:rsidRPr="00525E73" w:rsidRDefault="00B770DA" w:rsidP="00B770DA">
            <w:pPr>
              <w:pStyle w:val="BalloonText"/>
              <w:ind w:left="-3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EE0F2" w14:textId="2AF22BD5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785</w:t>
            </w:r>
            <w:r w:rsidR="00B770DA"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8B248" w14:textId="123994D4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113</w:t>
            </w:r>
            <w:r w:rsid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599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C2C21" w14:textId="344063A0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826</w:t>
            </w:r>
            <w:r w:rsidR="00B770DA"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5BBC4" w14:textId="03C1B5BB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276</w:t>
            </w:r>
            <w:r w:rsid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11682" w14:textId="5214C4FF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115</w:t>
            </w:r>
            <w:r w:rsidR="00B770DA"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590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9995DEE" w14:textId="77321D5F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</w:t>
            </w:r>
            <w:r w:rsid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842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55218" w14:textId="5F81EF05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200</w:t>
            </w:r>
            <w:r w:rsidR="00B770DA"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330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61B4C5F" w14:textId="168351AC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89</w:t>
            </w:r>
            <w:r w:rsid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688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D9055" w14:textId="02CE5A13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2077E2"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</w:t>
            </w:r>
            <w:r w:rsidRPr="00154991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AA6F315" w14:textId="3FB29564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83D2E" w14:textId="1DDB2AE5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2077E2"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932</w:t>
            </w:r>
            <w:r w:rsidR="002077E2"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  <w:r w:rsidRPr="00154991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9DFCB4D" w14:textId="0FF0A5DC" w:rsidR="00B770DA" w:rsidRPr="00525E73" w:rsidRDefault="00154991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563</w:t>
            </w:r>
            <w:r w:rsid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091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72EA7" w14:textId="6FD20E7D" w:rsidR="00B770DA" w:rsidRPr="00525E73" w:rsidRDefault="002077E2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724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1582CD" w14:textId="7CECCE93" w:rsidR="00B770DA" w:rsidRPr="00525E73" w:rsidRDefault="00B770DA" w:rsidP="00B770DA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724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7CCE9" w14:textId="2E9FABCE" w:rsidR="00B770DA" w:rsidRPr="00874117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2077E2" w:rsidRPr="002077E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931</w:t>
            </w:r>
            <w:r w:rsidR="002077E2" w:rsidRPr="002077E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</w:t>
            </w:r>
            <w:r w:rsidRPr="00154991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8CE9B3" w14:textId="42E617EB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562</w:t>
            </w:r>
            <w:r w:rsidR="00B770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367</w:t>
            </w:r>
          </w:p>
        </w:tc>
      </w:tr>
      <w:tr w:rsidR="00B770DA" w:rsidRPr="00525E73" w14:paraId="52E1872E" w14:textId="77777777" w:rsidTr="00FA4CCE">
        <w:tc>
          <w:tcPr>
            <w:tcW w:w="2218" w:type="dxa"/>
          </w:tcPr>
          <w:p w14:paraId="35853AC9" w14:textId="77777777" w:rsidR="00B770DA" w:rsidRPr="00525E73" w:rsidRDefault="00B770DA" w:rsidP="00B770DA">
            <w:pPr>
              <w:pStyle w:val="BodyText"/>
              <w:tabs>
                <w:tab w:val="decimal" w:pos="657"/>
              </w:tabs>
              <w:ind w:left="-30"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2D06F6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70F253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0CFD4B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5E075B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4CFC96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7C82C7C0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3618F8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668C49F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4C027F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B0889FD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A2B689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A41508E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BC2690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B202706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85DA4F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914ED55" w14:textId="777777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B770DA" w:rsidRPr="00525E73" w14:paraId="63789C6E" w14:textId="77777777" w:rsidTr="00FA4CCE">
        <w:tc>
          <w:tcPr>
            <w:tcW w:w="2218" w:type="dxa"/>
          </w:tcPr>
          <w:p w14:paraId="310BDD7B" w14:textId="77777777" w:rsidR="00B770DA" w:rsidRPr="00525E73" w:rsidRDefault="00B770DA" w:rsidP="00B770DA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3C957F" w14:textId="083CE1CD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770D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Pr="00B770D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Pr="00B770D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3FEC7F" w14:textId="33F98D01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60A94B" w14:textId="1716FC1E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770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P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  <w:r w:rsidRPr="00B770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4B5DF6" w14:textId="3E85004E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609DA6" w14:textId="1901F228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770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Pr="00B770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</w:tcPr>
          <w:p w14:paraId="7F8CF019" w14:textId="38AA22A5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E3E697" w14:textId="28AFCD90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770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Pr="00B770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2E122445" w14:textId="6973D7B1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0636BF" w14:textId="3E0FC5E9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4E6F0265" w14:textId="5C1DD21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BBC1B3" w14:textId="57CB0684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25029DCF" w14:textId="638CB20C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6CE75C" w14:textId="3A097D22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vAlign w:val="bottom"/>
          </w:tcPr>
          <w:p w14:paraId="1CF4BA79" w14:textId="6F52A334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A265C8" w14:textId="76A6DB43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3827A1D8" w14:textId="17CAA7FE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B770DA" w:rsidRPr="00525E73" w14:paraId="683CBA4F" w14:textId="77777777" w:rsidTr="00FA4CCE">
        <w:tc>
          <w:tcPr>
            <w:tcW w:w="2218" w:type="dxa"/>
          </w:tcPr>
          <w:p w14:paraId="2516144F" w14:textId="77777777" w:rsidR="00B770DA" w:rsidRPr="00525E73" w:rsidRDefault="00B770DA" w:rsidP="00B770DA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15E733" w14:textId="57239E22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537AD2" w14:textId="650A3189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9BCEB1" w14:textId="72AFADC5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550E46" w14:textId="01DA2559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11998C" w14:textId="61D85353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</w:tcPr>
          <w:p w14:paraId="273C9575" w14:textId="120C5345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3E7E3F" w14:textId="149142B9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A7E2170" w14:textId="066329E0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D58467" w14:textId="6BE8B6EB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71453E87" w14:textId="38726EBF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7CBC74" w14:textId="71DAE8B4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345667E9" w14:textId="2907A8FE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DD3134" w14:textId="692DA0FD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DB596BE" w14:textId="202F8E2E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64E4CB" w14:textId="00DE6085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1BAA1D8F" w14:textId="73C1EF71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B770DA" w:rsidRPr="00525E73" w14:paraId="3E9D4B3C" w14:textId="77777777" w:rsidTr="00FA4CCE">
        <w:tc>
          <w:tcPr>
            <w:tcW w:w="2218" w:type="dxa"/>
          </w:tcPr>
          <w:p w14:paraId="7CC44DD9" w14:textId="77777777" w:rsidR="00B770DA" w:rsidRPr="00525E73" w:rsidRDefault="00B770DA" w:rsidP="00B770DA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B8648" w14:textId="0C765D3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B22CB" w14:textId="5533E434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286C8" w14:textId="58AA5BB2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999F8" w14:textId="6C7B3549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4ADD6" w14:textId="4301713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9DD669" w14:textId="0F77B89A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77B19" w14:textId="23B96530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F7A38C9" w14:textId="273798C2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15487" w14:textId="21954558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74B342" w14:textId="32644908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DBA54" w14:textId="5CD3979D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B1E9B3" w14:textId="29B4E96B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F7948" w14:textId="1685F30A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BC7F5E" w14:textId="31A0430D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F2C8B" w14:textId="209AC288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0C797C" w14:textId="4BFB2A73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B770DA" w:rsidRPr="00525E73" w14:paraId="36D39E91" w14:textId="77777777" w:rsidTr="00FA4CCE">
        <w:tc>
          <w:tcPr>
            <w:tcW w:w="2218" w:type="dxa"/>
          </w:tcPr>
          <w:p w14:paraId="335C17B0" w14:textId="77777777" w:rsidR="00B770DA" w:rsidRPr="00525E73" w:rsidRDefault="00B770DA" w:rsidP="00B770DA">
            <w:pPr>
              <w:pStyle w:val="BalloonText"/>
              <w:ind w:left="-3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57B13" w14:textId="49B596CC" w:rsidR="00B770DA" w:rsidRPr="00CB6870" w:rsidRDefault="00B770DA" w:rsidP="00B770DA">
            <w:pPr>
              <w:pStyle w:val="Heading4"/>
              <w:tabs>
                <w:tab w:val="decimal" w:pos="648"/>
              </w:tabs>
              <w:ind w:right="-5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372</w:t>
            </w: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719</w:t>
            </w: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F7453" w14:textId="46C7CE53" w:rsidR="00B770DA" w:rsidRPr="00525E73" w:rsidRDefault="00B770DA" w:rsidP="00B770DA">
            <w:pPr>
              <w:pStyle w:val="Heading4"/>
              <w:tabs>
                <w:tab w:val="decimal" w:pos="648"/>
              </w:tabs>
              <w:ind w:right="-5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312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596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67B3" w14:textId="22EAAF72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635</w:t>
            </w: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710</w:t>
            </w: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D05CE" w14:textId="591E11CB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338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072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4B07D" w14:textId="7F2BC28B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70</w:t>
            </w: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961</w:t>
            </w: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7538087" w14:textId="5D24B243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</w:t>
            </w:r>
            <w:r w:rsidRPr="00CB68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013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6A213" w14:textId="7E425242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63</w:t>
            </w: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420</w:t>
            </w:r>
            <w:r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7345D04" w14:textId="3D3A3CEF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50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066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11914" w14:textId="40EE2E68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580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544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8BD7B4" w14:textId="46A599F9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361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652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EDA26" w14:textId="325C67AD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723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354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F63C1C5" w14:textId="3E2B0A28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106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399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D4D81" w14:textId="55869B1E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6630468" w14:textId="30262983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D12FA" w14:textId="4A3BB428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723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179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BDD650" w14:textId="00398A43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106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224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B770DA" w:rsidRPr="00525E73" w14:paraId="535B7488" w14:textId="77777777" w:rsidTr="00CC1424">
        <w:tc>
          <w:tcPr>
            <w:tcW w:w="2218" w:type="dxa"/>
          </w:tcPr>
          <w:p w14:paraId="6F7702E7" w14:textId="77777777" w:rsidR="00B770DA" w:rsidRPr="00525E73" w:rsidRDefault="00B770DA" w:rsidP="00B770DA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3B75D24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6C7D066B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36C16A2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4ACFDB9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6B8E76E0" w14:textId="77777777" w:rsidR="00B770DA" w:rsidRPr="00CB6870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37352F4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A4243EB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2B3449B7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FFCC5EE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6F41E3C5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DCBF221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2414B5AE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98A97F2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64F4008B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FC5C855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61A35E09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B770DA" w:rsidRPr="00525E73" w14:paraId="091EA3AC" w14:textId="77777777" w:rsidTr="00CC1424">
        <w:tc>
          <w:tcPr>
            <w:tcW w:w="2218" w:type="dxa"/>
          </w:tcPr>
          <w:p w14:paraId="76926982" w14:textId="53C65C71" w:rsidR="00B770DA" w:rsidRPr="00525E73" w:rsidRDefault="00B770DA" w:rsidP="00B770DA">
            <w:pPr>
              <w:pStyle w:val="BodyText"/>
              <w:ind w:left="-3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color w:val="000000"/>
                <w:cs/>
              </w:rPr>
              <w:t>ส่วนแบ่ง</w:t>
            </w:r>
            <w:r w:rsidRPr="00525E73">
              <w:rPr>
                <w:rFonts w:ascii="Browallia New" w:hAnsi="Browallia New" w:cs="Browallia New"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</w:tcPr>
          <w:p w14:paraId="69E693D7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4DC2836F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A391B7B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BE01593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EA884B7" w14:textId="77777777" w:rsidR="00B770DA" w:rsidRPr="00CB6870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1F831ED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69A03BF1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43288D81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5C9587F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1854B052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3FCE567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17F948F5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51709CBE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683A18A3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7D00979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</w:tcPr>
          <w:p w14:paraId="23081BC9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B770DA" w:rsidRPr="00525E73" w14:paraId="5AE2F2FE" w14:textId="77777777" w:rsidTr="00FA4CCE">
        <w:trPr>
          <w:trHeight w:val="207"/>
        </w:trPr>
        <w:tc>
          <w:tcPr>
            <w:tcW w:w="2218" w:type="dxa"/>
          </w:tcPr>
          <w:p w14:paraId="7779B30E" w14:textId="20EEB286" w:rsidR="00B770DA" w:rsidRPr="00525E73" w:rsidRDefault="00B770DA" w:rsidP="00B770DA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จากเงินลงทุนในบริษัทร่วม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71B6C" w14:textId="33E2B8CF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3B11C" w14:textId="1A91086F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E65D2" w14:textId="1A8CA2B1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523A5" w14:textId="40E5C1DF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5629D" w14:textId="2961318F" w:rsidR="00B770DA" w:rsidRPr="00CB6870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1D4C334" w14:textId="57CBAC5C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B68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17523" w14:textId="1A6B9BD6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0791FD" w14:textId="1738898A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85B51" w14:textId="7DC3311F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F542C6A" w14:textId="78A99143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886E5" w14:textId="58CA7239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9BD55C" w14:textId="3541ECF8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4FFEB" w14:textId="7EEF1C02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AEA9784" w14:textId="37E6F614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35ED2" w14:textId="31625422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6197D26" w14:textId="29DF7F83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B770DA" w:rsidRPr="00525E73" w14:paraId="172C4B3B" w14:textId="77777777" w:rsidTr="00FA4CCE">
        <w:tc>
          <w:tcPr>
            <w:tcW w:w="2218" w:type="dxa"/>
          </w:tcPr>
          <w:p w14:paraId="4F90F275" w14:textId="68BD583C" w:rsidR="00B770DA" w:rsidRPr="00525E73" w:rsidRDefault="00262ABE" w:rsidP="00B770DA">
            <w:pPr>
              <w:pStyle w:val="CommentText"/>
              <w:ind w:left="-30" w:right="-70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กำไร </w:t>
            </w:r>
            <w:r w:rsidR="00B770DA"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="00B770DA"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="00B770DA"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) </w:t>
            </w:r>
            <w:r w:rsidR="00B770DA"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ก่อน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259D5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D065E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9EA49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DDD2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39009" w14:textId="77777777" w:rsidR="00B770DA" w:rsidRPr="00CB6870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7A9A5CD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A7F1E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EFB6CF9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08CCF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A76C0E2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27638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0E0D32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D229D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C5A6A6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6D7F7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E7F846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B770DA" w:rsidRPr="00525E73" w14:paraId="00A3162B" w14:textId="77777777" w:rsidTr="00FA4CCE">
        <w:tc>
          <w:tcPr>
            <w:tcW w:w="2218" w:type="dxa"/>
          </w:tcPr>
          <w:p w14:paraId="194ED9F2" w14:textId="6BAD18F9" w:rsidR="00B770DA" w:rsidRPr="004208ED" w:rsidRDefault="00B770DA" w:rsidP="00B770DA">
            <w:pPr>
              <w:pStyle w:val="CommentText"/>
              <w:ind w:left="-30" w:right="-70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ต้นทุนทางการเงิน</w:t>
            </w:r>
            <w:r w:rsidR="0086793A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0BE5A5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759E6B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4B408A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F7F95A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25B80E" w14:textId="77777777" w:rsidR="00B770DA" w:rsidRPr="00CB6870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612BA12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78F4DF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1656C88F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58DC9C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5E140B29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FD1077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46D86A4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D2FA27" w14:textId="449F95CA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0D362F6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886B6E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48E42BD" w14:textId="77777777" w:rsidR="00B770DA" w:rsidRPr="00525E73" w:rsidRDefault="00B770DA" w:rsidP="00B770D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B770DA" w:rsidRPr="00525E73" w14:paraId="47432151" w14:textId="77777777" w:rsidTr="00FA4CCE">
        <w:tc>
          <w:tcPr>
            <w:tcW w:w="2218" w:type="dxa"/>
          </w:tcPr>
          <w:p w14:paraId="0B962A5E" w14:textId="6C41D810" w:rsidR="00B770DA" w:rsidRPr="00525E73" w:rsidRDefault="00B770DA" w:rsidP="00B770DA">
            <w:pPr>
              <w:pStyle w:val="BodyTextIndent3"/>
              <w:ind w:left="-30" w:right="-70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86793A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(ค่าใช้จ่าย) </w:t>
            </w:r>
            <w:r w:rsidR="008D6E7F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รายได้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E41B37" w14:textId="7B219F8F" w:rsidR="00B770DA" w:rsidRPr="008D6E7F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413</w:t>
            </w:r>
            <w:r w:rsidR="00B770DA" w:rsidRPr="008D6E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4BB66" w14:textId="23AA8290" w:rsidR="00B770DA" w:rsidRPr="008D6E7F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D6E7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198</w:t>
            </w:r>
            <w:r w:rsidRPr="008D6E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997</w:t>
            </w:r>
            <w:r w:rsidRPr="008D6E7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C612E8" w14:textId="3A8A83B8" w:rsidR="00B770DA" w:rsidRPr="008D6E7F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190</w:t>
            </w:r>
            <w:r w:rsidR="00B770DA" w:rsidRPr="008D6E7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D01E27" w14:textId="22C980AA" w:rsidR="00B770DA" w:rsidRPr="008D6E7F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6E7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</w:t>
            </w:r>
            <w:r w:rsidRPr="008D6E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028</w:t>
            </w:r>
            <w:r w:rsidRPr="008D6E7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21B023" w14:textId="6F0E457A" w:rsidR="00B770DA" w:rsidRPr="008D6E7F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</w:t>
            </w:r>
            <w:r w:rsidR="00B770DA" w:rsidRPr="008D6E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629</w:t>
            </w:r>
          </w:p>
        </w:tc>
        <w:tc>
          <w:tcPr>
            <w:tcW w:w="864" w:type="dxa"/>
          </w:tcPr>
          <w:p w14:paraId="456EECC1" w14:textId="4E7610E5" w:rsidR="00B770DA" w:rsidRPr="008D6E7F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38</w:t>
            </w:r>
            <w:r w:rsidR="00B770DA" w:rsidRPr="008D6E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7D913D" w14:textId="30181373" w:rsidR="00B770DA" w:rsidRPr="008D6E7F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136</w:t>
            </w:r>
            <w:r w:rsidR="00B770DA" w:rsidRPr="008D6E7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910</w:t>
            </w:r>
          </w:p>
        </w:tc>
        <w:tc>
          <w:tcPr>
            <w:tcW w:w="864" w:type="dxa"/>
            <w:vAlign w:val="bottom"/>
          </w:tcPr>
          <w:p w14:paraId="2B39A4EE" w14:textId="216EB2F6" w:rsidR="00B770DA" w:rsidRPr="008D6E7F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</w:t>
            </w:r>
            <w:r w:rsidR="00B770DA" w:rsidRPr="008D6E7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791B25" w14:textId="3F85CD05" w:rsidR="00B770DA" w:rsidRPr="008D6E7F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6E7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578</w:t>
            </w:r>
            <w:r w:rsidRPr="008D6E7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27</w:t>
            </w:r>
            <w:r w:rsidR="00154991" w:rsidRPr="00154991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  <w:r w:rsidRPr="008D6E7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0A134EBC" w14:textId="4E3F8A6E" w:rsidR="00B770DA" w:rsidRPr="008D6E7F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6E7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403</w:t>
            </w:r>
            <w:r w:rsidRPr="008D6E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360</w:t>
            </w:r>
            <w:r w:rsidRPr="008D6E7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C0322E" w14:textId="21FE7E52" w:rsidR="00B770DA" w:rsidRPr="008D6E7F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206</w:t>
            </w:r>
            <w:r w:rsidR="002077E2" w:rsidRPr="008D6E7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</w:t>
            </w:r>
            <w:r w:rsidRPr="00154991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59</w:t>
            </w:r>
          </w:p>
        </w:tc>
        <w:tc>
          <w:tcPr>
            <w:tcW w:w="864" w:type="dxa"/>
            <w:vAlign w:val="bottom"/>
          </w:tcPr>
          <w:p w14:paraId="6551C4CF" w14:textId="3FE5E9FC" w:rsidR="00B770DA" w:rsidRPr="008D6E7F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6E7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585</w:t>
            </w:r>
            <w:r w:rsidRPr="008D6E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934</w:t>
            </w:r>
            <w:r w:rsidRPr="008D6E7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F81896" w14:textId="4083740F" w:rsidR="00B770DA" w:rsidRPr="008D6E7F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D6E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549</w:t>
            </w:r>
            <w:r w:rsidRPr="008D6E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24D3EEBD" w14:textId="6B7AA4B1" w:rsidR="00B770DA" w:rsidRPr="006651ED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651ED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549</w:t>
            </w:r>
            <w:r w:rsidRPr="006651ED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7A7DA2" w14:textId="7A07AD1C" w:rsidR="00B770DA" w:rsidRPr="006651ED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206</w:t>
            </w:r>
            <w:r w:rsidR="002077E2" w:rsidRPr="006651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4991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14:paraId="033299CE" w14:textId="6995F5CB" w:rsidR="00B770DA" w:rsidRPr="006651ED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651ED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586</w:t>
            </w:r>
            <w:r w:rsidRPr="006651E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483</w:t>
            </w:r>
            <w:r w:rsidRPr="006651ED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B770DA" w:rsidRPr="00525E73" w14:paraId="277280E6" w14:textId="77777777" w:rsidTr="00FA4CCE">
        <w:tc>
          <w:tcPr>
            <w:tcW w:w="2218" w:type="dxa"/>
          </w:tcPr>
          <w:p w14:paraId="75620414" w14:textId="54C2144B" w:rsidR="00B770DA" w:rsidRPr="00525E73" w:rsidRDefault="00B770DA" w:rsidP="00B770DA">
            <w:pPr>
              <w:pStyle w:val="BodyTextIndent3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ต้นทุนทางการเงิน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437A70" w14:textId="5D26636C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BCE83D" w14:textId="19D6E678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2645ED" w14:textId="204A30C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555FCE" w14:textId="1AC4E5A8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4918FB" w14:textId="10B707FB" w:rsidR="00B770DA" w:rsidRPr="00CB6870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</w:tcPr>
          <w:p w14:paraId="41504966" w14:textId="766E0764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B68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1C9D54" w14:textId="2D46197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4CC801A" w14:textId="6BA792A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5B1E17" w14:textId="2017E01D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469E3E7C" w14:textId="21639A5B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CFE4A0" w14:textId="6D72C63F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2582B634" w14:textId="256C8ABD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94A7D5" w14:textId="6FB77218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077E2"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864" w:type="dxa"/>
            <w:vAlign w:val="bottom"/>
          </w:tcPr>
          <w:p w14:paraId="3BF76009" w14:textId="0E69E52D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2C01F4" w14:textId="30CD6C95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5F53A875" w14:textId="0569617F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B770DA" w:rsidRPr="00525E73" w14:paraId="6BD579B6" w14:textId="77777777" w:rsidTr="00FA4CCE">
        <w:tc>
          <w:tcPr>
            <w:tcW w:w="2218" w:type="dxa"/>
          </w:tcPr>
          <w:p w14:paraId="6EC7BCB6" w14:textId="69208511" w:rsidR="00B770DA" w:rsidRPr="00525E73" w:rsidRDefault="00262ABE" w:rsidP="00B770DA">
            <w:pPr>
              <w:pStyle w:val="CommentSubject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Cs w:val="20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Cs w:val="20"/>
                <w:cs/>
              </w:rPr>
              <w:t xml:space="preserve">(ค่าใช้จ่าย) </w:t>
            </w:r>
            <w:r w:rsidR="00B770DA" w:rsidRPr="00525E73">
              <w:rPr>
                <w:rFonts w:ascii="Browallia New" w:hAnsi="Browallia New" w:cs="Browallia New"/>
                <w:b w:val="0"/>
                <w:bCs w:val="0"/>
                <w:color w:val="000000"/>
                <w:szCs w:val="20"/>
                <w:cs/>
              </w:rPr>
              <w:t>รายได้ภาษีเงินได้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F850E" w14:textId="24C1191A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05C81" w14:textId="10EB13DE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826D" w14:textId="593DF8EA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D66F8" w14:textId="550A8B8B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3E3A1" w14:textId="58B9D12B" w:rsidR="00B770DA" w:rsidRPr="00CB6870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B205F6B" w14:textId="0951200A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B68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97419" w14:textId="754BB0F6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E7B009" w14:textId="473B5866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911A6" w14:textId="1DA4C2D4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06F8FB" w14:textId="4DD718CD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A6955" w14:textId="4CCAD30C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F7CBE6" w14:textId="7EF0B8EE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637A8" w14:textId="5565CE16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BA200AD" w14:textId="7638B0C0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09BC0" w14:textId="7E0E2770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077E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Pr="002077E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F6409B6" w14:textId="1C1665E4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B770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B770DA" w:rsidRPr="00525E73" w14:paraId="3BD0F674" w14:textId="77777777" w:rsidTr="008D03F1">
        <w:tc>
          <w:tcPr>
            <w:tcW w:w="2218" w:type="dxa"/>
          </w:tcPr>
          <w:p w14:paraId="77AB18D9" w14:textId="7D53754B" w:rsidR="00B770DA" w:rsidRPr="008D6E7F" w:rsidRDefault="00262ABE" w:rsidP="00B770DA">
            <w:pPr>
              <w:pStyle w:val="BodyTextIndent3"/>
              <w:tabs>
                <w:tab w:val="left" w:pos="1950"/>
              </w:tabs>
              <w:ind w:left="-3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6E7F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กำไร </w:t>
            </w:r>
            <w:r w:rsidR="00B770DA" w:rsidRPr="008D6E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="00B770DA" w:rsidRPr="008D6E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="00B770DA" w:rsidRPr="008D6E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) </w:t>
            </w:r>
            <w:r w:rsidR="00B770DA" w:rsidRPr="008D6E7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54606" w14:textId="0ED4A41F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413</w:t>
            </w:r>
            <w:r w:rsidR="00B770DA"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C447F" w14:textId="2E5E1EA1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198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997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CA0C4" w14:textId="3C9F824B" w:rsidR="00B770DA" w:rsidRPr="00CB6870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190</w:t>
            </w:r>
            <w:r w:rsidR="00B770DA" w:rsidRPr="00B770D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56F3" w14:textId="602E2859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028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45049" w14:textId="5CFC327F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</w:t>
            </w:r>
            <w:r w:rsidR="00B770DA"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90093" w14:textId="32878294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38</w:t>
            </w:r>
            <w:r w:rsid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7CB23" w14:textId="5EBCAF30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136</w:t>
            </w:r>
            <w:r w:rsidR="00B770DA" w:rsidRP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8DF5A" w14:textId="2C2E91E5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</w:t>
            </w:r>
            <w:r w:rsid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D26CF" w14:textId="1FEB3086" w:rsidR="00B770DA" w:rsidRPr="00525E73" w:rsidRDefault="002077E2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718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41</w:t>
            </w:r>
            <w:r w:rsidR="00154991" w:rsidRPr="00154991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  <w:r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6A5FE" w14:textId="52EFA471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460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104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AF677" w14:textId="57E938E5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66</w:t>
            </w:r>
            <w:r w:rsidR="002077E2"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</w:t>
            </w:r>
            <w:r w:rsidRPr="00154991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DEA01" w14:textId="5582222E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642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678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6F9BC" w14:textId="75105C26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21</w:t>
            </w:r>
            <w:r w:rsidR="002077E2"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7852E" w14:textId="139CD8A9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</w:t>
            </w:r>
            <w:r w:rsidR="00B770D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CEE0F" w14:textId="2A8E70C4" w:rsidR="00B770DA" w:rsidRPr="00525E73" w:rsidRDefault="00154991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88</w:t>
            </w:r>
            <w:r w:rsidR="002077E2" w:rsidRPr="002077E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</w:t>
            </w:r>
            <w:r w:rsidRPr="00154991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57FB5" w14:textId="4AE3E717" w:rsidR="00B770DA" w:rsidRPr="00525E73" w:rsidRDefault="00B770DA" w:rsidP="00B770DA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620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641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</w:tr>
    </w:tbl>
    <w:p w14:paraId="5A8BA6B7" w14:textId="77777777" w:rsidR="00601F11" w:rsidRPr="00DA7B58" w:rsidRDefault="00601F11" w:rsidP="008926B8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A87ADDF" w14:textId="77777777" w:rsidR="00601F11" w:rsidRPr="00DA7B58" w:rsidRDefault="00601F11" w:rsidP="008926B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601F11" w:rsidRPr="00DA7B58" w:rsidSect="00525E73">
          <w:pgSz w:w="16834" w:h="11909" w:orient="landscape" w:code="9"/>
          <w:pgMar w:top="1728" w:right="432" w:bottom="720" w:left="432" w:header="706" w:footer="576" w:gutter="0"/>
          <w:cols w:space="720"/>
          <w:docGrid w:linePitch="326"/>
        </w:sectPr>
      </w:pPr>
    </w:p>
    <w:p w14:paraId="0226135D" w14:textId="77777777" w:rsidR="002B1DFC" w:rsidRPr="00DA7B58" w:rsidRDefault="002B1DFC" w:rsidP="008926B8">
      <w:pPr>
        <w:tabs>
          <w:tab w:val="left" w:pos="15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EC7D6B" w14:paraId="62F00658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197FA" w14:textId="29262F41" w:rsidR="00F63B38" w:rsidRPr="00EC7D6B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63B38" w:rsidRPr="00EC7D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EC7D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D305B77" w14:textId="77777777" w:rsidR="008B0A93" w:rsidRPr="00EC7D6B" w:rsidRDefault="008B0A93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4DB5" w:rsidRPr="00EC7D6B" w14:paraId="3585E257" w14:textId="77777777" w:rsidTr="00CC1424">
        <w:tc>
          <w:tcPr>
            <w:tcW w:w="3989" w:type="dxa"/>
            <w:vAlign w:val="bottom"/>
          </w:tcPr>
          <w:p w14:paraId="3331B84D" w14:textId="77777777" w:rsidR="00794DB5" w:rsidRPr="00EC7D6B" w:rsidRDefault="00794DB5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8342C" w14:textId="77777777" w:rsidR="00794DB5" w:rsidRPr="00EC7D6B" w:rsidRDefault="00794DB5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396D" w14:textId="77777777" w:rsidR="00794DB5" w:rsidRPr="00EC7D6B" w:rsidRDefault="00794DB5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233F0B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A3371" w:rsidRPr="00EC7D6B" w14:paraId="2AB8A310" w14:textId="77777777" w:rsidTr="00EC7D6B">
        <w:tc>
          <w:tcPr>
            <w:tcW w:w="3989" w:type="dxa"/>
            <w:vAlign w:val="bottom"/>
          </w:tcPr>
          <w:p w14:paraId="6C48F1FA" w14:textId="77777777" w:rsidR="00FA3371" w:rsidRPr="00EC7D6B" w:rsidRDefault="00FA3371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03DF" w14:textId="42F9E861" w:rsidR="00FA3371" w:rsidRPr="00EC7D6B" w:rsidRDefault="00FA3371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96C30" w14:textId="32E6536E" w:rsidR="00FA3371" w:rsidRPr="00EC7D6B" w:rsidRDefault="00FA3371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2FAD" w14:textId="3DEBBD84" w:rsidR="00FA3371" w:rsidRPr="00EC7D6B" w:rsidRDefault="00FA3371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C933" w14:textId="7A2FF80B" w:rsidR="00FA3371" w:rsidRPr="00EC7D6B" w:rsidRDefault="00FA3371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9B663A" w:rsidRPr="00EC7D6B" w14:paraId="5A804392" w14:textId="77777777" w:rsidTr="00EC7D6B">
        <w:tc>
          <w:tcPr>
            <w:tcW w:w="3989" w:type="dxa"/>
            <w:vAlign w:val="bottom"/>
          </w:tcPr>
          <w:p w14:paraId="08546845" w14:textId="77777777" w:rsidR="009B663A" w:rsidRPr="00EC7D6B" w:rsidRDefault="009B663A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0CF2C" w14:textId="77777777" w:rsidR="009B663A" w:rsidRPr="00EC7D6B" w:rsidRDefault="009B663A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895FD" w14:textId="77777777" w:rsidR="009B663A" w:rsidRPr="00EC7D6B" w:rsidRDefault="009B663A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DDEF" w14:textId="77777777" w:rsidR="009B663A" w:rsidRPr="00EC7D6B" w:rsidRDefault="009B663A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4D731" w14:textId="77777777" w:rsidR="009B663A" w:rsidRPr="00EC7D6B" w:rsidRDefault="009B663A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9B663A" w:rsidRPr="008D03F1" w14:paraId="1504F193" w14:textId="77777777" w:rsidTr="00EC7D6B">
        <w:tc>
          <w:tcPr>
            <w:tcW w:w="3989" w:type="dxa"/>
            <w:vAlign w:val="bottom"/>
          </w:tcPr>
          <w:p w14:paraId="05AD30E7" w14:textId="77777777" w:rsidR="009B663A" w:rsidRPr="008D03F1" w:rsidRDefault="009B663A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9C0DE" w14:textId="77777777" w:rsidR="009B663A" w:rsidRPr="008D03F1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A8F245" w14:textId="77777777" w:rsidR="009B663A" w:rsidRPr="008D03F1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310F1" w14:textId="77777777" w:rsidR="009B663A" w:rsidRPr="008D03F1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8DB927" w14:textId="77777777" w:rsidR="009B663A" w:rsidRPr="008D03F1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742E6E" w:rsidRPr="00EC7D6B" w14:paraId="220FADB4" w14:textId="77777777" w:rsidTr="00EC7D6B">
        <w:tc>
          <w:tcPr>
            <w:tcW w:w="3989" w:type="dxa"/>
            <w:vAlign w:val="bottom"/>
          </w:tcPr>
          <w:p w14:paraId="79B45729" w14:textId="77777777" w:rsidR="00742E6E" w:rsidRPr="00EC7D6B" w:rsidRDefault="00742E6E" w:rsidP="00742E6E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80BA08" w14:textId="3C68F9FE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A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62A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vAlign w:val="bottom"/>
          </w:tcPr>
          <w:p w14:paraId="636D7B61" w14:textId="3FA0F7D0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31419" w14:textId="166A0E8B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A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62A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vAlign w:val="bottom"/>
          </w:tcPr>
          <w:p w14:paraId="2EC6F772" w14:textId="48F0E086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2E6E" w:rsidRPr="00EC7D6B" w14:paraId="172EFFB3" w14:textId="77777777" w:rsidTr="00EC7D6B">
        <w:tc>
          <w:tcPr>
            <w:tcW w:w="3989" w:type="dxa"/>
            <w:vAlign w:val="bottom"/>
          </w:tcPr>
          <w:p w14:paraId="4E878B56" w14:textId="77777777" w:rsidR="00742E6E" w:rsidRPr="00EC7D6B" w:rsidRDefault="00742E6E" w:rsidP="00742E6E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93DE1" w14:textId="77777777" w:rsidR="00742E6E" w:rsidRPr="00EC7D6B" w:rsidRDefault="00742E6E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C7C033" w14:textId="77777777" w:rsidR="00742E6E" w:rsidRPr="00EC7D6B" w:rsidRDefault="00742E6E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2527BC" w14:textId="77777777" w:rsidR="00742E6E" w:rsidRPr="00EC7D6B" w:rsidRDefault="00742E6E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7254E1" w14:textId="77777777" w:rsidR="00742E6E" w:rsidRPr="00EC7D6B" w:rsidRDefault="00742E6E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42E6E" w:rsidRPr="00EC7D6B" w14:paraId="0EF3987F" w14:textId="77777777" w:rsidTr="00462625">
        <w:tc>
          <w:tcPr>
            <w:tcW w:w="3989" w:type="dxa"/>
            <w:vAlign w:val="bottom"/>
          </w:tcPr>
          <w:p w14:paraId="01144634" w14:textId="77777777" w:rsidR="00742E6E" w:rsidRPr="00EC7D6B" w:rsidRDefault="00742E6E" w:rsidP="00742E6E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01D5FA02" w14:textId="747CDD7B" w:rsidR="00742E6E" w:rsidRPr="00262ABE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62A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</w:tcPr>
          <w:p w14:paraId="08E4CC4A" w14:textId="14F38A18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DDC47" w14:textId="11FC7EDB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262A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vAlign w:val="bottom"/>
          </w:tcPr>
          <w:p w14:paraId="1378737F" w14:textId="47AE5D87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742E6E" w:rsidRPr="00EC7D6B" w14:paraId="0153DB0B" w14:textId="77777777" w:rsidTr="00462625">
        <w:tc>
          <w:tcPr>
            <w:tcW w:w="3989" w:type="dxa"/>
            <w:vAlign w:val="bottom"/>
          </w:tcPr>
          <w:p w14:paraId="33A3E7B2" w14:textId="67D509DB" w:rsidR="00742E6E" w:rsidRPr="00EC7D6B" w:rsidRDefault="00742E6E" w:rsidP="00742E6E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</w:tcPr>
          <w:p w14:paraId="31FC600C" w14:textId="5F97A2B2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62A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262A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</w:tcPr>
          <w:p w14:paraId="39FD71AB" w14:textId="360D9AC4" w:rsidR="00742E6E" w:rsidRPr="00602E42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E87A2" w14:textId="6435F4C3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62A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262A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vAlign w:val="bottom"/>
          </w:tcPr>
          <w:p w14:paraId="21A63BE1" w14:textId="5326451C" w:rsidR="00742E6E" w:rsidRPr="00602E42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742E6E" w:rsidRPr="00EC7D6B" w14:paraId="56F686AE" w14:textId="77777777" w:rsidTr="00462625">
        <w:tc>
          <w:tcPr>
            <w:tcW w:w="3989" w:type="dxa"/>
            <w:vAlign w:val="bottom"/>
          </w:tcPr>
          <w:p w14:paraId="322DECF2" w14:textId="7AD86811" w:rsidR="00742E6E" w:rsidRPr="00EC7D6B" w:rsidRDefault="00742E6E" w:rsidP="00742E6E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E7CB38" w14:textId="13288E29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6BEBE0" w14:textId="3F81AC24" w:rsidR="00742E6E" w:rsidRPr="00EC7D6B" w:rsidRDefault="00742E6E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4C39F" w14:textId="298051E5" w:rsidR="00742E6E" w:rsidRPr="00EC7D6B" w:rsidRDefault="00154991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117D09" w14:textId="260A3D1A" w:rsidR="00742E6E" w:rsidRPr="00EC7D6B" w:rsidRDefault="00742E6E" w:rsidP="00742E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11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77E2" w:rsidRPr="00EC7D6B" w14:paraId="73D9E6C2" w14:textId="77777777" w:rsidTr="00EC7D6B">
        <w:tc>
          <w:tcPr>
            <w:tcW w:w="3989" w:type="dxa"/>
            <w:vAlign w:val="bottom"/>
          </w:tcPr>
          <w:p w14:paraId="4A9994D5" w14:textId="77777777" w:rsidR="002077E2" w:rsidRPr="00EC7D6B" w:rsidRDefault="002077E2" w:rsidP="002077E2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F7E22" w14:textId="7CCA6759" w:rsidR="002077E2" w:rsidRPr="00EC7D6B" w:rsidRDefault="00154991" w:rsidP="002077E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2077E2" w:rsidRPr="002077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2077E2" w:rsidRPr="002077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C68E27" w14:textId="5CAE9ACC" w:rsidR="002077E2" w:rsidRPr="00EC7D6B" w:rsidRDefault="00154991" w:rsidP="002077E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2077E2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2077E2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86A07" w14:textId="1DDCBCFC" w:rsidR="002077E2" w:rsidRPr="00EC7D6B" w:rsidRDefault="00154991" w:rsidP="002077E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2077E2" w:rsidRPr="002077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2077E2" w:rsidRPr="002077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18574C" w14:textId="7EF84111" w:rsidR="002077E2" w:rsidRPr="00EC7D6B" w:rsidRDefault="00154991" w:rsidP="002077E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2077E2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2077E2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</w:tbl>
    <w:p w14:paraId="09768CC0" w14:textId="77777777" w:rsidR="009D45FD" w:rsidRPr="00EC7D6B" w:rsidRDefault="009D45F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801BF05" w14:textId="5CCA0395" w:rsidR="00742E6E" w:rsidRPr="008D03F1" w:rsidRDefault="009D45F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BF34C0"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="00CF5D20"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4012B4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154991" w:rsidRPr="00154991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1</w:t>
      </w:r>
      <w:r w:rsidR="009D43C9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ถึงร้อยละ</w:t>
      </w:r>
      <w:r w:rsidR="00CF5D20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4012B4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54991" w:rsidRPr="00154991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40</w:t>
      </w:r>
      <w:r w:rsidR="00BF34C0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BF34C0"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7A4E0F" w:rsidRPr="008D03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</w:t>
      </w: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อัตราดอกเบี้ยร้อยละ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F2398A" w:rsidRPr="008D03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05</w:t>
      </w:r>
      <w:r w:rsidR="00F2398A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2398A"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ถึงร้อยละ</w:t>
      </w:r>
      <w:r w:rsidR="00F2398A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F2398A" w:rsidRPr="008D03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F2398A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A3371"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8D0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="005E3BC5" w:rsidRPr="008D03F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และเงินฝากธนาคารประเภทเงินฝากประจำมีอัตราดอกเบี้ยร้อยละ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5E3BC5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="005E3BC5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3BC5" w:rsidRPr="008D03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5E3BC5" w:rsidRPr="008D03F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5E3BC5" w:rsidRPr="008D03F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5E3BC5" w:rsidRPr="008D03F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ไม่มี)</w:t>
      </w:r>
    </w:p>
    <w:p w14:paraId="0B440473" w14:textId="77777777" w:rsidR="00BF7C6D" w:rsidRPr="00EC7D6B" w:rsidRDefault="00BF7C6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EC7D6B" w14:paraId="71C006CD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6B62F4" w14:textId="78455354" w:rsidR="00F63B38" w:rsidRPr="00EC7D6B" w:rsidRDefault="00154991" w:rsidP="008D03F1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63B38" w:rsidRPr="00EC7D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EC7D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</w:tr>
    </w:tbl>
    <w:p w14:paraId="6ED1D058" w14:textId="77777777" w:rsidR="00F63B38" w:rsidRPr="00EC7D6B" w:rsidRDefault="00F63B38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232B323" w14:textId="3E29CC85" w:rsidR="00136191" w:rsidRPr="00EC7D6B" w:rsidRDefault="00154991" w:rsidP="008D03F1">
      <w:pPr>
        <w:pStyle w:val="Heading2"/>
        <w:keepLines/>
        <w:tabs>
          <w:tab w:val="left" w:pos="540"/>
        </w:tabs>
        <w:overflowPunct/>
        <w:autoSpaceDE/>
        <w:autoSpaceDN/>
        <w:adjustRightInd/>
        <w:ind w:left="540" w:right="0" w:hanging="540"/>
        <w:jc w:val="left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12" w:name="_Toc48681860"/>
      <w:r w:rsidRPr="0015499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136191" w:rsidRPr="00EC7D6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15499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36191" w:rsidRPr="00EC7D6B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136191" w:rsidRPr="00EC7D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  <w:bookmarkEnd w:id="12"/>
    </w:p>
    <w:p w14:paraId="6E0F003B" w14:textId="77777777" w:rsidR="00136191" w:rsidRPr="00EC7D6B" w:rsidRDefault="00136191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6781D" w:rsidRPr="00EC7D6B" w14:paraId="7336F1B5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5088D251" w14:textId="77777777" w:rsidR="00E6781D" w:rsidRPr="00EC7D6B" w:rsidRDefault="00E6781D" w:rsidP="008D03F1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95A26" w14:textId="77777777" w:rsidR="00E6781D" w:rsidRPr="00EC7D6B" w:rsidRDefault="00E6781D" w:rsidP="008D03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42CCA" w14:textId="77777777" w:rsidR="00E6781D" w:rsidRPr="00EC7D6B" w:rsidRDefault="00E6781D" w:rsidP="008D03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3371" w:rsidRPr="00EC7D6B" w14:paraId="68082B3E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1DE3B307" w14:textId="77777777" w:rsidR="00FA3371" w:rsidRPr="00EC7D6B" w:rsidRDefault="00FA3371" w:rsidP="008D03F1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7DA33" w14:textId="6FA23FEA" w:rsidR="00FA3371" w:rsidRPr="00EC7D6B" w:rsidRDefault="00FA3371" w:rsidP="008D03F1">
            <w:pPr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ABB62" w14:textId="099C3F8C" w:rsidR="00FA3371" w:rsidRPr="00EC7D6B" w:rsidRDefault="00FA3371" w:rsidP="008D03F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D364CF" w14:textId="5C7D0BDF" w:rsidR="00FA3371" w:rsidRPr="00EC7D6B" w:rsidRDefault="00FA3371" w:rsidP="008D03F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F3A9B" w14:textId="7EDF22AA" w:rsidR="00FA3371" w:rsidRPr="00EC7D6B" w:rsidRDefault="00FA3371" w:rsidP="008D03F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E37DA" w:rsidRPr="00EC7D6B" w14:paraId="3EDEAC76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1C6FC8AF" w14:textId="77777777" w:rsidR="00CE37DA" w:rsidRPr="00EC7D6B" w:rsidRDefault="00CE37DA" w:rsidP="008D03F1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72AF47" w14:textId="77777777" w:rsidR="00CE37DA" w:rsidRPr="00EC7D6B" w:rsidRDefault="00CE37DA" w:rsidP="008D03F1">
            <w:pPr>
              <w:tabs>
                <w:tab w:val="right" w:pos="11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BAF821" w14:textId="77777777" w:rsidR="00CE37DA" w:rsidRPr="00EC7D6B" w:rsidRDefault="00CE37DA" w:rsidP="008D03F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DF2D1" w14:textId="77777777" w:rsidR="00CE37DA" w:rsidRPr="00EC7D6B" w:rsidRDefault="00CE37DA" w:rsidP="008D03F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E8F3D2" w14:textId="77777777" w:rsidR="00CE37DA" w:rsidRPr="00EC7D6B" w:rsidRDefault="00CE37DA" w:rsidP="008D03F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093659" w:rsidRPr="00EC7D6B" w14:paraId="01815A01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459518D3" w14:textId="723CF84E" w:rsidR="00093659" w:rsidRPr="00EC7D6B" w:rsidRDefault="006651ED" w:rsidP="008D03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E624CE" w14:textId="77777777" w:rsidR="00093659" w:rsidRPr="00EC7D6B" w:rsidRDefault="00093659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1EB79F" w14:textId="77777777" w:rsidR="00093659" w:rsidRPr="00EC7D6B" w:rsidRDefault="00093659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771EDC" w14:textId="77777777" w:rsidR="00093659" w:rsidRPr="00EC7D6B" w:rsidRDefault="00093659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E7BE6F" w14:textId="77777777" w:rsidR="00093659" w:rsidRPr="00EC7D6B" w:rsidRDefault="00093659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42E6E" w:rsidRPr="00EC7D6B" w14:paraId="68367A94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5A669C3F" w14:textId="2E3E3790" w:rsidR="00742E6E" w:rsidRPr="00EC7D6B" w:rsidRDefault="008D03F1" w:rsidP="008D03F1">
            <w:pPr>
              <w:tabs>
                <w:tab w:val="left" w:pos="1605"/>
              </w:tabs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42E6E"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86793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  <w:r w:rsidR="00742E6E"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651E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850C75" w14:textId="35184F81" w:rsidR="00742E6E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vAlign w:val="bottom"/>
          </w:tcPr>
          <w:p w14:paraId="643BB533" w14:textId="2A47AAE7" w:rsidR="00742E6E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3576B" w14:textId="578605DD" w:rsidR="00742E6E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vAlign w:val="bottom"/>
          </w:tcPr>
          <w:p w14:paraId="525D814E" w14:textId="72D0D315" w:rsidR="00742E6E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742E6E" w:rsidRPr="00EC7D6B" w14:paraId="0F1457A2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612797DE" w14:textId="4B59DCBA" w:rsidR="00742E6E" w:rsidRPr="00EC7D6B" w:rsidRDefault="008D03F1" w:rsidP="008D03F1">
            <w:pPr>
              <w:tabs>
                <w:tab w:val="left" w:pos="1605"/>
              </w:tabs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42E6E"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="00023A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742E6E"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742E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A02EE" w14:textId="77777777" w:rsidR="00742E6E" w:rsidRPr="009E1185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4F31CB" w14:textId="77777777" w:rsidR="00742E6E" w:rsidRPr="009E1185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35D73D" w14:textId="77777777" w:rsidR="00742E6E" w:rsidRPr="009E1185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F3C98" w14:textId="77777777" w:rsidR="00742E6E" w:rsidRPr="009E1185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2E6E" w:rsidRPr="00EC7D6B" w14:paraId="64B6B3A7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271AE73D" w14:textId="0A5C1DAE" w:rsidR="00742E6E" w:rsidRPr="00EC7D6B" w:rsidRDefault="006651ED" w:rsidP="006651ED">
            <w:pPr>
              <w:tabs>
                <w:tab w:val="left" w:pos="1738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          </w:t>
            </w:r>
            <w:r w:rsidR="00742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42E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หมายเหต</w:t>
            </w:r>
            <w:r w:rsidR="00EA373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ุ</w:t>
            </w:r>
            <w:r w:rsidR="00742E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42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42E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25D957" w14:textId="748D3969" w:rsidR="00742E6E" w:rsidRPr="009E1185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vAlign w:val="bottom"/>
          </w:tcPr>
          <w:p w14:paraId="1D0FB1B4" w14:textId="1343111D" w:rsidR="00742E6E" w:rsidRPr="009E1185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1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10AB9" w14:textId="30FB775B" w:rsidR="00742E6E" w:rsidRPr="009E1185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vAlign w:val="bottom"/>
          </w:tcPr>
          <w:p w14:paraId="54A54E39" w14:textId="4AB4B454" w:rsidR="00742E6E" w:rsidRPr="009E1185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1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2E6E" w:rsidRPr="00EC7D6B" w14:paraId="095713A6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0D097987" w14:textId="5506A730" w:rsidR="00742E6E" w:rsidRPr="00EC7D6B" w:rsidRDefault="008D03F1" w:rsidP="008D03F1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42E6E"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7E9E3" w14:textId="47708501" w:rsidR="00742E6E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vAlign w:val="bottom"/>
          </w:tcPr>
          <w:p w14:paraId="5C248BFF" w14:textId="6CC78B7E" w:rsidR="00742E6E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1B8A03" w14:textId="1FD72FD0" w:rsidR="00742E6E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vAlign w:val="bottom"/>
          </w:tcPr>
          <w:p w14:paraId="188A3670" w14:textId="1D6E8910" w:rsidR="00742E6E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742E6E"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742E6E" w:rsidRPr="00EC7D6B" w14:paraId="51D2D0BC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3B502588" w14:textId="497D6CA5" w:rsidR="00742E6E" w:rsidRPr="00EC7D6B" w:rsidRDefault="008D03F1" w:rsidP="008D03F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03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42E6E" w:rsidRPr="00EC7D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42E6E" w:rsidRPr="00EC7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42E6E" w:rsidRPr="00EC7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CA19C" w14:textId="052B49ED" w:rsidR="00742E6E" w:rsidRPr="00EC7D6B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1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9E11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9090EC" w14:textId="51ADD712" w:rsidR="00742E6E" w:rsidRPr="00EC7D6B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1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490DE" w14:textId="07AAD780" w:rsidR="00742E6E" w:rsidRPr="00EC7D6B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1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9E1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9E11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06540A" w14:textId="5BDDE9BA" w:rsidR="00742E6E" w:rsidRPr="00EC7D6B" w:rsidRDefault="00742E6E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1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77E2" w:rsidRPr="00EC7D6B" w14:paraId="3D725ECE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1F9E929E" w14:textId="7A311C7F" w:rsidR="002077E2" w:rsidRPr="00EC7D6B" w:rsidRDefault="008D03F1" w:rsidP="008D03F1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077E2"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B7478" w14:textId="3DFCCC29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2077E2" w:rsidRPr="002077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2077E2" w:rsidRPr="002077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15499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D47F" w14:textId="42D32760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2077E2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2077E2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7C8C2" w14:textId="7604EC91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2077E2" w:rsidRPr="002077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2077E2" w:rsidRPr="002077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15499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D6BEE" w14:textId="7FEE7722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2077E2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2077E2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</w:tr>
      <w:tr w:rsidR="002077E2" w:rsidRPr="008D03F1" w14:paraId="36D14180" w14:textId="77777777" w:rsidTr="008D03F1">
        <w:trPr>
          <w:trHeight w:val="20"/>
        </w:trPr>
        <w:tc>
          <w:tcPr>
            <w:tcW w:w="3989" w:type="dxa"/>
          </w:tcPr>
          <w:p w14:paraId="67ABDA67" w14:textId="77777777" w:rsidR="002077E2" w:rsidRPr="008D03F1" w:rsidRDefault="002077E2" w:rsidP="008D03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68BE4" w14:textId="77777777" w:rsidR="002077E2" w:rsidRPr="008D03F1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187F1" w14:textId="77777777" w:rsidR="002077E2" w:rsidRPr="008D03F1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8E16D" w14:textId="77777777" w:rsidR="002077E2" w:rsidRPr="008D03F1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8CC0E7" w14:textId="77777777" w:rsidR="002077E2" w:rsidRPr="008D03F1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2077E2" w:rsidRPr="00EC7D6B" w14:paraId="13E2AE46" w14:textId="77777777" w:rsidTr="008D03F1">
        <w:trPr>
          <w:trHeight w:val="20"/>
        </w:trPr>
        <w:tc>
          <w:tcPr>
            <w:tcW w:w="3989" w:type="dxa"/>
          </w:tcPr>
          <w:p w14:paraId="14CA8E57" w14:textId="77777777" w:rsidR="002077E2" w:rsidRPr="00EC7D6B" w:rsidRDefault="002077E2" w:rsidP="008D03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C353FB" w14:textId="77777777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799CC0" w14:textId="77777777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7F400C" w14:textId="77777777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C90572" w14:textId="77777777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77E2" w:rsidRPr="00EC7D6B" w14:paraId="26C9C9BA" w14:textId="77777777" w:rsidTr="008D03F1">
        <w:trPr>
          <w:trHeight w:val="20"/>
        </w:trPr>
        <w:tc>
          <w:tcPr>
            <w:tcW w:w="3989" w:type="dxa"/>
          </w:tcPr>
          <w:p w14:paraId="7A446E52" w14:textId="1E723192" w:rsidR="002077E2" w:rsidRPr="00EC7D6B" w:rsidRDefault="002077E2" w:rsidP="008D03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93727" w14:textId="77777777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D59448" w14:textId="77777777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A66214" w14:textId="77777777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0D5D87" w14:textId="77777777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77E2" w:rsidRPr="00EC7D6B" w14:paraId="036D69C5" w14:textId="77777777" w:rsidTr="008D03F1">
        <w:trPr>
          <w:trHeight w:val="20"/>
        </w:trPr>
        <w:tc>
          <w:tcPr>
            <w:tcW w:w="3989" w:type="dxa"/>
          </w:tcPr>
          <w:p w14:paraId="264CBB90" w14:textId="324C2F20" w:rsidR="002077E2" w:rsidRPr="00EC7D6B" w:rsidRDefault="002077E2" w:rsidP="008D03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7D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991" w:rsidRPr="0015499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C458BB" w14:textId="67AEF3AD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77E2"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2077E2"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vAlign w:val="center"/>
          </w:tcPr>
          <w:p w14:paraId="4F8CDA78" w14:textId="1A75D2D1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77E2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077E2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A613F2" w14:textId="74ABA558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077E2"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2077E2"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vAlign w:val="center"/>
          </w:tcPr>
          <w:p w14:paraId="23580967" w14:textId="43D0F7CD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077E2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2077E2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2077E2" w:rsidRPr="00EC7D6B" w14:paraId="2226F863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7AB27096" w14:textId="4DF08488" w:rsidR="002077E2" w:rsidRPr="00EC7D6B" w:rsidRDefault="008D03F1" w:rsidP="008D03F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03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077E2" w:rsidRPr="00EC7D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2077E2" w:rsidRPr="00EC7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963616" w14:textId="02458847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FA5ACC0" w14:textId="61C2E6C6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13BE1" w14:textId="420B3075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077E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2077E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C329C9" w14:textId="7487E9A6" w:rsidR="002077E2" w:rsidRPr="00EC7D6B" w:rsidRDefault="002077E2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077E2" w:rsidRPr="00EC7D6B" w14:paraId="5BDF2968" w14:textId="77777777" w:rsidTr="008D03F1">
        <w:trPr>
          <w:trHeight w:val="20"/>
        </w:trPr>
        <w:tc>
          <w:tcPr>
            <w:tcW w:w="3989" w:type="dxa"/>
          </w:tcPr>
          <w:p w14:paraId="4C13A4D0" w14:textId="77777777" w:rsidR="002077E2" w:rsidRPr="00EC7D6B" w:rsidRDefault="002077E2" w:rsidP="008D03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EC7D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A697E8" w14:textId="62E8A2A9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77E2"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2077E2"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58AE" w14:textId="69845339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77E2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077E2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3CC3EF" w14:textId="100547DB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77E2"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2077E2" w:rsidRPr="002077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56E8E" w14:textId="1B82CB21" w:rsidR="002077E2" w:rsidRPr="00EC7D6B" w:rsidRDefault="0015499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77E2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2077E2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8D03F1" w:rsidRPr="008D03F1" w14:paraId="76D21000" w14:textId="77777777" w:rsidTr="008D03F1">
        <w:trPr>
          <w:trHeight w:val="20"/>
        </w:trPr>
        <w:tc>
          <w:tcPr>
            <w:tcW w:w="3989" w:type="dxa"/>
          </w:tcPr>
          <w:p w14:paraId="7F3BDFD8" w14:textId="77777777" w:rsidR="008D03F1" w:rsidRPr="008D03F1" w:rsidRDefault="008D03F1" w:rsidP="008D03F1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76E09" w14:textId="77777777" w:rsidR="008D03F1" w:rsidRPr="008D03F1" w:rsidRDefault="008D03F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151FD2" w14:textId="77777777" w:rsidR="008D03F1" w:rsidRPr="008D03F1" w:rsidRDefault="008D03F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7278E1" w14:textId="77777777" w:rsidR="008D03F1" w:rsidRPr="008D03F1" w:rsidRDefault="008D03F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94356A" w14:textId="77777777" w:rsidR="008D03F1" w:rsidRPr="008D03F1" w:rsidRDefault="008D03F1" w:rsidP="008D03F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077E2" w:rsidRPr="00EC7D6B" w14:paraId="61693720" w14:textId="77777777" w:rsidTr="008D03F1">
        <w:trPr>
          <w:trHeight w:val="20"/>
        </w:trPr>
        <w:tc>
          <w:tcPr>
            <w:tcW w:w="3989" w:type="dxa"/>
          </w:tcPr>
          <w:p w14:paraId="417712E2" w14:textId="77777777" w:rsidR="002077E2" w:rsidRPr="00EC7D6B" w:rsidRDefault="002077E2" w:rsidP="008D03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C3342" w14:textId="77777777" w:rsidR="002077E2" w:rsidRPr="00EC7D6B" w:rsidRDefault="002077E2" w:rsidP="008D03F1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E72593" w14:textId="77777777" w:rsidR="002077E2" w:rsidRPr="00EC7D6B" w:rsidRDefault="002077E2" w:rsidP="008D03F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992D87" w14:textId="77777777" w:rsidR="002077E2" w:rsidRPr="00EC7D6B" w:rsidRDefault="002077E2" w:rsidP="008D03F1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746590" w14:textId="77777777" w:rsidR="002077E2" w:rsidRPr="00EC7D6B" w:rsidRDefault="002077E2" w:rsidP="008D03F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87E01" w:rsidRPr="00EC7D6B" w14:paraId="359CD45A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1C74C375" w14:textId="77777777" w:rsidR="00487E01" w:rsidRPr="00EC7D6B" w:rsidRDefault="00487E01" w:rsidP="008D03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7B2A82" w14:textId="306A5A50" w:rsidR="00487E01" w:rsidRPr="00487E01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vAlign w:val="bottom"/>
          </w:tcPr>
          <w:p w14:paraId="7E1A903E" w14:textId="50731D05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1CA49D" w14:textId="40773799" w:rsidR="00487E01" w:rsidRPr="00487E01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vAlign w:val="bottom"/>
          </w:tcPr>
          <w:p w14:paraId="51E4123F" w14:textId="6DF01C87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487E01" w:rsidRPr="00EC7D6B" w14:paraId="2A352DA4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5C8B55E3" w14:textId="77777777" w:rsidR="00487E01" w:rsidRPr="00EC7D6B" w:rsidRDefault="00487E01" w:rsidP="008D03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6AD375" w14:textId="5EA3F310" w:rsidR="00487E01" w:rsidRPr="00487E01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vAlign w:val="center"/>
          </w:tcPr>
          <w:p w14:paraId="653F2238" w14:textId="08490C5B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109BB4" w14:textId="5D15B934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vAlign w:val="center"/>
          </w:tcPr>
          <w:p w14:paraId="12322EAC" w14:textId="762043E7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487E01" w:rsidRPr="00EC7D6B" w14:paraId="7B8DBC5E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5524A60C" w14:textId="77777777" w:rsidR="00487E01" w:rsidRPr="00EC7D6B" w:rsidRDefault="00487E01" w:rsidP="008D03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030069" w14:textId="4425C813" w:rsidR="00487E01" w:rsidRPr="00487E01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vAlign w:val="center"/>
          </w:tcPr>
          <w:p w14:paraId="6033A51E" w14:textId="2D9677F6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525C2C" w14:textId="49E06CE6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487E01" w:rsidRPr="00487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vAlign w:val="center"/>
          </w:tcPr>
          <w:p w14:paraId="4AA6C984" w14:textId="02D79746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487E01" w:rsidRPr="00EC7D6B" w14:paraId="234EC918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1DF690BA" w14:textId="77777777" w:rsidR="00487E01" w:rsidRPr="00EC7D6B" w:rsidRDefault="00487E01" w:rsidP="008D03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1AF82E" w14:textId="7222ED83" w:rsidR="00487E01" w:rsidRPr="00EA373C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EA3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A3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AFB091" w14:textId="74C70611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3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EA3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155276" w14:textId="41A16840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A3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A3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0096405" w14:textId="5767A674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3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EA3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487E01" w:rsidRPr="00EC7D6B" w14:paraId="785A7246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208556D1" w14:textId="77777777" w:rsidR="00487E01" w:rsidRPr="00EC7D6B" w:rsidRDefault="00487E01" w:rsidP="008D03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605323" w14:textId="035B1195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A3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EA3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8623CEF" w14:textId="5509F2DE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860C8" w14:textId="7CCDAC0D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A3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EA3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135CF32" w14:textId="2CCDF410" w:rsidR="00487E01" w:rsidRPr="00EC7D6B" w:rsidRDefault="00154991" w:rsidP="008D03F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487E01" w:rsidRPr="008D03F1" w14:paraId="5860B85F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40DEE1B7" w14:textId="77777777" w:rsidR="00487E01" w:rsidRPr="008D03F1" w:rsidRDefault="00487E01" w:rsidP="008D03F1">
            <w:pPr>
              <w:ind w:left="427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85EDBE" w14:textId="77777777" w:rsidR="00487E01" w:rsidRPr="008D03F1" w:rsidRDefault="00487E01" w:rsidP="008D03F1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FE57B5" w14:textId="77777777" w:rsidR="00487E01" w:rsidRPr="008D03F1" w:rsidRDefault="00487E01" w:rsidP="008D03F1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7791BF" w14:textId="77777777" w:rsidR="00487E01" w:rsidRPr="008D03F1" w:rsidRDefault="00487E01" w:rsidP="008D03F1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1F21CE" w14:textId="77777777" w:rsidR="00487E01" w:rsidRPr="008D03F1" w:rsidRDefault="00487E01" w:rsidP="008D03F1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487E01" w:rsidRPr="00EC7D6B" w14:paraId="6EB03B92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118DFADE" w14:textId="77777777" w:rsidR="00487E01" w:rsidRPr="00EC7D6B" w:rsidRDefault="00487E01" w:rsidP="008D03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DDCEC6" w14:textId="3775FBAE" w:rsidR="00487E01" w:rsidRPr="00EC7D6B" w:rsidRDefault="00154991" w:rsidP="008D03F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A3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A3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523747" w14:textId="292B790E" w:rsidR="00487E01" w:rsidRPr="00EC7D6B" w:rsidRDefault="00154991" w:rsidP="008D03F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1F8538" w14:textId="26BFD986" w:rsidR="00487E01" w:rsidRPr="00EC7D6B" w:rsidRDefault="00154991" w:rsidP="008D03F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A3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EA3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469ADF" w14:textId="40BF5CCB" w:rsidR="00487E01" w:rsidRPr="00EC7D6B" w:rsidRDefault="00154991" w:rsidP="008D03F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87E0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47F818D0" w14:textId="77777777" w:rsidR="00BF7C6D" w:rsidRPr="008D03F1" w:rsidRDefault="008D03F1" w:rsidP="00910037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28A89F3A" w14:textId="5EE1CC63" w:rsidR="00136191" w:rsidRPr="008D03F1" w:rsidRDefault="00154991" w:rsidP="00910037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3" w:name="_Toc48681864"/>
      <w:r w:rsidRPr="0015499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136191" w:rsidRPr="008D03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15499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136191" w:rsidRPr="008D03F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136191" w:rsidRPr="008D03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การด้อยค่าของลูกหนี้การค้า</w:t>
      </w:r>
      <w:bookmarkEnd w:id="13"/>
    </w:p>
    <w:p w14:paraId="67F13A93" w14:textId="77777777" w:rsidR="00136191" w:rsidRPr="00B87F99" w:rsidRDefault="00136191" w:rsidP="00171FCF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C6116AF" w14:textId="75CD6644" w:rsidR="00FA1574" w:rsidRPr="008D03F1" w:rsidRDefault="00136191" w:rsidP="005B11F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D03F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ข้อมูลเกี่ยวกับค่าเผื่อการด้อยค่าของลูกหนี้การค้าและ</w:t>
      </w:r>
      <w:r w:rsidR="00FA1574" w:rsidRPr="008D03F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ความเสี่ยงด้านการให้สินเชื่อ ความเสี่ยงจากอัตราแลกเปลี่ยน และความเสี่ยง</w:t>
      </w:r>
      <w:r w:rsidR="00FA1574" w:rsidRPr="008D03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จากอัตราดอกเบี้ย</w:t>
      </w:r>
      <w:r w:rsidR="006651E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ของกลุ่มกิจการ</w:t>
      </w:r>
      <w:r w:rsidRPr="008D03F1">
        <w:rPr>
          <w:rFonts w:ascii="Browallia New" w:hAnsi="Browallia New" w:cs="Browallia New"/>
          <w:color w:val="000000"/>
          <w:sz w:val="26"/>
          <w:szCs w:val="26"/>
          <w:cs/>
        </w:rPr>
        <w:t>ได้เปิดเผยไว้ใน</w:t>
      </w:r>
      <w:r w:rsidRPr="008D03F1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7417A5" w:rsidRPr="008D03F1">
        <w:rPr>
          <w:rFonts w:ascii="Browallia New" w:hAnsi="Browallia New" w:cs="Browallia New" w:hint="cs"/>
          <w:sz w:val="26"/>
          <w:szCs w:val="26"/>
          <w:cs/>
        </w:rPr>
        <w:t>ประกอบงบการเงินข้อ</w:t>
      </w:r>
      <w:r w:rsidRPr="008D03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5</w:t>
      </w:r>
      <w:r w:rsidR="00FA1574" w:rsidRPr="008D03F1">
        <w:rPr>
          <w:rFonts w:ascii="Browallia New" w:hAnsi="Browallia New" w:cs="Browallia New"/>
          <w:sz w:val="26"/>
          <w:szCs w:val="26"/>
        </w:rPr>
        <w:t>.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4</w:t>
      </w:r>
      <w:r w:rsidR="00FA1574" w:rsidRPr="008D03F1">
        <w:rPr>
          <w:rFonts w:ascii="Browallia New" w:hAnsi="Browallia New" w:cs="Browallia New"/>
          <w:sz w:val="26"/>
          <w:szCs w:val="26"/>
        </w:rPr>
        <w:t xml:space="preserve"> </w:t>
      </w:r>
      <w:r w:rsidR="00FA1574" w:rsidRPr="008D03F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417A5" w:rsidRPr="008D03F1">
        <w:rPr>
          <w:rFonts w:ascii="Browallia New" w:hAnsi="Browallia New" w:cs="Browallia New" w:hint="cs"/>
          <w:sz w:val="26"/>
          <w:szCs w:val="26"/>
          <w:cs/>
          <w:lang w:val="en-GB"/>
        </w:rPr>
        <w:t>ข้อ</w:t>
      </w:r>
      <w:r w:rsidR="00FA1574" w:rsidRPr="008D03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23B00607" w14:textId="77777777" w:rsidR="00136191" w:rsidRPr="00B87F99" w:rsidRDefault="00136191" w:rsidP="00171FCF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2E3F4D7" w14:textId="77777777" w:rsidR="00CA62A9" w:rsidRPr="008D03F1" w:rsidRDefault="00B16AC8" w:rsidP="00171FCF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03F1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</w:t>
      </w:r>
      <w:r w:rsidR="00A75066" w:rsidRPr="008D03F1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  <w:r w:rsidRPr="008D03F1">
        <w:rPr>
          <w:rFonts w:ascii="Browallia New" w:hAnsi="Browallia New" w:cs="Browallia New"/>
          <w:color w:val="000000"/>
          <w:sz w:val="26"/>
          <w:szCs w:val="26"/>
          <w:cs/>
        </w:rPr>
        <w:t>ของลูกหนี้การค้า มีรายละเอียดดังนี้</w:t>
      </w:r>
    </w:p>
    <w:p w14:paraId="6E349BB8" w14:textId="77777777" w:rsidR="00CA62A9" w:rsidRPr="00B87F99" w:rsidRDefault="00CA62A9" w:rsidP="00171FCF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BD1928" w:rsidRPr="00DA7B58" w14:paraId="777A326E" w14:textId="77777777" w:rsidTr="00CC1424">
        <w:tc>
          <w:tcPr>
            <w:tcW w:w="2131" w:type="dxa"/>
            <w:vAlign w:val="bottom"/>
          </w:tcPr>
          <w:p w14:paraId="7346C3D9" w14:textId="77777777" w:rsidR="00BD1928" w:rsidRPr="00DA7B58" w:rsidRDefault="00BD1928" w:rsidP="00171FCF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44C25" w14:textId="77777777" w:rsidR="00BD1928" w:rsidRPr="00DA7B58" w:rsidRDefault="00BD1928" w:rsidP="00BB208B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5E73" w:rsidRPr="00DA7B58" w14:paraId="63858D83" w14:textId="77777777" w:rsidTr="00525E73">
        <w:tc>
          <w:tcPr>
            <w:tcW w:w="2131" w:type="dxa"/>
            <w:vAlign w:val="bottom"/>
            <w:hideMark/>
          </w:tcPr>
          <w:p w14:paraId="25EDA411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CAE68" w14:textId="4880599F" w:rsidR="00525E73" w:rsidRPr="00525E73" w:rsidRDefault="00525E73" w:rsidP="00525E73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น้อยกว่า</w:t>
            </w:r>
            <w:r w:rsidRPr="00525E73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3C2DEEA2" w14:textId="445B856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89EDC" w14:textId="1FA58396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66327E1" w14:textId="4E4FC04B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FDA0EF" w14:textId="254AAFED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1139B28" w14:textId="2313FE9D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43F6C" w14:textId="24CBBFD8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771EFAC" w14:textId="2C7635B4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F1C98C" w14:textId="1C829998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เกิน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1CDB9B4" w14:textId="19FB36AE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5A10EC" w14:textId="556D624A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648021B" w14:textId="606089BF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E73" w:rsidRPr="00DA7B58" w14:paraId="2B21FE91" w14:textId="77777777" w:rsidTr="00525E73">
        <w:tc>
          <w:tcPr>
            <w:tcW w:w="2131" w:type="dxa"/>
            <w:vAlign w:val="bottom"/>
          </w:tcPr>
          <w:p w14:paraId="4CA3650D" w14:textId="51CC264E" w:rsidR="00525E73" w:rsidRPr="00DA7B58" w:rsidRDefault="00525E73" w:rsidP="00525E73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B2D71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6651ED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687758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B739B8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2E1E04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422E96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01EDA1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064216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50D7DDEE" w14:textId="77777777" w:rsidTr="00525E73">
        <w:tc>
          <w:tcPr>
            <w:tcW w:w="2131" w:type="dxa"/>
            <w:vAlign w:val="bottom"/>
            <w:hideMark/>
          </w:tcPr>
          <w:p w14:paraId="522FB978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EB24A9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EA28BB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2976C1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BDCEBE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B0EF9D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E55AC4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443E1" w:rsidRPr="00DA7B58" w14:paraId="5878C7B9" w14:textId="77777777" w:rsidTr="00525E73">
        <w:tc>
          <w:tcPr>
            <w:tcW w:w="2131" w:type="dxa"/>
            <w:vAlign w:val="bottom"/>
          </w:tcPr>
          <w:p w14:paraId="0469CD4E" w14:textId="3283EBF3" w:rsidR="00D443E1" w:rsidRPr="00D443E1" w:rsidRDefault="00B87F99" w:rsidP="00D443E1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  <w:r w:rsidR="00D443E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443E1" w:rsidRPr="00D443E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F5D4A4" w14:textId="4CC29CA8" w:rsidR="00D443E1" w:rsidRPr="00D443E1" w:rsidRDefault="00D443E1" w:rsidP="00D443E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EB9755" w14:textId="585EED4E" w:rsidR="00D443E1" w:rsidRPr="00D443E1" w:rsidRDefault="00D443E1" w:rsidP="00D443E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19661A" w14:textId="408C106D" w:rsidR="00D443E1" w:rsidRPr="00D443E1" w:rsidRDefault="00D443E1" w:rsidP="00D443E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6EE58F" w14:textId="0BEA8F67" w:rsidR="00D443E1" w:rsidRPr="00D443E1" w:rsidRDefault="00D443E1" w:rsidP="00D443E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69914A" w14:textId="4B801676" w:rsidR="00D443E1" w:rsidRPr="00D443E1" w:rsidRDefault="00D443E1" w:rsidP="00D443E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F7A4C5" w14:textId="163A0936" w:rsidR="00D443E1" w:rsidRPr="00D443E1" w:rsidRDefault="00D443E1" w:rsidP="00D443E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DA7B58" w14:paraId="3E866F6B" w14:textId="77777777" w:rsidTr="00525E73">
        <w:tc>
          <w:tcPr>
            <w:tcW w:w="2131" w:type="dxa"/>
            <w:vAlign w:val="bottom"/>
          </w:tcPr>
          <w:p w14:paraId="5199B301" w14:textId="3C590856" w:rsidR="00B87F99" w:rsidRDefault="00B87F99" w:rsidP="00B87F99">
            <w:pPr>
              <w:ind w:left="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-</w:t>
            </w:r>
            <w:r w:rsidRPr="00D443E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651E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751046" w14:textId="24D34E33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B87F99" w:rsidRPr="00D44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="00B87F99" w:rsidRPr="00D44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DF7E9" w14:textId="009B8558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 w:rsidRPr="00D44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B87F99" w:rsidRPr="00D44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CA579" w14:textId="61F87C7F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B87F99" w:rsidRPr="00D44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04E84E" w14:textId="4F28263F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B87F99" w:rsidRPr="00D44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50A78B" w14:textId="18B8CF7A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B87F99" w:rsidRPr="00D44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38439B" w14:textId="3BBD8A10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B87F99" w:rsidRPr="00D44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="00B87F99" w:rsidRPr="00D443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</w:tr>
      <w:tr w:rsidR="00B87F99" w:rsidRPr="00DA7B58" w14:paraId="47D31376" w14:textId="77777777" w:rsidTr="00525E73">
        <w:tc>
          <w:tcPr>
            <w:tcW w:w="2131" w:type="dxa"/>
            <w:vAlign w:val="bottom"/>
          </w:tcPr>
          <w:p w14:paraId="4CA7AA33" w14:textId="7F4B99EF" w:rsidR="00B87F99" w:rsidRPr="00D443E1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</w:t>
            </w:r>
            <w:r w:rsidRPr="00D443E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</w:t>
            </w:r>
            <w:r w:rsidRPr="00D443E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3931D4" w14:textId="19D04738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B87F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3980E9" w14:textId="7C021C53" w:rsidR="00B87F99" w:rsidRPr="00487E01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133DE3" w14:textId="1F98393A" w:rsidR="00B87F99" w:rsidRPr="00487E01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3A261A" w14:textId="2DD838DE" w:rsidR="00B87F99" w:rsidRPr="00487E01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D477DA" w14:textId="5B0A6B79" w:rsidR="00B87F99" w:rsidRPr="00487E01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06E02D" w14:textId="4F4D3DBD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</w:tr>
      <w:tr w:rsidR="00B87F99" w:rsidRPr="00DA7B58" w14:paraId="5B1444B2" w14:textId="77777777" w:rsidTr="00525E73">
        <w:trPr>
          <w:trHeight w:val="126"/>
        </w:trPr>
        <w:tc>
          <w:tcPr>
            <w:tcW w:w="2131" w:type="dxa"/>
            <w:vAlign w:val="bottom"/>
          </w:tcPr>
          <w:p w14:paraId="2C92D9DA" w14:textId="4C91D797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รายได้ค้างรับ</w:t>
            </w: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BC4B47" w14:textId="6292BDF0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A0966C" w14:textId="084D077C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B7667B" w14:textId="35DC2CF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E34DD6" w14:textId="0B7CFDD4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2DB35B" w14:textId="2510F8C8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466EC4" w14:textId="7A4CBC2B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</w:tr>
      <w:tr w:rsidR="00B87F99" w:rsidRPr="00DA7B58" w14:paraId="6E20196A" w14:textId="77777777" w:rsidTr="00525E73">
        <w:tc>
          <w:tcPr>
            <w:tcW w:w="2131" w:type="dxa"/>
            <w:hideMark/>
          </w:tcPr>
          <w:p w14:paraId="339C454B" w14:textId="77777777" w:rsidR="00B87F99" w:rsidRPr="00DA7B58" w:rsidRDefault="00B87F99" w:rsidP="00B87F99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1B25EA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8A496A" w14:textId="31CB3313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2F4552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831E27" w14:textId="7E01A77A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87CF6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4EA517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DA7B58" w14:paraId="7FAE07A3" w14:textId="77777777" w:rsidTr="00525E73">
        <w:tc>
          <w:tcPr>
            <w:tcW w:w="2131" w:type="dxa"/>
          </w:tcPr>
          <w:p w14:paraId="607BE696" w14:textId="77777777" w:rsidR="00B87F99" w:rsidRPr="00DA7B58" w:rsidRDefault="00B87F99" w:rsidP="00B87F99">
            <w:pPr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A0075" w14:textId="1DA273DB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69418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03491" w14:textId="4ACFC7B9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D4AA9" w14:textId="19421FCB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600C7" w14:textId="28F5C18F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87B6E" w14:textId="22D71F5C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3FA17" w14:textId="2EAF22B1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69418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87F99" w:rsidRPr="00DA7B58" w14:paraId="074280E2" w14:textId="77777777" w:rsidTr="00713D2C">
        <w:tc>
          <w:tcPr>
            <w:tcW w:w="2131" w:type="dxa"/>
            <w:vAlign w:val="bottom"/>
          </w:tcPr>
          <w:p w14:paraId="5267FCC3" w14:textId="77777777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58AB1D" w14:textId="02B6299E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87</w:t>
            </w:r>
            <w:r w:rsidR="00B87F9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211</w:t>
            </w:r>
            <w:r w:rsidR="00B87F9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9756A" w14:textId="1E703477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B87F9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345</w:t>
            </w:r>
            <w:r w:rsidR="00B87F9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A4358" w14:textId="4DBCB7B0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267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702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646A9" w14:textId="07A119C6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62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18401" w14:textId="68CD65A9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127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560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20690" w14:textId="559861F4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014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657</w:t>
            </w:r>
          </w:p>
        </w:tc>
      </w:tr>
      <w:tr w:rsidR="00B87F99" w:rsidRPr="00B87F99" w14:paraId="1128228C" w14:textId="77777777" w:rsidTr="00EC7D6B">
        <w:tc>
          <w:tcPr>
            <w:tcW w:w="2131" w:type="dxa"/>
            <w:vAlign w:val="bottom"/>
          </w:tcPr>
          <w:p w14:paraId="1D5704EB" w14:textId="622BBB85" w:rsidR="00B87F99" w:rsidRPr="00B87F99" w:rsidRDefault="00B87F99" w:rsidP="00B87F99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4624C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1BB68E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7413A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CE072B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5BFD5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CD2599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87F99" w:rsidRPr="00DA7B58" w14:paraId="27591ABE" w14:textId="77777777" w:rsidTr="00EC7D6B">
        <w:tc>
          <w:tcPr>
            <w:tcW w:w="2131" w:type="dxa"/>
            <w:vAlign w:val="bottom"/>
          </w:tcPr>
          <w:p w14:paraId="01C17B41" w14:textId="40F06901" w:rsidR="00B87F99" w:rsidRPr="00DA7B58" w:rsidRDefault="00B87F99" w:rsidP="00B87F99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6651ED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230DF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9C710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67886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A59A3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D9B74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97CB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DA7B58" w14:paraId="0F8A2342" w14:textId="77777777" w:rsidTr="00EC7D6B">
        <w:tc>
          <w:tcPr>
            <w:tcW w:w="2131" w:type="dxa"/>
            <w:vAlign w:val="bottom"/>
          </w:tcPr>
          <w:p w14:paraId="4BC1FEAB" w14:textId="77777777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3CD98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33A80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82B20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B304E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91DB2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4E4CC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DA7B58" w14:paraId="133D9713" w14:textId="77777777" w:rsidTr="00EC7D6B">
        <w:tc>
          <w:tcPr>
            <w:tcW w:w="2131" w:type="dxa"/>
            <w:vAlign w:val="bottom"/>
          </w:tcPr>
          <w:p w14:paraId="4177477C" w14:textId="474D9707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E35D8" w14:textId="3ADD1EFE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45220" w14:textId="4BEC148C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F4102" w14:textId="46051464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DCA16" w14:textId="542FBA26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E7819" w14:textId="0E93B913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22335" w14:textId="0A30D623" w:rsidR="00B87F99" w:rsidRPr="00BB2D71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91C84" w:rsidRPr="00DA7B58" w14:paraId="35C187EB" w14:textId="77777777" w:rsidTr="00EC7D6B">
        <w:tc>
          <w:tcPr>
            <w:tcW w:w="2131" w:type="dxa"/>
            <w:vAlign w:val="bottom"/>
          </w:tcPr>
          <w:p w14:paraId="31304AD6" w14:textId="6D46FCC9" w:rsidR="00891C84" w:rsidRPr="00DA7B58" w:rsidRDefault="00891C84" w:rsidP="00891C84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-</w:t>
            </w:r>
            <w:r w:rsidRPr="00D443E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651E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3D1A1" w14:textId="68F83E59" w:rsidR="00891C84" w:rsidRPr="00385160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891C8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891C8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7D2" w14:textId="5755BAA8" w:rsidR="00891C84" w:rsidRPr="00385160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D4DF5" w14:textId="4CE09F91" w:rsidR="00891C84" w:rsidRPr="00385160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49276" w14:textId="490C8637" w:rsidR="00891C84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3866B" w14:textId="0085C79F" w:rsidR="00891C84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890A3" w14:textId="699C4951" w:rsidR="00891C84" w:rsidRPr="00385160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891C84" w:rsidRPr="00DA7B58" w14:paraId="0721B135" w14:textId="77777777" w:rsidTr="00EC7D6B">
        <w:tc>
          <w:tcPr>
            <w:tcW w:w="2131" w:type="dxa"/>
            <w:vAlign w:val="bottom"/>
          </w:tcPr>
          <w:p w14:paraId="3CD98041" w14:textId="590ED7F7" w:rsidR="00891C84" w:rsidRPr="00DA7B58" w:rsidRDefault="00891C84" w:rsidP="00891C84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รายได้ค้างรับ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A1AF8" w14:textId="355E1941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91C8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="00891C8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9A8BC" w14:textId="2D450EE9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B0BE3" w14:textId="06684F0A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3EA45" w14:textId="069FCADD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F14A3" w14:textId="2A808519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77433" w14:textId="667C8B60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</w:tr>
      <w:tr w:rsidR="00891C84" w:rsidRPr="00DA7B58" w14:paraId="77B8ED82" w14:textId="77777777" w:rsidTr="00EC7D6B">
        <w:tc>
          <w:tcPr>
            <w:tcW w:w="2131" w:type="dxa"/>
          </w:tcPr>
          <w:p w14:paraId="3297E837" w14:textId="77777777" w:rsidR="00891C84" w:rsidRPr="00DA7B58" w:rsidRDefault="00891C84" w:rsidP="00891C84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45509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EDF96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44280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80D80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AE202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D3FE5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1C84" w:rsidRPr="00DA7B58" w14:paraId="6890A311" w14:textId="77777777" w:rsidTr="00EC7D6B">
        <w:tc>
          <w:tcPr>
            <w:tcW w:w="2131" w:type="dxa"/>
          </w:tcPr>
          <w:p w14:paraId="0C7C92B6" w14:textId="77777777" w:rsidR="00891C84" w:rsidRPr="00DA7B58" w:rsidRDefault="00891C84" w:rsidP="00891C84">
            <w:pPr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4F49C" w14:textId="54702B8D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8C9C2" w14:textId="31BC7205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0DD16" w14:textId="2F5F1088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E6503" w14:textId="339815FE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623FE" w14:textId="7FFC2BCA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FA382" w14:textId="24A516EE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1C84" w:rsidRPr="00DA7B58" w14:paraId="07871053" w14:textId="77777777" w:rsidTr="00EC7D6B">
        <w:tc>
          <w:tcPr>
            <w:tcW w:w="2131" w:type="dxa"/>
            <w:vAlign w:val="bottom"/>
          </w:tcPr>
          <w:p w14:paraId="0FCCB226" w14:textId="77777777" w:rsidR="00891C84" w:rsidRPr="00DA7B58" w:rsidRDefault="00891C84" w:rsidP="00891C84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B0FA8" w14:textId="206295E0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41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723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46E30" w14:textId="20C6F885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837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3C5DC" w14:textId="3D3C42AC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292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A5906" w14:textId="1155ACDB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600CA" w14:textId="6CF183CD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91568" w14:textId="038C380D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853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090</w:t>
            </w:r>
          </w:p>
        </w:tc>
      </w:tr>
    </w:tbl>
    <w:p w14:paraId="6389F5F3" w14:textId="6832A83D" w:rsidR="00EA373C" w:rsidRPr="00B87F99" w:rsidRDefault="00EA373C" w:rsidP="00BD1928">
      <w:pPr>
        <w:ind w:left="540"/>
        <w:jc w:val="both"/>
        <w:rPr>
          <w:rFonts w:ascii="Browallia New" w:hAnsi="Browallia New" w:cs="Browallia New"/>
          <w:sz w:val="16"/>
          <w:szCs w:val="16"/>
          <w:lang w:eastAsia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525E73" w:rsidRPr="00DA7B58" w14:paraId="441A5BDF" w14:textId="77777777" w:rsidTr="00CC1424">
        <w:tc>
          <w:tcPr>
            <w:tcW w:w="2131" w:type="dxa"/>
            <w:vAlign w:val="bottom"/>
          </w:tcPr>
          <w:p w14:paraId="5EE1FC5C" w14:textId="77777777" w:rsidR="00525E73" w:rsidRPr="00DA7B58" w:rsidRDefault="00525E73" w:rsidP="004A5FA1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9B3A5A" w14:textId="453C0EA1" w:rsidR="00525E73" w:rsidRPr="00DA7B58" w:rsidRDefault="00525E73" w:rsidP="004A5FA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5E73" w:rsidRPr="00DA7B58" w14:paraId="062401EF" w14:textId="77777777" w:rsidTr="004A5FA1">
        <w:tc>
          <w:tcPr>
            <w:tcW w:w="2131" w:type="dxa"/>
            <w:vAlign w:val="bottom"/>
            <w:hideMark/>
          </w:tcPr>
          <w:p w14:paraId="4243574C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78237" w14:textId="06CDB0FA" w:rsidR="00525E73" w:rsidRPr="00525E73" w:rsidRDefault="00525E73" w:rsidP="00525E73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น้อยกว่า</w:t>
            </w:r>
            <w:r w:rsidRPr="00525E73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27649830" w14:textId="559B5604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F2CA6" w14:textId="2AD98A43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01D0B386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3DFA4" w14:textId="311EEBD9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42766C0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DD23A" w14:textId="7047220F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7F96EC49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19CADB" w14:textId="5B8B5295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เกิน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787EB28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52ED4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2F257ED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E73" w:rsidRPr="00DA7B58" w14:paraId="23656ADB" w14:textId="77777777" w:rsidTr="004A5FA1">
        <w:tc>
          <w:tcPr>
            <w:tcW w:w="2131" w:type="dxa"/>
            <w:vAlign w:val="bottom"/>
          </w:tcPr>
          <w:p w14:paraId="2ED53AEA" w14:textId="0FCFA7EC" w:rsidR="00525E73" w:rsidRPr="00DA7B58" w:rsidRDefault="00525E73" w:rsidP="004A5FA1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3A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3A8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6651ED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41EE03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54BC1D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C161E8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D5ABB1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2877CB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88A66C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5D427906" w14:textId="77777777" w:rsidTr="004A5FA1">
        <w:tc>
          <w:tcPr>
            <w:tcW w:w="2131" w:type="dxa"/>
            <w:vAlign w:val="bottom"/>
            <w:hideMark/>
          </w:tcPr>
          <w:p w14:paraId="04C12370" w14:textId="77777777" w:rsidR="00525E73" w:rsidRPr="00DA7B58" w:rsidRDefault="00525E73" w:rsidP="004A5FA1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7924EE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8A7C80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D723A0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7E905C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4EE17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DECBEF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DA7B58" w14:paraId="727A6CA2" w14:textId="77777777" w:rsidTr="004A5FA1">
        <w:tc>
          <w:tcPr>
            <w:tcW w:w="2131" w:type="dxa"/>
            <w:vAlign w:val="bottom"/>
          </w:tcPr>
          <w:p w14:paraId="5A29B5EB" w14:textId="106C21C9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D443E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34D0F1" w14:textId="62E07E43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40557D" w14:textId="02CF3993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1C6F22" w14:textId="70017415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E03335" w14:textId="1FED5C7A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195983" w14:textId="51BECDE3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8BC7BD" w14:textId="4DB271A6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DA7B58" w14:paraId="77CFF8B5" w14:textId="77777777" w:rsidTr="004A5FA1">
        <w:tc>
          <w:tcPr>
            <w:tcW w:w="2131" w:type="dxa"/>
            <w:vAlign w:val="bottom"/>
          </w:tcPr>
          <w:p w14:paraId="466B2385" w14:textId="69F7997D" w:rsidR="00B87F99" w:rsidRDefault="00B87F99" w:rsidP="00B87F99">
            <w:pPr>
              <w:ind w:left="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-</w:t>
            </w:r>
            <w:r w:rsidRPr="00D443E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651E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3E9171" w14:textId="1E5F1D32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5E53A6" w14:textId="3B7F1EB1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BBD899" w14:textId="03BD4EF5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7168DB" w14:textId="4083BC8C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D07C64" w14:textId="0A6216D6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40D248" w14:textId="6F4D000C" w:rsidR="00B87F99" w:rsidRPr="00444B02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</w:tr>
      <w:tr w:rsidR="00B87F99" w:rsidRPr="00DA7B58" w14:paraId="6DE2778E" w14:textId="77777777" w:rsidTr="004A5FA1">
        <w:tc>
          <w:tcPr>
            <w:tcW w:w="2131" w:type="dxa"/>
            <w:vAlign w:val="bottom"/>
          </w:tcPr>
          <w:p w14:paraId="00806DEC" w14:textId="7B38A0E9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</w:t>
            </w:r>
            <w:r w:rsidRPr="00D443E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</w:t>
            </w:r>
            <w:r w:rsidRPr="00D443E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05A68A" w14:textId="0C2C3D8D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B87F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D2D1A1" w14:textId="19C8F5BF" w:rsidR="00B87F99" w:rsidRPr="00487E01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C0D619" w14:textId="13254D78" w:rsidR="00B87F99" w:rsidRPr="00487E01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E230EF" w14:textId="1919AB5E" w:rsidR="00B87F99" w:rsidRPr="00487E01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7C0EF9" w14:textId="08D00686" w:rsidR="00B87F99" w:rsidRPr="00487E01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57519A" w14:textId="2C9BFCC8" w:rsidR="00B87F99" w:rsidRPr="00487E01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</w:tr>
      <w:tr w:rsidR="00B87F99" w:rsidRPr="00DA7B58" w14:paraId="7BDA9A65" w14:textId="77777777" w:rsidTr="004A5FA1">
        <w:trPr>
          <w:trHeight w:val="126"/>
        </w:trPr>
        <w:tc>
          <w:tcPr>
            <w:tcW w:w="2131" w:type="dxa"/>
            <w:vAlign w:val="bottom"/>
          </w:tcPr>
          <w:p w14:paraId="5DA66DEC" w14:textId="220484CB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รายได้ค้างรับ</w:t>
            </w: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D3E64D" w14:textId="042BF02E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370391" w14:textId="48CE18CD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90CB96" w14:textId="293626DA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DF0147" w14:textId="68359C7D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40B4B8" w14:textId="71D6D010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418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61CBF8" w14:textId="21632040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B87F99" w:rsidRPr="006941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</w:tr>
      <w:tr w:rsidR="00B87F99" w:rsidRPr="00DA7B58" w14:paraId="787FF80A" w14:textId="77777777" w:rsidTr="004A5FA1">
        <w:tc>
          <w:tcPr>
            <w:tcW w:w="2131" w:type="dxa"/>
            <w:hideMark/>
          </w:tcPr>
          <w:p w14:paraId="0C620277" w14:textId="77777777" w:rsidR="00B87F99" w:rsidRPr="00DA7B58" w:rsidRDefault="00B87F99" w:rsidP="00B87F99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0546C1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782472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1AE415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CDC15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84058B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D57F42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DA7B58" w14:paraId="5A733245" w14:textId="77777777" w:rsidTr="004A5FA1">
        <w:tc>
          <w:tcPr>
            <w:tcW w:w="2131" w:type="dxa"/>
          </w:tcPr>
          <w:p w14:paraId="605B9B94" w14:textId="77777777" w:rsidR="00B87F99" w:rsidRPr="00DA7B58" w:rsidRDefault="00B87F99" w:rsidP="00B87F99">
            <w:pPr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C7806" w14:textId="7FBB7D94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87E0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487E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487E0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5504E" w14:textId="74DAA7B4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87E0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676D0" w14:textId="036091F1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87E0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A8BF0F" w14:textId="2ACB6D3F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87E0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696D1" w14:textId="592AC12F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87E0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486C6" w14:textId="045715F1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87E0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487E0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487E0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87F99" w:rsidRPr="00DA7B58" w14:paraId="7767975C" w14:textId="77777777" w:rsidTr="00B51453">
        <w:tc>
          <w:tcPr>
            <w:tcW w:w="2131" w:type="dxa"/>
            <w:vAlign w:val="bottom"/>
          </w:tcPr>
          <w:p w14:paraId="105C60D4" w14:textId="77777777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B5DBD" w14:textId="14623755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87</w:t>
            </w:r>
            <w:r w:rsidR="00B87F9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211</w:t>
            </w:r>
            <w:r w:rsidR="00B87F9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7E265" w14:textId="1A11D84F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B87F9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345</w:t>
            </w:r>
            <w:r w:rsidR="00B87F9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50227" w14:textId="25557825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267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702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05441" w14:textId="686976AD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62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DD2365" w14:textId="0403C8A1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127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560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3B51A" w14:textId="1C83CEFB" w:rsidR="00B87F99" w:rsidRPr="00DA7B58" w:rsidRDefault="00154991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014</w:t>
            </w:r>
            <w:r w:rsidR="00B87F99" w:rsidRPr="0069418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657</w:t>
            </w:r>
          </w:p>
        </w:tc>
      </w:tr>
      <w:tr w:rsidR="00B87F99" w:rsidRPr="00B87F99" w14:paraId="10AF0461" w14:textId="77777777" w:rsidTr="00EC7D6B">
        <w:tc>
          <w:tcPr>
            <w:tcW w:w="2131" w:type="dxa"/>
            <w:vAlign w:val="bottom"/>
          </w:tcPr>
          <w:p w14:paraId="5C269A5C" w14:textId="77777777" w:rsidR="00B87F99" w:rsidRPr="00B87F99" w:rsidRDefault="00B87F99" w:rsidP="00B87F99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C91AA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6D0339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15ABB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A2742D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FBDAF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CCC86" w14:textId="77777777" w:rsidR="00B87F99" w:rsidRPr="00B87F99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87F99" w:rsidRPr="00DA7B58" w14:paraId="127BFEA6" w14:textId="77777777" w:rsidTr="00EC7D6B">
        <w:tc>
          <w:tcPr>
            <w:tcW w:w="2131" w:type="dxa"/>
            <w:vAlign w:val="bottom"/>
          </w:tcPr>
          <w:p w14:paraId="2547AC98" w14:textId="60D396F8" w:rsidR="00B87F99" w:rsidRPr="00DA7B58" w:rsidRDefault="00B87F99" w:rsidP="00B87F99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6651ED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พ.ศ.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51544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DA792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26C06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6EFCF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A9292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5B19F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DA7B58" w14:paraId="1297C85D" w14:textId="77777777" w:rsidTr="00EC7D6B">
        <w:tc>
          <w:tcPr>
            <w:tcW w:w="2131" w:type="dxa"/>
            <w:vAlign w:val="bottom"/>
          </w:tcPr>
          <w:p w14:paraId="39E4F0A2" w14:textId="77777777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057E3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85B90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D4A5A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A2A86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E29A1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FBBE2" w14:textId="7777777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DA7B58" w14:paraId="09F720C0" w14:textId="77777777" w:rsidTr="00EC7D6B">
        <w:tc>
          <w:tcPr>
            <w:tcW w:w="2131" w:type="dxa"/>
            <w:vAlign w:val="bottom"/>
          </w:tcPr>
          <w:p w14:paraId="63EE439E" w14:textId="5099A24A" w:rsidR="00B87F99" w:rsidRPr="00DA7B58" w:rsidRDefault="00B87F99" w:rsidP="00B87F99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4E834" w14:textId="55768212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CEAA2" w14:textId="1481DFE1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2173A" w14:textId="5B6388BF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1E5C2" w14:textId="59C450FB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82D94" w14:textId="40676617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94208" w14:textId="02B04C2F" w:rsidR="00B87F99" w:rsidRPr="00DA7B58" w:rsidRDefault="00B87F99" w:rsidP="00B87F99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1C84" w:rsidRPr="00DA7B58" w14:paraId="6BF3196F" w14:textId="77777777" w:rsidTr="00EC7D6B">
        <w:tc>
          <w:tcPr>
            <w:tcW w:w="2131" w:type="dxa"/>
            <w:vAlign w:val="bottom"/>
          </w:tcPr>
          <w:p w14:paraId="7D3491B6" w14:textId="54A2421B" w:rsidR="00891C84" w:rsidRPr="00DA7B58" w:rsidRDefault="00891C84" w:rsidP="00891C84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-</w:t>
            </w:r>
            <w:r w:rsidRPr="00D443E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651E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6E7DB" w14:textId="59F6C685" w:rsidR="00891C84" w:rsidRPr="00385160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99666" w14:textId="359429F5" w:rsidR="00891C84" w:rsidRPr="00385160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B98BB" w14:textId="63DF6891" w:rsidR="00891C84" w:rsidRPr="00385160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EF0F7" w14:textId="1F5984F9" w:rsidR="00891C84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DB98" w14:textId="484F1395" w:rsidR="00891C84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B21F9" w14:textId="0F0C1543" w:rsidR="00891C84" w:rsidRPr="00385160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891C84" w:rsidRPr="00DA7B58" w14:paraId="35890050" w14:textId="77777777" w:rsidTr="00EC7D6B">
        <w:tc>
          <w:tcPr>
            <w:tcW w:w="2131" w:type="dxa"/>
            <w:vAlign w:val="bottom"/>
          </w:tcPr>
          <w:p w14:paraId="68B01255" w14:textId="36BBE6C0" w:rsidR="00891C84" w:rsidRPr="00DA7B58" w:rsidRDefault="00891C84" w:rsidP="00891C84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C23A4" w14:textId="69DF4A37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01F78" w14:textId="6C707D4E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43714" w14:textId="0F2B2806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1D71A" w14:textId="119B972E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5DC4E" w14:textId="35B71AFB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190B4" w14:textId="48519AEF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="00891C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</w:tr>
      <w:tr w:rsidR="00891C84" w:rsidRPr="00DA7B58" w14:paraId="5A6C66BE" w14:textId="77777777" w:rsidTr="00EC7D6B">
        <w:tc>
          <w:tcPr>
            <w:tcW w:w="2131" w:type="dxa"/>
          </w:tcPr>
          <w:p w14:paraId="63DDDC5F" w14:textId="77777777" w:rsidR="00891C84" w:rsidRPr="00DA7B58" w:rsidRDefault="00891C84" w:rsidP="00891C84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C0426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80543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EC4E9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1C39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8A108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68013" w14:textId="77777777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1C84" w:rsidRPr="00DA7B58" w14:paraId="02220C6D" w14:textId="77777777" w:rsidTr="00EC7D6B">
        <w:tc>
          <w:tcPr>
            <w:tcW w:w="2131" w:type="dxa"/>
          </w:tcPr>
          <w:p w14:paraId="0BAE5B06" w14:textId="77777777" w:rsidR="00891C84" w:rsidRPr="00DA7B58" w:rsidRDefault="00891C84" w:rsidP="00891C84">
            <w:pPr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69A0C" w14:textId="1F816C7F" w:rsidR="00891C84" w:rsidRPr="009B3A80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07FEC" w14:textId="0DF15838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5819" w14:textId="5F02D6F0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8AF58" w14:textId="185DB651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B8AFA" w14:textId="419FA8EA" w:rsidR="00891C84" w:rsidRPr="009B3A80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F61A6" w14:textId="530DDF06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1C84" w:rsidRPr="00DA7B58" w14:paraId="41F28562" w14:textId="77777777" w:rsidTr="00EC7D6B">
        <w:tc>
          <w:tcPr>
            <w:tcW w:w="2131" w:type="dxa"/>
            <w:vAlign w:val="bottom"/>
          </w:tcPr>
          <w:p w14:paraId="6F437375" w14:textId="77777777" w:rsidR="00891C84" w:rsidRPr="00DA7B58" w:rsidRDefault="00891C84" w:rsidP="00891C84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42C0" w14:textId="201F0B17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41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723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A71E0" w14:textId="25F5DCB9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837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F8C12" w14:textId="2FDE3BD8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292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D6562" w14:textId="1B5B4070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72816" w14:textId="71974094" w:rsidR="00891C84" w:rsidRPr="00DA7B58" w:rsidRDefault="00891C84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99268" w14:textId="5943BD03" w:rsidR="00891C84" w:rsidRPr="00DA7B58" w:rsidRDefault="00154991" w:rsidP="00891C8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853</w:t>
            </w:r>
            <w:r w:rsidR="00891C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090</w:t>
            </w:r>
          </w:p>
        </w:tc>
      </w:tr>
    </w:tbl>
    <w:p w14:paraId="143D31F9" w14:textId="77777777" w:rsidR="00B87F99" w:rsidRDefault="00B87F99" w:rsidP="00EC7D6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B7F60FF" w14:textId="5FE7D159" w:rsidR="000E360D" w:rsidRPr="00F6196C" w:rsidRDefault="000E360D" w:rsidP="00EC7D6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F6196C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7417A5" w:rsidRPr="00F6196C">
        <w:rPr>
          <w:rFonts w:ascii="Browallia New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Pr="00F6196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สำหรับลูกหนี้การค้า ณ 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19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196C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69098095" w14:textId="77777777" w:rsidR="005D5DA1" w:rsidRPr="00F6196C" w:rsidRDefault="005D5DA1" w:rsidP="00EC7D6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695748" w:rsidRPr="00F6196C" w14:paraId="54DB46B5" w14:textId="77777777" w:rsidTr="00CC1424">
        <w:tc>
          <w:tcPr>
            <w:tcW w:w="6678" w:type="dxa"/>
          </w:tcPr>
          <w:p w14:paraId="774262E5" w14:textId="77777777" w:rsidR="00695748" w:rsidRPr="00F6196C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A03A9" w14:textId="79D72504" w:rsidR="00695748" w:rsidRPr="00F6196C" w:rsidRDefault="005D5DA1" w:rsidP="000D51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งบการเงินรวมและงบเฉพาะกิจการ</w:t>
            </w:r>
          </w:p>
        </w:tc>
      </w:tr>
      <w:tr w:rsidR="00695748" w:rsidRPr="00F6196C" w14:paraId="400CAA9A" w14:textId="77777777" w:rsidTr="00EC7D6B">
        <w:tc>
          <w:tcPr>
            <w:tcW w:w="6678" w:type="dxa"/>
          </w:tcPr>
          <w:p w14:paraId="7B345F33" w14:textId="77777777" w:rsidR="00695748" w:rsidRPr="00F6196C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3351261" w14:textId="2B5A50ED" w:rsidR="00695748" w:rsidRPr="00F6196C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60EC79D" w14:textId="0DE8C020" w:rsidR="00695748" w:rsidRPr="00F6196C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95748" w:rsidRPr="00F6196C" w14:paraId="7F25734C" w14:textId="77777777" w:rsidTr="00EC7D6B">
        <w:tc>
          <w:tcPr>
            <w:tcW w:w="6678" w:type="dxa"/>
          </w:tcPr>
          <w:p w14:paraId="40F9A43F" w14:textId="77777777" w:rsidR="00695748" w:rsidRPr="00F6196C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41ED79C" w14:textId="2D9298BC" w:rsidR="005D5DA1" w:rsidRPr="00F6196C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E424387" w14:textId="6E2905AC" w:rsidR="00695748" w:rsidRPr="00F6196C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95748" w:rsidRPr="00F6196C" w14:paraId="1E9BA409" w14:textId="77777777" w:rsidTr="00EC7D6B">
        <w:tc>
          <w:tcPr>
            <w:tcW w:w="6678" w:type="dxa"/>
          </w:tcPr>
          <w:p w14:paraId="5AC5221E" w14:textId="77777777" w:rsidR="00695748" w:rsidRPr="00F6196C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BACE4F" w14:textId="77777777" w:rsidR="00695748" w:rsidRPr="00F6196C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99EBE" w14:textId="77777777" w:rsidR="00695748" w:rsidRPr="00F6196C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0C5A" w:rsidRPr="00F6196C" w14:paraId="544D458B" w14:textId="77777777" w:rsidTr="00EC7D6B">
        <w:tc>
          <w:tcPr>
            <w:tcW w:w="6678" w:type="dxa"/>
            <w:hideMark/>
          </w:tcPr>
          <w:p w14:paraId="53F0ABE9" w14:textId="61CEC4DB" w:rsidR="00BD0C5A" w:rsidRPr="00F6196C" w:rsidRDefault="00BD0C5A" w:rsidP="00BD0C5A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</w:t>
            </w:r>
            <w:r w:rsidRPr="00F6196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52FFDDCA" w14:textId="56C326B1" w:rsidR="00BD0C5A" w:rsidRPr="00F6196C" w:rsidRDefault="00487E01" w:rsidP="00BD0C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CEC678C" w14:textId="45BF7297" w:rsidR="00BD0C5A" w:rsidRPr="00F6196C" w:rsidRDefault="00BD0C5A" w:rsidP="00BD0C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87E01" w:rsidRPr="00F6196C" w14:paraId="6E954111" w14:textId="77777777" w:rsidTr="00EC7D6B">
        <w:tc>
          <w:tcPr>
            <w:tcW w:w="6678" w:type="dxa"/>
          </w:tcPr>
          <w:p w14:paraId="111494CE" w14:textId="67823994" w:rsidR="00487E01" w:rsidRPr="00487E01" w:rsidRDefault="006651ED" w:rsidP="00BD0C5A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รับรู้</w:t>
            </w:r>
            <w:r w:rsidR="00487E0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ค่าเผื่อผลขาดทุนที่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เพิ่มขึ้นในกำไรหรือขาดทุน</w:t>
            </w:r>
            <w:r w:rsidR="00487E0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D9D61B3" w14:textId="6348B544" w:rsidR="00487E01" w:rsidRPr="00487E01" w:rsidRDefault="00487E01" w:rsidP="00BD0C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af-ZA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  <w:lang w:val="af-ZA"/>
              </w:rPr>
              <w:t>)</w:t>
            </w:r>
          </w:p>
        </w:tc>
        <w:tc>
          <w:tcPr>
            <w:tcW w:w="1440" w:type="dxa"/>
          </w:tcPr>
          <w:p w14:paraId="79B9F913" w14:textId="55449528" w:rsidR="00487E01" w:rsidRPr="00F6196C" w:rsidRDefault="00B87519" w:rsidP="00BD0C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0C5A" w:rsidRPr="00F6196C" w14:paraId="5EEAC019" w14:textId="77777777" w:rsidTr="00EC7D6B">
        <w:tc>
          <w:tcPr>
            <w:tcW w:w="6678" w:type="dxa"/>
            <w:hideMark/>
          </w:tcPr>
          <w:p w14:paraId="7179C46B" w14:textId="5757D0FF" w:rsidR="00BD0C5A" w:rsidRPr="00F6196C" w:rsidRDefault="00BD0C5A" w:rsidP="00BD0C5A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713CC6" w14:textId="5499E010" w:rsidR="00BD0C5A" w:rsidRPr="00F6196C" w:rsidRDefault="00487E01" w:rsidP="00BD0C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35542A" w14:textId="25C9D9B7" w:rsidR="00BD0C5A" w:rsidRPr="00F6196C" w:rsidRDefault="00154991" w:rsidP="00BD0C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0C5A"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D0C5A"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BD0C5A" w:rsidRPr="00F6196C" w14:paraId="2591ADA5" w14:textId="77777777" w:rsidTr="00EC7D6B">
        <w:tc>
          <w:tcPr>
            <w:tcW w:w="6678" w:type="dxa"/>
          </w:tcPr>
          <w:p w14:paraId="1537A996" w14:textId="25938109" w:rsidR="00BD0C5A" w:rsidRPr="00F6196C" w:rsidRDefault="00BD0C5A" w:rsidP="00BD0C5A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</w:t>
            </w:r>
            <w:r w:rsidRPr="00F6196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199CA" w14:textId="0BFC7CEA" w:rsidR="00BD0C5A" w:rsidRPr="00F6196C" w:rsidRDefault="00487E01" w:rsidP="00BD0C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59A00" w14:textId="489F1DDE" w:rsidR="00BD0C5A" w:rsidRPr="00F6196C" w:rsidRDefault="00BD0C5A" w:rsidP="00BD0C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406B646" w14:textId="42DB8BB1" w:rsidR="00B87519" w:rsidRDefault="00B87519" w:rsidP="00525E73">
      <w:pPr>
        <w:pStyle w:val="Heading2"/>
        <w:keepNext w:val="0"/>
        <w:tabs>
          <w:tab w:val="left" w:pos="540"/>
        </w:tabs>
        <w:ind w:left="540" w:hanging="558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14:paraId="4403711B" w14:textId="2C160AAE" w:rsidR="00A058DD" w:rsidRPr="00F6196C" w:rsidRDefault="00154991" w:rsidP="00525E73">
      <w:pPr>
        <w:pStyle w:val="Heading2"/>
        <w:keepNext w:val="0"/>
        <w:tabs>
          <w:tab w:val="left" w:pos="540"/>
        </w:tabs>
        <w:ind w:left="540" w:hanging="558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r w:rsidRPr="0015499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A058DD" w:rsidRPr="00F619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15499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A058DD" w:rsidRPr="00F6196C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A058DD" w:rsidRPr="00F6196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การด้อยค่าของลูกหนี้บริษัทที่เกี่ยวข้องกัน</w:t>
      </w:r>
    </w:p>
    <w:p w14:paraId="5316EF93" w14:textId="77777777" w:rsidR="00A058DD" w:rsidRPr="00F6196C" w:rsidRDefault="00A058DD" w:rsidP="00525E7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F1C148" w14:textId="0B7C91D8" w:rsidR="00A058DD" w:rsidRPr="00F6196C" w:rsidRDefault="00A058DD" w:rsidP="005C7C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ข้อมูลเกี่ยวกับค่าเผื่อการด้อยค่าของลูกหนี้</w:t>
      </w:r>
      <w:r w:rsidR="00B16AC8"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บริษัทที่เกี่ยวข้องกัน</w:t>
      </w:r>
      <w:r w:rsidR="005C7CC7"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5C7CC7"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ความเสี่ยงด้านการให้สินเชื่อ ความเสี่ยงจากอัตราแลกเปลี่ยน</w:t>
      </w:r>
      <w:r w:rsidR="00B16AC8" w:rsidRPr="00F6196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C7CC7" w:rsidRPr="00F6196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และความเสี่ยงจากอัตราดอกเบี้ย</w:t>
      </w:r>
      <w:r w:rsidR="006651E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ของกลุ่มกิจการ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ได้เปิดเผยไว้ใน</w:t>
      </w:r>
      <w:r w:rsidRPr="00F6196C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7417A5" w:rsidRPr="00F6196C">
        <w:rPr>
          <w:rFonts w:ascii="Browallia New" w:hAnsi="Browallia New" w:cs="Browallia New" w:hint="cs"/>
          <w:sz w:val="26"/>
          <w:szCs w:val="26"/>
          <w:cs/>
        </w:rPr>
        <w:t>ประกอบงบการเงินข้อ</w:t>
      </w:r>
      <w:r w:rsidRPr="00F619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5</w:t>
      </w:r>
      <w:r w:rsidR="005C7CC7" w:rsidRPr="00F6196C">
        <w:rPr>
          <w:rFonts w:ascii="Browallia New" w:hAnsi="Browallia New" w:cs="Browallia New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4</w:t>
      </w:r>
      <w:r w:rsidR="005C7CC7" w:rsidRPr="00F619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CC7" w:rsidRPr="00F6196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417A5" w:rsidRPr="00F6196C">
        <w:rPr>
          <w:rFonts w:ascii="Browallia New" w:hAnsi="Browallia New" w:cs="Browallia New" w:hint="cs"/>
          <w:sz w:val="26"/>
          <w:szCs w:val="26"/>
          <w:cs/>
          <w:lang w:val="en-GB"/>
        </w:rPr>
        <w:t>ข้อ</w:t>
      </w:r>
      <w:r w:rsidR="005C7CC7" w:rsidRPr="00F6196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2290A9B2" w14:textId="77777777" w:rsidR="00A058DD" w:rsidRPr="00F6196C" w:rsidRDefault="00A058DD" w:rsidP="00DC21C5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CAD088" w14:textId="1ADF90D9" w:rsidR="00A058DD" w:rsidRPr="00F6196C" w:rsidRDefault="00B16AC8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</w:t>
      </w:r>
      <w:r w:rsidR="009A6B21" w:rsidRPr="00F6196C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ของลูกหนี้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บริษัทที่เกี่ยวข้องกัน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0DC49786" w14:textId="57EDF301" w:rsidR="00525E73" w:rsidRPr="00F6196C" w:rsidRDefault="00525E73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525E73" w:rsidRPr="00F6196C" w14:paraId="28E43EA5" w14:textId="77777777" w:rsidTr="00CC1424">
        <w:tc>
          <w:tcPr>
            <w:tcW w:w="2131" w:type="dxa"/>
            <w:vAlign w:val="bottom"/>
          </w:tcPr>
          <w:p w14:paraId="26693DF3" w14:textId="77777777" w:rsidR="00525E73" w:rsidRPr="00F6196C" w:rsidRDefault="00525E73" w:rsidP="004A5FA1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A6793" w14:textId="311F35F6" w:rsidR="00525E73" w:rsidRPr="00F6196C" w:rsidRDefault="00525E73" w:rsidP="004A5FA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5E73" w:rsidRPr="00F6196C" w14:paraId="4D93BFB4" w14:textId="77777777" w:rsidTr="004A5FA1">
        <w:tc>
          <w:tcPr>
            <w:tcW w:w="2131" w:type="dxa"/>
            <w:vAlign w:val="bottom"/>
            <w:hideMark/>
          </w:tcPr>
          <w:p w14:paraId="5743FFAB" w14:textId="77777777" w:rsidR="00525E73" w:rsidRPr="00F6196C" w:rsidRDefault="00525E73" w:rsidP="004A5FA1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24BF9" w14:textId="1564962D" w:rsidR="00525E73" w:rsidRPr="00F6196C" w:rsidRDefault="00525E73" w:rsidP="00525E73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น้อยกว่า</w:t>
            </w:r>
            <w:r w:rsidRPr="00F6196C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21195DE9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346DF0" w14:textId="5697D415" w:rsidR="00525E73" w:rsidRPr="00F6196C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276A762B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40B44" w14:textId="65F0C703" w:rsidR="00525E73" w:rsidRPr="00F6196C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5F70F9A8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68697" w14:textId="3146B47A" w:rsidR="00525E73" w:rsidRPr="00F6196C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D05F931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1ABF4" w14:textId="48F029C4" w:rsidR="00525E73" w:rsidRPr="00F6196C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เกิน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0ECE7687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5C614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FACA71C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E73" w:rsidRPr="00F6196C" w14:paraId="2C8E32C9" w14:textId="77777777" w:rsidTr="004A5FA1">
        <w:tc>
          <w:tcPr>
            <w:tcW w:w="2131" w:type="dxa"/>
            <w:vAlign w:val="bottom"/>
          </w:tcPr>
          <w:p w14:paraId="382E30D6" w14:textId="77777777" w:rsidR="00525E73" w:rsidRPr="00F6196C" w:rsidRDefault="00525E73" w:rsidP="004A5FA1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4506A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DE812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CD428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3BF4D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EAC5D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3738E3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F6196C" w14:paraId="4B624AB9" w14:textId="77777777" w:rsidTr="004A5FA1">
        <w:tc>
          <w:tcPr>
            <w:tcW w:w="2131" w:type="dxa"/>
            <w:vAlign w:val="bottom"/>
          </w:tcPr>
          <w:p w14:paraId="663F0616" w14:textId="54E49B9E" w:rsidR="00525E73" w:rsidRPr="00F6196C" w:rsidRDefault="00525E73" w:rsidP="004A5FA1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3A80"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3A80" w:rsidRPr="00F6196C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6651ED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D95542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A88199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807C09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233A9C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8C6E9A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7BF492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F6196C" w14:paraId="0284B7A1" w14:textId="77777777" w:rsidTr="004A5FA1">
        <w:tc>
          <w:tcPr>
            <w:tcW w:w="2131" w:type="dxa"/>
            <w:vAlign w:val="bottom"/>
            <w:hideMark/>
          </w:tcPr>
          <w:p w14:paraId="14D97234" w14:textId="77777777" w:rsidR="00525E73" w:rsidRPr="00F6196C" w:rsidRDefault="00525E73" w:rsidP="004A5FA1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EE3F1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7B9773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6DFD35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97996A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E57C6F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E36ACA" w14:textId="77777777" w:rsidR="00525E73" w:rsidRPr="005324AF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7E01" w:rsidRPr="00F6196C" w14:paraId="07469D88" w14:textId="77777777" w:rsidTr="004A5FA1">
        <w:trPr>
          <w:trHeight w:val="126"/>
        </w:trPr>
        <w:tc>
          <w:tcPr>
            <w:tcW w:w="2131" w:type="dxa"/>
            <w:vAlign w:val="bottom"/>
          </w:tcPr>
          <w:p w14:paraId="6673CF42" w14:textId="443B2292" w:rsidR="00487E01" w:rsidRPr="00F6196C" w:rsidRDefault="00487E01" w:rsidP="00487E0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 xml:space="preserve">  - </w:t>
            </w:r>
            <w:r w:rsidRPr="00F6196C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E3104A" w14:textId="3F3B1997" w:rsidR="00487E01" w:rsidRPr="005324AF" w:rsidRDefault="0015499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87E01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="00487E01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F49D48" w14:textId="06A77563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42A80D" w14:textId="614F1022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35CCD8" w14:textId="312AD8E5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00574F" w14:textId="53CF9C49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222733" w14:textId="29307ABC" w:rsidR="00487E01" w:rsidRPr="005324AF" w:rsidRDefault="0015499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87E01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="00487E01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</w:tr>
      <w:tr w:rsidR="00487E01" w:rsidRPr="00F6196C" w14:paraId="5ABAC47C" w14:textId="77777777" w:rsidTr="004A5FA1">
        <w:tc>
          <w:tcPr>
            <w:tcW w:w="2131" w:type="dxa"/>
            <w:hideMark/>
          </w:tcPr>
          <w:p w14:paraId="3B162141" w14:textId="77777777" w:rsidR="00487E01" w:rsidRPr="00F6196C" w:rsidRDefault="00487E01" w:rsidP="00487E01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0692F4" w14:textId="00FBEEA5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407A67" w14:textId="07A28604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A47A24" w14:textId="2988FEC5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EE7DCF" w14:textId="13150C63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5D5A06" w14:textId="56E10F4E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535A45" w14:textId="61F38924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7E01" w:rsidRPr="00F6196C" w14:paraId="6E2948EE" w14:textId="77777777" w:rsidTr="004A5FA1">
        <w:tc>
          <w:tcPr>
            <w:tcW w:w="2131" w:type="dxa"/>
          </w:tcPr>
          <w:p w14:paraId="4A10A476" w14:textId="77777777" w:rsidR="00487E01" w:rsidRPr="00F6196C" w:rsidRDefault="00487E01" w:rsidP="00487E0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20D6B" w14:textId="00B5A8C8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9B7CF" w14:textId="5418BCE6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D5670" w14:textId="54139EE4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A0983" w14:textId="0FC3863E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BC61F" w14:textId="5B01C433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C83CF" w14:textId="6DD0C3E6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87E01" w:rsidRPr="00F6196C" w14:paraId="26BC0E92" w14:textId="77777777" w:rsidTr="004A5FA1">
        <w:tc>
          <w:tcPr>
            <w:tcW w:w="2131" w:type="dxa"/>
            <w:vAlign w:val="bottom"/>
          </w:tcPr>
          <w:p w14:paraId="40DFBD29" w14:textId="77777777" w:rsidR="00487E01" w:rsidRPr="00F6196C" w:rsidRDefault="00487E01" w:rsidP="00487E01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89A8B" w14:textId="31986698" w:rsidR="00487E01" w:rsidRPr="005324AF" w:rsidRDefault="0015499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487E01"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968</w:t>
            </w:r>
            <w:r w:rsidR="00487E01"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DBFBA" w14:textId="080EF2AF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13EBA" w14:textId="4080E7E9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03E96" w14:textId="2C4DA24C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DD23C" w14:textId="3958107B" w:rsidR="00487E01" w:rsidRPr="005324AF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74E85" w14:textId="4CE59AC1" w:rsidR="00487E01" w:rsidRPr="005324AF" w:rsidRDefault="0015499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487E01"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968</w:t>
            </w:r>
            <w:r w:rsidR="00487E01"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224</w:t>
            </w:r>
          </w:p>
        </w:tc>
      </w:tr>
      <w:tr w:rsidR="00487E01" w:rsidRPr="00F6196C" w14:paraId="0C38C5A3" w14:textId="77777777" w:rsidTr="000E4941">
        <w:tc>
          <w:tcPr>
            <w:tcW w:w="2131" w:type="dxa"/>
            <w:vAlign w:val="bottom"/>
          </w:tcPr>
          <w:p w14:paraId="1787D11B" w14:textId="77777777" w:rsidR="00487E01" w:rsidRPr="00F6196C" w:rsidRDefault="00487E01" w:rsidP="00487E01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6DB905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5FE835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5C089B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C2E37F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E5A06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07EAF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7E01" w:rsidRPr="00F6196C" w14:paraId="30510FE3" w14:textId="77777777" w:rsidTr="000E4941">
        <w:tc>
          <w:tcPr>
            <w:tcW w:w="2131" w:type="dxa"/>
            <w:vAlign w:val="bottom"/>
          </w:tcPr>
          <w:p w14:paraId="7902AB52" w14:textId="41042033" w:rsidR="00487E01" w:rsidRPr="00F6196C" w:rsidRDefault="00487E01" w:rsidP="00487E01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6651ED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พ.ศ.</w:t>
            </w: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34FF6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F9537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C3AC4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75E99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4F4E9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48CF9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7E01" w:rsidRPr="00F6196C" w14:paraId="447B108C" w14:textId="77777777" w:rsidTr="000E4941">
        <w:tc>
          <w:tcPr>
            <w:tcW w:w="2131" w:type="dxa"/>
            <w:vAlign w:val="bottom"/>
          </w:tcPr>
          <w:p w14:paraId="30DB52BB" w14:textId="77777777" w:rsidR="00487E01" w:rsidRPr="00F6196C" w:rsidRDefault="00487E01" w:rsidP="00487E01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18C8C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D509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EB5FB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80D76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95950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405B1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7E01" w:rsidRPr="00F6196C" w14:paraId="082CFFF4" w14:textId="77777777" w:rsidTr="000E4941">
        <w:tc>
          <w:tcPr>
            <w:tcW w:w="2131" w:type="dxa"/>
            <w:vAlign w:val="bottom"/>
          </w:tcPr>
          <w:p w14:paraId="4FB6CFE1" w14:textId="67382813" w:rsidR="00487E01" w:rsidRPr="00F6196C" w:rsidRDefault="00487E01" w:rsidP="00487E01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F6196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F6196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ลูกหนี้บริษัทที่เกี่ยวข้องกัน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1C720" w14:textId="745A8B68" w:rsidR="00487E01" w:rsidRPr="00F6196C" w:rsidRDefault="0015499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87E01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487E01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0EF0A" w14:textId="38F82AB6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F395C" w14:textId="33B89702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85963" w14:textId="6B6A9236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9F213" w14:textId="05548B70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884D7" w14:textId="19AB4D44" w:rsidR="00487E01" w:rsidRPr="00F6196C" w:rsidRDefault="0015499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87E01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487E01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</w:tr>
      <w:tr w:rsidR="00487E01" w:rsidRPr="00F6196C" w14:paraId="5179E1CB" w14:textId="77777777" w:rsidTr="000E4941">
        <w:tc>
          <w:tcPr>
            <w:tcW w:w="2131" w:type="dxa"/>
          </w:tcPr>
          <w:p w14:paraId="4163F0EF" w14:textId="0486E4B1" w:rsidR="00487E01" w:rsidRPr="00F6196C" w:rsidRDefault="00487E01" w:rsidP="00487E01">
            <w:pPr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CAA1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0591B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739C0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F4587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B3087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14E69" w14:textId="7777777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7E01" w:rsidRPr="00F6196C" w14:paraId="2816B968" w14:textId="77777777" w:rsidTr="000E4941">
        <w:tc>
          <w:tcPr>
            <w:tcW w:w="2131" w:type="dxa"/>
          </w:tcPr>
          <w:p w14:paraId="4BD805CE" w14:textId="77777777" w:rsidR="00487E01" w:rsidRPr="00F6196C" w:rsidRDefault="00487E01" w:rsidP="00487E0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3A09B" w14:textId="4A7DC12C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51BF2" w14:textId="26A0CD4F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DF140" w14:textId="1A9CF2C6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CF207" w14:textId="18E31C67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DBEDA" w14:textId="3D39844D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F6F8A" w14:textId="15CF7E51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87E01" w:rsidRPr="00F6196C" w14:paraId="122B6D99" w14:textId="77777777" w:rsidTr="000E4941">
        <w:tc>
          <w:tcPr>
            <w:tcW w:w="2131" w:type="dxa"/>
            <w:vAlign w:val="bottom"/>
          </w:tcPr>
          <w:p w14:paraId="0AD38E12" w14:textId="77777777" w:rsidR="00487E01" w:rsidRPr="00F6196C" w:rsidRDefault="00487E01" w:rsidP="00487E01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005C" w14:textId="6E40F517" w:rsidR="00487E01" w:rsidRPr="00F6196C" w:rsidRDefault="0015499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487E01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859</w:t>
            </w:r>
            <w:r w:rsidR="00487E01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0AF9F" w14:textId="02B4B7F8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E5DAD" w14:textId="7668D215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C7371" w14:textId="5D35A344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5755D" w14:textId="43D4DEA4" w:rsidR="00487E01" w:rsidRPr="00F6196C" w:rsidRDefault="00487E0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45D48" w14:textId="311CEFCE" w:rsidR="00487E01" w:rsidRPr="00F6196C" w:rsidRDefault="00154991" w:rsidP="00487E0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487E01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859</w:t>
            </w:r>
            <w:r w:rsidR="00487E01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555</w:t>
            </w:r>
          </w:p>
        </w:tc>
      </w:tr>
    </w:tbl>
    <w:p w14:paraId="4E0B3496" w14:textId="021B50CA" w:rsidR="00D65AEF" w:rsidRDefault="00D65AEF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21648E" w14:textId="77777777" w:rsidR="00525E73" w:rsidRPr="00F6196C" w:rsidRDefault="00D65AEF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02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17"/>
        <w:gridCol w:w="1152"/>
        <w:gridCol w:w="1152"/>
        <w:gridCol w:w="1152"/>
        <w:gridCol w:w="1152"/>
        <w:gridCol w:w="1152"/>
        <w:gridCol w:w="1152"/>
      </w:tblGrid>
      <w:tr w:rsidR="00695748" w:rsidRPr="00047F28" w14:paraId="2B9DE7B2" w14:textId="77777777" w:rsidTr="00CC1424">
        <w:tc>
          <w:tcPr>
            <w:tcW w:w="2117" w:type="dxa"/>
            <w:vAlign w:val="bottom"/>
          </w:tcPr>
          <w:p w14:paraId="368E7639" w14:textId="77777777" w:rsidR="00695748" w:rsidRPr="00047F28" w:rsidRDefault="00695748" w:rsidP="00EC7D6B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A41E0" w14:textId="77777777" w:rsidR="00695748" w:rsidRPr="00047F28" w:rsidRDefault="00695748" w:rsidP="00EC7D6B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748" w:rsidRPr="00047F28" w14:paraId="3EA2A21B" w14:textId="77777777" w:rsidTr="00EC7D6B">
        <w:tc>
          <w:tcPr>
            <w:tcW w:w="2117" w:type="dxa"/>
            <w:vAlign w:val="bottom"/>
            <w:hideMark/>
          </w:tcPr>
          <w:p w14:paraId="63CE6FC7" w14:textId="77777777" w:rsidR="00695748" w:rsidRPr="00047F28" w:rsidRDefault="00695748" w:rsidP="00EC7D6B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31684" w14:textId="29CC4D59" w:rsidR="00695748" w:rsidRPr="00047F28" w:rsidRDefault="00695748" w:rsidP="00EC7D6B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น้อยกว่า</w:t>
            </w:r>
            <w:r w:rsidRPr="00047F28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68A364AC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A0675" w14:textId="754BA03D" w:rsidR="00695748" w:rsidRPr="00047F28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BB691FE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B8ECC" w14:textId="324CF6FF" w:rsidR="00695748" w:rsidRPr="00047F28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4471F390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9B1C7" w14:textId="6BF46608" w:rsidR="00695748" w:rsidRPr="00047F28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D4610A9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F9F66A" w14:textId="3B7BE261" w:rsidR="00695748" w:rsidRPr="00047F28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เกิน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76F243C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E08EF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4398B52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95748" w:rsidRPr="00047F28" w14:paraId="1B0D5C1A" w14:textId="77777777" w:rsidTr="00EC7D6B">
        <w:tc>
          <w:tcPr>
            <w:tcW w:w="2117" w:type="dxa"/>
            <w:vAlign w:val="bottom"/>
          </w:tcPr>
          <w:p w14:paraId="0031AD12" w14:textId="77777777" w:rsidR="00695748" w:rsidRPr="00047F28" w:rsidRDefault="00695748" w:rsidP="00EC7D6B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9350E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4FF54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405EF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476E8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2729C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23735B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651ED" w:rsidRPr="00047F28" w14:paraId="7C467F00" w14:textId="77777777" w:rsidTr="00EC7D6B">
        <w:tc>
          <w:tcPr>
            <w:tcW w:w="2117" w:type="dxa"/>
            <w:vAlign w:val="bottom"/>
          </w:tcPr>
          <w:p w14:paraId="6A9321FE" w14:textId="1FEE3EDC" w:rsidR="006651ED" w:rsidRPr="00047F28" w:rsidRDefault="006651ED" w:rsidP="006651ED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พ.ศ. 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8BF13B" w14:textId="77777777" w:rsidR="006651ED" w:rsidRPr="00047F28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B223BF" w14:textId="77777777" w:rsidR="006651ED" w:rsidRPr="00047F28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1242E2" w14:textId="77777777" w:rsidR="006651ED" w:rsidRPr="00047F28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9CB28B" w14:textId="77777777" w:rsidR="006651ED" w:rsidRPr="00047F28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7A3B2F" w14:textId="77777777" w:rsidR="006651ED" w:rsidRPr="00047F28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3D7F39" w14:textId="77777777" w:rsidR="006651ED" w:rsidRPr="00047F28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047F28" w14:paraId="5311CE85" w14:textId="77777777" w:rsidTr="00EC7D6B">
        <w:tc>
          <w:tcPr>
            <w:tcW w:w="2117" w:type="dxa"/>
            <w:vAlign w:val="bottom"/>
            <w:hideMark/>
          </w:tcPr>
          <w:p w14:paraId="37832646" w14:textId="77777777" w:rsidR="00695748" w:rsidRPr="00047F28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602E43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DB8A38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5263EE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D07648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56734F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927EA9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324AF" w:rsidRPr="00047F28" w14:paraId="529A679C" w14:textId="77777777" w:rsidTr="00EC7D6B">
        <w:trPr>
          <w:trHeight w:val="126"/>
        </w:trPr>
        <w:tc>
          <w:tcPr>
            <w:tcW w:w="2117" w:type="dxa"/>
            <w:vAlign w:val="bottom"/>
          </w:tcPr>
          <w:p w14:paraId="6D2C95D6" w14:textId="70663D10" w:rsidR="005324AF" w:rsidRPr="00047F28" w:rsidRDefault="005324AF" w:rsidP="005324AF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ลูกหนี้บริษัทที่เกี่ยวข้องกัน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7D248E" w14:textId="61374702" w:rsidR="005324AF" w:rsidRPr="005324AF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324AF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="005324AF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0587D" w14:textId="55F05F3A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7FABBF" w14:textId="018229A3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EC8D6F" w14:textId="18CF11B2" w:rsidR="005324AF" w:rsidRPr="005324AF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324AF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FACD5D" w14:textId="1B5AC788" w:rsidR="005324AF" w:rsidRPr="005324AF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5324AF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="005324AF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A55429" w14:textId="5725953B" w:rsidR="005324AF" w:rsidRPr="005324AF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5324AF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="005324AF"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5324AF" w:rsidRPr="00047F28" w14:paraId="0384AA00" w14:textId="77777777" w:rsidTr="00EC7D6B">
        <w:tc>
          <w:tcPr>
            <w:tcW w:w="2117" w:type="dxa"/>
            <w:hideMark/>
          </w:tcPr>
          <w:p w14:paraId="0885A6CA" w14:textId="77777777" w:rsidR="005324AF" w:rsidRPr="00047F28" w:rsidRDefault="005324AF" w:rsidP="005324A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5C4211" w14:textId="43C7227C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5F3FE0" w14:textId="338D035F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22229B" w14:textId="3D24458D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9670ED" w14:textId="0F369CA6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76D4B0" w14:textId="46AA52C8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A64AB" w14:textId="5D1D4343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324AF" w:rsidRPr="00047F28" w14:paraId="68AEFD2D" w14:textId="77777777" w:rsidTr="00EC7D6B">
        <w:tc>
          <w:tcPr>
            <w:tcW w:w="2117" w:type="dxa"/>
          </w:tcPr>
          <w:p w14:paraId="137A661E" w14:textId="77777777" w:rsidR="005324AF" w:rsidRPr="00047F28" w:rsidRDefault="005324AF" w:rsidP="005324A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C5581" w14:textId="00ECB72A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91014" w14:textId="48C74A76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CA9D6A" w14:textId="20806B28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5D6A7" w14:textId="24E52A5B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8BB22" w14:textId="56A72F84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FC17F" w14:textId="57D10B2C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24A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5324A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324AF" w:rsidRPr="00047F28" w14:paraId="47B40B90" w14:textId="77777777" w:rsidTr="00EC7D6B">
        <w:tc>
          <w:tcPr>
            <w:tcW w:w="2117" w:type="dxa"/>
            <w:vAlign w:val="bottom"/>
          </w:tcPr>
          <w:p w14:paraId="1C339199" w14:textId="77777777" w:rsidR="005324AF" w:rsidRPr="00047F28" w:rsidRDefault="005324AF" w:rsidP="005324AF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563CB" w14:textId="35BA4106" w:rsidR="005324AF" w:rsidRPr="005324AF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5324AF"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118</w:t>
            </w:r>
            <w:r w:rsidR="005324AF"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2019E" w14:textId="0FFB2E3B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4DDF2" w14:textId="32293DD7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36032" w14:textId="7336219E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E471A" w14:textId="7EB4934B" w:rsidR="005324AF" w:rsidRPr="005324AF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A8604" w14:textId="26D81C3F" w:rsidR="005324AF" w:rsidRPr="005324AF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5324AF"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118</w:t>
            </w:r>
            <w:r w:rsidR="005324AF" w:rsidRPr="005324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342</w:t>
            </w:r>
          </w:p>
        </w:tc>
      </w:tr>
      <w:tr w:rsidR="005324AF" w:rsidRPr="00047F28" w14:paraId="02A6F74C" w14:textId="77777777" w:rsidTr="000E4941">
        <w:tc>
          <w:tcPr>
            <w:tcW w:w="2117" w:type="dxa"/>
            <w:vAlign w:val="bottom"/>
          </w:tcPr>
          <w:p w14:paraId="612C716C" w14:textId="77777777" w:rsidR="005324AF" w:rsidRPr="00047F28" w:rsidRDefault="005324AF" w:rsidP="005324AF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81B79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29F44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4B0EB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41C13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5C7F7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F51803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324AF" w:rsidRPr="00047F28" w14:paraId="0E928B2E" w14:textId="77777777" w:rsidTr="000E4941">
        <w:tc>
          <w:tcPr>
            <w:tcW w:w="2117" w:type="dxa"/>
            <w:vAlign w:val="bottom"/>
          </w:tcPr>
          <w:p w14:paraId="5A69C7AB" w14:textId="2738CC7E" w:rsidR="005324AF" w:rsidRPr="00047F28" w:rsidRDefault="005324AF" w:rsidP="005324AF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6651ED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พ.ศ. 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DD9A5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35659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47225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BB8CE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D75A0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65D35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324AF" w:rsidRPr="00047F28" w14:paraId="56575593" w14:textId="77777777" w:rsidTr="000E4941">
        <w:tc>
          <w:tcPr>
            <w:tcW w:w="2117" w:type="dxa"/>
            <w:vAlign w:val="bottom"/>
          </w:tcPr>
          <w:p w14:paraId="26F21DC8" w14:textId="77777777" w:rsidR="005324AF" w:rsidRPr="00047F28" w:rsidRDefault="005324AF" w:rsidP="005324AF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D52BB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B97F0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0C162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7955C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9AC36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5986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324AF" w:rsidRPr="00047F28" w14:paraId="70624E3B" w14:textId="77777777" w:rsidTr="000E4941">
        <w:tc>
          <w:tcPr>
            <w:tcW w:w="2117" w:type="dxa"/>
            <w:vAlign w:val="bottom"/>
          </w:tcPr>
          <w:p w14:paraId="6F7AD7D1" w14:textId="1D4178B0" w:rsidR="005324AF" w:rsidRPr="00047F28" w:rsidRDefault="005324AF" w:rsidP="005324AF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ลูกหนี้บริษัทที่เกี่ยวข้องกัน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670F3" w14:textId="2BFD2FC7" w:rsidR="005324AF" w:rsidRPr="00047F28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324AF"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="005324AF"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7F637" w14:textId="712F6AA8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D70F4" w14:textId="14754CB5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2F35F" w14:textId="1759EDF7" w:rsidR="005324AF" w:rsidRPr="00047F28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324AF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F35DC" w14:textId="54343E71" w:rsidR="005324AF" w:rsidRPr="00047F28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5324AF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="005324AF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23B86" w14:textId="50955CD8" w:rsidR="005324AF" w:rsidRPr="00047F28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5324AF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="005324AF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</w:tr>
      <w:tr w:rsidR="005324AF" w:rsidRPr="00047F28" w14:paraId="452F2E9F" w14:textId="77777777" w:rsidTr="000E4941">
        <w:tc>
          <w:tcPr>
            <w:tcW w:w="2117" w:type="dxa"/>
          </w:tcPr>
          <w:p w14:paraId="06602360" w14:textId="77777777" w:rsidR="005324AF" w:rsidRPr="00047F28" w:rsidRDefault="005324AF" w:rsidP="005324AF">
            <w:pPr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9C9C1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CD94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45FC9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B84A0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BC977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C9DD1" w14:textId="7777777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324AF" w:rsidRPr="00047F28" w14:paraId="0BA2B86C" w14:textId="77777777" w:rsidTr="000E4941">
        <w:tc>
          <w:tcPr>
            <w:tcW w:w="2117" w:type="dxa"/>
          </w:tcPr>
          <w:p w14:paraId="3E1C5F7B" w14:textId="77777777" w:rsidR="005324AF" w:rsidRPr="00047F28" w:rsidRDefault="005324AF" w:rsidP="005324A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7C3BA" w14:textId="1E4E23EA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B2CD" w14:textId="7C008AC2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44274" w14:textId="70CB848F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65022" w14:textId="3671AF37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CE2B8" w14:textId="62659592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299CA" w14:textId="28A473FC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5324AF" w:rsidRPr="00047F28" w14:paraId="32F7BBEF" w14:textId="77777777" w:rsidTr="000E4941">
        <w:tc>
          <w:tcPr>
            <w:tcW w:w="2117" w:type="dxa"/>
            <w:vAlign w:val="bottom"/>
          </w:tcPr>
          <w:p w14:paraId="7C89B922" w14:textId="77777777" w:rsidR="005324AF" w:rsidRPr="00047F28" w:rsidRDefault="005324AF" w:rsidP="005324AF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04C81" w14:textId="0E8C25FA" w:rsidR="005324AF" w:rsidRPr="00047F28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5324AF"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972</w:t>
            </w:r>
            <w:r w:rsidR="005324AF"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3D425" w14:textId="1FF5204B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E5CC5" w14:textId="7573429F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9B66D" w14:textId="77DBDF6A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84AA9" w14:textId="0CBF7CBB" w:rsidR="005324AF" w:rsidRPr="00047F28" w:rsidRDefault="005324AF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53825" w14:textId="6D717E12" w:rsidR="005324AF" w:rsidRPr="00047F28" w:rsidRDefault="00154991" w:rsidP="005324AF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5324AF"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972</w:t>
            </w:r>
            <w:r w:rsidR="005324AF"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1549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743</w:t>
            </w:r>
          </w:p>
        </w:tc>
      </w:tr>
    </w:tbl>
    <w:p w14:paraId="0732635B" w14:textId="129BA522" w:rsidR="00B87519" w:rsidRDefault="00B87519" w:rsidP="000E4941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DB16ED" w14:textId="57B959DC" w:rsidR="00695748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71443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6614E9">
        <w:rPr>
          <w:rFonts w:ascii="Browallia New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Pr="00471443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สำหรับลูกหนี้บริษัทที่เกี่ยวข้องกัน ณ 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714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1443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0EFA7258" w14:textId="77777777" w:rsidR="00471443" w:rsidRPr="00471443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695748" w:rsidRPr="000E4941" w14:paraId="63866FBE" w14:textId="77777777" w:rsidTr="00CC1424">
        <w:tc>
          <w:tcPr>
            <w:tcW w:w="6030" w:type="dxa"/>
          </w:tcPr>
          <w:p w14:paraId="450B6E25" w14:textId="77777777" w:rsidR="00695748" w:rsidRPr="000E4941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D586E" w14:textId="50D1ED5C" w:rsidR="00695748" w:rsidRPr="000E4941" w:rsidRDefault="00471443" w:rsidP="000D51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6614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71443" w:rsidRPr="000E4941" w14:paraId="7D046836" w14:textId="77777777" w:rsidTr="000E4941">
        <w:tc>
          <w:tcPr>
            <w:tcW w:w="6030" w:type="dxa"/>
          </w:tcPr>
          <w:p w14:paraId="3779A890" w14:textId="77777777" w:rsidR="00471443" w:rsidRPr="000E4941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1445C4D" w14:textId="2F972611" w:rsidR="00471443" w:rsidRPr="000E4941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695D475" w14:textId="03935C86" w:rsidR="00471443" w:rsidRPr="000E4941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71443" w:rsidRPr="000E4941" w14:paraId="4114B6A8" w14:textId="77777777" w:rsidTr="000E4941">
        <w:tc>
          <w:tcPr>
            <w:tcW w:w="6030" w:type="dxa"/>
          </w:tcPr>
          <w:p w14:paraId="2D1EEC69" w14:textId="77777777" w:rsidR="00471443" w:rsidRPr="000E4941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6603750" w14:textId="7C265364" w:rsidR="00471443" w:rsidRPr="000E4941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436B043" w14:textId="4C12412C" w:rsidR="00471443" w:rsidRPr="000E4941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95748" w:rsidRPr="000E4941" w14:paraId="5CE892DE" w14:textId="77777777" w:rsidTr="000E4941">
        <w:tc>
          <w:tcPr>
            <w:tcW w:w="6030" w:type="dxa"/>
          </w:tcPr>
          <w:p w14:paraId="52B02D56" w14:textId="77777777" w:rsidR="00695748" w:rsidRPr="000E4941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C82212" w14:textId="77777777" w:rsidR="00695748" w:rsidRPr="000E4941" w:rsidRDefault="00695748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FE09C" w14:textId="77777777" w:rsidR="00695748" w:rsidRPr="000E4941" w:rsidRDefault="00695748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0C5A" w:rsidRPr="000E4941" w14:paraId="462F5902" w14:textId="77777777" w:rsidTr="000E4941">
        <w:tc>
          <w:tcPr>
            <w:tcW w:w="6030" w:type="dxa"/>
            <w:hideMark/>
          </w:tcPr>
          <w:p w14:paraId="61573274" w14:textId="21A70616" w:rsidR="00BD0C5A" w:rsidRPr="000E4941" w:rsidRDefault="00BD0C5A" w:rsidP="00BD0C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93763E1" w14:textId="2C5FC976" w:rsidR="00BD0C5A" w:rsidRPr="000E4941" w:rsidRDefault="005324AF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CFFA37B" w14:textId="71B77FC3" w:rsidR="00BD0C5A" w:rsidRPr="000E4941" w:rsidRDefault="00BD0C5A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0C5A" w:rsidRPr="000E4941" w14:paraId="07078CF2" w14:textId="77777777" w:rsidTr="000E4941">
        <w:tc>
          <w:tcPr>
            <w:tcW w:w="6030" w:type="dxa"/>
            <w:hideMark/>
          </w:tcPr>
          <w:p w14:paraId="21768BD4" w14:textId="7693BED7" w:rsidR="00BD0C5A" w:rsidRPr="000E4941" w:rsidRDefault="00BD0C5A" w:rsidP="00BD0C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รับรู้</w:t>
            </w:r>
            <w:r w:rsidR="006651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</w:t>
            </w:r>
            <w:r w:rsidRPr="000E49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</w:t>
            </w:r>
            <w:r w:rsidR="0086793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</w:t>
            </w:r>
            <w:r w:rsidRPr="000E49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46100" w14:textId="4CCF4009" w:rsidR="00BD0C5A" w:rsidRPr="000E4941" w:rsidRDefault="005324AF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BD1627" w14:textId="7EFECDD7" w:rsidR="00BD0C5A" w:rsidRPr="000E4941" w:rsidRDefault="00BD0C5A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0C5A" w:rsidRPr="000E4941" w14:paraId="3B400C4D" w14:textId="77777777" w:rsidTr="000E4941">
        <w:tc>
          <w:tcPr>
            <w:tcW w:w="6030" w:type="dxa"/>
          </w:tcPr>
          <w:p w14:paraId="4D250EA4" w14:textId="1D527104" w:rsidR="00BD0C5A" w:rsidRPr="000E4941" w:rsidRDefault="00BD0C5A" w:rsidP="00BD0C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F9028" w14:textId="3E07A278" w:rsidR="00BD0C5A" w:rsidRPr="000E4941" w:rsidRDefault="005324AF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24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5324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5324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5324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3A1B8E" w14:textId="77D3B6EA" w:rsidR="00BD0C5A" w:rsidRPr="000E4941" w:rsidRDefault="00BD0C5A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78298B2" w14:textId="4340CF0C" w:rsidR="00D65AEF" w:rsidRDefault="00D65AEF" w:rsidP="006957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665AC4E7" w14:textId="77777777" w:rsidR="00B87519" w:rsidRPr="000E4941" w:rsidRDefault="00D65AEF" w:rsidP="006957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C27" w:rsidRPr="000E4941" w14:paraId="0CF3ED8E" w14:textId="77777777" w:rsidTr="009815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4FDD91" w14:textId="40D3058F" w:rsidR="00066C27" w:rsidRPr="000E4941" w:rsidRDefault="00154991" w:rsidP="00BD192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66C27" w:rsidRPr="000E49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6C27" w:rsidRPr="000E49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4ED06F4" w14:textId="77777777" w:rsidR="00066C27" w:rsidRPr="000E4941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430721F" w14:textId="12A2B913" w:rsidR="00066C27" w:rsidRPr="000E4941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E4941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6651ED">
        <w:rPr>
          <w:rFonts w:ascii="Browallia New" w:hAnsi="Browallia New" w:cs="Browallia New" w:hint="cs"/>
          <w:sz w:val="26"/>
          <w:szCs w:val="26"/>
          <w:cs/>
        </w:rPr>
        <w:t>ของกลุ่มกิจการ</w:t>
      </w:r>
      <w:r w:rsidRPr="000E4941">
        <w:rPr>
          <w:rFonts w:ascii="Browallia New" w:hAnsi="Browallia New" w:cs="Browallia New"/>
          <w:sz w:val="26"/>
          <w:szCs w:val="26"/>
          <w:cs/>
        </w:rPr>
        <w:t>สามารถจัดกลุ่มได้ดังนี้</w:t>
      </w:r>
    </w:p>
    <w:p w14:paraId="2196BA93" w14:textId="77777777" w:rsidR="00E844C9" w:rsidRPr="00DA7B58" w:rsidRDefault="00E844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578FB" w:rsidRPr="00D65AEF" w14:paraId="5067A2C7" w14:textId="77777777" w:rsidTr="00CC142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4C6E" w14:textId="77777777" w:rsidR="007578FB" w:rsidRPr="00D65AEF" w:rsidRDefault="007578FB" w:rsidP="00BB208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0E631" w14:textId="77777777" w:rsidR="007578FB" w:rsidRPr="00D65AEF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B8B31" w14:textId="77777777" w:rsidR="007578FB" w:rsidRPr="00D65AEF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763A5" w:rsidRPr="00D65AEF" w14:paraId="48ADABC3" w14:textId="77777777" w:rsidTr="00525E73">
        <w:trPr>
          <w:trHeight w:val="5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8D2D" w14:textId="77777777" w:rsidR="009763A5" w:rsidRPr="00D65AEF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CBDE" w14:textId="49F96EB7" w:rsidR="009763A5" w:rsidRPr="00D65AEF" w:rsidRDefault="00525E73" w:rsidP="00525E73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A5" w:rsidRPr="00D65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D94A" w14:textId="435F229A" w:rsidR="009763A5" w:rsidRPr="00D65AEF" w:rsidRDefault="00525E73" w:rsidP="00525E73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A5" w:rsidRPr="00D65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DD52" w14:textId="4E56CE74" w:rsidR="009763A5" w:rsidRPr="00D65AEF" w:rsidRDefault="00525E73" w:rsidP="00525E73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A5" w:rsidRPr="00D65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49324" w14:textId="3DAECA87" w:rsidR="009763A5" w:rsidRPr="00D65AEF" w:rsidRDefault="00525E73" w:rsidP="00525E73">
            <w:pPr>
              <w:tabs>
                <w:tab w:val="right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A5" w:rsidRPr="00D65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9763A5" w:rsidRPr="00D65AEF" w14:paraId="5300B83E" w14:textId="77777777" w:rsidTr="00525E7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2FF5" w14:textId="37E30B10" w:rsidR="009763A5" w:rsidRPr="00D65AEF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394DC" w14:textId="77777777" w:rsidR="009763A5" w:rsidRPr="00D65AEF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28102" w14:textId="77777777" w:rsidR="009763A5" w:rsidRPr="00D65AEF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EF57" w14:textId="77777777" w:rsidR="009763A5" w:rsidRPr="00D65AEF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D98644" w14:textId="77777777" w:rsidR="009763A5" w:rsidRPr="00D65AEF" w:rsidRDefault="009763A5" w:rsidP="00525E73">
            <w:pPr>
              <w:tabs>
                <w:tab w:val="decimal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63A5" w:rsidRPr="00D65AEF" w14:paraId="14B9FD5B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FEAF" w14:textId="77777777" w:rsidR="009763A5" w:rsidRPr="00D65AEF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3F6973" w14:textId="77777777" w:rsidR="009763A5" w:rsidRPr="00D65AEF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D2D82" w14:textId="77777777" w:rsidR="009763A5" w:rsidRPr="00D65AEF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787B3" w14:textId="77777777" w:rsidR="009763A5" w:rsidRPr="00D65AEF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6DD610" w14:textId="77777777" w:rsidR="009763A5" w:rsidRPr="00D65AEF" w:rsidRDefault="009763A5" w:rsidP="00525E73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3A5" w:rsidRPr="00D65AEF" w14:paraId="3F847D16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41DC" w14:textId="77777777" w:rsidR="009763A5" w:rsidRPr="00D65AEF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5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A0586F" w14:textId="77777777" w:rsidR="009763A5" w:rsidRPr="00D65AEF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D670D" w14:textId="77777777" w:rsidR="009763A5" w:rsidRPr="00D65AEF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7378F" w14:textId="77777777" w:rsidR="009763A5" w:rsidRPr="00D65AEF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BB60FC" w14:textId="77777777" w:rsidR="009763A5" w:rsidRPr="00D65AEF" w:rsidRDefault="009763A5" w:rsidP="00525E73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78FB" w:rsidRPr="00D65AEF" w14:paraId="21BFB64C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BF9127" w14:textId="77777777" w:rsidR="007578FB" w:rsidRPr="00D65AEF" w:rsidRDefault="007578FB" w:rsidP="007578F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A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306F0B" w14:textId="77777777" w:rsidR="007578FB" w:rsidRPr="00D65AEF" w:rsidRDefault="007578FB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0C5BA" w14:textId="77777777" w:rsidR="007578FB" w:rsidRPr="00D65AEF" w:rsidRDefault="007578FB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E240C" w14:textId="77777777" w:rsidR="007578FB" w:rsidRPr="00D65AEF" w:rsidRDefault="007578FB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C9B208" w14:textId="77777777" w:rsidR="007578FB" w:rsidRPr="00D65AEF" w:rsidRDefault="007578FB" w:rsidP="00525E73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4AF" w:rsidRPr="00D65AEF" w14:paraId="7EC58FF8" w14:textId="77777777" w:rsidTr="00CC000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C14FD5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A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0907E" w14:textId="3C70338B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241D" w14:textId="5C6E391E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FA4D6B" w14:textId="4981FD19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253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745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D663" w14:textId="005078DE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5324AF" w:rsidRPr="00D65AEF" w14:paraId="7995A2E2" w14:textId="77777777" w:rsidTr="00CC000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310E88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777EA" w14:textId="71075CF1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FECE7" w14:textId="170E2DEE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8029CB" w14:textId="50B0E6EA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027DA" w14:textId="29A1B05F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5324AF" w:rsidRPr="00D65AEF" w14:paraId="77A96145" w14:textId="77777777" w:rsidTr="00CC000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96A1A2" w14:textId="77777777" w:rsidR="005324AF" w:rsidRPr="00D65AEF" w:rsidRDefault="005324AF" w:rsidP="005324AF">
            <w:pPr>
              <w:ind w:left="176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D65A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3D13E" w14:textId="5BB688D7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F0813" w14:textId="6BED13D6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257E7F" w14:textId="6A614CF8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707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728D73" w14:textId="728C6B9E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5324AF" w:rsidRPr="00D65AEF" w14:paraId="6921D380" w14:textId="77777777" w:rsidTr="00CC000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0594DE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A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CEBC7" w14:textId="63CE4C7D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D4C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AD4C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E170B" w14:textId="19728DFF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A6F476" w14:textId="3EDBEB22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91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891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D292E" w14:textId="4B7B4B07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5324AF" w:rsidRPr="00D65AEF" w14:paraId="663B68FD" w14:textId="77777777" w:rsidTr="00F7635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F040EA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3BEF" w14:textId="6CCF22F2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AD4C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D4C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2FB05" w14:textId="5A016359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24B552" w14:textId="676877AF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891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891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D0812" w14:textId="078EF5B9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5324AF" w:rsidRPr="00D65AEF" w14:paraId="24431E3E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379292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EAAA7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E5AAAD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D178CD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43506" w14:textId="77777777" w:rsidR="005324AF" w:rsidRPr="00D65AEF" w:rsidRDefault="005324AF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24AF" w:rsidRPr="00D65AEF" w14:paraId="2C6ACDD8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EBFC0D" w14:textId="77777777" w:rsidR="005324AF" w:rsidRPr="00D65AEF" w:rsidRDefault="005324AF" w:rsidP="005324AF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15C29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57C6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940B0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8038" w14:textId="77777777" w:rsidR="005324AF" w:rsidRPr="00D65AEF" w:rsidRDefault="005324AF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24AF" w:rsidRPr="00D65AEF" w14:paraId="7B21AB1D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67A7B8" w14:textId="77777777" w:rsidR="005324AF" w:rsidRPr="00D65AEF" w:rsidRDefault="005324AF" w:rsidP="005324AF">
            <w:pPr>
              <w:ind w:left="34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A05EC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24E6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E5031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29F7" w14:textId="77777777" w:rsidR="005324AF" w:rsidRPr="00D65AEF" w:rsidRDefault="005324AF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24AF" w:rsidRPr="00D65AEF" w14:paraId="18518F88" w14:textId="77777777" w:rsidTr="00A47F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AE7530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2A3CE" w14:textId="03F13AAA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E8DB" w14:textId="17ACE00D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0BFD49" w14:textId="75B0727B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0D0A7" w14:textId="55711E86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24AF" w:rsidRPr="00D65AEF" w14:paraId="16AFA7DF" w14:textId="77777777" w:rsidTr="00A47F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FC0770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5FB8C" w14:textId="1BF76CF2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01BFB" w14:textId="245CF12A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E11CB" w14:textId="3E196C6A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9FFE" w14:textId="5482F03A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5324AF" w:rsidRPr="00D65AEF" w14:paraId="7599AF82" w14:textId="77777777" w:rsidTr="00A47F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C7CC42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3ED4B" w14:textId="39D0D614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3570D" w14:textId="03BD1DFD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8F4A7D" w14:textId="773EE221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9832B" w14:textId="4A3EECE1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5324AF" w:rsidRPr="00D65AEF" w14:paraId="7D4B4B79" w14:textId="77777777" w:rsidTr="00832B1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EEF27C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93406" w14:textId="052E9197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D8DC4" w14:textId="574328B4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46BE5" w14:textId="357DC562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C2C46" w14:textId="5BA02105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5324AF" w:rsidRPr="00D65AEF" w14:paraId="440FAC71" w14:textId="77777777" w:rsidTr="00832B1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9B5D30" w14:textId="77777777" w:rsidR="005324AF" w:rsidRPr="00D65AEF" w:rsidRDefault="005324AF" w:rsidP="005324AF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52DA91" w14:textId="3E72DF38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7EE9A" w14:textId="0822898B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7A96295" w14:textId="4DEDDB1D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7E9C2" w14:textId="3C304E9F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5324AF" w:rsidRPr="00D65AEF" w14:paraId="0DD6C113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573349" w14:textId="382B7EE1" w:rsidR="005324AF" w:rsidRPr="00D65AEF" w:rsidRDefault="005324AF" w:rsidP="005324AF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72EE5" w14:textId="120E79C2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AEC396" w14:textId="1FC25A8C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921467" w14:textId="5BBDE9E2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59521" w14:textId="02965169" w:rsidR="005324AF" w:rsidRPr="00D65AEF" w:rsidRDefault="005324AF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24AF" w:rsidRPr="00D65AEF" w14:paraId="46C86A50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984DCC" w14:textId="354A16C5" w:rsidR="005324AF" w:rsidRPr="00D65AEF" w:rsidRDefault="005324AF" w:rsidP="005324AF">
            <w:pPr>
              <w:ind w:left="34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ED83D1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6DABE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62817E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0E89C8" w14:textId="77777777" w:rsidR="005324AF" w:rsidRPr="00D65AEF" w:rsidRDefault="005324AF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24AF" w:rsidRPr="00D65AEF" w14:paraId="726B3280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133DE1" w14:textId="5737E36A" w:rsidR="005324AF" w:rsidRPr="00D65AEF" w:rsidRDefault="0086793A" w:rsidP="0086793A">
            <w:pPr>
              <w:ind w:left="-105" w:firstLine="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A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39CC0A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5534E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69AF9A" w14:textId="77777777" w:rsidR="005324AF" w:rsidRPr="00D65AEF" w:rsidRDefault="005324AF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27FBC" w14:textId="77777777" w:rsidR="005324AF" w:rsidRPr="00D65AEF" w:rsidRDefault="005324AF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24AF" w:rsidRPr="00D65AEF" w14:paraId="4BED2F6A" w14:textId="77777777" w:rsidTr="00B61AD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E35B96" w14:textId="71298942" w:rsidR="005324AF" w:rsidRPr="00D65AEF" w:rsidRDefault="005324AF" w:rsidP="005324AF">
            <w:pPr>
              <w:ind w:left="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A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ภายใต้การบัญชีป้องกันความเสี่ยง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D4FB3" w14:textId="2B816535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7676F" w14:textId="52F8C11A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B7EC42" w14:textId="35F4FDF8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F7F23" w14:textId="40539E00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5324AF" w:rsidRPr="00D65AEF" w14:paraId="27307108" w14:textId="77777777" w:rsidTr="00FD16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68B9F4" w14:textId="77777777" w:rsidR="005324AF" w:rsidRPr="00D65AEF" w:rsidRDefault="005324AF" w:rsidP="005324AF">
            <w:pPr>
              <w:ind w:left="34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2A21A" w14:textId="11F1E728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19ED5" w14:textId="6F3CCA65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370D9F" w14:textId="0A84AE17" w:rsidR="005324AF" w:rsidRPr="00D65AEF" w:rsidRDefault="00154991" w:rsidP="005324A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5324AF" w:rsidRPr="00D65A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26819" w14:textId="5D58F57D" w:rsidR="005324AF" w:rsidRPr="00D65AEF" w:rsidRDefault="00154991" w:rsidP="005324AF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5324AF" w:rsidRPr="00D65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</w:tbl>
    <w:p w14:paraId="3E32890E" w14:textId="4D3A75A3" w:rsidR="00B87519" w:rsidRDefault="00B87519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4" w:name="_Toc86937215"/>
    </w:p>
    <w:p w14:paraId="6D8CC021" w14:textId="11B887FE" w:rsidR="004D57A8" w:rsidRPr="00047F28" w:rsidRDefault="00154991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D57A8" w:rsidRPr="00047F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549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57A8" w:rsidRPr="00047F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D57A8" w:rsidRPr="00047F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r w:rsidR="004D57A8" w:rsidRPr="00047F2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อื่น</w:t>
      </w:r>
      <w:r w:rsidR="004D57A8" w:rsidRPr="00047F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ที่วัดมูลค่าด้วยราคาทุนตัดจำหน่าย</w:t>
      </w:r>
      <w:bookmarkEnd w:id="14"/>
    </w:p>
    <w:p w14:paraId="4BB3B2DD" w14:textId="77777777" w:rsidR="004D57A8" w:rsidRPr="00047F28" w:rsidRDefault="004D57A8" w:rsidP="004D57A8">
      <w:pPr>
        <w:overflowPunct/>
        <w:autoSpaceDE/>
        <w:autoSpaceDN/>
        <w:adjustRightInd/>
        <w:ind w:left="504" w:hanging="504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7E1B24F" w14:textId="421D8472" w:rsidR="004D57A8" w:rsidRPr="00047F28" w:rsidRDefault="004D57A8" w:rsidP="006614E9">
      <w:pPr>
        <w:overflowPunct/>
        <w:autoSpaceDE/>
        <w:autoSpaceDN/>
        <w:adjustRightInd/>
        <w:ind w:left="540"/>
        <w:jc w:val="thaiDistribute"/>
        <w:textAlignment w:val="auto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86937216"/>
      <w:r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15"/>
      <w:r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38825B5D" w14:textId="77777777" w:rsidR="004D57A8" w:rsidRPr="00047F28" w:rsidRDefault="004D57A8" w:rsidP="00D1614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BF7D061" w14:textId="77777777" w:rsidR="004D57A8" w:rsidRPr="00047F28" w:rsidRDefault="004D57A8" w:rsidP="00D1614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7F2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D021205" w14:textId="77777777" w:rsidR="004D57A8" w:rsidRPr="00047F28" w:rsidRDefault="004D57A8" w:rsidP="00D16144">
      <w:pPr>
        <w:overflowPunct/>
        <w:autoSpaceDE/>
        <w:autoSpaceDN/>
        <w:adjustRightInd/>
        <w:ind w:left="540"/>
        <w:textAlignment w:val="auto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37A4288" w14:textId="77777777" w:rsidR="004D57A8" w:rsidRPr="00047F28" w:rsidRDefault="004D57A8" w:rsidP="00D65AEF">
      <w:pPr>
        <w:numPr>
          <w:ilvl w:val="0"/>
          <w:numId w:val="36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7F28">
        <w:rPr>
          <w:rFonts w:ascii="Browallia New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04570080" w14:textId="71A01FA1" w:rsidR="004D57A8" w:rsidRPr="00047F28" w:rsidRDefault="004D57A8" w:rsidP="00D65AEF">
      <w:pPr>
        <w:numPr>
          <w:ilvl w:val="0"/>
          <w:numId w:val="36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7F28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614BD9E6" w14:textId="1D10B91B" w:rsidR="004D57A8" w:rsidRPr="00047F28" w:rsidRDefault="00D65AEF" w:rsidP="004D57A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DA7B58" w14:paraId="1D72DBCF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95D0A9" w14:textId="62A20FC2" w:rsidR="00F63B38" w:rsidRPr="00DA7B58" w:rsidRDefault="00154991" w:rsidP="004A5FA1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และบริษัทร่วม</w:t>
            </w:r>
          </w:p>
        </w:tc>
      </w:tr>
    </w:tbl>
    <w:p w14:paraId="5A6743B4" w14:textId="77777777" w:rsidR="00CA62A9" w:rsidRPr="00DA7B58" w:rsidRDefault="00CA62A9" w:rsidP="008926B8">
      <w:pPr>
        <w:ind w:left="720" w:hanging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9D3060" w14:textId="7A7E4EA7" w:rsidR="00CA62A9" w:rsidRPr="00DA7B58" w:rsidRDefault="00CA62A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ก)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 xml:space="preserve">การเปลี่ยนแปลงของเงินลงทุนในบริษัทร่วมตามวิธีส่วนได้เสียสำหรับปีสิ้นสุดวันที่ </w:t>
      </w:r>
      <w:r w:rsidR="00154991" w:rsidRPr="0015499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ธันวาคม ประกอบ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ด้วย</w:t>
      </w:r>
    </w:p>
    <w:p w14:paraId="1755A081" w14:textId="77777777" w:rsidR="00CA62A9" w:rsidRPr="00DA7B58" w:rsidRDefault="00CA62A9" w:rsidP="008926B8">
      <w:pPr>
        <w:ind w:left="720" w:hanging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CA62A9" w:rsidRPr="00DA7B58" w14:paraId="0F068220" w14:textId="77777777" w:rsidTr="00CC1424">
        <w:trPr>
          <w:cantSplit/>
        </w:trPr>
        <w:tc>
          <w:tcPr>
            <w:tcW w:w="6293" w:type="dxa"/>
          </w:tcPr>
          <w:p w14:paraId="4AFB2F3B" w14:textId="77777777" w:rsidR="00CA62A9" w:rsidRPr="00DA7B58" w:rsidRDefault="00CA62A9" w:rsidP="005B11FE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FD762" w14:textId="77777777" w:rsidR="00CA62A9" w:rsidRPr="00DA7B58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E37DA" w:rsidRPr="00DA7B58" w14:paraId="13C8B6F4" w14:textId="77777777" w:rsidTr="005B11FE">
        <w:tc>
          <w:tcPr>
            <w:tcW w:w="6293" w:type="dxa"/>
          </w:tcPr>
          <w:p w14:paraId="07BACFF5" w14:textId="77777777" w:rsidR="00CE37DA" w:rsidRPr="00DA7B58" w:rsidRDefault="00CE37DA" w:rsidP="005B11FE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8A4AD" w14:textId="51953731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623CF1" w14:textId="30E0889F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E37DA" w:rsidRPr="00DA7B58" w14:paraId="400D6816" w14:textId="77777777" w:rsidTr="005B11FE">
        <w:tc>
          <w:tcPr>
            <w:tcW w:w="6293" w:type="dxa"/>
          </w:tcPr>
          <w:p w14:paraId="161F7A79" w14:textId="77777777" w:rsidR="00CE37DA" w:rsidRPr="00DA7B58" w:rsidRDefault="00CE37DA" w:rsidP="005B11FE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A208A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F2AE5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DA7B58" w14:paraId="01B103E1" w14:textId="77777777" w:rsidTr="005B11FE">
        <w:tc>
          <w:tcPr>
            <w:tcW w:w="6293" w:type="dxa"/>
          </w:tcPr>
          <w:p w14:paraId="5D5EE61D" w14:textId="77777777" w:rsidR="00CE37DA" w:rsidRPr="00DA7B58" w:rsidRDefault="00CE37DA" w:rsidP="005B11FE">
            <w:pPr>
              <w:ind w:left="14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AEC360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9EF5F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0C5A" w:rsidRPr="00DA7B58" w14:paraId="2911802C" w14:textId="77777777" w:rsidTr="005B11FE">
        <w:tc>
          <w:tcPr>
            <w:tcW w:w="6293" w:type="dxa"/>
          </w:tcPr>
          <w:p w14:paraId="7EEE85A8" w14:textId="77777777" w:rsidR="00BD0C5A" w:rsidRPr="00DA7B58" w:rsidRDefault="00BD0C5A" w:rsidP="00BD0C5A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FAFAFA"/>
          </w:tcPr>
          <w:p w14:paraId="1F8A83B5" w14:textId="2809512D" w:rsidR="00BD0C5A" w:rsidRPr="00DA7B58" w:rsidRDefault="00154991" w:rsidP="00BD0C5A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1FEB831C" w14:textId="18C5F547" w:rsidR="00BD0C5A" w:rsidRPr="00DA7B58" w:rsidRDefault="00154991" w:rsidP="00BD0C5A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BD0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BD0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BD0C5A" w:rsidRPr="00DA7B58" w14:paraId="600966A3" w14:textId="77777777" w:rsidTr="005B11FE">
        <w:tc>
          <w:tcPr>
            <w:tcW w:w="6293" w:type="dxa"/>
          </w:tcPr>
          <w:p w14:paraId="1F6ED7E7" w14:textId="40A7C2DE" w:rsidR="00BD0C5A" w:rsidRPr="00DA7B58" w:rsidRDefault="00BD0C5A" w:rsidP="00BD0C5A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ส่วนแบ่งขาดทุนในบริษัทร่วม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7A5D6A11" w14:textId="77068827" w:rsidR="00BD0C5A" w:rsidRPr="00DA7B58" w:rsidRDefault="005324AF" w:rsidP="00BD0C5A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CBB145F" w14:textId="358B3A60" w:rsidR="00BD0C5A" w:rsidRPr="00DA7B58" w:rsidRDefault="00BD0C5A" w:rsidP="00BD0C5A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D0C5A" w:rsidRPr="00DA7B58" w14:paraId="74A64229" w14:textId="77777777" w:rsidTr="005B11FE">
        <w:tc>
          <w:tcPr>
            <w:tcW w:w="6293" w:type="dxa"/>
          </w:tcPr>
          <w:p w14:paraId="4FB14638" w14:textId="77777777" w:rsidR="00BD0C5A" w:rsidRPr="00DA7B58" w:rsidRDefault="00BD0C5A" w:rsidP="00BD0C5A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FC129" w14:textId="0DEC65B0" w:rsidR="00BD0C5A" w:rsidRPr="00DA7B58" w:rsidRDefault="005324AF" w:rsidP="00BD0C5A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023489" w14:textId="3D5C7A30" w:rsidR="00BD0C5A" w:rsidRPr="00DA7B58" w:rsidRDefault="00154991" w:rsidP="00BD0C5A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0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BD0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</w:tr>
    </w:tbl>
    <w:p w14:paraId="2945094B" w14:textId="77777777" w:rsidR="002024D4" w:rsidRPr="00DA7B58" w:rsidRDefault="002024D4" w:rsidP="008926B8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8825963" w14:textId="2C847D42" w:rsidR="00CA62A9" w:rsidRPr="00DA7B58" w:rsidRDefault="00CA62A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ข)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 xml:space="preserve">เงินลงทุนในบริษัทย่อยและบริษัทร่วมตามวิธีราคาทุน ณ วันที่ </w:t>
      </w:r>
      <w:r w:rsidR="00154991" w:rsidRPr="0015499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ธันวาคม ประกอบด้วย</w:t>
      </w:r>
    </w:p>
    <w:p w14:paraId="1BAC0E53" w14:textId="77777777" w:rsidR="00CA62A9" w:rsidRPr="00DA7B58" w:rsidRDefault="00CA62A9" w:rsidP="008926B8">
      <w:pPr>
        <w:ind w:left="720" w:hanging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A62A9" w:rsidRPr="00DA7B58" w14:paraId="04F00D61" w14:textId="77777777" w:rsidTr="00CC1424">
        <w:trPr>
          <w:cantSplit/>
        </w:trPr>
        <w:tc>
          <w:tcPr>
            <w:tcW w:w="6264" w:type="dxa"/>
          </w:tcPr>
          <w:p w14:paraId="32AE3416" w14:textId="77777777" w:rsidR="00CA62A9" w:rsidRPr="00DA7B58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0F0BB" w14:textId="77777777" w:rsidR="00CA62A9" w:rsidRPr="00DA7B58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</w:t>
            </w:r>
            <w:r w:rsidR="003432C4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ะ</w:t>
            </w:r>
            <w:r w:rsidR="00233F0B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CE37DA" w:rsidRPr="00DA7B58" w14:paraId="564EED8A" w14:textId="77777777" w:rsidTr="001D6D74">
        <w:tc>
          <w:tcPr>
            <w:tcW w:w="6264" w:type="dxa"/>
          </w:tcPr>
          <w:p w14:paraId="083DF4BE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2E0D5" w14:textId="15CB5045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833FA" w14:textId="45EA49F1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E37DA" w:rsidRPr="00DA7B58" w14:paraId="008D066C" w14:textId="77777777" w:rsidTr="00093659">
        <w:tc>
          <w:tcPr>
            <w:tcW w:w="6264" w:type="dxa"/>
          </w:tcPr>
          <w:p w14:paraId="2CFB9A4E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B6DA3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9F51D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DA7B58" w14:paraId="7805E6E3" w14:textId="77777777" w:rsidTr="00093659">
        <w:tc>
          <w:tcPr>
            <w:tcW w:w="6264" w:type="dxa"/>
          </w:tcPr>
          <w:p w14:paraId="3D3C0925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3794DA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64E47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3371" w:rsidRPr="00DA7B58" w14:paraId="003AE3AF" w14:textId="77777777" w:rsidTr="00093659">
        <w:tc>
          <w:tcPr>
            <w:tcW w:w="6264" w:type="dxa"/>
          </w:tcPr>
          <w:p w14:paraId="15777E4A" w14:textId="77777777" w:rsidR="00FA3371" w:rsidRPr="00DA7B58" w:rsidRDefault="00FA3371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4349F0C" w14:textId="77777777" w:rsidR="00FA3371" w:rsidRPr="00DA7B58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C651C0" w14:textId="77777777" w:rsidR="00FA3371" w:rsidRPr="00DA7B58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324AF" w:rsidRPr="00DA7B58" w14:paraId="7819C68A" w14:textId="77777777" w:rsidTr="00093659">
        <w:tc>
          <w:tcPr>
            <w:tcW w:w="6264" w:type="dxa"/>
          </w:tcPr>
          <w:p w14:paraId="6E3D5523" w14:textId="77777777" w:rsidR="005324AF" w:rsidRPr="00DA7B58" w:rsidRDefault="005324AF" w:rsidP="005324AF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440" w:type="dxa"/>
            <w:shd w:val="clear" w:color="auto" w:fill="FAFAFA"/>
          </w:tcPr>
          <w:p w14:paraId="41F81222" w14:textId="596CF13A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24AF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324AF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4DC724C" w14:textId="172060E4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24AF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324AF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324AF" w:rsidRPr="00DA7B58" w14:paraId="1C88D49C" w14:textId="77777777" w:rsidTr="00093659">
        <w:tc>
          <w:tcPr>
            <w:tcW w:w="6264" w:type="dxa"/>
          </w:tcPr>
          <w:p w14:paraId="0FE2A2C8" w14:textId="77777777" w:rsidR="005324AF" w:rsidRPr="00DA7B58" w:rsidRDefault="005324AF" w:rsidP="005324AF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8B95DF" w14:textId="1F028C26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13CDD" w14:textId="5C92DCA2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324AF" w:rsidRPr="00DA7B58" w14:paraId="3C6AB248" w14:textId="77777777" w:rsidTr="00093659">
        <w:tc>
          <w:tcPr>
            <w:tcW w:w="6264" w:type="dxa"/>
          </w:tcPr>
          <w:p w14:paraId="485134EB" w14:textId="77777777" w:rsidR="005324AF" w:rsidRPr="00DA7B58" w:rsidRDefault="005324AF" w:rsidP="005324AF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809D0" w14:textId="067CED8F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324AF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4D66BA" w14:textId="2FF37CB1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324AF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4463D49" w14:textId="77777777" w:rsidR="00702472" w:rsidRPr="00DA7B58" w:rsidRDefault="00702472" w:rsidP="0070247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A62A9" w:rsidRPr="00DA7B58" w14:paraId="162F1C84" w14:textId="77777777" w:rsidTr="00CC1424">
        <w:trPr>
          <w:cantSplit/>
        </w:trPr>
        <w:tc>
          <w:tcPr>
            <w:tcW w:w="6264" w:type="dxa"/>
          </w:tcPr>
          <w:p w14:paraId="75A9FE25" w14:textId="77777777" w:rsidR="00CA62A9" w:rsidRPr="00DA7B58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7CF7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233F0B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A3371" w:rsidRPr="00DA7B58" w14:paraId="46E05136" w14:textId="77777777" w:rsidTr="001D6D74">
        <w:trPr>
          <w:trHeight w:val="333"/>
        </w:trPr>
        <w:tc>
          <w:tcPr>
            <w:tcW w:w="6264" w:type="dxa"/>
          </w:tcPr>
          <w:p w14:paraId="2865B957" w14:textId="77777777" w:rsidR="00FA3371" w:rsidRPr="00DA7B58" w:rsidRDefault="00FA3371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3F9B9" w14:textId="1564CE9F" w:rsidR="00FA3371" w:rsidRPr="00DA7B58" w:rsidRDefault="00FA3371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0141D" w14:textId="50B45B65" w:rsidR="00FA3371" w:rsidRPr="00DA7B58" w:rsidRDefault="00FA3371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E37DA" w:rsidRPr="00DA7B58" w14:paraId="71944C0C" w14:textId="77777777" w:rsidTr="00093659">
        <w:tc>
          <w:tcPr>
            <w:tcW w:w="6264" w:type="dxa"/>
          </w:tcPr>
          <w:p w14:paraId="269852B2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9347B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4F26E7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DA7B58" w14:paraId="5505CF02" w14:textId="77777777" w:rsidTr="00093659">
        <w:tc>
          <w:tcPr>
            <w:tcW w:w="6264" w:type="dxa"/>
          </w:tcPr>
          <w:p w14:paraId="61366A49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984B28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88392B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3371" w:rsidRPr="00DA7B58" w14:paraId="377EE97F" w14:textId="77777777" w:rsidTr="00693A5C">
        <w:tc>
          <w:tcPr>
            <w:tcW w:w="6264" w:type="dxa"/>
          </w:tcPr>
          <w:p w14:paraId="5AE355E5" w14:textId="77777777" w:rsidR="00FA3371" w:rsidRPr="00DA7B58" w:rsidRDefault="00FA3371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E6307AF" w14:textId="77777777" w:rsidR="00FA3371" w:rsidRPr="00DA7B58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2AA815" w14:textId="77777777" w:rsidR="00FA3371" w:rsidRPr="00DA7B58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324AF" w:rsidRPr="00DA7B58" w14:paraId="1ABA2C12" w14:textId="77777777" w:rsidTr="00693A5C">
        <w:tc>
          <w:tcPr>
            <w:tcW w:w="6264" w:type="dxa"/>
          </w:tcPr>
          <w:p w14:paraId="1AD08C00" w14:textId="77777777" w:rsidR="005324AF" w:rsidRPr="00DA7B58" w:rsidRDefault="005324AF" w:rsidP="005324AF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 - ราคาทุน</w:t>
            </w:r>
          </w:p>
        </w:tc>
        <w:tc>
          <w:tcPr>
            <w:tcW w:w="1440" w:type="dxa"/>
            <w:shd w:val="clear" w:color="auto" w:fill="FAFAFA"/>
          </w:tcPr>
          <w:p w14:paraId="4D978DD4" w14:textId="6416E551" w:rsidR="005324AF" w:rsidRPr="008B7B99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324AF" w:rsidRPr="008B7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324AF" w:rsidRPr="008B7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</w:tcPr>
          <w:p w14:paraId="4A28CFD6" w14:textId="04AEEB3F" w:rsidR="005324AF" w:rsidRPr="008B7B99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324AF" w:rsidRPr="008B7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324AF" w:rsidRPr="008B7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5324AF" w:rsidRPr="00DA7B58" w14:paraId="12CF87B6" w14:textId="77777777" w:rsidTr="00693A5C">
        <w:tc>
          <w:tcPr>
            <w:tcW w:w="6264" w:type="dxa"/>
          </w:tcPr>
          <w:p w14:paraId="73397485" w14:textId="77777777" w:rsidR="005324AF" w:rsidRPr="00DA7B58" w:rsidRDefault="005324AF" w:rsidP="005324AF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38052E" w14:textId="5E7099B1" w:rsidR="005324AF" w:rsidRPr="008B7B99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7B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B7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8B7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8B7B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BA115" w14:textId="4269F04E" w:rsidR="005324AF" w:rsidRPr="008B7B99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7B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B7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8B7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8B7B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4AF" w:rsidRPr="00DA7B58" w14:paraId="640B6604" w14:textId="77777777" w:rsidTr="00093659">
        <w:tc>
          <w:tcPr>
            <w:tcW w:w="6264" w:type="dxa"/>
          </w:tcPr>
          <w:p w14:paraId="3E9605DE" w14:textId="77777777" w:rsidR="005324AF" w:rsidRPr="00DA7B58" w:rsidRDefault="005324AF" w:rsidP="005324AF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BEAB2" w14:textId="0421B327" w:rsidR="005324AF" w:rsidRPr="008B7B99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324AF" w:rsidRP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5324AF" w:rsidRP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17685B" w14:textId="5C09EDAB" w:rsidR="005324AF" w:rsidRPr="008B7B99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324AF" w:rsidRP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5324AF" w:rsidRP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4558424" w14:textId="46019B16" w:rsidR="00D65AEF" w:rsidRDefault="00D65AEF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</w:p>
    <w:p w14:paraId="1FB03583" w14:textId="77777777" w:rsidR="00093659" w:rsidRPr="00DA7B58" w:rsidRDefault="00D65AEF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br w:type="page"/>
      </w:r>
    </w:p>
    <w:p w14:paraId="7C72EC90" w14:textId="77777777" w:rsidR="00CA62A9" w:rsidRPr="00DA7B58" w:rsidRDefault="00CA62A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ค)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>รายละเอียดของเงินลงทุนในบริษัทย่อยและบริษัทร่วมสรุปได้ดังนี้</w:t>
      </w:r>
    </w:p>
    <w:p w14:paraId="5FEA5C5A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2430"/>
        <w:gridCol w:w="1192"/>
        <w:gridCol w:w="1260"/>
        <w:gridCol w:w="1260"/>
      </w:tblGrid>
      <w:tr w:rsidR="00CA62A9" w:rsidRPr="00DA7B58" w14:paraId="2EE90073" w14:textId="77777777" w:rsidTr="00CC1424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5D544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3731C" w14:textId="77777777" w:rsidR="00CA62A9" w:rsidRPr="00DA7B58" w:rsidRDefault="00CA62A9" w:rsidP="008926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3D81B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662F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F91CC" w14:textId="77777777" w:rsidR="00CA62A9" w:rsidRPr="00DA7B58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62A9" w:rsidRPr="00DA7B58" w14:paraId="5A3BB1BF" w14:textId="77777777" w:rsidTr="00CC1424">
        <w:trPr>
          <w:trHeight w:val="333"/>
        </w:trPr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3153E" w14:textId="77777777" w:rsidR="00CA62A9" w:rsidRPr="00DA7B58" w:rsidRDefault="009221EA" w:rsidP="008926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2C0B8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81A79" w14:textId="77777777" w:rsidR="00CA62A9" w:rsidRPr="00DA7B58" w:rsidRDefault="00CA62A9" w:rsidP="008926B8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86AD" w14:textId="77777777" w:rsidR="00CA62A9" w:rsidRPr="00DA7B58" w:rsidRDefault="00CA62A9" w:rsidP="008926B8">
            <w:pPr>
              <w:tabs>
                <w:tab w:val="right" w:pos="10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51D9" w14:textId="77777777" w:rsidR="00CA62A9" w:rsidRPr="00DA7B58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หน่วยเงินตรา</w:t>
            </w:r>
          </w:p>
        </w:tc>
      </w:tr>
      <w:tr w:rsidR="00CA62A9" w:rsidRPr="00DA7B58" w14:paraId="1775F69A" w14:textId="77777777" w:rsidTr="00934AFD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3F1EC3E7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A4E54C1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A162FCD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34B472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FB659D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2CBF8EE6" w14:textId="77777777" w:rsidTr="00F6172C">
        <w:tc>
          <w:tcPr>
            <w:tcW w:w="2790" w:type="dxa"/>
            <w:vAlign w:val="bottom"/>
          </w:tcPr>
          <w:p w14:paraId="23823F20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56BC658C" w14:textId="77777777" w:rsidR="00CA62A9" w:rsidRPr="00DA7B58" w:rsidRDefault="00CA62A9" w:rsidP="008926B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4908B2C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837CC43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A3DF6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23680000" w14:textId="77777777" w:rsidTr="00F6172C">
        <w:tc>
          <w:tcPr>
            <w:tcW w:w="2790" w:type="dxa"/>
            <w:vAlign w:val="bottom"/>
          </w:tcPr>
          <w:p w14:paraId="4BD9E4C5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12A43E5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4D7B5200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05B17B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7674B4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4FFCEF27" w14:textId="77777777" w:rsidTr="00F6172C">
        <w:tc>
          <w:tcPr>
            <w:tcW w:w="2790" w:type="dxa"/>
            <w:vAlign w:val="bottom"/>
          </w:tcPr>
          <w:p w14:paraId="67D4B4F9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662F9E67" w14:textId="77777777" w:rsidR="00CA62A9" w:rsidRPr="00DA7B58" w:rsidRDefault="001A00B5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192" w:type="dxa"/>
            <w:vAlign w:val="bottom"/>
          </w:tcPr>
          <w:p w14:paraId="4BDCCF7A" w14:textId="77777777" w:rsidR="00CA62A9" w:rsidRPr="00DA7B58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 w:rsidR="00CA62A9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7110510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1A01BEA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62A9" w:rsidRPr="00DA7B58" w14:paraId="228B4CA3" w14:textId="77777777" w:rsidTr="00F6172C">
        <w:tc>
          <w:tcPr>
            <w:tcW w:w="2790" w:type="dxa"/>
            <w:vAlign w:val="bottom"/>
          </w:tcPr>
          <w:p w14:paraId="356F921F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144578C5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A00B5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192" w:type="dxa"/>
            <w:vAlign w:val="bottom"/>
          </w:tcPr>
          <w:p w14:paraId="4836D84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15381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6ECE7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08922C75" w14:textId="77777777" w:rsidTr="00F6172C">
        <w:tc>
          <w:tcPr>
            <w:tcW w:w="2790" w:type="dxa"/>
            <w:vAlign w:val="bottom"/>
          </w:tcPr>
          <w:p w14:paraId="5507C049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25689DC4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39793B9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F03CC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58F3E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46E76E39" w14:textId="77777777" w:rsidTr="00F6172C">
        <w:tc>
          <w:tcPr>
            <w:tcW w:w="2790" w:type="dxa"/>
            <w:vAlign w:val="bottom"/>
          </w:tcPr>
          <w:p w14:paraId="6AC02CE3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6986FCFE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192" w:type="dxa"/>
            <w:vAlign w:val="bottom"/>
          </w:tcPr>
          <w:p w14:paraId="7AA49820" w14:textId="77777777" w:rsidR="00CA62A9" w:rsidRPr="00DA7B58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176D0D7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4DAB7D01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62A9" w:rsidRPr="00DA7B58" w14:paraId="6C58D8BF" w14:textId="77777777" w:rsidTr="00F6172C">
        <w:tc>
          <w:tcPr>
            <w:tcW w:w="2790" w:type="dxa"/>
            <w:vAlign w:val="bottom"/>
          </w:tcPr>
          <w:p w14:paraId="377C58E6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386B4161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5B7E734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2D7BD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60CE1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1372A48B" w14:textId="77777777" w:rsidTr="00F6172C">
        <w:tc>
          <w:tcPr>
            <w:tcW w:w="2790" w:type="dxa"/>
            <w:vAlign w:val="bottom"/>
          </w:tcPr>
          <w:p w14:paraId="277FFC64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4025C78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9A26720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65AF01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B9AEC5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48CFBE9A" w14:textId="77777777" w:rsidTr="00F6172C">
        <w:tc>
          <w:tcPr>
            <w:tcW w:w="2790" w:type="dxa"/>
            <w:vAlign w:val="bottom"/>
          </w:tcPr>
          <w:p w14:paraId="301F2E55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37413172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5B12AF97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6E71123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9897164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5A7BDC12" w14:textId="77777777" w:rsidTr="00F6172C">
        <w:tc>
          <w:tcPr>
            <w:tcW w:w="2790" w:type="dxa"/>
            <w:vAlign w:val="bottom"/>
          </w:tcPr>
          <w:p w14:paraId="64CFF967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199FCDFF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22AE607E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B885BC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EF4D78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4E0FFD32" w14:textId="77777777" w:rsidTr="00F6172C">
        <w:tc>
          <w:tcPr>
            <w:tcW w:w="2790" w:type="dxa"/>
            <w:vAlign w:val="bottom"/>
          </w:tcPr>
          <w:p w14:paraId="5CB67275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5E51DD20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</w:t>
            </w:r>
            <w:r w:rsidR="00443D38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192" w:type="dxa"/>
            <w:vAlign w:val="bottom"/>
          </w:tcPr>
          <w:p w14:paraId="059D00AD" w14:textId="77777777" w:rsidR="00CA62A9" w:rsidRPr="00DA7B58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732F9D7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04B926BE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E61BC" w:rsidRPr="00DA7B58" w14:paraId="3A55844F" w14:textId="77777777" w:rsidTr="00F6172C">
        <w:tc>
          <w:tcPr>
            <w:tcW w:w="2790" w:type="dxa"/>
            <w:vAlign w:val="bottom"/>
          </w:tcPr>
          <w:p w14:paraId="56714D84" w14:textId="77777777" w:rsidR="00FE61BC" w:rsidRPr="00DA7B58" w:rsidRDefault="00FE61BC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53B79F70" w14:textId="77777777" w:rsidR="00FE61BC" w:rsidRPr="00DA7B58" w:rsidRDefault="00FE61BC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466C6766" w14:textId="77777777" w:rsidR="00FE61BC" w:rsidRPr="00DA7B58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7C79A7B" w14:textId="77777777" w:rsidR="00FE61BC" w:rsidRPr="00DA7B58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F7E4623" w14:textId="77777777" w:rsidR="00FE61BC" w:rsidRPr="00DA7B58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23E4E" w:rsidRPr="00DA7B58" w14:paraId="022A176D" w14:textId="77777777" w:rsidTr="00F6172C">
        <w:tc>
          <w:tcPr>
            <w:tcW w:w="2790" w:type="dxa"/>
            <w:vAlign w:val="bottom"/>
          </w:tcPr>
          <w:p w14:paraId="7DC18B22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05039FA6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192" w:type="dxa"/>
            <w:vAlign w:val="bottom"/>
          </w:tcPr>
          <w:p w14:paraId="7710665D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4B33ED6E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22286151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23E4E" w:rsidRPr="00DA7B58" w14:paraId="0A711F51" w14:textId="77777777" w:rsidTr="00F6172C">
        <w:tc>
          <w:tcPr>
            <w:tcW w:w="2790" w:type="dxa"/>
            <w:vAlign w:val="bottom"/>
          </w:tcPr>
          <w:p w14:paraId="23D17083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34D6291C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6F3E7A6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60A81EE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C274AE5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23E4E" w:rsidRPr="00DA7B58" w14:paraId="370FA083" w14:textId="77777777" w:rsidTr="00F6172C">
        <w:tc>
          <w:tcPr>
            <w:tcW w:w="2790" w:type="dxa"/>
            <w:vAlign w:val="bottom"/>
          </w:tcPr>
          <w:p w14:paraId="30CB1E19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7B4E7D58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D2B9820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77C08A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2261D2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3E4E" w:rsidRPr="00DA7B58" w14:paraId="20DB4EF9" w14:textId="77777777" w:rsidTr="00F6172C">
        <w:tc>
          <w:tcPr>
            <w:tcW w:w="2790" w:type="dxa"/>
            <w:vAlign w:val="bottom"/>
          </w:tcPr>
          <w:p w14:paraId="6D8D98BB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6C292149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DA7B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</w:t>
            </w:r>
            <w:r w:rsidR="00F6172C" w:rsidRPr="00DA7B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เมียนมาร์</w:t>
            </w:r>
          </w:p>
        </w:tc>
        <w:tc>
          <w:tcPr>
            <w:tcW w:w="1192" w:type="dxa"/>
            <w:vAlign w:val="bottom"/>
          </w:tcPr>
          <w:p w14:paraId="00EEE855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260" w:type="dxa"/>
            <w:vAlign w:val="bottom"/>
          </w:tcPr>
          <w:p w14:paraId="6853AD43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6D2ADFDF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</w:p>
        </w:tc>
      </w:tr>
      <w:tr w:rsidR="00B23E4E" w:rsidRPr="00DA7B58" w14:paraId="216ADD56" w14:textId="77777777" w:rsidTr="00F6172C">
        <w:tc>
          <w:tcPr>
            <w:tcW w:w="2790" w:type="dxa"/>
            <w:vAlign w:val="bottom"/>
          </w:tcPr>
          <w:p w14:paraId="18715BBC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4FD8F464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512489E7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01CB3A23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192" w:type="dxa"/>
          </w:tcPr>
          <w:p w14:paraId="6C8214AC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260" w:type="dxa"/>
            <w:vAlign w:val="bottom"/>
          </w:tcPr>
          <w:p w14:paraId="55600106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141B5E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</w:tr>
    </w:tbl>
    <w:p w14:paraId="1BB9ED35" w14:textId="0B1BDD94" w:rsidR="00142533" w:rsidRPr="00DA7B58" w:rsidRDefault="00142533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6CDD03D" w14:textId="77777777" w:rsidR="00650369" w:rsidRPr="000E4941" w:rsidRDefault="0065036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0E49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ง)</w:t>
      </w:r>
      <w:r w:rsidRPr="000E49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>มูลค่าตามบัญชีของเงินลงทุนในบริษัทย่อย</w:t>
      </w:r>
    </w:p>
    <w:p w14:paraId="60BA80A9" w14:textId="77777777" w:rsidR="00650369" w:rsidRPr="000E4941" w:rsidRDefault="0065036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D5744D" w:rsidRPr="000E4941" w14:paraId="37B23D95" w14:textId="77777777" w:rsidTr="00D65AEF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6BEB0" w14:textId="77777777" w:rsidR="00D5744D" w:rsidRPr="000E4941" w:rsidRDefault="00D5744D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E6A56" w14:textId="77777777" w:rsidR="00D5744D" w:rsidRPr="000E4941" w:rsidRDefault="00D5744D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0CC" w:rsidRPr="000E4941" w14:paraId="66499AF4" w14:textId="77777777" w:rsidTr="00D65AEF">
        <w:tc>
          <w:tcPr>
            <w:tcW w:w="3870" w:type="dxa"/>
            <w:shd w:val="clear" w:color="auto" w:fill="auto"/>
            <w:vAlign w:val="bottom"/>
          </w:tcPr>
          <w:p w14:paraId="4BF15CE3" w14:textId="77777777" w:rsidR="008B70CC" w:rsidRPr="000E4941" w:rsidRDefault="008B70CC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54F8E" w14:textId="27880E7E" w:rsidR="008B70CC" w:rsidRPr="000E4941" w:rsidRDefault="008B70CC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F34C0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607858" w:rsidRPr="000E4941" w14:paraId="1B16A080" w14:textId="77777777" w:rsidTr="00D65AEF">
        <w:tc>
          <w:tcPr>
            <w:tcW w:w="3870" w:type="dxa"/>
            <w:shd w:val="clear" w:color="auto" w:fill="auto"/>
            <w:vAlign w:val="bottom"/>
          </w:tcPr>
          <w:p w14:paraId="30CA6E77" w14:textId="77777777" w:rsidR="00607858" w:rsidRPr="000E4941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8D51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3E35" w14:textId="77777777" w:rsidR="00607858" w:rsidRPr="000E4941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07858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D52AA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934AC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607858" w:rsidRPr="000E4941" w14:paraId="0E88E156" w14:textId="77777777" w:rsidTr="000C6ECC">
        <w:tc>
          <w:tcPr>
            <w:tcW w:w="3870" w:type="dxa"/>
            <w:shd w:val="clear" w:color="auto" w:fill="auto"/>
            <w:vAlign w:val="bottom"/>
          </w:tcPr>
          <w:p w14:paraId="4E180546" w14:textId="77777777" w:rsidR="00607858" w:rsidRPr="000E4941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F1FCE" w14:textId="77777777" w:rsidR="00607858" w:rsidRPr="000E4941" w:rsidRDefault="000C6ECC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07858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FC3DF5A" w14:textId="77777777" w:rsidR="00607858" w:rsidRPr="000E4941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07858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C5E69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A9E8609" w14:textId="77777777" w:rsidR="00607858" w:rsidRPr="000E4941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607858" w:rsidRPr="000E4941" w14:paraId="02E7C443" w14:textId="77777777" w:rsidTr="000C6ECC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96075" w14:textId="77777777" w:rsidR="00607858" w:rsidRPr="000E4941" w:rsidRDefault="009221EA" w:rsidP="008926B8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="00607858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63588" w14:textId="77777777" w:rsidR="00607858" w:rsidRPr="000E4941" w:rsidRDefault="00607858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071C1" w14:textId="77777777" w:rsidR="00607858" w:rsidRPr="000E4941" w:rsidRDefault="00607858" w:rsidP="000C6ECC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8E0A9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FB4CC" w14:textId="77777777" w:rsidR="00607858" w:rsidRPr="000E4941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07858" w:rsidRPr="000E4941" w14:paraId="5CD0472B" w14:textId="77777777" w:rsidTr="000C6ECC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10610321" w14:textId="77777777" w:rsidR="00607858" w:rsidRPr="000E4941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1B2B9" w14:textId="77777777" w:rsidR="00607858" w:rsidRPr="000E4941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25AB8" w14:textId="77777777" w:rsidR="00607858" w:rsidRPr="000E4941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F13E4" w14:textId="77777777" w:rsidR="00607858" w:rsidRPr="000E4941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B03DE" w14:textId="77777777" w:rsidR="00607858" w:rsidRPr="000E4941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7858" w:rsidRPr="000E4941" w14:paraId="7B5CA2B3" w14:textId="77777777" w:rsidTr="000C6ECC">
        <w:tc>
          <w:tcPr>
            <w:tcW w:w="3870" w:type="dxa"/>
            <w:vAlign w:val="bottom"/>
          </w:tcPr>
          <w:p w14:paraId="3D472FA3" w14:textId="77777777" w:rsidR="00607858" w:rsidRPr="000E4941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FB5315" w14:textId="77777777" w:rsidR="00607858" w:rsidRPr="000E4941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AAF48C9" w14:textId="77777777" w:rsidR="00607858" w:rsidRPr="000E4941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88201B" w14:textId="77777777" w:rsidR="00607858" w:rsidRPr="000E4941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E44AAE4" w14:textId="77777777" w:rsidR="00607858" w:rsidRPr="000E4941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24AF" w:rsidRPr="000E4941" w14:paraId="370A9753" w14:textId="77777777" w:rsidTr="000C6ECC">
        <w:tc>
          <w:tcPr>
            <w:tcW w:w="3870" w:type="dxa"/>
            <w:vAlign w:val="bottom"/>
          </w:tcPr>
          <w:p w14:paraId="2BDA9DDF" w14:textId="77777777" w:rsidR="005324AF" w:rsidRPr="000E4941" w:rsidRDefault="005324AF" w:rsidP="005324A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  <w:shd w:val="clear" w:color="auto" w:fill="FAFAFA"/>
          </w:tcPr>
          <w:p w14:paraId="7CE73CC4" w14:textId="6B2CF245" w:rsidR="005324AF" w:rsidRPr="005324AF" w:rsidRDefault="00154991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324AF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FAFAFA"/>
          </w:tcPr>
          <w:p w14:paraId="4E13135A" w14:textId="4C056AAC" w:rsidR="005324AF" w:rsidRPr="005324AF" w:rsidRDefault="00154991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4CDA501E" w14:textId="7B43A639" w:rsidR="005324AF" w:rsidRPr="005324AF" w:rsidRDefault="00154991" w:rsidP="005324AF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324AF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6E40625E" w14:textId="12D4CA34" w:rsidR="005324AF" w:rsidRPr="005324AF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324AF" w:rsidRPr="000E4941" w14:paraId="4542B018" w14:textId="77777777" w:rsidTr="000C6ECC">
        <w:tc>
          <w:tcPr>
            <w:tcW w:w="3870" w:type="dxa"/>
            <w:vAlign w:val="bottom"/>
          </w:tcPr>
          <w:p w14:paraId="2C5C29A3" w14:textId="77777777" w:rsidR="005324AF" w:rsidRPr="000E4941" w:rsidRDefault="005324AF" w:rsidP="005324A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บากาน โฮเต็ล โฮลดิ้ง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FAFAFA"/>
          </w:tcPr>
          <w:p w14:paraId="66B62DED" w14:textId="3E25BEA4" w:rsidR="005324AF" w:rsidRPr="005324AF" w:rsidRDefault="00154991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24AF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24AF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FAFAFA"/>
          </w:tcPr>
          <w:p w14:paraId="760CC386" w14:textId="38721116" w:rsidR="005324AF" w:rsidRPr="005324AF" w:rsidRDefault="00154991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2B5D121" w14:textId="6F16B533" w:rsidR="005324AF" w:rsidRPr="005324AF" w:rsidRDefault="00154991" w:rsidP="005324AF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24AF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324AF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7424DD17" w14:textId="15BC3E82" w:rsidR="005324AF" w:rsidRPr="005324AF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24AF" w:rsidRPr="000E4941" w14:paraId="0E6C4E66" w14:textId="77777777" w:rsidTr="006A1BDF">
        <w:tc>
          <w:tcPr>
            <w:tcW w:w="3870" w:type="dxa"/>
            <w:vAlign w:val="bottom"/>
          </w:tcPr>
          <w:p w14:paraId="2A6A628F" w14:textId="77777777" w:rsidR="005324AF" w:rsidRPr="000E4941" w:rsidRDefault="005324AF" w:rsidP="005324A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53D99F" w14:textId="77777777" w:rsidR="005324AF" w:rsidRPr="005324AF" w:rsidRDefault="005324AF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01D08228" w14:textId="77777777" w:rsidR="005324AF" w:rsidRPr="005324AF" w:rsidRDefault="005324AF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1DE065" w14:textId="058775F3" w:rsidR="005324AF" w:rsidRPr="005324AF" w:rsidRDefault="00154991" w:rsidP="005324AF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24AF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324AF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</w:tcPr>
          <w:p w14:paraId="10364E73" w14:textId="64FEAE36" w:rsidR="005324AF" w:rsidRPr="005324AF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24AF" w:rsidRPr="000E4941" w14:paraId="7E9F7EB6" w14:textId="77777777" w:rsidTr="006A1BDF">
        <w:tc>
          <w:tcPr>
            <w:tcW w:w="3870" w:type="dxa"/>
            <w:vAlign w:val="bottom"/>
          </w:tcPr>
          <w:p w14:paraId="6C085081" w14:textId="77777777" w:rsidR="005324AF" w:rsidRPr="000E4941" w:rsidRDefault="005324AF" w:rsidP="005324A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056093" w14:textId="77777777" w:rsidR="005324AF" w:rsidRPr="005324AF" w:rsidRDefault="005324AF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75696AE" w14:textId="77777777" w:rsidR="005324AF" w:rsidRPr="005324AF" w:rsidRDefault="005324AF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DF82A6" w14:textId="68B5132C" w:rsidR="005324AF" w:rsidRPr="005324AF" w:rsidRDefault="005324AF" w:rsidP="005324AF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E494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3CA41AA8" w14:textId="40838615" w:rsidR="005324AF" w:rsidRPr="005324AF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24AF" w:rsidRPr="000E4941" w14:paraId="1BCB71F2" w14:textId="77777777" w:rsidTr="000C6ECC">
        <w:tc>
          <w:tcPr>
            <w:tcW w:w="3870" w:type="dxa"/>
            <w:vAlign w:val="bottom"/>
          </w:tcPr>
          <w:p w14:paraId="47CD0A99" w14:textId="77777777" w:rsidR="005324AF" w:rsidRPr="000E4941" w:rsidRDefault="005324AF" w:rsidP="005324A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รวมเงินลงทุนในบริษัทย่อย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01C5A70" w14:textId="77777777" w:rsidR="005324AF" w:rsidRPr="005324AF" w:rsidRDefault="005324AF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7AC63FC5" w14:textId="77777777" w:rsidR="005324AF" w:rsidRPr="005324AF" w:rsidRDefault="005324AF" w:rsidP="005324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9548A" w14:textId="2972B994" w:rsidR="005324AF" w:rsidRPr="005324AF" w:rsidRDefault="00154991" w:rsidP="005324AF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324AF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D023C" w14:textId="1E77C9EF" w:rsidR="005324AF" w:rsidRPr="005324AF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6DF0297" w14:textId="7644743D" w:rsidR="000E4941" w:rsidRDefault="000E4941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5253DCA4" w14:textId="77777777" w:rsidR="00802059" w:rsidRPr="000E4941" w:rsidRDefault="000E4941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BD0C5A" w:rsidRPr="000E4941" w14:paraId="464709EF" w14:textId="77777777" w:rsidTr="00D65AEF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D8D23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C61F7" w14:textId="77777777" w:rsidR="00BD0C5A" w:rsidRPr="000E4941" w:rsidRDefault="00BD0C5A" w:rsidP="00BD0C5A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0C5A" w:rsidRPr="000E4941" w14:paraId="247B4371" w14:textId="77777777" w:rsidTr="00D65AEF">
        <w:tc>
          <w:tcPr>
            <w:tcW w:w="3870" w:type="dxa"/>
            <w:shd w:val="clear" w:color="auto" w:fill="auto"/>
            <w:vAlign w:val="bottom"/>
          </w:tcPr>
          <w:p w14:paraId="2E55016C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45FC8" w14:textId="1970E764" w:rsidR="00BD0C5A" w:rsidRPr="000E4941" w:rsidRDefault="00BD0C5A" w:rsidP="00BD0C5A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D0C5A" w:rsidRPr="000E4941" w14:paraId="200E1651" w14:textId="77777777" w:rsidTr="00D65AEF">
        <w:tc>
          <w:tcPr>
            <w:tcW w:w="3870" w:type="dxa"/>
            <w:shd w:val="clear" w:color="auto" w:fill="auto"/>
            <w:vAlign w:val="bottom"/>
          </w:tcPr>
          <w:p w14:paraId="27D6F9FA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C0EF" w14:textId="77777777" w:rsidR="00BD0C5A" w:rsidRPr="000E4941" w:rsidRDefault="00BD0C5A" w:rsidP="00BD0C5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69E37" w14:textId="77777777" w:rsidR="00BD0C5A" w:rsidRPr="000E4941" w:rsidRDefault="00BD0C5A" w:rsidP="00BD0C5A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7488" w14:textId="77777777" w:rsidR="00BD0C5A" w:rsidRPr="000E4941" w:rsidRDefault="00BD0C5A" w:rsidP="00BD0C5A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342FF" w14:textId="77777777" w:rsidR="00BD0C5A" w:rsidRPr="000E4941" w:rsidRDefault="00BD0C5A" w:rsidP="00BD0C5A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BD0C5A" w:rsidRPr="000E4941" w14:paraId="55E5C690" w14:textId="77777777" w:rsidTr="00BD0C5A">
        <w:tc>
          <w:tcPr>
            <w:tcW w:w="3870" w:type="dxa"/>
            <w:shd w:val="clear" w:color="auto" w:fill="auto"/>
            <w:vAlign w:val="bottom"/>
          </w:tcPr>
          <w:p w14:paraId="577AE78F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123364" w14:textId="77777777" w:rsidR="00BD0C5A" w:rsidRPr="000E4941" w:rsidRDefault="00BD0C5A" w:rsidP="00BD0C5A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ทุนที่ชำระแล้ว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4A4005" w14:textId="77777777" w:rsidR="00BD0C5A" w:rsidRPr="000E4941" w:rsidRDefault="00BD0C5A" w:rsidP="00BD0C5A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86DE9B" w14:textId="77777777" w:rsidR="00BD0C5A" w:rsidRPr="000E4941" w:rsidRDefault="00BD0C5A" w:rsidP="00BD0C5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2168B2B" w14:textId="77777777" w:rsidR="00BD0C5A" w:rsidRPr="000E4941" w:rsidRDefault="00BD0C5A" w:rsidP="00BD0C5A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BD0C5A" w:rsidRPr="000E4941" w14:paraId="7E26F603" w14:textId="77777777" w:rsidTr="00BD0C5A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F6943" w14:textId="77777777" w:rsidR="00BD0C5A" w:rsidRPr="000E4941" w:rsidRDefault="00BD0C5A" w:rsidP="00BD0C5A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61F35" w14:textId="77777777" w:rsidR="00BD0C5A" w:rsidRPr="000E4941" w:rsidRDefault="00BD0C5A" w:rsidP="00BD0C5A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81570" w14:textId="77777777" w:rsidR="00BD0C5A" w:rsidRPr="000E4941" w:rsidRDefault="00BD0C5A" w:rsidP="00BD0C5A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B33B7" w14:textId="77777777" w:rsidR="00BD0C5A" w:rsidRPr="000E4941" w:rsidRDefault="00BD0C5A" w:rsidP="00BD0C5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BDF00" w14:textId="77777777" w:rsidR="00BD0C5A" w:rsidRPr="000E4941" w:rsidRDefault="00BD0C5A" w:rsidP="00BD0C5A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D0C5A" w:rsidRPr="000E4941" w14:paraId="7B039769" w14:textId="77777777" w:rsidTr="00D65AEF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37B8CA66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987E4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F11B2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6814E" w14:textId="77777777" w:rsidR="00BD0C5A" w:rsidRPr="000E4941" w:rsidRDefault="00BD0C5A" w:rsidP="00BD0C5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B442E" w14:textId="77777777" w:rsidR="00BD0C5A" w:rsidRPr="000E4941" w:rsidRDefault="00BD0C5A" w:rsidP="00BD0C5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D0C5A" w:rsidRPr="000E4941" w14:paraId="36652E49" w14:textId="77777777" w:rsidTr="00D65AEF">
        <w:tc>
          <w:tcPr>
            <w:tcW w:w="3870" w:type="dxa"/>
            <w:vAlign w:val="bottom"/>
          </w:tcPr>
          <w:p w14:paraId="53D49D57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A4F8BC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9E70DE1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0C3273" w14:textId="77777777" w:rsidR="00BD0C5A" w:rsidRPr="000E4941" w:rsidRDefault="00BD0C5A" w:rsidP="00BD0C5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EF84B15" w14:textId="77777777" w:rsidR="00BD0C5A" w:rsidRPr="000E4941" w:rsidRDefault="00BD0C5A" w:rsidP="00BD0C5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D0C5A" w:rsidRPr="000E4941" w14:paraId="794D80C0" w14:textId="77777777" w:rsidTr="00D65AEF">
        <w:tc>
          <w:tcPr>
            <w:tcW w:w="3870" w:type="dxa"/>
            <w:vAlign w:val="bottom"/>
          </w:tcPr>
          <w:p w14:paraId="62AD6F33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  <w:shd w:val="clear" w:color="auto" w:fill="auto"/>
          </w:tcPr>
          <w:p w14:paraId="328FD8B6" w14:textId="5AB83B41" w:rsidR="00BD0C5A" w:rsidRPr="000E4941" w:rsidRDefault="00154991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0C5A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53798825" w14:textId="0FA1E570" w:rsidR="00BD0C5A" w:rsidRPr="000E4941" w:rsidRDefault="00154991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7868DEF6" w14:textId="7C59362F" w:rsidR="00BD0C5A" w:rsidRPr="000E4941" w:rsidRDefault="00154991" w:rsidP="00BD0C5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D0C5A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6A3E764E" w14:textId="77777777" w:rsidR="00BD0C5A" w:rsidRPr="000E4941" w:rsidRDefault="00BD0C5A" w:rsidP="00BD0C5A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D0C5A" w:rsidRPr="000E4941" w14:paraId="243FA60B" w14:textId="77777777" w:rsidTr="00D65AEF">
        <w:tc>
          <w:tcPr>
            <w:tcW w:w="3870" w:type="dxa"/>
            <w:vAlign w:val="bottom"/>
          </w:tcPr>
          <w:p w14:paraId="2D512D9A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บากาน โฮเต็ล โฮลดิ้ง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1E4F3D7F" w14:textId="109D8FD1" w:rsidR="00BD0C5A" w:rsidRPr="000E4941" w:rsidRDefault="00154991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D0C5A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D0C5A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60F6EEBA" w14:textId="3515CD17" w:rsidR="00BD0C5A" w:rsidRPr="000E4941" w:rsidRDefault="00154991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313B3F" w14:textId="14456064" w:rsidR="00BD0C5A" w:rsidRPr="000E4941" w:rsidRDefault="00154991" w:rsidP="00BD0C5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D0C5A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D0C5A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7BACC63" w14:textId="77777777" w:rsidR="00BD0C5A" w:rsidRPr="000E4941" w:rsidRDefault="00BD0C5A" w:rsidP="00BD0C5A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D0C5A" w:rsidRPr="000E4941" w14:paraId="44D10184" w14:textId="77777777" w:rsidTr="00D65AEF">
        <w:tc>
          <w:tcPr>
            <w:tcW w:w="3870" w:type="dxa"/>
            <w:vAlign w:val="bottom"/>
          </w:tcPr>
          <w:p w14:paraId="38D1B0B0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742EB8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731406F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8191E8" w14:textId="55416457" w:rsidR="00BD0C5A" w:rsidRPr="000E4941" w:rsidRDefault="00154991" w:rsidP="00BD0C5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D0C5A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D0C5A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10C731DF" w14:textId="77777777" w:rsidR="00BD0C5A" w:rsidRPr="000E4941" w:rsidRDefault="00BD0C5A" w:rsidP="00BD0C5A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D0C5A" w:rsidRPr="000E4941" w14:paraId="715544DC" w14:textId="77777777" w:rsidTr="00D65AEF">
        <w:tc>
          <w:tcPr>
            <w:tcW w:w="3870" w:type="dxa"/>
            <w:vAlign w:val="bottom"/>
          </w:tcPr>
          <w:p w14:paraId="21340610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D956DF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3E698A8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7B313B" w14:textId="1EF57B7E" w:rsidR="00BD0C5A" w:rsidRPr="000E4941" w:rsidRDefault="00BD0C5A" w:rsidP="00BD0C5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E494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11C9A38" w14:textId="77777777" w:rsidR="00BD0C5A" w:rsidRPr="000E4941" w:rsidRDefault="00BD0C5A" w:rsidP="00BD0C5A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D0C5A" w:rsidRPr="000E4941" w14:paraId="63AF02D4" w14:textId="77777777" w:rsidTr="00D65AEF">
        <w:tc>
          <w:tcPr>
            <w:tcW w:w="3870" w:type="dxa"/>
            <w:vAlign w:val="bottom"/>
          </w:tcPr>
          <w:p w14:paraId="6F3FA920" w14:textId="77777777" w:rsidR="00BD0C5A" w:rsidRPr="000E4941" w:rsidRDefault="00BD0C5A" w:rsidP="00BD0C5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รวมเงินลงทุนในบริษัทย่อย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81E8B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1C8A652" w14:textId="77777777" w:rsidR="00BD0C5A" w:rsidRPr="000E4941" w:rsidRDefault="00BD0C5A" w:rsidP="00BD0C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159F4" w14:textId="7736D55F" w:rsidR="00BD0C5A" w:rsidRPr="000E4941" w:rsidRDefault="00154991" w:rsidP="00BD0C5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D0C5A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4A808" w14:textId="77777777" w:rsidR="00BD0C5A" w:rsidRPr="000E4941" w:rsidRDefault="00BD0C5A" w:rsidP="00BD0C5A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D19F80F" w14:textId="3D1368A1" w:rsidR="00142533" w:rsidRDefault="00142533" w:rsidP="008926B8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</w:pPr>
    </w:p>
    <w:p w14:paraId="384E07DB" w14:textId="77777777" w:rsidR="00CA62A9" w:rsidRPr="00DA7B58" w:rsidRDefault="00CA62A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จ)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>มูลค่าตามบัญชีของเงินลงทุนในบริษัทร่วม</w:t>
      </w:r>
    </w:p>
    <w:p w14:paraId="24901D13" w14:textId="77777777" w:rsidR="0047725F" w:rsidRPr="000E4941" w:rsidRDefault="0047725F" w:rsidP="008926B8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7A4E0F" w:rsidRPr="00DA7B58" w14:paraId="7ACE170E" w14:textId="77777777" w:rsidTr="00D65AEF"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82470" w14:textId="77777777" w:rsidR="007A4E0F" w:rsidRPr="00DA7B58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AC1EA" w14:textId="3F9AE908" w:rsidR="007A4E0F" w:rsidRPr="00DA7B58" w:rsidRDefault="007A4E0F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7A4E0F" w:rsidRPr="00DA7B58" w14:paraId="72C0ABCF" w14:textId="77777777" w:rsidTr="00D65AEF">
        <w:tc>
          <w:tcPr>
            <w:tcW w:w="2808" w:type="dxa"/>
            <w:shd w:val="clear" w:color="auto" w:fill="auto"/>
            <w:vAlign w:val="bottom"/>
          </w:tcPr>
          <w:p w14:paraId="4F576766" w14:textId="77777777" w:rsidR="007A4E0F" w:rsidRPr="00DA7B58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6A2DF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37A7" w14:textId="77777777" w:rsidR="007A4E0F" w:rsidRPr="00DA7B58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AD810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FA1D9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0D8F9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7A4E0F" w:rsidRPr="00DA7B58" w14:paraId="0CFFFDC9" w14:textId="77777777" w:rsidTr="000C6ECC">
        <w:tc>
          <w:tcPr>
            <w:tcW w:w="2808" w:type="dxa"/>
            <w:shd w:val="clear" w:color="auto" w:fill="auto"/>
            <w:vAlign w:val="bottom"/>
          </w:tcPr>
          <w:p w14:paraId="648C1EDB" w14:textId="77777777" w:rsidR="007A4E0F" w:rsidRPr="00DA7B58" w:rsidRDefault="007A4E0F" w:rsidP="008926B8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889EBB" w14:textId="77777777" w:rsidR="007A4E0F" w:rsidRPr="00DA7B58" w:rsidRDefault="007A4E0F" w:rsidP="000C6ECC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3E70B6" w14:textId="77777777" w:rsidR="007A4E0F" w:rsidRPr="00DA7B58" w:rsidRDefault="007A4E0F" w:rsidP="000C6ECC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76A480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9186B0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E8CCA7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7A4E0F" w:rsidRPr="00DA7B58" w14:paraId="78E67DC2" w14:textId="77777777" w:rsidTr="000C6ECC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7B6B3" w14:textId="77777777" w:rsidR="007A4E0F" w:rsidRPr="00DA7B58" w:rsidRDefault="004874DA" w:rsidP="008926B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="007A4E0F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8D116" w14:textId="77777777" w:rsidR="007A4E0F" w:rsidRPr="00DA7B58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0D97" w14:textId="77777777" w:rsidR="007A4E0F" w:rsidRPr="00DA7B58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8101B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EA2C4" w14:textId="77777777" w:rsidR="007A4E0F" w:rsidRPr="00DA7B58" w:rsidRDefault="007A4E0F" w:rsidP="000C6ECC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71391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4E0F" w:rsidRPr="00DA7B58" w14:paraId="16CC4EEE" w14:textId="77777777" w:rsidTr="000C6ECC"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3D7384BF" w14:textId="77777777" w:rsidR="007A4E0F" w:rsidRPr="00DA7B58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8643D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A2B43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A7E88" w14:textId="77777777" w:rsidR="007A4E0F" w:rsidRPr="00DA7B58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51568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2DCC6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A4E0F" w:rsidRPr="00DA7B58" w14:paraId="31790059" w14:textId="77777777" w:rsidTr="000C6ECC">
        <w:tc>
          <w:tcPr>
            <w:tcW w:w="2808" w:type="dxa"/>
            <w:vAlign w:val="bottom"/>
          </w:tcPr>
          <w:p w14:paraId="36FCCBE1" w14:textId="77777777" w:rsidR="007A4E0F" w:rsidRPr="00DA7B58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26368B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4072C58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3CE823" w14:textId="77777777" w:rsidR="007A4E0F" w:rsidRPr="00DA7B58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5A25B16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8D22B3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24AF" w:rsidRPr="00DA7B58" w14:paraId="3CA87B75" w14:textId="77777777" w:rsidTr="000C6ECC">
        <w:tc>
          <w:tcPr>
            <w:tcW w:w="2808" w:type="dxa"/>
            <w:vAlign w:val="bottom"/>
          </w:tcPr>
          <w:p w14:paraId="0A0F2F93" w14:textId="77777777" w:rsidR="005324AF" w:rsidRPr="00DA7B58" w:rsidRDefault="005324AF" w:rsidP="005324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สยามบริการการบิน จำกัด</w:t>
            </w:r>
          </w:p>
        </w:tc>
        <w:tc>
          <w:tcPr>
            <w:tcW w:w="1260" w:type="dxa"/>
            <w:shd w:val="clear" w:color="auto" w:fill="FAFAFA"/>
          </w:tcPr>
          <w:p w14:paraId="03A0DAB2" w14:textId="49E0067F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4CF28C4C" w14:textId="29B1E992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FAFAFA"/>
          </w:tcPr>
          <w:p w14:paraId="0FFD0AD7" w14:textId="18B7BB1C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FAFAFA"/>
          </w:tcPr>
          <w:p w14:paraId="79959BAA" w14:textId="18B03CB9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B81C67C" w14:textId="21B20C94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24AF" w:rsidRPr="00DA7B58" w14:paraId="30FA31CF" w14:textId="77777777" w:rsidTr="000C6ECC">
        <w:tc>
          <w:tcPr>
            <w:tcW w:w="2808" w:type="dxa"/>
            <w:vAlign w:val="bottom"/>
          </w:tcPr>
          <w:p w14:paraId="26950D73" w14:textId="77777777" w:rsidR="005324AF" w:rsidRPr="00DA7B58" w:rsidRDefault="005324AF" w:rsidP="005324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31B55E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107A0A7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CAB07C6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</w:tcPr>
          <w:p w14:paraId="5856205A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240C56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24AF" w:rsidRPr="00DA7B58" w14:paraId="30FE3FC7" w14:textId="77777777" w:rsidTr="00BB208B">
        <w:tc>
          <w:tcPr>
            <w:tcW w:w="2808" w:type="dxa"/>
            <w:vAlign w:val="bottom"/>
          </w:tcPr>
          <w:p w14:paraId="0955A1B4" w14:textId="77777777" w:rsidR="005324AF" w:rsidRPr="00DA7B58" w:rsidRDefault="005324AF" w:rsidP="005324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Company (BVI) Limited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291F27" w14:textId="1DB5357E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9CEDD1" w14:textId="4A29A94F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5C2BD0" w14:textId="08A8472A" w:rsidR="005324AF" w:rsidRPr="008129C3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1B09AFF1" w14:textId="20E59A9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F813F" w14:textId="23684C2D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24AF" w:rsidRPr="00DA7B58" w14:paraId="044943F3" w14:textId="77777777" w:rsidTr="000C6ECC">
        <w:tc>
          <w:tcPr>
            <w:tcW w:w="2808" w:type="dxa"/>
            <w:vAlign w:val="bottom"/>
          </w:tcPr>
          <w:p w14:paraId="24E192BB" w14:textId="77777777" w:rsidR="005324AF" w:rsidRPr="00DA7B58" w:rsidRDefault="005324AF" w:rsidP="005324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C6D6D0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2BE351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BCA112" w14:textId="44E37C3E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607C191D" w14:textId="3CA5F671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DC44D4" w14:textId="73787326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24AF" w:rsidRPr="00DA7B58" w14:paraId="7BD622AB" w14:textId="77777777" w:rsidTr="000C6ECC">
        <w:tc>
          <w:tcPr>
            <w:tcW w:w="2808" w:type="dxa"/>
            <w:vAlign w:val="bottom"/>
          </w:tcPr>
          <w:p w14:paraId="09C066F8" w14:textId="77777777" w:rsidR="005324AF" w:rsidRPr="00DA7B58" w:rsidRDefault="005324AF" w:rsidP="005324AF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ค่าเผื่อการด้อยค่าของเงินลงทุน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3AF995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2859987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A5FA60F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</w:tcPr>
          <w:p w14:paraId="52727B5E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CF3B0E6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24AF" w:rsidRPr="00DA7B58" w14:paraId="375D2D1C" w14:textId="77777777" w:rsidTr="000C6ECC">
        <w:tc>
          <w:tcPr>
            <w:tcW w:w="2808" w:type="dxa"/>
            <w:vAlign w:val="bottom"/>
          </w:tcPr>
          <w:p w14:paraId="60FD0663" w14:textId="77777777" w:rsidR="005324AF" w:rsidRPr="00DA7B58" w:rsidRDefault="005324AF" w:rsidP="005324AF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   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EADF00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E79F76F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1667DE" w14:textId="4AF656D1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E9B83F0" w14:textId="18C04A71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219BA7" w14:textId="23F4929D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24AF" w:rsidRPr="00DA7B58" w14:paraId="57489388" w14:textId="77777777" w:rsidTr="000C6ECC">
        <w:tc>
          <w:tcPr>
            <w:tcW w:w="2808" w:type="dxa"/>
            <w:vAlign w:val="bottom"/>
          </w:tcPr>
          <w:p w14:paraId="0C98640A" w14:textId="77777777" w:rsidR="005324AF" w:rsidRPr="00DA7B58" w:rsidRDefault="005324AF" w:rsidP="005324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รวมเงินลงทุนในบริษัทร่วม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429771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EB8B2A7" w14:textId="77777777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A7A05" w14:textId="6AB05F2F" w:rsidR="005324AF" w:rsidRPr="00DA7B58" w:rsidRDefault="00154991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5324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80B5A" w14:textId="11A51318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84700" w14:textId="0CCD306F" w:rsidR="005324AF" w:rsidRPr="00DA7B58" w:rsidRDefault="005324AF" w:rsidP="005324A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6509BA8" w14:textId="77777777" w:rsidR="00AA7AAC" w:rsidRPr="000E4941" w:rsidRDefault="00AA7AAC" w:rsidP="008926B8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2"/>
          <w:szCs w:val="22"/>
          <w:lang w:val="en-GB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F61C85" w:rsidRPr="00DA7B58" w14:paraId="435FB779" w14:textId="77777777" w:rsidTr="00D65AEF"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2150B" w14:textId="77777777" w:rsidR="00F61C85" w:rsidRPr="00DA7B58" w:rsidRDefault="00F61C85" w:rsidP="00B17D3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E40FB" w14:textId="5EDEB5DF" w:rsidR="00F61C85" w:rsidRPr="00DA7B58" w:rsidRDefault="00F61C85" w:rsidP="00B17D3F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61C85" w:rsidRPr="00DA7B58" w14:paraId="25A31870" w14:textId="77777777" w:rsidTr="00D65AEF">
        <w:tc>
          <w:tcPr>
            <w:tcW w:w="2808" w:type="dxa"/>
            <w:shd w:val="clear" w:color="auto" w:fill="auto"/>
            <w:vAlign w:val="bottom"/>
          </w:tcPr>
          <w:p w14:paraId="4A0E7213" w14:textId="77777777" w:rsidR="00F61C85" w:rsidRPr="00DA7B58" w:rsidRDefault="00F61C85" w:rsidP="00B17D3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B29EE" w14:textId="77777777" w:rsidR="00F61C85" w:rsidRPr="00DA7B58" w:rsidRDefault="00F61C85" w:rsidP="00B17D3F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45FF0" w14:textId="77777777" w:rsidR="00F61C85" w:rsidRPr="00DA7B58" w:rsidRDefault="00F61C85" w:rsidP="00B17D3F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130D0" w14:textId="77777777" w:rsidR="00F61C85" w:rsidRPr="00DA7B58" w:rsidRDefault="00F61C85" w:rsidP="00B17D3F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A5F00" w14:textId="77777777" w:rsidR="00F61C85" w:rsidRPr="00DA7B58" w:rsidRDefault="00F61C85" w:rsidP="00B17D3F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B48C2" w14:textId="77777777" w:rsidR="00F61C85" w:rsidRPr="00DA7B58" w:rsidRDefault="00F61C85" w:rsidP="00B17D3F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61C85" w:rsidRPr="00DA7B58" w14:paraId="0573FDD3" w14:textId="77777777" w:rsidTr="00F61C85">
        <w:tc>
          <w:tcPr>
            <w:tcW w:w="2808" w:type="dxa"/>
            <w:shd w:val="clear" w:color="auto" w:fill="auto"/>
            <w:vAlign w:val="bottom"/>
          </w:tcPr>
          <w:p w14:paraId="7CED51FB" w14:textId="77777777" w:rsidR="00F61C85" w:rsidRPr="00DA7B58" w:rsidRDefault="00F61C85" w:rsidP="00B17D3F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6F0D75" w14:textId="77777777" w:rsidR="00F61C85" w:rsidRPr="00DA7B58" w:rsidRDefault="00F61C85" w:rsidP="00B17D3F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642456" w14:textId="77777777" w:rsidR="00F61C85" w:rsidRPr="00DA7B58" w:rsidRDefault="00F61C85" w:rsidP="00B17D3F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D2C11F" w14:textId="77777777" w:rsidR="00F61C85" w:rsidRPr="00DA7B58" w:rsidRDefault="00F61C85" w:rsidP="00B17D3F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479FD8" w14:textId="77777777" w:rsidR="00F61C85" w:rsidRPr="00DA7B58" w:rsidRDefault="00F61C85" w:rsidP="00B17D3F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CC1CA6" w14:textId="77777777" w:rsidR="00F61C85" w:rsidRPr="00DA7B58" w:rsidRDefault="00F61C85" w:rsidP="00B17D3F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F61C85" w:rsidRPr="00DA7B58" w14:paraId="25975709" w14:textId="77777777" w:rsidTr="00F61C85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D423F" w14:textId="77777777" w:rsidR="00F61C85" w:rsidRPr="00DA7B58" w:rsidRDefault="00F61C85" w:rsidP="00B17D3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34660" w14:textId="77777777" w:rsidR="00F61C85" w:rsidRPr="00DA7B58" w:rsidRDefault="00F61C85" w:rsidP="00B17D3F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FA265" w14:textId="77777777" w:rsidR="00F61C85" w:rsidRPr="00DA7B58" w:rsidRDefault="00F61C85" w:rsidP="00B17D3F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5EE82" w14:textId="77777777" w:rsidR="00F61C85" w:rsidRPr="00DA7B58" w:rsidRDefault="00F61C85" w:rsidP="00B17D3F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C7C5" w14:textId="77777777" w:rsidR="00F61C85" w:rsidRPr="00DA7B58" w:rsidRDefault="00F61C85" w:rsidP="00B17D3F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BA289" w14:textId="77777777" w:rsidR="00F61C85" w:rsidRPr="00DA7B58" w:rsidRDefault="00F61C85" w:rsidP="00B17D3F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61C85" w:rsidRPr="00DA7B58" w14:paraId="35266F0F" w14:textId="77777777" w:rsidTr="00F61C85"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2B203" w14:textId="77777777" w:rsidR="00F61C85" w:rsidRPr="00DA7B58" w:rsidRDefault="00F61C85" w:rsidP="00B17D3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3EA58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1EFDC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BA61D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05C2F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D5302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61C85" w:rsidRPr="00DA7B58" w14:paraId="100CBA3D" w14:textId="77777777" w:rsidTr="00F61C85">
        <w:tc>
          <w:tcPr>
            <w:tcW w:w="2808" w:type="dxa"/>
            <w:shd w:val="clear" w:color="auto" w:fill="auto"/>
            <w:vAlign w:val="bottom"/>
          </w:tcPr>
          <w:p w14:paraId="1E7F6BB1" w14:textId="77777777" w:rsidR="00F61C85" w:rsidRPr="00DA7B58" w:rsidRDefault="00F61C85" w:rsidP="00B17D3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532598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D5E5DA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DFA76D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426C229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F37643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1C85" w:rsidRPr="00DA7B58" w14:paraId="7049BDA0" w14:textId="77777777" w:rsidTr="00F61C85">
        <w:tc>
          <w:tcPr>
            <w:tcW w:w="2808" w:type="dxa"/>
            <w:shd w:val="clear" w:color="auto" w:fill="auto"/>
            <w:vAlign w:val="bottom"/>
          </w:tcPr>
          <w:p w14:paraId="53517E17" w14:textId="77777777" w:rsidR="00F61C85" w:rsidRPr="00DA7B58" w:rsidRDefault="00F61C85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สยามบริการการบิน จำกัด</w:t>
            </w:r>
          </w:p>
        </w:tc>
        <w:tc>
          <w:tcPr>
            <w:tcW w:w="1260" w:type="dxa"/>
            <w:shd w:val="clear" w:color="auto" w:fill="auto"/>
          </w:tcPr>
          <w:p w14:paraId="785F2094" w14:textId="1DD55DF0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471C101" w14:textId="4FD8A81A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</w:tcPr>
          <w:p w14:paraId="4B062B4A" w14:textId="4506DDD4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46B78D53" w14:textId="4324B405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shd w:val="clear" w:color="auto" w:fill="auto"/>
          </w:tcPr>
          <w:p w14:paraId="0AB58205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61C85" w:rsidRPr="00DA7B58" w14:paraId="604ECACB" w14:textId="77777777" w:rsidTr="00F61C85">
        <w:tc>
          <w:tcPr>
            <w:tcW w:w="2808" w:type="dxa"/>
            <w:shd w:val="clear" w:color="auto" w:fill="auto"/>
            <w:vAlign w:val="bottom"/>
          </w:tcPr>
          <w:p w14:paraId="57FC8BB9" w14:textId="77777777" w:rsidR="00F61C85" w:rsidRPr="00DA7B58" w:rsidRDefault="00F61C85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8927EE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CD8245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D0B5C5E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67E3710A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74863E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1C85" w:rsidRPr="00DA7B58" w14:paraId="09A2E8CE" w14:textId="77777777" w:rsidTr="00F61C85">
        <w:tc>
          <w:tcPr>
            <w:tcW w:w="2808" w:type="dxa"/>
            <w:shd w:val="clear" w:color="auto" w:fill="auto"/>
            <w:vAlign w:val="bottom"/>
          </w:tcPr>
          <w:p w14:paraId="49C6B885" w14:textId="77777777" w:rsidR="00F61C85" w:rsidRPr="00DA7B58" w:rsidRDefault="00F61C85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Company (BVI) Limited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A199EF" w14:textId="5DC9BA5A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B5AF0" w14:textId="50B0E7E7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FC7F5C" w14:textId="11F1D727" w:rsidR="00F61C85" w:rsidRPr="008129C3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0AE9B8D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53B9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61C85" w:rsidRPr="00DA7B58" w14:paraId="3EFD6490" w14:textId="77777777" w:rsidTr="00F61C85">
        <w:tc>
          <w:tcPr>
            <w:tcW w:w="2808" w:type="dxa"/>
            <w:shd w:val="clear" w:color="auto" w:fill="auto"/>
            <w:vAlign w:val="bottom"/>
          </w:tcPr>
          <w:p w14:paraId="49C9DF68" w14:textId="77777777" w:rsidR="00F61C85" w:rsidRPr="00DA7B58" w:rsidRDefault="00F61C85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C77F0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E22641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E24CF4" w14:textId="3E854994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9AEEF1A" w14:textId="5F10D028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1796B4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61C85" w:rsidRPr="00DA7B58" w14:paraId="6A8AAA92" w14:textId="77777777" w:rsidTr="00F61C85">
        <w:tc>
          <w:tcPr>
            <w:tcW w:w="2808" w:type="dxa"/>
            <w:shd w:val="clear" w:color="auto" w:fill="auto"/>
            <w:vAlign w:val="bottom"/>
          </w:tcPr>
          <w:p w14:paraId="1A07B4BE" w14:textId="77777777" w:rsidR="00F61C85" w:rsidRPr="00DA7B58" w:rsidRDefault="00F61C85" w:rsidP="00B17D3F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ค่าเผื่อการด้อยค่าของเงินลงทุน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D9AFD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1FBE12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3CB6A10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DB0EA7D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20A5EF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1C85" w:rsidRPr="00DA7B58" w14:paraId="6C8D5DDE" w14:textId="77777777" w:rsidTr="00F61C85">
        <w:tc>
          <w:tcPr>
            <w:tcW w:w="2808" w:type="dxa"/>
            <w:shd w:val="clear" w:color="auto" w:fill="auto"/>
            <w:vAlign w:val="bottom"/>
          </w:tcPr>
          <w:p w14:paraId="64BEA0B1" w14:textId="77777777" w:rsidR="00F61C85" w:rsidRPr="00DA7B58" w:rsidRDefault="00F61C85" w:rsidP="00B17D3F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   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279799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EF6E46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6634EB" w14:textId="7C2B4625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908FA26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7145BE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61C85" w:rsidRPr="00DA7B58" w14:paraId="52C10D80" w14:textId="77777777" w:rsidTr="00F61C85">
        <w:tc>
          <w:tcPr>
            <w:tcW w:w="2808" w:type="dxa"/>
            <w:shd w:val="clear" w:color="auto" w:fill="auto"/>
            <w:vAlign w:val="bottom"/>
          </w:tcPr>
          <w:p w14:paraId="0656F14F" w14:textId="77777777" w:rsidR="00F61C85" w:rsidRPr="00DA7B58" w:rsidRDefault="00F61C85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รวมเงินลงทุนในบริษัทร่วม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74074A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488671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A4763" w14:textId="5A4356AC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6C7F" w14:textId="750CA82E" w:rsidR="00F61C85" w:rsidRPr="00DA7B58" w:rsidRDefault="00154991" w:rsidP="00B17D3F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F61C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BFB36" w14:textId="77777777" w:rsidR="00F61C85" w:rsidRPr="00DA7B58" w:rsidRDefault="00F61C85" w:rsidP="00B17D3F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77952C8" w14:textId="77777777" w:rsidR="000E4941" w:rsidRPr="003E4A4D" w:rsidRDefault="00D65AEF" w:rsidP="00364060">
      <w:pPr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2"/>
          <w:szCs w:val="22"/>
          <w:lang w:val="en-GB"/>
        </w:rPr>
        <w:br w:type="page"/>
      </w:r>
    </w:p>
    <w:p w14:paraId="3F140AA5" w14:textId="449964E7" w:rsidR="000A40B2" w:rsidRPr="00D16144" w:rsidRDefault="000A40B2" w:rsidP="008926B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E49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344648" w:rsidRPr="000E49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สาธารณรัฐ</w:t>
      </w:r>
      <w:r w:rsidR="00364060" w:rsidRPr="000E494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344648"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แห่ง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สหภาพ</w:t>
      </w:r>
      <w:r w:rsidR="009A6CF3"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เมียนมาร์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โดยเป็นการลงทุนผ่าน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Bagan Hotel Holding Company (BVI) Limited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และเมื่อวันที่ </w:t>
      </w:r>
      <w:r w:rsidR="00154991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สิงหาคม พ.ศ. </w:t>
      </w:r>
      <w:r w:rsidR="00154991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2546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โครงการโรงแรมดังกล่าวได้ถูกยกเลิกจากกระทรวงการโรงแรมและท่องเที่ยวของ</w:t>
      </w:r>
      <w:r w:rsidR="00344648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สาธารณรัฐแห่ง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สหภาพ</w:t>
      </w:r>
      <w:r w:rsidR="009A6CF3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เมียนมาร์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</w:t>
      </w:r>
      <w:r w:rsidR="006759FF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ได้บันทึก</w:t>
      </w:r>
      <w:r w:rsidR="00186A37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ค่าเผื่อการด้อยค่า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สำหรับการลงทุนดังกล่าวแล้วทั้งจำนวน</w:t>
      </w:r>
    </w:p>
    <w:p w14:paraId="7EE925E4" w14:textId="77777777" w:rsidR="001171D3" w:rsidRPr="00D16144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5FA6BF" w14:textId="77777777" w:rsidR="001171D3" w:rsidRPr="00D16144" w:rsidRDefault="00AF1B7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สยามบริการการบิน จำกัด เป็น</w:t>
      </w:r>
      <w:r w:rsidR="001171D3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บริษัทร่วมที่มีสาระสำคัญต่อกลุ่มกิจการตามความเห็นของกรรมการ บริษัทร่วมดังกล่าวมีทุนเรือนหุ้นทั้งหมดเป็นหุ้นสามัญ ซึ่งกลุ่มกิจการได้ถือหุ้นทางตรง </w:t>
      </w:r>
    </w:p>
    <w:p w14:paraId="5D8CBE3C" w14:textId="0DCAC6AC" w:rsidR="001171D3" w:rsidRPr="00D16144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6ADD42" w14:textId="77777777" w:rsidR="001171D3" w:rsidRPr="00D16144" w:rsidRDefault="001171D3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4DB72888" w14:textId="77777777" w:rsidR="001171D3" w:rsidRPr="00D16144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9AD77B" w14:textId="77777777" w:rsidR="001171D3" w:rsidRPr="00D16144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ข้อมูลทางการเงินสำห</w:t>
      </w:r>
      <w:r w:rsidR="004F7F12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รับบริษัท</w:t>
      </w:r>
      <w:r w:rsidR="004F7F12" w:rsidRPr="00D161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F7F12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สยามบริการการบิน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จำกัด</w:t>
      </w:r>
      <w:r w:rsidRPr="00D161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ซึ่งปฏิบัติตามวิธีส่วนได้เสีย แสดงดังต่อไปนี้</w:t>
      </w:r>
    </w:p>
    <w:p w14:paraId="7D4936A3" w14:textId="77777777" w:rsidR="004F7F12" w:rsidRPr="00D16144" w:rsidRDefault="004F7F12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C20AD0" w14:textId="14FF6B37" w:rsidR="00523866" w:rsidRDefault="004F7F12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25C0D1CF" w14:textId="77777777" w:rsidR="00F6196C" w:rsidRPr="00D16144" w:rsidRDefault="00F6196C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14D33" w:rsidRPr="00D16144" w14:paraId="1FFAD4D5" w14:textId="77777777" w:rsidTr="00CC1424">
        <w:trPr>
          <w:cantSplit/>
        </w:trPr>
        <w:tc>
          <w:tcPr>
            <w:tcW w:w="6725" w:type="dxa"/>
          </w:tcPr>
          <w:p w14:paraId="3B25DAA7" w14:textId="77777777" w:rsidR="00614D33" w:rsidRPr="00D16144" w:rsidRDefault="00614D33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213B5" w14:textId="30D01AEB" w:rsidR="00614D33" w:rsidRPr="00D16144" w:rsidRDefault="00614D33" w:rsidP="008926B8">
            <w:pPr>
              <w:tabs>
                <w:tab w:val="right" w:pos="10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14D33" w:rsidRPr="00D16144" w14:paraId="3ADEBDDC" w14:textId="77777777" w:rsidTr="000E4941">
        <w:trPr>
          <w:cantSplit/>
        </w:trPr>
        <w:tc>
          <w:tcPr>
            <w:tcW w:w="6725" w:type="dxa"/>
          </w:tcPr>
          <w:p w14:paraId="74C3AD31" w14:textId="77777777" w:rsidR="00614D33" w:rsidRPr="00D16144" w:rsidRDefault="00614D33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D82B63" w14:textId="3BEFEEB9" w:rsidR="00614D33" w:rsidRPr="00D16144" w:rsidRDefault="00614D33" w:rsidP="004A5FA1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052EBC" w14:textId="41BEAE27" w:rsidR="00614D33" w:rsidRPr="00D16144" w:rsidRDefault="00614D33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614D33" w:rsidRPr="00D16144" w14:paraId="443155D5" w14:textId="77777777" w:rsidTr="000E4941">
        <w:trPr>
          <w:cantSplit/>
        </w:trPr>
        <w:tc>
          <w:tcPr>
            <w:tcW w:w="6725" w:type="dxa"/>
          </w:tcPr>
          <w:p w14:paraId="0E26796A" w14:textId="77777777" w:rsidR="00614D33" w:rsidRPr="00D16144" w:rsidRDefault="00614D33" w:rsidP="008926B8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0C9ED6" w14:textId="77777777" w:rsidR="00614D33" w:rsidRPr="00D16144" w:rsidRDefault="00614D33" w:rsidP="004A5FA1">
            <w:pPr>
              <w:keepNext/>
              <w:tabs>
                <w:tab w:val="right" w:pos="1155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3674F4" w14:textId="77777777" w:rsidR="00614D33" w:rsidRPr="00D16144" w:rsidRDefault="00614D33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4D33" w:rsidRPr="00D16144" w14:paraId="73D08629" w14:textId="77777777" w:rsidTr="000E4941">
        <w:trPr>
          <w:cantSplit/>
        </w:trPr>
        <w:tc>
          <w:tcPr>
            <w:tcW w:w="6725" w:type="dxa"/>
          </w:tcPr>
          <w:p w14:paraId="33B6B821" w14:textId="77777777" w:rsidR="00614D33" w:rsidRPr="00D16144" w:rsidRDefault="00614D33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</w:tcPr>
          <w:p w14:paraId="03C2937F" w14:textId="77777777" w:rsidR="00614D33" w:rsidRPr="00D16144" w:rsidRDefault="00614D33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AA129E1" w14:textId="77777777" w:rsidR="00614D33" w:rsidRPr="00D16144" w:rsidRDefault="00614D33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B96C16" w:rsidRPr="00D16144" w14:paraId="48F67A0F" w14:textId="77777777" w:rsidTr="000E4941">
        <w:trPr>
          <w:cantSplit/>
        </w:trPr>
        <w:tc>
          <w:tcPr>
            <w:tcW w:w="6725" w:type="dxa"/>
          </w:tcPr>
          <w:p w14:paraId="21B7C28A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21AEF47D" w14:textId="7A8D5219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4FE61668" w14:textId="2554DD48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90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588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137</w:t>
            </w:r>
          </w:p>
        </w:tc>
      </w:tr>
      <w:tr w:rsidR="00B96C16" w:rsidRPr="00D16144" w14:paraId="0F4A6DEA" w14:textId="77777777" w:rsidTr="000E4941">
        <w:trPr>
          <w:cantSplit/>
        </w:trPr>
        <w:tc>
          <w:tcPr>
            <w:tcW w:w="6725" w:type="dxa"/>
          </w:tcPr>
          <w:p w14:paraId="32B568F7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(ไม่รวมเงินสด)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88AB90" w14:textId="1AB73C32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2A995E" w14:textId="783E537A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18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359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056</w:t>
            </w:r>
          </w:p>
        </w:tc>
      </w:tr>
      <w:tr w:rsidR="00B96C16" w:rsidRPr="00D16144" w14:paraId="74498E98" w14:textId="77777777" w:rsidTr="000E4941">
        <w:trPr>
          <w:cantSplit/>
        </w:trPr>
        <w:tc>
          <w:tcPr>
            <w:tcW w:w="6725" w:type="dxa"/>
          </w:tcPr>
          <w:p w14:paraId="3567576A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15A31" w14:textId="0506B5F2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DFE17" w14:textId="6991A258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108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947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193</w:t>
            </w:r>
          </w:p>
        </w:tc>
      </w:tr>
      <w:tr w:rsidR="00B96C16" w:rsidRPr="00D16144" w14:paraId="57DB3996" w14:textId="77777777" w:rsidTr="000E4941">
        <w:trPr>
          <w:cantSplit/>
        </w:trPr>
        <w:tc>
          <w:tcPr>
            <w:tcW w:w="6725" w:type="dxa"/>
          </w:tcPr>
          <w:p w14:paraId="44F0600B" w14:textId="77777777" w:rsidR="00B96C16" w:rsidRPr="00D16144" w:rsidRDefault="00B96C16" w:rsidP="00B96C16">
            <w:pPr>
              <w:ind w:left="427" w:right="-90" w:firstLine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A16587" w14:textId="77777777" w:rsidR="00B96C16" w:rsidRPr="00D16144" w:rsidRDefault="00B96C16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C0DC96" w14:textId="77777777" w:rsidR="00B96C16" w:rsidRPr="00D16144" w:rsidRDefault="00B96C16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96C16" w:rsidRPr="00D16144" w14:paraId="69CA4FE1" w14:textId="77777777" w:rsidTr="000E4941">
        <w:trPr>
          <w:cantSplit/>
        </w:trPr>
        <w:tc>
          <w:tcPr>
            <w:tcW w:w="6725" w:type="dxa"/>
          </w:tcPr>
          <w:p w14:paraId="103D1A31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229675" w14:textId="193F32F9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2B303" w14:textId="350A90D2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179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085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</w:tr>
      <w:tr w:rsidR="00B96C16" w:rsidRPr="00D16144" w14:paraId="451A2814" w14:textId="77777777" w:rsidTr="000E4941">
        <w:trPr>
          <w:cantSplit/>
        </w:trPr>
        <w:tc>
          <w:tcPr>
            <w:tcW w:w="6725" w:type="dxa"/>
          </w:tcPr>
          <w:p w14:paraId="11676A1F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ED2A5" w14:textId="3A535287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3E44D" w14:textId="6D4C3C2E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288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032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594</w:t>
            </w:r>
          </w:p>
        </w:tc>
      </w:tr>
      <w:tr w:rsidR="00B96C16" w:rsidRPr="00D16144" w14:paraId="093FE406" w14:textId="77777777" w:rsidTr="000E4941">
        <w:trPr>
          <w:cantSplit/>
        </w:trPr>
        <w:tc>
          <w:tcPr>
            <w:tcW w:w="6725" w:type="dxa"/>
          </w:tcPr>
          <w:p w14:paraId="17805365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0C1226" w14:textId="77777777" w:rsidR="00B96C16" w:rsidRPr="00D16144" w:rsidRDefault="00B96C16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210815" w14:textId="77777777" w:rsidR="00B96C16" w:rsidRPr="00D16144" w:rsidRDefault="00B96C16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96C16" w:rsidRPr="00D16144" w14:paraId="1DBDBC91" w14:textId="77777777" w:rsidTr="000E4941">
        <w:trPr>
          <w:cantSplit/>
        </w:trPr>
        <w:tc>
          <w:tcPr>
            <w:tcW w:w="6725" w:type="dxa"/>
          </w:tcPr>
          <w:p w14:paraId="731B7E36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C5DB20" w14:textId="3EA2FE35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shd w:val="clear" w:color="auto" w:fill="auto"/>
          </w:tcPr>
          <w:p w14:paraId="417417B1" w14:textId="2D1AC008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274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287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</w:tr>
      <w:tr w:rsidR="00B96C16" w:rsidRPr="00D16144" w14:paraId="0B917E20" w14:textId="77777777" w:rsidTr="000E4941">
        <w:trPr>
          <w:cantSplit/>
        </w:trPr>
        <w:tc>
          <w:tcPr>
            <w:tcW w:w="6725" w:type="dxa"/>
          </w:tcPr>
          <w:p w14:paraId="12F7CEC3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C3B846" w14:textId="6C48AA06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1406E" w14:textId="0EC3A5EF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254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</w:tr>
      <w:tr w:rsidR="00B96C16" w:rsidRPr="00D16144" w14:paraId="4F0B3D75" w14:textId="77777777" w:rsidTr="000E4941">
        <w:trPr>
          <w:cantSplit/>
        </w:trPr>
        <w:tc>
          <w:tcPr>
            <w:tcW w:w="6725" w:type="dxa"/>
          </w:tcPr>
          <w:p w14:paraId="67A05402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3CE62" w14:textId="55899C71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5087" w14:textId="0749C79A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277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542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</w:tr>
      <w:tr w:rsidR="00B96C16" w:rsidRPr="00D16144" w14:paraId="31EFE7F7" w14:textId="77777777" w:rsidTr="000E4941">
        <w:trPr>
          <w:cantSplit/>
        </w:trPr>
        <w:tc>
          <w:tcPr>
            <w:tcW w:w="6725" w:type="dxa"/>
          </w:tcPr>
          <w:p w14:paraId="2EF27874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3B88F" w14:textId="77777777" w:rsidR="00B96C16" w:rsidRPr="00D16144" w:rsidRDefault="00B96C16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CC0530" w14:textId="77777777" w:rsidR="00B96C16" w:rsidRPr="00D16144" w:rsidRDefault="00B96C16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96C16" w:rsidRPr="00D16144" w14:paraId="5F9B2A1B" w14:textId="77777777" w:rsidTr="000E4941">
        <w:trPr>
          <w:cantSplit/>
        </w:trPr>
        <w:tc>
          <w:tcPr>
            <w:tcW w:w="6725" w:type="dxa"/>
          </w:tcPr>
          <w:p w14:paraId="7D41995A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A50875" w14:textId="2AB5001D" w:rsidR="00B96C16" w:rsidRPr="00D16144" w:rsidRDefault="00B96C16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24699" w14:textId="6DD8296D" w:rsidR="00B96C16" w:rsidRPr="00D16144" w:rsidRDefault="00154991" w:rsidP="00B96C16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10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489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</w:tr>
    </w:tbl>
    <w:p w14:paraId="5EAB356F" w14:textId="77777777" w:rsidR="00403923" w:rsidRPr="00D16144" w:rsidRDefault="00403923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A2359C" w14:textId="77777777" w:rsidR="00D16144" w:rsidRPr="00D16144" w:rsidRDefault="00D16144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92DC52E" w14:textId="5B35B8C3" w:rsidR="00201788" w:rsidRDefault="00201788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36FE061A" w14:textId="77777777" w:rsidR="00F6196C" w:rsidRPr="00D16144" w:rsidRDefault="00F6196C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F1B78" w:rsidRPr="00D16144" w14:paraId="52E8E3E0" w14:textId="77777777" w:rsidTr="00CC1424">
        <w:trPr>
          <w:cantSplit/>
        </w:trPr>
        <w:tc>
          <w:tcPr>
            <w:tcW w:w="6725" w:type="dxa"/>
          </w:tcPr>
          <w:p w14:paraId="3B2A5727" w14:textId="77777777" w:rsidR="00AF1B78" w:rsidRPr="00D16144" w:rsidRDefault="00AF1B78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1A878" w14:textId="6FD77313" w:rsidR="00AF1B78" w:rsidRPr="00D16144" w:rsidRDefault="00AF1B78" w:rsidP="000E4941">
            <w:pPr>
              <w:tabs>
                <w:tab w:val="right" w:pos="10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51ADA" w:rsidRPr="00D16144" w14:paraId="08F1190E" w14:textId="77777777" w:rsidTr="000E4941">
        <w:trPr>
          <w:cantSplit/>
        </w:trPr>
        <w:tc>
          <w:tcPr>
            <w:tcW w:w="6725" w:type="dxa"/>
          </w:tcPr>
          <w:p w14:paraId="4B7AF1E0" w14:textId="77777777" w:rsidR="00251ADA" w:rsidRPr="00D16144" w:rsidRDefault="00251ADA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9DEEA0" w14:textId="2414BEE1" w:rsidR="00251ADA" w:rsidRPr="00D16144" w:rsidRDefault="00251ADA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D83835" w14:textId="4A3CE4C9" w:rsidR="00251ADA" w:rsidRPr="00D16144" w:rsidRDefault="00251ADA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AF1B78" w:rsidRPr="00D16144" w14:paraId="291FE1D9" w14:textId="77777777" w:rsidTr="000E4941">
        <w:trPr>
          <w:cantSplit/>
        </w:trPr>
        <w:tc>
          <w:tcPr>
            <w:tcW w:w="6725" w:type="dxa"/>
          </w:tcPr>
          <w:p w14:paraId="245AF2B9" w14:textId="77777777" w:rsidR="00AF1B78" w:rsidRPr="00D16144" w:rsidRDefault="00AF1B78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1E655E" w14:textId="12D0A118" w:rsidR="00AF1B78" w:rsidRPr="00D16144" w:rsidRDefault="00AF1B78" w:rsidP="004A5FA1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3AFE6" w14:textId="77777777" w:rsidR="00AF1B78" w:rsidRPr="00D16144" w:rsidRDefault="00AF1B78" w:rsidP="004A5FA1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F1B78" w:rsidRPr="00D16144" w14:paraId="5E05CD9C" w14:textId="77777777" w:rsidTr="000E4941">
        <w:trPr>
          <w:cantSplit/>
        </w:trPr>
        <w:tc>
          <w:tcPr>
            <w:tcW w:w="6725" w:type="dxa"/>
          </w:tcPr>
          <w:p w14:paraId="47280CC3" w14:textId="77777777" w:rsidR="00AF1B78" w:rsidRPr="00D16144" w:rsidRDefault="00AF1B78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7E60E4" w14:textId="77777777" w:rsidR="00AF1B78" w:rsidRPr="00D16144" w:rsidRDefault="00AF1B78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7F2AE" w14:textId="77777777" w:rsidR="00AF1B78" w:rsidRPr="00D16144" w:rsidRDefault="00AF1B78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B96C16" w:rsidRPr="00D16144" w14:paraId="19951AD2" w14:textId="77777777" w:rsidTr="000E4941">
        <w:trPr>
          <w:cantSplit/>
        </w:trPr>
        <w:tc>
          <w:tcPr>
            <w:tcW w:w="6725" w:type="dxa"/>
          </w:tcPr>
          <w:p w14:paraId="1FADAFB1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shd w:val="clear" w:color="auto" w:fill="FAFAFA"/>
          </w:tcPr>
          <w:p w14:paraId="6539E0DB" w14:textId="37A307EF" w:rsidR="00B96C16" w:rsidRPr="00D16144" w:rsidRDefault="00154991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</w:tcPr>
          <w:p w14:paraId="78741D4D" w14:textId="78E571EE" w:rsidR="00B96C16" w:rsidRPr="00D16144" w:rsidRDefault="00154991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78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696</w:t>
            </w:r>
            <w:r w:rsidR="00B96C16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298</w:t>
            </w:r>
          </w:p>
        </w:tc>
      </w:tr>
      <w:tr w:rsidR="00B96C16" w:rsidRPr="00D16144" w14:paraId="0AD1031A" w14:textId="77777777" w:rsidTr="000E4941">
        <w:trPr>
          <w:cantSplit/>
        </w:trPr>
        <w:tc>
          <w:tcPr>
            <w:tcW w:w="6725" w:type="dxa"/>
          </w:tcPr>
          <w:p w14:paraId="5934DBD0" w14:textId="5266F1B0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5BE1A33C" w14:textId="5F9CAD0D" w:rsidR="00B96C16" w:rsidRPr="00D16144" w:rsidRDefault="00154991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</w:tcPr>
          <w:p w14:paraId="7A402B7B" w14:textId="1FAC78AB" w:rsidR="00B96C16" w:rsidRPr="00602E42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B96C16" w:rsidRPr="00D16144" w14:paraId="59423146" w14:textId="77777777" w:rsidTr="000E4941">
        <w:trPr>
          <w:cantSplit/>
        </w:trPr>
        <w:tc>
          <w:tcPr>
            <w:tcW w:w="6725" w:type="dxa"/>
          </w:tcPr>
          <w:p w14:paraId="0832A9E8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1AACE4ED" w14:textId="2563A1A1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5D7220D" w14:textId="2EFAC129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282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003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867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6C16" w:rsidRPr="00D16144" w14:paraId="714AA881" w14:textId="77777777" w:rsidTr="000E4941">
        <w:trPr>
          <w:cantSplit/>
        </w:trPr>
        <w:tc>
          <w:tcPr>
            <w:tcW w:w="6725" w:type="dxa"/>
          </w:tcPr>
          <w:p w14:paraId="5B6941A4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1368" w:type="dxa"/>
            <w:shd w:val="clear" w:color="auto" w:fill="FAFAFA"/>
          </w:tcPr>
          <w:p w14:paraId="70080A0A" w14:textId="51CE6718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F761D30" w14:textId="217CB035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19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935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061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6C16" w:rsidRPr="00D16144" w14:paraId="6375CD62" w14:textId="77777777" w:rsidTr="000E4941">
        <w:trPr>
          <w:cantSplit/>
        </w:trPr>
        <w:tc>
          <w:tcPr>
            <w:tcW w:w="6725" w:type="dxa"/>
          </w:tcPr>
          <w:p w14:paraId="582F569F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1AF20C" w14:textId="56A13675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C4797F" w14:textId="2C2F8C16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10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970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315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6C16" w:rsidRPr="00D16144" w14:paraId="38DBB792" w14:textId="77777777" w:rsidTr="000E4941">
        <w:trPr>
          <w:cantSplit/>
        </w:trPr>
        <w:tc>
          <w:tcPr>
            <w:tcW w:w="6725" w:type="dxa"/>
          </w:tcPr>
          <w:p w14:paraId="3955170C" w14:textId="6460D7B1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ขาดทุนจากการดำเนินงานต่อเนื่อง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61F729" w14:textId="49F04F59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3A488" w14:textId="15C8D396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945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6C16" w:rsidRPr="00D16144" w14:paraId="3D010187" w14:textId="77777777" w:rsidTr="000E4941">
        <w:trPr>
          <w:cantSplit/>
        </w:trPr>
        <w:tc>
          <w:tcPr>
            <w:tcW w:w="6725" w:type="dxa"/>
          </w:tcPr>
          <w:p w14:paraId="601E1E6D" w14:textId="77777777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8212E3" w14:textId="0509F8CD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B7FC1" w14:textId="70EF0609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B96C16" w:rsidRPr="00D16144" w14:paraId="42609AEF" w14:textId="77777777" w:rsidTr="000E4941">
        <w:trPr>
          <w:cantSplit/>
        </w:trPr>
        <w:tc>
          <w:tcPr>
            <w:tcW w:w="6725" w:type="dxa"/>
          </w:tcPr>
          <w:p w14:paraId="6AA47FE4" w14:textId="6C2124E3" w:rsidR="00B96C16" w:rsidRPr="00D16144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4497" w14:textId="41DFDED4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132ADF" w14:textId="7EA856E5" w:rsidR="00B96C16" w:rsidRPr="00D16144" w:rsidRDefault="00B96C16" w:rsidP="00B96C1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945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00FAEFC1" w14:textId="77777777" w:rsidR="008F122E" w:rsidRPr="00D16144" w:rsidRDefault="008F122E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CC7CEE" w14:textId="77777777" w:rsidR="00EC2F2A" w:rsidRPr="00D16144" w:rsidRDefault="007563BF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ข้อมูลข้างต้นเป็นจำนวนที่รวมอยู่ในงบการเงินของบริษัทร่วม</w:t>
      </w:r>
      <w:r w:rsidRPr="00D161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(ซึ่งไม่ใช่เพียงแค่ส่วนแบ่งของกลุ่มกิจการในบริษัทร่วมดังกล่าว)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00E18AB0" w14:textId="4BDDBACA" w:rsidR="002D7159" w:rsidRPr="00DA7B58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9220CE" w14:textId="77777777" w:rsidR="002D7159" w:rsidRPr="00DA7B58" w:rsidRDefault="002D7159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6C0178BE" w14:textId="77777777" w:rsidR="002D7159" w:rsidRPr="00DA7B58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820AA3" w14:textId="77777777" w:rsidR="002D7159" w:rsidRPr="00DA7B58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ADEBB34" w14:textId="77777777" w:rsidR="002D7159" w:rsidRPr="00DA7B58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C05EE8" w14:textId="77777777" w:rsidR="002D7159" w:rsidRPr="00DA7B58" w:rsidRDefault="002D7159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</w:t>
      </w:r>
    </w:p>
    <w:p w14:paraId="7805B9C7" w14:textId="77777777" w:rsidR="00362887" w:rsidRPr="00DA7B58" w:rsidRDefault="00362887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D7159" w:rsidRPr="00DA7B58" w14:paraId="579DCC15" w14:textId="77777777" w:rsidTr="00CC1424">
        <w:trPr>
          <w:cantSplit/>
        </w:trPr>
        <w:tc>
          <w:tcPr>
            <w:tcW w:w="6725" w:type="dxa"/>
          </w:tcPr>
          <w:p w14:paraId="0EB4FCC9" w14:textId="77777777" w:rsidR="002D7159" w:rsidRPr="00DA7B58" w:rsidRDefault="002D7159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2574D" w14:textId="2A773C11" w:rsidR="002D7159" w:rsidRPr="00DA7B58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0C3A" w14:textId="58A2D86E" w:rsidR="002D7159" w:rsidRPr="00DA7B58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2D7159" w:rsidRPr="00DA7B58" w14:paraId="53496041" w14:textId="77777777" w:rsidTr="00F6196C">
        <w:trPr>
          <w:cantSplit/>
        </w:trPr>
        <w:tc>
          <w:tcPr>
            <w:tcW w:w="6725" w:type="dxa"/>
          </w:tcPr>
          <w:p w14:paraId="5BAB389E" w14:textId="77777777" w:rsidR="002D7159" w:rsidRPr="00DA7B58" w:rsidRDefault="002D7159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E0F6" w14:textId="77777777" w:rsidR="002D7159" w:rsidRPr="00DA7B58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2D7159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E15DC" w14:textId="77777777" w:rsidR="002D7159" w:rsidRPr="00DA7B58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2D7159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7159" w:rsidRPr="00DA7B58" w14:paraId="4927A8D4" w14:textId="77777777" w:rsidTr="00F6196C">
        <w:trPr>
          <w:cantSplit/>
        </w:trPr>
        <w:tc>
          <w:tcPr>
            <w:tcW w:w="6725" w:type="dxa"/>
          </w:tcPr>
          <w:p w14:paraId="40FE7475" w14:textId="77777777" w:rsidR="002D7159" w:rsidRPr="00DA7B58" w:rsidRDefault="002D7159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C673FB" w14:textId="77777777" w:rsidR="002D7159" w:rsidRPr="00DA7B58" w:rsidRDefault="002D715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C6F53" w14:textId="77777777" w:rsidR="002D7159" w:rsidRPr="00DA7B58" w:rsidRDefault="002D715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B96C16" w:rsidRPr="00DA7B58" w14:paraId="4FDA985E" w14:textId="77777777" w:rsidTr="00F6196C">
        <w:trPr>
          <w:cantSplit/>
        </w:trPr>
        <w:tc>
          <w:tcPr>
            <w:tcW w:w="6725" w:type="dxa"/>
          </w:tcPr>
          <w:p w14:paraId="1184B984" w14:textId="6D5850F7" w:rsidR="00B96C16" w:rsidRPr="00DA7B58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BCDB108" w14:textId="653B2497" w:rsidR="00B96C16" w:rsidRPr="00DA7B58" w:rsidRDefault="00154991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</w:tcPr>
          <w:p w14:paraId="0D0D3C9A" w14:textId="696184AB" w:rsidR="00B96C16" w:rsidRPr="00DA7B58" w:rsidRDefault="00154991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244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702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</w:tr>
      <w:tr w:rsidR="00B96C16" w:rsidRPr="00DA7B58" w14:paraId="3C0EA460" w14:textId="77777777" w:rsidTr="00F6196C">
        <w:trPr>
          <w:cantSplit/>
        </w:trPr>
        <w:tc>
          <w:tcPr>
            <w:tcW w:w="6725" w:type="dxa"/>
          </w:tcPr>
          <w:p w14:paraId="10141F60" w14:textId="47FD59E6" w:rsidR="00B96C16" w:rsidRPr="00DA7B58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ขาดทุน</w:t>
            </w:r>
            <w:r w:rsidR="006651E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F045574" w14:textId="6834505F" w:rsidR="00B96C16" w:rsidRPr="00DA7B58" w:rsidRDefault="00B96C16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44F2A18" w14:textId="40CD3EED" w:rsidR="00B96C16" w:rsidRPr="00DA7B58" w:rsidRDefault="00B96C16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945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6C16" w:rsidRPr="00DA7B58" w14:paraId="3CA588BE" w14:textId="77777777" w:rsidTr="00F6196C">
        <w:trPr>
          <w:cantSplit/>
        </w:trPr>
        <w:tc>
          <w:tcPr>
            <w:tcW w:w="6725" w:type="dxa"/>
          </w:tcPr>
          <w:p w14:paraId="18C4BF8F" w14:textId="709B51AB" w:rsidR="00B96C16" w:rsidRPr="00DA7B58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58BC4" w14:textId="163E55C0" w:rsidR="00B96C16" w:rsidRPr="00DA7B58" w:rsidRDefault="00B96C16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FCE99" w14:textId="515178D2" w:rsidR="00B96C16" w:rsidRPr="00DA7B58" w:rsidRDefault="00154991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10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489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</w:tr>
      <w:tr w:rsidR="00B96C16" w:rsidRPr="00DA7B58" w14:paraId="23F81607" w14:textId="77777777" w:rsidTr="00F6196C">
        <w:trPr>
          <w:cantSplit/>
        </w:trPr>
        <w:tc>
          <w:tcPr>
            <w:tcW w:w="6725" w:type="dxa"/>
          </w:tcPr>
          <w:p w14:paraId="357BAD9A" w14:textId="63869C68" w:rsidR="00B96C16" w:rsidRPr="00DA7B58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BFB8D9" w14:textId="0FCE40F2" w:rsidR="00B96C16" w:rsidRPr="00103FBC" w:rsidRDefault="00154991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2336BF" w14:textId="134BB828" w:rsidR="00B96C16" w:rsidRPr="00DA7B58" w:rsidRDefault="00B96C16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146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951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6C16" w:rsidRPr="00DA7B58" w14:paraId="596D0504" w14:textId="77777777" w:rsidTr="00F6196C">
        <w:trPr>
          <w:cantSplit/>
        </w:trPr>
        <w:tc>
          <w:tcPr>
            <w:tcW w:w="6725" w:type="dxa"/>
          </w:tcPr>
          <w:p w14:paraId="7F71DFCF" w14:textId="36D637A0" w:rsidR="00B96C16" w:rsidRPr="00DA7B58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สินทรัพย์สุทธิ ณ วันสิ้นปีส่วนที่เป็นของผู้เป็นเจ้าของของบริษัทใหญ่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3FD29" w14:textId="0E91C941" w:rsidR="00B96C16" w:rsidRPr="00DA7B58" w:rsidRDefault="00B96C16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6F1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33FC91" w14:textId="377CE996" w:rsidR="00B96C16" w:rsidRPr="00DA7B58" w:rsidRDefault="00154991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342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</w:tr>
      <w:tr w:rsidR="00B96C16" w:rsidRPr="00DA7B58" w14:paraId="3C6C360B" w14:textId="77777777" w:rsidTr="00F6196C">
        <w:trPr>
          <w:cantSplit/>
        </w:trPr>
        <w:tc>
          <w:tcPr>
            <w:tcW w:w="6725" w:type="dxa"/>
          </w:tcPr>
          <w:p w14:paraId="46664916" w14:textId="15379F50" w:rsidR="00B96C16" w:rsidRPr="00DA7B58" w:rsidRDefault="00B96C16" w:rsidP="00B96C16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ส่วนได้เสียในบริษัทร่วม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EBAA4" w14:textId="4D487CFC" w:rsidR="00B96C16" w:rsidRPr="00DA7B58" w:rsidRDefault="00B96C16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03C4" w14:textId="4725F91C" w:rsidR="00B96C16" w:rsidRPr="00DA7B58" w:rsidRDefault="00154991" w:rsidP="00B96C16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909</w:t>
            </w:r>
            <w:r w:rsidR="00B96C1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</w:tr>
    </w:tbl>
    <w:p w14:paraId="1FC7960A" w14:textId="77777777" w:rsidR="000D480E" w:rsidRDefault="000D480E" w:rsidP="003E696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F8EB4B" w14:textId="05977DF3" w:rsidR="002D7159" w:rsidRPr="00DA7B58" w:rsidRDefault="002D7159" w:rsidP="003E696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29676CB9" w14:textId="77777777" w:rsidR="001171D3" w:rsidRPr="00DA7B58" w:rsidRDefault="001171D3" w:rsidP="003E696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C2ABD4" w14:textId="77777777" w:rsidR="003073E5" w:rsidRPr="00DA7B58" w:rsidRDefault="003073E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3073E5" w:rsidRPr="00DA7B58" w:rsidSect="0042590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A46CDD0" w14:textId="77777777" w:rsidR="00CA62A9" w:rsidRPr="00DA7B58" w:rsidRDefault="00CA62A9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F63B38" w:rsidRPr="00DA7B58" w14:paraId="2F856789" w14:textId="77777777" w:rsidTr="0036288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95290AF" w14:textId="08D55F82" w:rsidR="00F63B38" w:rsidRPr="00DA7B58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</w:tr>
    </w:tbl>
    <w:p w14:paraId="2BE1C411" w14:textId="77777777" w:rsidR="00F63B38" w:rsidRPr="00DA7B58" w:rsidRDefault="00F63B38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657DF1" w:rsidRPr="00DA7B58" w14:paraId="16086389" w14:textId="77777777" w:rsidTr="007E1A5D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0F2B9D17" w14:textId="77777777" w:rsidR="00657DF1" w:rsidRPr="00DA7B58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637D3" w14:textId="77777777" w:rsidR="00657DF1" w:rsidRPr="00DA7B58" w:rsidRDefault="00932C59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CA62A9" w:rsidRPr="00DA7B58" w14:paraId="4DBC18A1" w14:textId="77777777" w:rsidTr="007E1A5D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5ADF35FE" w14:textId="77777777" w:rsidR="00CA62A9" w:rsidRPr="00DA7B58" w:rsidRDefault="00CA62A9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72618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D31DF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F18F7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BD95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ECEBA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D87FE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6ED9E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6B824" w14:textId="6B916F72" w:rsidR="00CA62A9" w:rsidRPr="00DA7B58" w:rsidRDefault="004A5FA1" w:rsidP="004A5FA1">
            <w:pPr>
              <w:tabs>
                <w:tab w:val="right" w:pos="1154"/>
              </w:tabs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0CB9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CA62A9" w:rsidRPr="00DA7B58" w14:paraId="108A412F" w14:textId="77777777" w:rsidTr="007E1A5D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4409C968" w14:textId="77777777" w:rsidR="00CA62A9" w:rsidRPr="00DA7B58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806A5B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CFB27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BD5B2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01CEED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C3BF5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4E205" w14:textId="77777777" w:rsidR="00CA62A9" w:rsidRPr="00DA7B58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FC69C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344FB" w14:textId="77777777" w:rsidR="00CA62A9" w:rsidRPr="00DA7B58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A4A1E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CA62A9" w:rsidRPr="00DA7B58" w14:paraId="7A0AF15C" w14:textId="77777777" w:rsidTr="007E1A5D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22F36B36" w14:textId="77777777" w:rsidR="00CA62A9" w:rsidRPr="00DA7B58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64C6DD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DFABC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8A7E1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4D5BAC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2B5C4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409C7" w14:textId="77777777" w:rsidR="00CA62A9" w:rsidRPr="00DA7B58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7EE97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8BB6D" w14:textId="77777777" w:rsidR="00CA62A9" w:rsidRPr="00DA7B58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AEA49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932C59" w:rsidRPr="00DA7B58" w14:paraId="334A9F27" w14:textId="77777777" w:rsidTr="007E1A5D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10DA5B33" w14:textId="77777777" w:rsidR="00932C59" w:rsidRPr="00DA7B58" w:rsidRDefault="00932C5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961E9" w14:textId="77777777" w:rsidR="00932C59" w:rsidRPr="00DA7B58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DEBD4" w14:textId="77777777" w:rsidR="00932C59" w:rsidRPr="00DA7B58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D0917" w14:textId="77777777" w:rsidR="00932C59" w:rsidRPr="00DA7B58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2B8D4" w14:textId="77777777" w:rsidR="00932C59" w:rsidRPr="00DA7B58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9986D" w14:textId="77777777" w:rsidR="00932C59" w:rsidRPr="00DA7B58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9475F" w14:textId="77777777" w:rsidR="00932C59" w:rsidRPr="00DA7B58" w:rsidRDefault="00932C59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3BCB5" w14:textId="77777777" w:rsidR="00932C59" w:rsidRPr="00DA7B58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B6A9B" w14:textId="77777777" w:rsidR="00932C59" w:rsidRPr="00DA7B58" w:rsidRDefault="00932C59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5AA14" w14:textId="77777777" w:rsidR="00932C59" w:rsidRPr="00DA7B58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DC15E1" w:rsidRPr="00DA7B58" w14:paraId="21CA8F65" w14:textId="77777777" w:rsidTr="007E1A5D">
        <w:trPr>
          <w:trHeight w:val="180"/>
        </w:trPr>
        <w:tc>
          <w:tcPr>
            <w:tcW w:w="3658" w:type="dxa"/>
            <w:shd w:val="clear" w:color="auto" w:fill="auto"/>
          </w:tcPr>
          <w:p w14:paraId="50C86592" w14:textId="77777777" w:rsidR="00DC15E1" w:rsidRPr="00DA7B58" w:rsidRDefault="00DC15E1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ED7A0A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6FAFF7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BE8ADE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E25552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EFE922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F759F" w14:textId="77777777" w:rsidR="00DC15E1" w:rsidRPr="00DA7B58" w:rsidRDefault="00DC15E1" w:rsidP="008926B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E03E69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C72055" w14:textId="77777777" w:rsidR="00DC15E1" w:rsidRPr="00DA7B58" w:rsidRDefault="00DC15E1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01CB9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62887" w:rsidRPr="00DA7B58" w14:paraId="3AE16320" w14:textId="77777777" w:rsidTr="007E1A5D">
        <w:trPr>
          <w:trHeight w:val="180"/>
        </w:trPr>
        <w:tc>
          <w:tcPr>
            <w:tcW w:w="3658" w:type="dxa"/>
            <w:shd w:val="clear" w:color="auto" w:fill="auto"/>
          </w:tcPr>
          <w:p w14:paraId="72EBD348" w14:textId="79BDCA7B" w:rsidR="00362887" w:rsidRPr="00DA7B58" w:rsidRDefault="00362887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C1556D5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9B115F3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A3ECAF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BBD483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D45E63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35C9AB" w14:textId="77777777" w:rsidR="00362887" w:rsidRPr="00DA7B58" w:rsidRDefault="00362887" w:rsidP="008926B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08671EC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CD4B8B" w14:textId="77777777" w:rsidR="00362887" w:rsidRPr="00DA7B58" w:rsidRDefault="00362887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D7E10B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E1A5D" w:rsidRPr="00DA7B58" w14:paraId="13F0AF04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73A48D7A" w14:textId="77777777" w:rsidR="007E1A5D" w:rsidRPr="00DA7B58" w:rsidRDefault="007E1A5D" w:rsidP="007E1A5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AD46CC5" w14:textId="06DD85DA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25D8754" w14:textId="22AB5AE0" w:rsidR="007E1A5D" w:rsidRPr="00DA7B58" w:rsidRDefault="00154991" w:rsidP="007E1A5D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326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453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291D591D" w14:textId="38FBBBC6" w:rsidR="007E1A5D" w:rsidRPr="00DA7B58" w:rsidRDefault="00154991" w:rsidP="007E1A5D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276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530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auto"/>
          </w:tcPr>
          <w:p w14:paraId="65F07ED5" w14:textId="20A661EA" w:rsidR="007E1A5D" w:rsidRPr="00DA7B58" w:rsidRDefault="00154991" w:rsidP="007E1A5D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858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633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</w:tcPr>
          <w:p w14:paraId="563E8E4A" w14:textId="243C06CF" w:rsidR="007E1A5D" w:rsidRPr="00DA7B58" w:rsidRDefault="00154991" w:rsidP="007E1A5D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193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176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38E58FB7" w14:textId="35ECE0C0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967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59C7295C" w14:textId="71A5266A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68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147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488A8C02" w14:textId="0071676F" w:rsidR="007E1A5D" w:rsidRPr="00DA7B58" w:rsidRDefault="00154991" w:rsidP="007E1A5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159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0629FD8D" w14:textId="3C2157A7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792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068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413</w:t>
            </w:r>
          </w:p>
        </w:tc>
      </w:tr>
      <w:tr w:rsidR="007E1A5D" w:rsidRPr="00DA7B58" w14:paraId="52521509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1376E70D" w14:textId="77777777" w:rsidR="007E1A5D" w:rsidRPr="00DA7B58" w:rsidRDefault="007E1A5D" w:rsidP="007E1A5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8A92D9" w14:textId="715127F0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0605C" w14:textId="06DE4098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981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207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980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ED4E84" w14:textId="754E8BAD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922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033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075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E9CE0F" w14:textId="68242AD7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436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505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100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92E074" w14:textId="790176A2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551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116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540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B99529" w14:textId="0C5D3874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368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609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C29A1" w14:textId="3EA75651" w:rsidR="007E1A5D" w:rsidRPr="00DA7B58" w:rsidRDefault="007E1A5D" w:rsidP="007E1A5D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19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510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014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F5AFE6" w14:textId="611FB27B" w:rsidR="007E1A5D" w:rsidRPr="00DA7B58" w:rsidRDefault="007E1A5D" w:rsidP="007E1A5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69DD0E" w14:textId="0E54747B" w:rsidR="007E1A5D" w:rsidRPr="00DA7B58" w:rsidRDefault="007E1A5D" w:rsidP="007E1A5D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918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741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318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</w:tr>
      <w:tr w:rsidR="007E1A5D" w:rsidRPr="00DA7B58" w14:paraId="25B09B1B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31FDE7E4" w14:textId="77777777" w:rsidR="007E1A5D" w:rsidRPr="00DA7B58" w:rsidRDefault="007E1A5D" w:rsidP="007E1A5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5E5B3" w14:textId="0044D351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9F5FF" w14:textId="3DA2FF10" w:rsidR="007E1A5D" w:rsidRPr="00DA7B58" w:rsidRDefault="00154991" w:rsidP="007E1A5D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345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245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EF5C1" w14:textId="2E557D34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354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497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6B6D9" w14:textId="4379CFD4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422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127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1579E" w14:textId="0EF290A6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642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060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B341C" w14:textId="29DA90A4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599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E106" w14:textId="4D073A16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48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637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78EA0" w14:textId="2CD77A2D" w:rsidR="007E1A5D" w:rsidRPr="00DA7B58" w:rsidRDefault="00154991" w:rsidP="007E1A5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159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7C18" w14:textId="28C9B335" w:rsidR="007E1A5D" w:rsidRPr="00DA7B58" w:rsidRDefault="00154991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7E1A5D" w:rsidRPr="00DA7B58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873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327</w:t>
            </w:r>
            <w:r w:rsidR="007E1A5D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095</w:t>
            </w:r>
          </w:p>
        </w:tc>
      </w:tr>
      <w:tr w:rsidR="007E1A5D" w:rsidRPr="00DA7B58" w14:paraId="3D1547A9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033B345A" w14:textId="77777777" w:rsidR="007E1A5D" w:rsidRPr="00DA7B58" w:rsidRDefault="007E1A5D" w:rsidP="007E1A5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154167F" w14:textId="77777777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1EFC9A6" w14:textId="77777777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717C909" w14:textId="77777777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6882F0A" w14:textId="77777777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1818B7E" w14:textId="77777777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1D13A2A" w14:textId="77777777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2B12B7C" w14:textId="77777777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1DDFFCD" w14:textId="77777777" w:rsidR="007E1A5D" w:rsidRPr="00DA7B58" w:rsidRDefault="007E1A5D" w:rsidP="007E1A5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CAB2774" w14:textId="77777777" w:rsidR="007E1A5D" w:rsidRPr="00DA7B58" w:rsidRDefault="007E1A5D" w:rsidP="007E1A5D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E1A5D" w:rsidRPr="00DA7B58" w14:paraId="4655CECC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032D15DE" w14:textId="3841AFA6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3AC9586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3EF13882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711A353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0AB387AA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4683670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CFD2A92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757129C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5271AFE8" w14:textId="77777777" w:rsidR="007E1A5D" w:rsidRPr="00DA7B58" w:rsidRDefault="007E1A5D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E762AD3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E1A5D" w:rsidRPr="00DA7B58" w14:paraId="5E4A7559" w14:textId="77777777" w:rsidTr="007E1A5D">
        <w:trPr>
          <w:trHeight w:val="80"/>
        </w:trPr>
        <w:tc>
          <w:tcPr>
            <w:tcW w:w="3658" w:type="dxa"/>
            <w:shd w:val="clear" w:color="auto" w:fill="auto"/>
          </w:tcPr>
          <w:p w14:paraId="64EB428C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3064D7EA" w14:textId="252A8602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7BC0ACB" w14:textId="02872871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73F6DEF7" w14:textId="758386A4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auto"/>
          </w:tcPr>
          <w:p w14:paraId="60D4A609" w14:textId="60BC0B18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auto"/>
          </w:tcPr>
          <w:p w14:paraId="58F28E4B" w14:textId="02AB5800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</w:tcPr>
          <w:p w14:paraId="6C49CA14" w14:textId="3EB5705A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65DA649D" w14:textId="1260D267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0652C4EA" w14:textId="1D959C31" w:rsidR="007E1A5D" w:rsidRPr="00DA7B58" w:rsidRDefault="00154991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3058EB5F" w14:textId="0156A5EC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  <w:r w:rsidR="007E1A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</w:tr>
      <w:tr w:rsidR="007E1A5D" w:rsidRPr="00DA7B58" w14:paraId="7AD2AEE0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6984CF5D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2714228A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7DD65C" w14:textId="64A5B910" w:rsidR="007E1A5D" w:rsidRPr="00DA7B58" w:rsidRDefault="00154991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365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auto"/>
          </w:tcPr>
          <w:p w14:paraId="5895532C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A4B152" w14:textId="6E281838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003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0339E0A" w14:textId="1E322900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805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274293DE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2F61E6" w14:textId="3BE15AB3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652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auto"/>
          </w:tcPr>
          <w:p w14:paraId="74CB7B82" w14:textId="27EC5B5D" w:rsidR="007E1A5D" w:rsidRPr="00DA7B58" w:rsidRDefault="00154991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22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750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3D4E2AF4" w14:textId="75BEA7DE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33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576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7E1A5D" w:rsidRPr="00DA7B58" w14:paraId="233FDB08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7F8BB837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2E27051A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FB784F" w14:textId="77777777" w:rsidR="007E1A5D" w:rsidRPr="00DA7B58" w:rsidRDefault="007E1A5D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433B94" w14:textId="257236FB" w:rsidR="007E1A5D" w:rsidRPr="00DA7B58" w:rsidRDefault="007E1A5D" w:rsidP="00B17D3F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111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667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515E2E" w14:textId="4DA0EA5C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993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96D423" w14:textId="25CF5978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165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800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A554337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008287" w14:textId="77777777" w:rsidR="007E1A5D" w:rsidRPr="00DA7B58" w:rsidRDefault="007E1A5D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9C3DF2" w14:textId="77777777" w:rsidR="007E1A5D" w:rsidRPr="00DA7B58" w:rsidRDefault="007E1A5D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016300" w14:textId="3EBC4541" w:rsidR="007E1A5D" w:rsidRPr="00DA7B58" w:rsidRDefault="007E1A5D" w:rsidP="00B17D3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460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7E1A5D" w:rsidRPr="00DA7B58" w14:paraId="36D963C9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63C28843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38F261AF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9A4D44" w14:textId="77777777" w:rsidR="007E1A5D" w:rsidRPr="00DA7B58" w:rsidRDefault="007E1A5D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93099C" w14:textId="77777777" w:rsidR="007E1A5D" w:rsidRPr="00DA7B58" w:rsidRDefault="007E1A5D" w:rsidP="00B17D3F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E492B1" w14:textId="22841A9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15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DC7527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8745BE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8B4524" w14:textId="77777777" w:rsidR="007E1A5D" w:rsidRPr="00DA7B58" w:rsidRDefault="007E1A5D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E85BFB" w14:textId="77777777" w:rsidR="007E1A5D" w:rsidRPr="00DA7B58" w:rsidRDefault="007E1A5D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1D8738" w14:textId="3FFD7243" w:rsidR="007E1A5D" w:rsidRPr="00DA7B58" w:rsidRDefault="007E1A5D" w:rsidP="00B17D3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15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7E1A5D" w:rsidRPr="00DA7B58" w14:paraId="2B1329CA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4CD5D3FC" w14:textId="0E10A0DD" w:rsidR="007E1A5D" w:rsidRPr="008E4CD3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  <w:r w:rsidR="008E4CD3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เข้า (ออก)</w:t>
            </w:r>
          </w:p>
        </w:tc>
        <w:tc>
          <w:tcPr>
            <w:tcW w:w="1296" w:type="dxa"/>
            <w:shd w:val="clear" w:color="auto" w:fill="auto"/>
          </w:tcPr>
          <w:p w14:paraId="42324CB4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B56D49" w14:textId="5C42D66B" w:rsidR="007E1A5D" w:rsidRPr="00DA7B58" w:rsidRDefault="00154991" w:rsidP="00B17D3F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930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auto"/>
          </w:tcPr>
          <w:p w14:paraId="312E3F78" w14:textId="4AD1C299" w:rsidR="007E1A5D" w:rsidRPr="00DA7B58" w:rsidRDefault="00154991" w:rsidP="00B17D3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436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645B00A" w14:textId="3156B008" w:rsidR="007E1A5D" w:rsidRPr="00DA7B58" w:rsidRDefault="00154991" w:rsidP="00B17D3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421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4A7F5A7B" w14:textId="0F6B5B53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12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583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</w:tcPr>
          <w:p w14:paraId="12BEFB46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BA770F" w14:textId="2F65FDBC" w:rsidR="007E1A5D" w:rsidRPr="00DA7B58" w:rsidRDefault="00154991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32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368" w:type="dxa"/>
            <w:shd w:val="clear" w:color="auto" w:fill="auto"/>
          </w:tcPr>
          <w:p w14:paraId="637650FD" w14:textId="52B7860C" w:rsidR="007E1A5D" w:rsidRPr="00DA7B58" w:rsidRDefault="007E1A5D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404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401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0DF23F" w14:textId="77777777" w:rsidR="007E1A5D" w:rsidRPr="00DA7B58" w:rsidRDefault="007E1A5D" w:rsidP="00B17D3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7E1A5D" w:rsidRPr="00DA7B58" w14:paraId="3CEB8011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1936E820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auto"/>
          </w:tcPr>
          <w:p w14:paraId="6A73E0E0" w14:textId="77777777" w:rsidR="007E1A5D" w:rsidRPr="00543D71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86D5A0" w14:textId="668A0DCB" w:rsidR="007E1A5D" w:rsidRPr="00DA7B58" w:rsidRDefault="007E1A5D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397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534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1BE5CAE" w14:textId="77777777" w:rsidR="007E1A5D" w:rsidRPr="00DA7B58" w:rsidRDefault="007E1A5D" w:rsidP="00B17D3F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F634F0" w14:textId="04CF08B0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344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261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5997BA" w14:textId="0C7D33F6" w:rsidR="007E1A5D" w:rsidRPr="00DA7B58" w:rsidRDefault="007E1A5D" w:rsidP="00B17D3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304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521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61EB1C9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971F1F" w14:textId="445EFF71" w:rsidR="007E1A5D" w:rsidRPr="00DA7B58" w:rsidRDefault="00154991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128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368" w:type="dxa"/>
            <w:shd w:val="clear" w:color="auto" w:fill="auto"/>
          </w:tcPr>
          <w:p w14:paraId="6A91BD74" w14:textId="74CBA181" w:rsidR="007E1A5D" w:rsidRPr="00DA7B58" w:rsidRDefault="00154991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14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458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14:paraId="741DF922" w14:textId="24A883DF" w:rsidR="007E1A5D" w:rsidRPr="00DA7B58" w:rsidRDefault="007E1A5D" w:rsidP="00B17D3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459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277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7E1A5D" w:rsidRPr="00DA7B58" w14:paraId="32788BDA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319CE99D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BAF2EA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05F4C3" w14:textId="6876C475" w:rsidR="007E1A5D" w:rsidRPr="00DA7B58" w:rsidRDefault="007E1A5D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788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329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8BE37C" w14:textId="6D9CC64D" w:rsidR="007E1A5D" w:rsidRPr="00DA7B58" w:rsidRDefault="007E1A5D" w:rsidP="00B17D3F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684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383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A2F59F" w14:textId="76C9EC36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263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060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B5ABFA" w14:textId="468F59F0" w:rsidR="007E1A5D" w:rsidRPr="00DA7B58" w:rsidRDefault="007E1A5D" w:rsidP="00B17D3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552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609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38025" w14:textId="3AB2ADC9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280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538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A7DB9E" w14:textId="5D148C16" w:rsidR="007E1A5D" w:rsidRPr="00DA7B58" w:rsidRDefault="007E1A5D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268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A0FD83" w14:textId="77777777" w:rsidR="007E1A5D" w:rsidRPr="00DA7B58" w:rsidRDefault="007E1A5D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2A5E82" w14:textId="0956C1F1" w:rsidR="007E1A5D" w:rsidRPr="00DA7B58" w:rsidRDefault="007E1A5D" w:rsidP="00B17D3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340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962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187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7E1A5D" w:rsidRPr="00DA7B58" w14:paraId="4E0CB69E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5599EFE1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461BC" w14:textId="1E2DA1BB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6185B" w14:textId="2CA5B053" w:rsidR="007E1A5D" w:rsidRPr="00DA7B58" w:rsidRDefault="00154991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242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354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1113C" w14:textId="5DE4284C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285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137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EEAC9" w14:textId="5A8D721B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361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929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1FF81" w14:textId="7E313E9D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540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426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3D394" w14:textId="07261D7B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318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894D3" w14:textId="765FA59A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35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26E79" w14:textId="7715C254" w:rsidR="007E1A5D" w:rsidRPr="00DA7B58" w:rsidRDefault="00154991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963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4C955" w14:textId="1D84DDF1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526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7E1A5D" w:rsidRPr="00DA7B58" w14:paraId="0C2DF7DC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58C6A53C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BDE6D5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4D52C5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6D1DCA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1CC081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11BA7A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2BBB34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B98E69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9927CA" w14:textId="77777777" w:rsidR="007E1A5D" w:rsidRPr="00DA7B58" w:rsidRDefault="007E1A5D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983B77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E1A5D" w:rsidRPr="00DA7B58" w14:paraId="4DE24C09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5A8A6C2A" w14:textId="44619B8B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B647EC6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9601A8B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E70B34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A5B962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8C5C93C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C5B419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99B10DB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CE25914" w14:textId="77777777" w:rsidR="007E1A5D" w:rsidRPr="00DA7B58" w:rsidRDefault="007E1A5D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8044F5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E1A5D" w:rsidRPr="00DA7B58" w14:paraId="7F92A607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7D8BD7B9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8DFC7F8" w14:textId="13C4C00F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C07675C" w14:textId="0F298775" w:rsidR="007E1A5D" w:rsidRPr="00DA7B58" w:rsidRDefault="00154991" w:rsidP="00B17D3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318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350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auto"/>
          </w:tcPr>
          <w:p w14:paraId="03150E6A" w14:textId="3C7BE135" w:rsidR="007E1A5D" w:rsidRPr="00DA7B58" w:rsidRDefault="00154991" w:rsidP="00B17D3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276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766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59D6B1C0" w14:textId="57BC9629" w:rsidR="007E1A5D" w:rsidRPr="00DA7B58" w:rsidRDefault="00154991" w:rsidP="00B17D3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860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250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1C6E0A44" w14:textId="3C01F3AD" w:rsidR="007E1A5D" w:rsidRPr="00DA7B58" w:rsidRDefault="00154991" w:rsidP="00B17D3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185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018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448C9251" w14:textId="10E3F4E7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967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5FD60F6E" w14:textId="1C1A8DBC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70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961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321ADF48" w14:textId="6BCC6A89" w:rsidR="007E1A5D" w:rsidRPr="00DA7B58" w:rsidRDefault="00154991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963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4BF48B59" w14:textId="4D5B85C0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781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278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457</w:t>
            </w:r>
          </w:p>
        </w:tc>
      </w:tr>
      <w:tr w:rsidR="007E1A5D" w:rsidRPr="00DA7B58" w14:paraId="1DEA1328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37F84C6F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991BC2" w14:textId="77777777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CACEB9" w14:textId="13A8EDC9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075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996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309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69629A" w14:textId="17A9875F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991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629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126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88E27" w14:textId="68753681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498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320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600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7250B3" w14:textId="15DF2C8E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644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591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823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EB778" w14:textId="4530F48E" w:rsidR="007E1A5D" w:rsidRPr="00DA7B58" w:rsidRDefault="007E1A5D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649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147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216BA3" w14:textId="094D8BAC" w:rsidR="007E1A5D" w:rsidRPr="00DA7B58" w:rsidRDefault="007E1A5D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903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282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2AF534" w14:textId="77777777" w:rsidR="007E1A5D" w:rsidRPr="00DA7B58" w:rsidRDefault="007E1A5D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0D8D14" w14:textId="7138574E" w:rsidR="007E1A5D" w:rsidRPr="00DA7B58" w:rsidRDefault="007E1A5D" w:rsidP="00B17D3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255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090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287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7E1A5D" w:rsidRPr="00DA7B58" w14:paraId="0402551B" w14:textId="77777777" w:rsidTr="007E1A5D">
        <w:trPr>
          <w:trHeight w:val="20"/>
        </w:trPr>
        <w:tc>
          <w:tcPr>
            <w:tcW w:w="3658" w:type="dxa"/>
            <w:shd w:val="clear" w:color="auto" w:fill="auto"/>
          </w:tcPr>
          <w:p w14:paraId="37EDA5AC" w14:textId="77777777" w:rsidR="007E1A5D" w:rsidRPr="00DA7B58" w:rsidRDefault="007E1A5D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97D8B" w14:textId="4D08FC04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10F8" w14:textId="45F34E67" w:rsidR="007E1A5D" w:rsidRPr="00DA7B58" w:rsidRDefault="00154991" w:rsidP="00B17D3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242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354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1BAE7" w14:textId="54A503CF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285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137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C34B2" w14:textId="046BF744" w:rsidR="007E1A5D" w:rsidRPr="00951893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361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929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E3F0B" w14:textId="2B10B517" w:rsidR="007E1A5D" w:rsidRPr="00951893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540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426</w:t>
            </w:r>
            <w:r w:rsidR="007E1A5D">
              <w:rPr>
                <w:rFonts w:ascii="Browallia New" w:hAnsi="Browallia New" w:cs="Browallia New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5738C" w14:textId="4FC9B478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318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E80BA" w14:textId="63A72F34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35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D2242" w14:textId="3FCC0909" w:rsidR="007E1A5D" w:rsidRPr="00DA7B58" w:rsidRDefault="00154991" w:rsidP="00B17D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963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80AC7" w14:textId="5DC43F98" w:rsidR="007E1A5D" w:rsidRPr="00DA7B58" w:rsidRDefault="00154991" w:rsidP="00B17D3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526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188</w:t>
            </w:r>
            <w:r w:rsidR="007E1A5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</w:tbl>
    <w:p w14:paraId="79DA9840" w14:textId="520FBC58" w:rsidR="007E1A5D" w:rsidRDefault="007E1A5D" w:rsidP="008926B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657DF1" w:rsidRPr="00DA7B58" w14:paraId="587E7072" w14:textId="77777777" w:rsidTr="00CC1424">
        <w:trPr>
          <w:trHeight w:val="20"/>
        </w:trPr>
        <w:tc>
          <w:tcPr>
            <w:tcW w:w="3658" w:type="dxa"/>
          </w:tcPr>
          <w:p w14:paraId="3BF7D7CA" w14:textId="77777777" w:rsidR="00657DF1" w:rsidRPr="00DA7B58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E3906" w14:textId="77777777" w:rsidR="00657DF1" w:rsidRPr="00DA7B58" w:rsidRDefault="00657DF1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0973F6" w:rsidRPr="00DA7B58" w14:paraId="3E402827" w14:textId="77777777" w:rsidTr="004F7ECB">
        <w:trPr>
          <w:trHeight w:val="20"/>
        </w:trPr>
        <w:tc>
          <w:tcPr>
            <w:tcW w:w="3658" w:type="dxa"/>
          </w:tcPr>
          <w:p w14:paraId="05ACBA62" w14:textId="77777777" w:rsidR="000973F6" w:rsidRPr="00DA7B58" w:rsidRDefault="000973F6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76E378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015054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738945" w14:textId="77777777" w:rsidR="000973F6" w:rsidRPr="00DA7B58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60557" w14:textId="77777777" w:rsidR="000973F6" w:rsidRPr="00DA7B58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E7BC51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01D83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8D2E7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EFCE1F" w14:textId="77777777" w:rsidR="000973F6" w:rsidRPr="00DA7B58" w:rsidRDefault="000973F6" w:rsidP="004A5FA1">
            <w:pPr>
              <w:tabs>
                <w:tab w:val="right" w:pos="1152"/>
              </w:tabs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C34BCF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0973F6" w:rsidRPr="00DA7B58" w14:paraId="2DB1DF8C" w14:textId="77777777" w:rsidTr="004F7ECB">
        <w:trPr>
          <w:trHeight w:val="20"/>
        </w:trPr>
        <w:tc>
          <w:tcPr>
            <w:tcW w:w="3658" w:type="dxa"/>
          </w:tcPr>
          <w:p w14:paraId="3E5145FF" w14:textId="77777777" w:rsidR="000973F6" w:rsidRPr="00DA7B58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4EF71BB5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78EEC0F2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7A6D0E14" w14:textId="77777777" w:rsidR="000973F6" w:rsidRPr="00DA7B58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</w:tcPr>
          <w:p w14:paraId="44C2135F" w14:textId="77777777" w:rsidR="000973F6" w:rsidRPr="00DA7B58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</w:tcPr>
          <w:p w14:paraId="646DF1F6" w14:textId="77777777" w:rsidR="000973F6" w:rsidRPr="00DA7B58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68E84B06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</w:tcPr>
          <w:p w14:paraId="32930B29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</w:tcPr>
          <w:p w14:paraId="4E1FDF89" w14:textId="77777777" w:rsidR="000973F6" w:rsidRPr="00DA7B58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</w:tcPr>
          <w:p w14:paraId="37CF7B16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0973F6" w:rsidRPr="00DA7B58" w14:paraId="46181549" w14:textId="77777777" w:rsidTr="004F7ECB">
        <w:trPr>
          <w:trHeight w:val="20"/>
        </w:trPr>
        <w:tc>
          <w:tcPr>
            <w:tcW w:w="3658" w:type="dxa"/>
          </w:tcPr>
          <w:p w14:paraId="1BD9CE8F" w14:textId="77777777" w:rsidR="000973F6" w:rsidRPr="00DA7B58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0DD60F7B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81C98C1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C1D115C" w14:textId="77777777" w:rsidR="000973F6" w:rsidRPr="00DA7B58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722FC9D0" w14:textId="77777777" w:rsidR="000973F6" w:rsidRPr="00DA7B58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E5E3723" w14:textId="77777777" w:rsidR="000973F6" w:rsidRPr="00DA7B58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6F75F5E1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และเรือ</w:t>
            </w:r>
          </w:p>
        </w:tc>
        <w:tc>
          <w:tcPr>
            <w:tcW w:w="1296" w:type="dxa"/>
            <w:vAlign w:val="bottom"/>
          </w:tcPr>
          <w:p w14:paraId="1B66B379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4DFFF0D0" w14:textId="77777777" w:rsidR="000973F6" w:rsidRPr="00DA7B58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6EC63CD1" w14:textId="77777777" w:rsidR="000973F6" w:rsidRPr="00DA7B58" w:rsidRDefault="000973F6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C6608C" w:rsidRPr="00DA7B58" w14:paraId="3DD2F8CB" w14:textId="77777777" w:rsidTr="004F7ECB">
        <w:trPr>
          <w:trHeight w:val="20"/>
        </w:trPr>
        <w:tc>
          <w:tcPr>
            <w:tcW w:w="3658" w:type="dxa"/>
          </w:tcPr>
          <w:p w14:paraId="24F578FF" w14:textId="77777777" w:rsidR="00C6608C" w:rsidRPr="00DA7B58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FA28E" w14:textId="77777777" w:rsidR="00C6608C" w:rsidRPr="00DA7B58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7C0C35" w14:textId="77777777" w:rsidR="00C6608C" w:rsidRPr="00DA7B58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ED395F" w14:textId="77777777" w:rsidR="00C6608C" w:rsidRPr="00DA7B58" w:rsidRDefault="00C6608C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BEF5D5" w14:textId="77777777" w:rsidR="00C6608C" w:rsidRPr="00DA7B58" w:rsidRDefault="00C6608C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E9E431" w14:textId="77777777" w:rsidR="00C6608C" w:rsidRPr="00DA7B58" w:rsidRDefault="00C6608C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E3F05C" w14:textId="77777777" w:rsidR="00C6608C" w:rsidRPr="00DA7B58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8DAFA" w14:textId="77777777" w:rsidR="00C6608C" w:rsidRPr="00DA7B58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4595B1" w14:textId="77777777" w:rsidR="00C6608C" w:rsidRPr="00DA7B58" w:rsidRDefault="00C6608C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8C7E38" w14:textId="77777777" w:rsidR="00C6608C" w:rsidRPr="00DA7B58" w:rsidRDefault="00C6608C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6608C" w:rsidRPr="00DA7B58" w14:paraId="6726B2EB" w14:textId="77777777" w:rsidTr="004F7ECB">
        <w:trPr>
          <w:trHeight w:val="20"/>
        </w:trPr>
        <w:tc>
          <w:tcPr>
            <w:tcW w:w="3658" w:type="dxa"/>
          </w:tcPr>
          <w:p w14:paraId="619F6467" w14:textId="77777777" w:rsidR="00C6608C" w:rsidRPr="00DA7B58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DBA965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FE69B3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29C1FC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039EBC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ED895C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BB59F4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769CB7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66DF5D" w14:textId="77777777" w:rsidR="00C6608C" w:rsidRPr="00DA7B58" w:rsidRDefault="00C6608C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93C62E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6608C" w:rsidRPr="00DA7B58" w14:paraId="1169D205" w14:textId="77777777" w:rsidTr="004F7ECB">
        <w:trPr>
          <w:trHeight w:val="20"/>
        </w:trPr>
        <w:tc>
          <w:tcPr>
            <w:tcW w:w="3658" w:type="dxa"/>
          </w:tcPr>
          <w:p w14:paraId="52AAC3E7" w14:textId="68F0900E" w:rsidR="00C6608C" w:rsidRPr="00DA7B58" w:rsidRDefault="00C6608C" w:rsidP="00D65AE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7C2A4949" w14:textId="77777777" w:rsidR="00C6608C" w:rsidRPr="00DA7B58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D4A6396" w14:textId="77777777" w:rsidR="00C6608C" w:rsidRPr="00DA7B58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9DB6B41" w14:textId="77777777" w:rsidR="00C6608C" w:rsidRPr="00DA7B58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61AE5688" w14:textId="77777777" w:rsidR="00C6608C" w:rsidRPr="00DA7B58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83A88E7" w14:textId="77777777" w:rsidR="00C6608C" w:rsidRPr="00DA7B58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8A2FC87" w14:textId="77777777" w:rsidR="00C6608C" w:rsidRPr="00DA7B58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FBEB591" w14:textId="77777777" w:rsidR="00C6608C" w:rsidRPr="00DA7B58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FAFAFA"/>
          </w:tcPr>
          <w:p w14:paraId="72482C27" w14:textId="77777777" w:rsidR="00C6608C" w:rsidRPr="00DA7B58" w:rsidRDefault="00C6608C" w:rsidP="00D65AEF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55D2C203" w14:textId="77777777" w:rsidR="00C6608C" w:rsidRPr="00DA7B58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66A40" w:rsidRPr="00DA7B58" w14:paraId="16AD60C8" w14:textId="77777777" w:rsidTr="004F7ECB">
        <w:trPr>
          <w:trHeight w:val="80"/>
        </w:trPr>
        <w:tc>
          <w:tcPr>
            <w:tcW w:w="3658" w:type="dxa"/>
          </w:tcPr>
          <w:p w14:paraId="23AAD6FF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6C06AB8F" w14:textId="24712C5A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6F06C42" w14:textId="11BA644F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242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354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FAFAFA"/>
          </w:tcPr>
          <w:p w14:paraId="6075FB9D" w14:textId="435C9223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285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137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FAFAFA"/>
          </w:tcPr>
          <w:p w14:paraId="2942957F" w14:textId="749EB846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361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929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7A6DEC58" w14:textId="308D539C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296" w:type="dxa"/>
            <w:shd w:val="clear" w:color="auto" w:fill="FAFAFA"/>
          </w:tcPr>
          <w:p w14:paraId="6610E98C" w14:textId="75953AE3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318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FAFAFA"/>
          </w:tcPr>
          <w:p w14:paraId="31DC8A2F" w14:textId="3B36BFA1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74ADFD3F" w14:textId="5C1F4E28" w:rsidR="00166A40" w:rsidRPr="00166A40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AFAFA"/>
          </w:tcPr>
          <w:p w14:paraId="51D9415D" w14:textId="53E55FD2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526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188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166A40" w:rsidRPr="00DA7B58" w14:paraId="27C3D6A9" w14:textId="77777777" w:rsidTr="004F7ECB">
        <w:trPr>
          <w:trHeight w:val="20"/>
        </w:trPr>
        <w:tc>
          <w:tcPr>
            <w:tcW w:w="3658" w:type="dxa"/>
          </w:tcPr>
          <w:p w14:paraId="1FF26BD7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21FE6D5" w14:textId="7AB0FC8A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E7370C" w14:textId="72D53DA1" w:rsidR="00166A40" w:rsidRPr="00166A40" w:rsidRDefault="00166A40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378DA5" w14:textId="79AA414C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41B4F3" w14:textId="1397EB89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C7CF75" w14:textId="607880D2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458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1296" w:type="dxa"/>
            <w:shd w:val="clear" w:color="auto" w:fill="FAFAFA"/>
          </w:tcPr>
          <w:p w14:paraId="426E74AD" w14:textId="45DC271C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7EDB07" w14:textId="449380BA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412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</w:tcPr>
          <w:p w14:paraId="77A56EA3" w14:textId="43177285" w:rsidR="00166A40" w:rsidRPr="00166A40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23</w:t>
            </w:r>
            <w:r w:rsidR="006C54C3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176</w:t>
            </w:r>
            <w:r w:rsidR="006C54C3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20924DEA" w14:textId="58DB057D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34</w:t>
            </w:r>
            <w:r w:rsidR="006C54C3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047</w:t>
            </w:r>
            <w:r w:rsidR="006C54C3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166A40" w:rsidRPr="00DA7B58" w14:paraId="150A249E" w14:textId="77777777" w:rsidTr="004F7ECB">
        <w:trPr>
          <w:trHeight w:val="20"/>
        </w:trPr>
        <w:tc>
          <w:tcPr>
            <w:tcW w:w="3658" w:type="dxa"/>
          </w:tcPr>
          <w:p w14:paraId="1F0EE444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1957DA80" w14:textId="7FC533AC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661326" w14:textId="4B5C3855" w:rsidR="00166A40" w:rsidRPr="00166A40" w:rsidRDefault="00166A40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F990EB" w14:textId="2BE9EF9E" w:rsidR="00166A40" w:rsidRPr="00166A40" w:rsidRDefault="00166A40" w:rsidP="00166A40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39415E" w14:textId="60D8DC33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93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48D7D40" w14:textId="18222C6F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401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0AF2BE" w14:textId="4558E52A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490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0F2B7A" w14:textId="5BE65358" w:rsidR="00166A40" w:rsidRPr="00166A40" w:rsidRDefault="00166A40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03D9F6" w14:textId="2E18384D" w:rsidR="00166A40" w:rsidRPr="00166A40" w:rsidRDefault="00166A40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CD88EA" w14:textId="3817C67A" w:rsidR="00166A40" w:rsidRPr="00166A40" w:rsidRDefault="00166A40" w:rsidP="00166A4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984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</w:tr>
      <w:tr w:rsidR="00166A40" w:rsidRPr="00DA7B58" w14:paraId="43677981" w14:textId="77777777" w:rsidTr="004F7ECB">
        <w:trPr>
          <w:trHeight w:val="20"/>
        </w:trPr>
        <w:tc>
          <w:tcPr>
            <w:tcW w:w="3658" w:type="dxa"/>
          </w:tcPr>
          <w:p w14:paraId="3C47F137" w14:textId="1DD36EDA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  <w:r w:rsidR="008E4CD3">
              <w:rPr>
                <w:rFonts w:ascii="Browallia New" w:hAnsi="Browallia New" w:cs="Browallia New" w:hint="cs"/>
                <w:color w:val="000000"/>
                <w:cs/>
              </w:rPr>
              <w:t>เข้า (ออก)</w:t>
            </w:r>
          </w:p>
        </w:tc>
        <w:tc>
          <w:tcPr>
            <w:tcW w:w="1296" w:type="dxa"/>
            <w:shd w:val="clear" w:color="auto" w:fill="FAFAFA"/>
          </w:tcPr>
          <w:p w14:paraId="2EFDA56C" w14:textId="6BCE0F77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BFDCED" w14:textId="66F33ECE" w:rsidR="00166A40" w:rsidRPr="00166A40" w:rsidRDefault="00154991" w:rsidP="00166A40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923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FAFAFA"/>
          </w:tcPr>
          <w:p w14:paraId="028B4EE3" w14:textId="56BDB1C8" w:rsidR="00166A40" w:rsidRPr="00166A40" w:rsidRDefault="00154991" w:rsidP="00166A4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493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</w:tcPr>
          <w:p w14:paraId="355E0553" w14:textId="0B1AF571" w:rsidR="00166A40" w:rsidRPr="00166A40" w:rsidRDefault="00154991" w:rsidP="00166A4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FAFAFA"/>
          </w:tcPr>
          <w:p w14:paraId="72FF1718" w14:textId="3C0A7497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976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3F25F1AC" w14:textId="0388C346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B53A5D" w14:textId="30B7FCAB" w:rsidR="00166A40" w:rsidRPr="00166A40" w:rsidRDefault="00166A40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8CC453" w14:textId="5169235E" w:rsidR="00166A40" w:rsidRPr="00166A40" w:rsidRDefault="00166A40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32</w:t>
            </w:r>
            <w:r w:rsidR="006C54C3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576</w:t>
            </w:r>
            <w:r w:rsidR="006C54C3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361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546304" w14:textId="1BD5FE34" w:rsidR="00166A40" w:rsidRPr="00166A40" w:rsidRDefault="006C54C3" w:rsidP="00166A4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764</w:t>
            </w:r>
            <w:r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653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166A40" w:rsidRPr="00DA7B58" w14:paraId="472CE63C" w14:textId="77777777" w:rsidTr="004F7ECB">
        <w:trPr>
          <w:trHeight w:val="20"/>
        </w:trPr>
        <w:tc>
          <w:tcPr>
            <w:tcW w:w="3658" w:type="dxa"/>
          </w:tcPr>
          <w:p w14:paraId="3C64FA42" w14:textId="23C47212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FAFAFA"/>
          </w:tcPr>
          <w:p w14:paraId="08E18CBF" w14:textId="0573A4B8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E13BE6" w14:textId="0136BC1A" w:rsidR="00166A40" w:rsidRPr="00166A40" w:rsidRDefault="00166A40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598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299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C3CF75" w14:textId="794E72D1" w:rsidR="00166A40" w:rsidRPr="00166A40" w:rsidRDefault="00166A40" w:rsidP="00166A40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FA7A5F" w14:textId="5197B6BC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355134" w14:textId="444A190C" w:rsidR="00166A40" w:rsidRPr="00166A40" w:rsidRDefault="00166A40" w:rsidP="00166A4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78DE53" w14:textId="69AFB786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F61D52" w14:textId="15208B8A" w:rsidR="00166A40" w:rsidRPr="00166A40" w:rsidRDefault="00166A40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CFC6B5" w14:textId="1C95EA47" w:rsidR="00166A40" w:rsidRPr="00166A40" w:rsidRDefault="00166A40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06C128" w14:textId="7E472C6C" w:rsidR="00166A40" w:rsidRPr="00166A40" w:rsidRDefault="00166A40" w:rsidP="00166A4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598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299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</w:tr>
      <w:tr w:rsidR="00166A40" w:rsidRPr="00DA7B58" w14:paraId="1830F98C" w14:textId="77777777" w:rsidTr="004F7ECB">
        <w:trPr>
          <w:trHeight w:val="20"/>
        </w:trPr>
        <w:tc>
          <w:tcPr>
            <w:tcW w:w="3658" w:type="dxa"/>
          </w:tcPr>
          <w:p w14:paraId="73AD16A9" w14:textId="30308A9E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4B5890" w14:textId="20346F42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91803A" w14:textId="43A58D78" w:rsidR="00166A40" w:rsidRPr="00166A40" w:rsidRDefault="00166A40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77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919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112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F10AD5" w14:textId="131A5D74" w:rsidR="00166A40" w:rsidRPr="00166A40" w:rsidRDefault="00166A40" w:rsidP="00166A40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811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981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397E72" w14:textId="5C958C85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65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623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110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B4B8FF" w14:textId="48D09F70" w:rsidR="00166A40" w:rsidRPr="00166A40" w:rsidRDefault="00166A40" w:rsidP="00166A4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87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329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283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2A09D1" w14:textId="083CC6CD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213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747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C78871" w14:textId="655AB732" w:rsidR="00166A40" w:rsidRPr="00166A40" w:rsidRDefault="00166A40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555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503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A3815" w14:textId="0A1FAA2E" w:rsidR="00166A40" w:rsidRPr="00166A40" w:rsidRDefault="00166A40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D66017" w14:textId="7B2357EE" w:rsidR="00166A40" w:rsidRPr="00166A40" w:rsidRDefault="00166A40" w:rsidP="00166A4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336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452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736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</w:tr>
      <w:tr w:rsidR="00166A40" w:rsidRPr="00DA7B58" w14:paraId="0061480F" w14:textId="77777777" w:rsidTr="004F7ECB">
        <w:trPr>
          <w:trHeight w:val="20"/>
        </w:trPr>
        <w:tc>
          <w:tcPr>
            <w:tcW w:w="3658" w:type="dxa"/>
          </w:tcPr>
          <w:p w14:paraId="29E22344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FA30B" w14:textId="151678A2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ED7CE" w14:textId="2B940F90" w:rsidR="00166A40" w:rsidRPr="00166A40" w:rsidRDefault="00154991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169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760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9C883" w14:textId="49277341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216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E18CA" w14:textId="2F82FBEA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305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724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9D6FF" w14:textId="2B5805E6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531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9D7C4" w14:textId="6D3E2483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75FF4" w14:textId="6C2B95BA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915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9071B" w14:textId="505E1DA9" w:rsidR="00166A40" w:rsidRPr="00166A40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26D21" w14:textId="4D655F8F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216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071</w:t>
            </w:r>
          </w:p>
        </w:tc>
      </w:tr>
      <w:tr w:rsidR="00166A40" w:rsidRPr="00DA7B58" w14:paraId="3E774158" w14:textId="77777777" w:rsidTr="004F7ECB">
        <w:trPr>
          <w:trHeight w:val="20"/>
        </w:trPr>
        <w:tc>
          <w:tcPr>
            <w:tcW w:w="3658" w:type="dxa"/>
          </w:tcPr>
          <w:p w14:paraId="2F161C5A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4A654F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1D9445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CDC541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150C35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20C93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29032C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6B896C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83D74A" w14:textId="77777777" w:rsidR="00166A40" w:rsidRPr="00DA7B58" w:rsidRDefault="00166A40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E710AA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66A40" w:rsidRPr="00DA7B58" w14:paraId="4BA55155" w14:textId="77777777" w:rsidTr="004F7ECB">
        <w:trPr>
          <w:trHeight w:val="20"/>
        </w:trPr>
        <w:tc>
          <w:tcPr>
            <w:tcW w:w="3658" w:type="dxa"/>
          </w:tcPr>
          <w:p w14:paraId="0012A2EA" w14:textId="22D0BDF1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6600AB98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2C3D617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DF8F8BC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6B2FF9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21C17AF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C55F34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E22470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E9C884C" w14:textId="77777777" w:rsidR="00166A40" w:rsidRPr="00DA7B58" w:rsidRDefault="00166A40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6259A82" w14:textId="77777777" w:rsidR="00166A40" w:rsidRPr="00DA7B58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66A40" w:rsidRPr="00DA7B58" w14:paraId="7744BD11" w14:textId="77777777" w:rsidTr="004F7ECB">
        <w:trPr>
          <w:trHeight w:val="20"/>
        </w:trPr>
        <w:tc>
          <w:tcPr>
            <w:tcW w:w="3658" w:type="dxa"/>
          </w:tcPr>
          <w:p w14:paraId="202DF722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E6E913F" w14:textId="5E4C70E4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2C6D2B7" w14:textId="5E6265C4" w:rsidR="00166A40" w:rsidRPr="00166A40" w:rsidRDefault="00154991" w:rsidP="00166A4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675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FAFAFA"/>
          </w:tcPr>
          <w:p w14:paraId="708E6C20" w14:textId="2A981F90" w:rsidR="00166A40" w:rsidRPr="00166A40" w:rsidRDefault="00154991" w:rsidP="00166A4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277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FAFAFA"/>
          </w:tcPr>
          <w:p w14:paraId="22D709ED" w14:textId="58BBD905" w:rsidR="006C54C3" w:rsidRPr="006C54C3" w:rsidRDefault="00154991" w:rsidP="00166A4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861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612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</w:tcPr>
          <w:p w14:paraId="2EA49E25" w14:textId="0D831DF4" w:rsidR="00166A40" w:rsidRPr="00166A40" w:rsidRDefault="00154991" w:rsidP="00166A4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194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913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FAFAFA"/>
          </w:tcPr>
          <w:p w14:paraId="7C53AB22" w14:textId="57ABE698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913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30D9324F" w14:textId="1CA8C1B9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374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FAFAFA"/>
          </w:tcPr>
          <w:p w14:paraId="176BDD63" w14:textId="224F68D5" w:rsidR="00166A40" w:rsidRPr="00166A40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FAFAFA"/>
          </w:tcPr>
          <w:p w14:paraId="2018ECE4" w14:textId="113C34D5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798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658</w:t>
            </w:r>
          </w:p>
        </w:tc>
      </w:tr>
      <w:tr w:rsidR="00166A40" w:rsidRPr="00DA7B58" w14:paraId="01BF06DE" w14:textId="77777777" w:rsidTr="004F7ECB">
        <w:trPr>
          <w:trHeight w:val="20"/>
        </w:trPr>
        <w:tc>
          <w:tcPr>
            <w:tcW w:w="3658" w:type="dxa"/>
          </w:tcPr>
          <w:p w14:paraId="23163801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6F3789" w14:textId="3021609E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B24CF4" w14:textId="61BC0F01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153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915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421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3ED960" w14:textId="38156F08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060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441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107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25FC36" w14:textId="68AFFB20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555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888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450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497046" w14:textId="75F04353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730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381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646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4D9F1" w14:textId="23C4DE02" w:rsidR="00166A40" w:rsidRPr="00166A40" w:rsidRDefault="00166A40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832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178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09A1FC" w14:textId="19BAD6B6" w:rsidR="00166A40" w:rsidRPr="00166A40" w:rsidRDefault="00166A40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72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458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785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7F332" w14:textId="7A0EF69B" w:rsidR="00166A40" w:rsidRPr="00166A40" w:rsidRDefault="00166A40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59BD47" w14:textId="2285582F" w:rsidR="00166A40" w:rsidRPr="00166A40" w:rsidRDefault="00166A40" w:rsidP="00166A4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581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917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587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</w:tr>
      <w:tr w:rsidR="00166A40" w:rsidRPr="00DA7B58" w14:paraId="51EE8474" w14:textId="77777777" w:rsidTr="004F7ECB">
        <w:trPr>
          <w:trHeight w:val="20"/>
        </w:trPr>
        <w:tc>
          <w:tcPr>
            <w:tcW w:w="3658" w:type="dxa"/>
          </w:tcPr>
          <w:p w14:paraId="18771D5C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E1A6F" w14:textId="494D5537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8CDCC" w14:textId="173FAD76" w:rsidR="00166A40" w:rsidRPr="00166A40" w:rsidRDefault="00154991" w:rsidP="00166A4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169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760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BCACC" w14:textId="5197CBE9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216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FDD16" w14:textId="32216B34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305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724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15AD3" w14:textId="2B62295F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531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63594" w14:textId="41BFB0C7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26261" w14:textId="7152A11C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915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B5077D" w14:textId="450704F4" w:rsidR="00166A40" w:rsidRPr="00166A40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D47F6" w14:textId="16FF8D93" w:rsidR="00166A40" w:rsidRPr="00166A40" w:rsidRDefault="00154991" w:rsidP="00166A4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216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071</w:t>
            </w:r>
          </w:p>
        </w:tc>
      </w:tr>
    </w:tbl>
    <w:p w14:paraId="465C390C" w14:textId="77777777" w:rsidR="00CA62A9" w:rsidRPr="00DA7B58" w:rsidRDefault="00CA62A9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A34673" w:rsidRPr="00DA7B58" w14:paraId="1A692C0A" w14:textId="77777777" w:rsidTr="00062295">
        <w:trPr>
          <w:trHeight w:val="20"/>
        </w:trPr>
        <w:tc>
          <w:tcPr>
            <w:tcW w:w="3658" w:type="dxa"/>
            <w:shd w:val="clear" w:color="auto" w:fill="auto"/>
          </w:tcPr>
          <w:p w14:paraId="5B055235" w14:textId="77777777" w:rsidR="00A34673" w:rsidRPr="00DA7B58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F94B7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</w:t>
            </w:r>
            <w:r w:rsidR="00233F0B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</w:t>
            </w:r>
          </w:p>
        </w:tc>
      </w:tr>
      <w:tr w:rsidR="00A34673" w:rsidRPr="00DA7B58" w14:paraId="466159CA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FCB4357" w14:textId="77777777" w:rsidR="00A34673" w:rsidRPr="00DA7B58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E333ED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BE455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839DE5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4D2E57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F77267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ECDF78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45B06C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DF110" w14:textId="77777777" w:rsidR="00A34673" w:rsidRPr="00DA7B58" w:rsidRDefault="00937739" w:rsidP="004A5FA1">
            <w:pPr>
              <w:tabs>
                <w:tab w:val="right" w:pos="1154"/>
              </w:tabs>
              <w:ind w:left="-10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65A46B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DA7B58" w14:paraId="586C0CB0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1FBE67B6" w14:textId="77777777" w:rsidR="00A34673" w:rsidRPr="00DA7B58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69D75F9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1C3CEE3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0FE4B6DB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</w:tcPr>
          <w:p w14:paraId="5447A19C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</w:tcPr>
          <w:p w14:paraId="5B0FC466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</w:tcPr>
          <w:p w14:paraId="06EE5805" w14:textId="28F2C3FD" w:rsidR="00A34673" w:rsidRPr="00DA7B58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</w:p>
        </w:tc>
        <w:tc>
          <w:tcPr>
            <w:tcW w:w="1296" w:type="dxa"/>
            <w:shd w:val="clear" w:color="auto" w:fill="auto"/>
          </w:tcPr>
          <w:p w14:paraId="00B37EED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</w:tcPr>
          <w:p w14:paraId="01190C0A" w14:textId="77777777" w:rsidR="00A34673" w:rsidRPr="00DA7B58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</w:tcPr>
          <w:p w14:paraId="38EF891E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DA7B58" w14:paraId="50FDA2AE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42FA3CA" w14:textId="77777777" w:rsidR="00A34673" w:rsidRPr="00DA7B58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AB4CC7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D6AAD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23668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DF92B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CA1BE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B5B590" w14:textId="602D6B4E" w:rsidR="00A34673" w:rsidRPr="00DA7B58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6614E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3305A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62BAC5" w14:textId="77777777" w:rsidR="00A34673" w:rsidRPr="00DA7B58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3FBBE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1D0092" w:rsidRPr="00DA7B58" w14:paraId="25BB79A7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2D56D463" w14:textId="77777777" w:rsidR="001D0092" w:rsidRPr="00DA7B58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EB85F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40F9E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0B05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AAF0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99738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B3DF8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55266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6DDD6" w14:textId="77777777" w:rsidR="001D0092" w:rsidRPr="00DA7B58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918DC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1D0092" w:rsidRPr="00DA7B58" w14:paraId="09B4ACC8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2436CB52" w14:textId="77777777" w:rsidR="001D0092" w:rsidRPr="00DA7B58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22BF7C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18E8D1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A85B90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CD81A6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39695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E4A90B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35FFD0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A388DC" w14:textId="77777777" w:rsidR="001D0092" w:rsidRPr="00DA7B58" w:rsidRDefault="001D0092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1F89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C15E1" w:rsidRPr="00DA7B58" w14:paraId="4990445E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3552F3F" w14:textId="2A914862" w:rsidR="00DC15E1" w:rsidRPr="00DA7B58" w:rsidRDefault="00251ADA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60285BD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D17542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38C3767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361667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70638CB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BDB99C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D8664DF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7D898A0" w14:textId="77777777" w:rsidR="00DC15E1" w:rsidRPr="00DA7B58" w:rsidRDefault="00DC15E1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641540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551C4" w:rsidRPr="00DA7B58" w14:paraId="049A3EC8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3E9B9766" w14:textId="77777777" w:rsidR="00F551C4" w:rsidRPr="00DA7B58" w:rsidRDefault="00F551C4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20C084E" w14:textId="08E1093F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2A799E3" w14:textId="5D50A89B" w:rsidR="00F551C4" w:rsidRPr="00DA7B58" w:rsidRDefault="00154991" w:rsidP="00F551C4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02C7758E" w14:textId="07A8A28E" w:rsidR="00F551C4" w:rsidRPr="00DA7B58" w:rsidRDefault="00154991" w:rsidP="00F551C4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</w:tcPr>
          <w:p w14:paraId="38F58521" w14:textId="4D7E29EF" w:rsidR="00F551C4" w:rsidRPr="00DA7B58" w:rsidRDefault="00154991" w:rsidP="00F551C4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</w:tcPr>
          <w:p w14:paraId="3E0113D7" w14:textId="196E6EAF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auto"/>
          </w:tcPr>
          <w:p w14:paraId="4A62E936" w14:textId="6EAE64E3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4F9988BE" w14:textId="0BE50857" w:rsidR="00F551C4" w:rsidRPr="00DA7B58" w:rsidRDefault="00154991" w:rsidP="00F551C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501FCFD7" w14:textId="5472E28C" w:rsidR="00F551C4" w:rsidRPr="00DA7B58" w:rsidRDefault="00154991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6F755DBE" w14:textId="7428ADB4" w:rsidR="00F551C4" w:rsidRPr="00DA7B58" w:rsidRDefault="00154991" w:rsidP="00F551C4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954</w:t>
            </w:r>
            <w:r w:rsidR="006C54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</w:p>
        </w:tc>
      </w:tr>
      <w:tr w:rsidR="00F551C4" w:rsidRPr="00DA7B58" w14:paraId="18473005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2C6742C5" w14:textId="77777777" w:rsidR="00F551C4" w:rsidRPr="00DA7B58" w:rsidRDefault="00F551C4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793751" w14:textId="29B3E4A8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4BD74D" w14:textId="6385D9A3" w:rsidR="00F551C4" w:rsidRPr="00DA7B58" w:rsidRDefault="00F551C4" w:rsidP="00F551C4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8F5348" w14:textId="61583E3E" w:rsidR="00F551C4" w:rsidRPr="00DA7B58" w:rsidRDefault="00F551C4" w:rsidP="00F551C4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7AAE60" w14:textId="28FD434A" w:rsidR="00F551C4" w:rsidRPr="00DA7B58" w:rsidRDefault="00F551C4" w:rsidP="00F551C4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436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805BB6" w14:textId="240275F4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4B2FDB" w14:textId="3D6FE968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612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77BD1F" w14:textId="11CEA07C" w:rsidR="00F551C4" w:rsidRPr="00DA7B58" w:rsidRDefault="00F551C4" w:rsidP="00F551C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9F42EE" w14:textId="64EC06C0" w:rsidR="00F551C4" w:rsidRPr="00DA7B58" w:rsidRDefault="00F551C4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D750E6" w14:textId="74B16343" w:rsidR="00F551C4" w:rsidRPr="00DA7B58" w:rsidRDefault="00F551C4" w:rsidP="00F551C4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952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998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551C4" w:rsidRPr="00DA7B58" w14:paraId="38ED105F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E09E696" w14:textId="77777777" w:rsidR="00F551C4" w:rsidRPr="00DA7B58" w:rsidRDefault="00F551C4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0003A" w14:textId="67648518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5951A" w14:textId="510F1B2B" w:rsidR="00F551C4" w:rsidRPr="00DA7B58" w:rsidRDefault="00154991" w:rsidP="00F551C4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5CCBA" w14:textId="42696BDF" w:rsidR="00F551C4" w:rsidRPr="00DA7B58" w:rsidRDefault="00154991" w:rsidP="00F551C4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="00F551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  <w:r w:rsidR="00F551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E3F3" w14:textId="26179C89" w:rsidR="00F551C4" w:rsidRPr="00DA7B58" w:rsidRDefault="00154991" w:rsidP="00F551C4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495CD" w14:textId="6F689AF6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3BFFA" w14:textId="39696F37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="00F551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89FE1" w14:textId="5AF06245" w:rsidR="00F551C4" w:rsidRPr="00DA7B58" w:rsidRDefault="00154991" w:rsidP="00F551C4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F551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  <w:r w:rsidR="00F551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4E35" w14:textId="500BDFAD" w:rsidR="00F551C4" w:rsidRPr="00DA7B58" w:rsidRDefault="00154991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72E6E" w14:textId="608DFB0E" w:rsidR="00F551C4" w:rsidRPr="00DA7B58" w:rsidRDefault="00154991" w:rsidP="00F551C4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  <w:r w:rsidR="00F551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</w:p>
        </w:tc>
      </w:tr>
      <w:tr w:rsidR="00777AC4" w:rsidRPr="00DA7B58" w14:paraId="34F05AEE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999E141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63652A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2CBB1F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137D50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BB32DD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9B2918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844B45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486FD6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F70915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244824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7AC4" w:rsidRPr="00DA7B58" w14:paraId="0B011BCE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03DD2BBD" w14:textId="545AC3E2" w:rsidR="00777AC4" w:rsidRPr="00DA7B58" w:rsidRDefault="00777AC4" w:rsidP="00D65AE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6E3ABE1" w14:textId="77777777" w:rsidR="00777AC4" w:rsidRPr="00DA7B58" w:rsidRDefault="00777AC4" w:rsidP="00D65AEF">
            <w:pPr>
              <w:tabs>
                <w:tab w:val="decimal" w:pos="107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745B5BF" w14:textId="77777777" w:rsidR="00777AC4" w:rsidRPr="00DA7B58" w:rsidRDefault="00777AC4" w:rsidP="00D65AEF">
            <w:pPr>
              <w:tabs>
                <w:tab w:val="decimal" w:pos="108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85A4684" w14:textId="77777777" w:rsidR="00777AC4" w:rsidRPr="00DA7B58" w:rsidRDefault="00777AC4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A4FFF9B" w14:textId="77777777" w:rsidR="00777AC4" w:rsidRPr="00DA7B58" w:rsidRDefault="00777AC4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A0DCC59" w14:textId="77777777" w:rsidR="00777AC4" w:rsidRPr="00DA7B58" w:rsidRDefault="00777AC4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E6579E0" w14:textId="77777777" w:rsidR="00777AC4" w:rsidRPr="00DA7B58" w:rsidRDefault="00777AC4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60176D8" w14:textId="77777777" w:rsidR="00777AC4" w:rsidRPr="00DA7B58" w:rsidRDefault="00777AC4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13908AC" w14:textId="77777777" w:rsidR="00777AC4" w:rsidRPr="00DA7B58" w:rsidRDefault="00777AC4" w:rsidP="00D65AEF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40E7DE9" w14:textId="77777777" w:rsidR="00777AC4" w:rsidRPr="00DA7B58" w:rsidRDefault="00777AC4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551C4" w:rsidRPr="00DA7B58" w14:paraId="0624E367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4945E3D" w14:textId="77777777" w:rsidR="00F551C4" w:rsidRPr="00DA7B58" w:rsidRDefault="00F551C4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0AF0310A" w14:textId="58C426BC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B960F2B" w14:textId="365724F7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06D0C9DA" w14:textId="3E8EC567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auto"/>
          </w:tcPr>
          <w:p w14:paraId="12DC72E2" w14:textId="26193A88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auto"/>
          </w:tcPr>
          <w:p w14:paraId="2E3014E8" w14:textId="73E353C3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059EC2BB" w14:textId="203FC355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auto"/>
          </w:tcPr>
          <w:p w14:paraId="36A1271F" w14:textId="6354345B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5F66AA06" w14:textId="1CD9B5E7" w:rsidR="00F551C4" w:rsidRPr="00DA7B58" w:rsidRDefault="00154991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00959940" w14:textId="58BC6670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</w:p>
        </w:tc>
      </w:tr>
      <w:tr w:rsidR="006651ED" w:rsidRPr="00DA7B58" w14:paraId="20D58DCA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50348DE8" w14:textId="61D62AB5" w:rsidR="006651ED" w:rsidRPr="00DA7B58" w:rsidRDefault="006651ED" w:rsidP="00665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0B34D80E" w14:textId="0B925824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51525A" w14:textId="38B216A3" w:rsidR="006651ED" w:rsidRPr="00DA7B58" w:rsidRDefault="00154991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auto"/>
          </w:tcPr>
          <w:p w14:paraId="1BD10231" w14:textId="5FCA9853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4DCDD2" w14:textId="5DC6C60E" w:rsidR="006651ED" w:rsidRPr="00DA7B58" w:rsidRDefault="00154991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FDDB7BA" w14:textId="67DBDFC4" w:rsidR="006651ED" w:rsidRPr="00DA7B58" w:rsidRDefault="00154991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47DE0428" w14:textId="182F9746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52451B" w14:textId="729F87C9" w:rsidR="006651ED" w:rsidRPr="00DA7B58" w:rsidRDefault="00154991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auto"/>
          </w:tcPr>
          <w:p w14:paraId="0E31D6BB" w14:textId="7FF4CE96" w:rsidR="006651ED" w:rsidRPr="00DA7B58" w:rsidRDefault="00154991" w:rsidP="006651E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750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29078712" w14:textId="10CA425A" w:rsidR="006651ED" w:rsidRPr="00DA7B58" w:rsidRDefault="00154991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</w:p>
        </w:tc>
      </w:tr>
      <w:tr w:rsidR="006651ED" w:rsidRPr="00DA7B58" w14:paraId="0A4CC6B0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3BAD4677" w14:textId="305CD320" w:rsidR="006651ED" w:rsidRPr="00DA7B58" w:rsidRDefault="006651ED" w:rsidP="00665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01751309" w14:textId="5245967B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67DE8B" w14:textId="7E5ABFA8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D13CA9" w14:textId="56BFECBC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10ED46" w14:textId="43C4BCCA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6B9B20" w14:textId="1D75F0D0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165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F2B0ED7" w14:textId="4EC40D20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E51D60" w14:textId="57A3CBDE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A4F2D1" w14:textId="058B8D8D" w:rsidR="006651ED" w:rsidRPr="00DA7B58" w:rsidRDefault="006651ED" w:rsidP="006651E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044160" w14:textId="16D70FD1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6651ED" w:rsidRPr="00DA7B58" w14:paraId="147E2888" w14:textId="77777777" w:rsidTr="004F7ECB">
        <w:trPr>
          <w:trHeight w:val="72"/>
        </w:trPr>
        <w:tc>
          <w:tcPr>
            <w:tcW w:w="3658" w:type="dxa"/>
            <w:shd w:val="clear" w:color="auto" w:fill="auto"/>
          </w:tcPr>
          <w:p w14:paraId="3E6EF400" w14:textId="7D9FB809" w:rsidR="006651ED" w:rsidRPr="00DA7B58" w:rsidRDefault="006651ED" w:rsidP="00665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41938854" w14:textId="20B40D8E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E1E0AC" w14:textId="51F68095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4FE61" w14:textId="0A666A17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4F852F" w14:textId="12B18EDD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B553E2" w14:textId="262462BA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5FF007" w14:textId="6D3DE35F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87F7CF" w14:textId="502F1BBB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3AB40B" w14:textId="6A3F7CA7" w:rsidR="006651ED" w:rsidRPr="00DA7B58" w:rsidRDefault="006651ED" w:rsidP="006651E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19B694" w14:textId="7CD1587C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6651ED" w:rsidRPr="00DA7B58" w14:paraId="4F5EBB6B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6E597F0" w14:textId="659CC2C5" w:rsidR="006651ED" w:rsidRPr="00DA7B58" w:rsidRDefault="006651ED" w:rsidP="006651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เข้า (ออก)</w:t>
            </w:r>
          </w:p>
        </w:tc>
        <w:tc>
          <w:tcPr>
            <w:tcW w:w="1296" w:type="dxa"/>
            <w:shd w:val="clear" w:color="auto" w:fill="auto"/>
          </w:tcPr>
          <w:p w14:paraId="7102A44E" w14:textId="3AAFDEDC" w:rsidR="006651ED" w:rsidRPr="00DA7B58" w:rsidRDefault="006651ED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66478A" w14:textId="54CCC98E" w:rsidR="006651ED" w:rsidRPr="00DA7B58" w:rsidRDefault="00154991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18</w:t>
            </w:r>
            <w:r w:rsidR="006651E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930</w:t>
            </w:r>
            <w:r w:rsidR="006651E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auto"/>
          </w:tcPr>
          <w:p w14:paraId="27D32EB5" w14:textId="170A62FE" w:rsidR="006651ED" w:rsidRPr="00DA7B58" w:rsidRDefault="00154991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436</w:t>
            </w:r>
            <w:r w:rsidR="006651E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BB3AAB8" w14:textId="4649D63B" w:rsidR="006651ED" w:rsidRPr="00DA7B58" w:rsidRDefault="00154991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</w:t>
            </w:r>
            <w:r w:rsidR="006651E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421</w:t>
            </w:r>
            <w:r w:rsidR="006651E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66A9544B" w14:textId="08665466" w:rsidR="006651ED" w:rsidRPr="00DA7B58" w:rsidRDefault="00154991" w:rsidP="006651ED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12</w:t>
            </w:r>
            <w:r w:rsidR="006651E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583</w:t>
            </w:r>
            <w:r w:rsidR="006651ED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</w:tcPr>
          <w:p w14:paraId="0913C067" w14:textId="6B7EBDD7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C8EC42" w14:textId="58AA9463" w:rsidR="006651ED" w:rsidRPr="00DA7B58" w:rsidRDefault="00154991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6651ED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  <w:tc>
          <w:tcPr>
            <w:tcW w:w="1368" w:type="dxa"/>
            <w:shd w:val="clear" w:color="auto" w:fill="auto"/>
          </w:tcPr>
          <w:p w14:paraId="181C8CB3" w14:textId="09AE5447" w:rsidR="006651ED" w:rsidRPr="00DA7B58" w:rsidRDefault="006651ED" w:rsidP="006651ED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4E7803" w14:textId="291A3788" w:rsidR="006651ED" w:rsidRPr="00DA7B58" w:rsidRDefault="006651ED" w:rsidP="006651ED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F551C4" w:rsidRPr="00DA7B58" w14:paraId="4A680EDD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0048D7C9" w14:textId="72524486" w:rsidR="00F551C4" w:rsidRPr="006651ED" w:rsidRDefault="006651ED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auto"/>
          </w:tcPr>
          <w:p w14:paraId="058ADA51" w14:textId="0B5200A3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E613EB" w14:textId="25A214E5" w:rsidR="00F551C4" w:rsidRPr="00DA7B58" w:rsidRDefault="00F551C4" w:rsidP="00F551C4">
            <w:pPr>
              <w:tabs>
                <w:tab w:val="decimal" w:pos="1088"/>
              </w:tabs>
              <w:ind w:right="-3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96F2F4" w14:textId="6D3B40EF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F34066" w14:textId="651D43B1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344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FA6703" w14:textId="18E98200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4ED5C0" w14:textId="5868E4E0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6B03A9" w14:textId="386D87DA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128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772</w:t>
            </w:r>
          </w:p>
        </w:tc>
        <w:tc>
          <w:tcPr>
            <w:tcW w:w="1368" w:type="dxa"/>
            <w:shd w:val="clear" w:color="auto" w:fill="auto"/>
          </w:tcPr>
          <w:p w14:paraId="56784D39" w14:textId="2010BA2B" w:rsidR="00F551C4" w:rsidRPr="00DA7B58" w:rsidRDefault="00154991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14:paraId="603773F3" w14:textId="711EE618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F551C4" w:rsidRPr="00DA7B58" w14:paraId="67885BC3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150F091B" w14:textId="682A8D57" w:rsidR="00F551C4" w:rsidRPr="00DA7B58" w:rsidRDefault="00F551C4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7CDD1BF5" w14:textId="3F2FFEF0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868D53" w14:textId="0229B98B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E884CA" w14:textId="09E1CE40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3B18D7" w14:textId="16B341DF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34D9AF" w14:textId="6AE6623C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8FBF81" w14:textId="02F735D1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1B282CA" w14:textId="57997994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5071CC" w14:textId="76F93A35" w:rsidR="00F551C4" w:rsidRPr="00DA7B58" w:rsidRDefault="00F551C4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2A86F6" w14:textId="7C3D8782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F551C4" w:rsidRPr="00DA7B58" w14:paraId="3E946CFB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5354438" w14:textId="77777777" w:rsidR="00F551C4" w:rsidRPr="00DA7B58" w:rsidRDefault="00F551C4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0644" w14:textId="0B43CD37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8242A" w14:textId="63F322CE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2157" w14:textId="7B2B9003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C0EBF" w14:textId="10B17BD9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EB73C" w14:textId="1C48CD7B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870C2" w14:textId="00411599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A94E5" w14:textId="7EE4438D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F0DE8" w14:textId="2994B0BB" w:rsidR="00F551C4" w:rsidRPr="00DA7B58" w:rsidRDefault="00154991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5225F" w14:textId="34E83F47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</w:p>
        </w:tc>
      </w:tr>
      <w:tr w:rsidR="00777AC4" w:rsidRPr="00DA7B58" w14:paraId="3847D5FD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5F25A42F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189875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9DA43C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B26291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C4D89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B75A28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0AA51F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6D6204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55FF6E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34FFD9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7AC4" w:rsidRPr="00DA7B58" w14:paraId="2EEA3C3F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36E9208E" w14:textId="72797160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892B2AA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DCFDC0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EFF67FF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74572C9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E5157FE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1A99659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01F99D77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01A9C7F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7F28BCD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551C4" w:rsidRPr="00DA7B58" w14:paraId="58582615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6B1611A1" w14:textId="77777777" w:rsidR="00F551C4" w:rsidRPr="00DA7B58" w:rsidRDefault="00F551C4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8AF3809" w14:textId="238BF4E9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5059680" w14:textId="42DD725B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auto"/>
          </w:tcPr>
          <w:p w14:paraId="426B6F30" w14:textId="1CA490B1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</w:p>
        </w:tc>
        <w:tc>
          <w:tcPr>
            <w:tcW w:w="1296" w:type="dxa"/>
            <w:shd w:val="clear" w:color="auto" w:fill="auto"/>
          </w:tcPr>
          <w:p w14:paraId="2E95513E" w14:textId="360C4CFA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315A71F8" w14:textId="28288E13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auto"/>
          </w:tcPr>
          <w:p w14:paraId="75D304A4" w14:textId="5C820A68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3B6607B5" w14:textId="6D64358B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5442759B" w14:textId="635F80E0" w:rsidR="00F551C4" w:rsidRPr="00DA7B58" w:rsidRDefault="00154991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14A6A6C2" w14:textId="24FC45C1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</w:p>
        </w:tc>
      </w:tr>
      <w:tr w:rsidR="00F551C4" w:rsidRPr="00DA7B58" w14:paraId="2D8CF066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8B9EA04" w14:textId="77777777" w:rsidR="00F551C4" w:rsidRPr="00DA7B58" w:rsidRDefault="00F551C4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5374FF" w14:textId="05C15950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BC106F" w14:textId="7CF4859E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075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996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CF5C33" w14:textId="0505C8BB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10DD41" w14:textId="441EC50A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04E075" w14:textId="406F86C2" w:rsidR="00F551C4" w:rsidRPr="00DA7B58" w:rsidRDefault="00F551C4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2393D0" w14:textId="05E54179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EA6BF4" w14:textId="683CB165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3C3DDE" w14:textId="127C5ED4" w:rsidR="00F551C4" w:rsidRPr="00DA7B58" w:rsidRDefault="00F551C4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E3968" w14:textId="519D315A" w:rsidR="00F551C4" w:rsidRPr="00DA7B58" w:rsidRDefault="00F551C4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F551C4" w:rsidRPr="00DA7B58" w14:paraId="00AC021F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12EF3394" w14:textId="77777777" w:rsidR="00F551C4" w:rsidRPr="00DA7B58" w:rsidRDefault="00F551C4" w:rsidP="00F551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A62EB" w14:textId="3E19EF54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551C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1CD61" w14:textId="23F5A535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0CD64" w14:textId="0F64F58B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45649" w14:textId="5EA8D360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F0A01" w14:textId="64439E64" w:rsidR="00F551C4" w:rsidRPr="00DA7B58" w:rsidRDefault="00154991" w:rsidP="00F551C4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FC040" w14:textId="30825692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F22B4" w14:textId="1D29C9DD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329DB" w14:textId="00C628F6" w:rsidR="00F551C4" w:rsidRPr="00DA7B58" w:rsidRDefault="00154991" w:rsidP="00F551C4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9A7ED" w14:textId="4A1D7729" w:rsidR="00F551C4" w:rsidRPr="00DA7B58" w:rsidRDefault="00154991" w:rsidP="00F551C4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F551C4">
              <w:rPr>
                <w:rFonts w:ascii="Browallia New" w:hAnsi="Browallia New" w:cs="Browallia New"/>
                <w:color w:val="000000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</w:p>
        </w:tc>
      </w:tr>
    </w:tbl>
    <w:p w14:paraId="61DA1CA0" w14:textId="77777777" w:rsidR="00777AC4" w:rsidRPr="00DA7B58" w:rsidRDefault="00777AC4" w:rsidP="008926B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7891D44" w14:textId="77777777" w:rsidR="00A34673" w:rsidRPr="00DA7B58" w:rsidRDefault="007A4E0F" w:rsidP="008926B8">
      <w:pPr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A34673" w:rsidRPr="00DA7B58" w14:paraId="020BFBFB" w14:textId="77777777" w:rsidTr="00E173C9">
        <w:trPr>
          <w:trHeight w:val="20"/>
        </w:trPr>
        <w:tc>
          <w:tcPr>
            <w:tcW w:w="3658" w:type="dxa"/>
          </w:tcPr>
          <w:p w14:paraId="3234714D" w14:textId="77777777" w:rsidR="00A34673" w:rsidRPr="00DA7B58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B6846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</w:t>
            </w:r>
            <w:r w:rsidR="00233F0B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</w:t>
            </w:r>
          </w:p>
        </w:tc>
      </w:tr>
      <w:tr w:rsidR="00A34673" w:rsidRPr="00DA7B58" w14:paraId="0E03154C" w14:textId="77777777" w:rsidTr="004F7ECB">
        <w:trPr>
          <w:trHeight w:val="20"/>
        </w:trPr>
        <w:tc>
          <w:tcPr>
            <w:tcW w:w="3658" w:type="dxa"/>
          </w:tcPr>
          <w:p w14:paraId="20CE88A7" w14:textId="77777777" w:rsidR="00A34673" w:rsidRPr="00DA7B58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5D388D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4F4773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74D289" w14:textId="77777777" w:rsidR="00A34673" w:rsidRPr="00DA7B58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BD7761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99CB7B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20342E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7EA45A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3C9CA" w14:textId="77777777" w:rsidR="00A34673" w:rsidRPr="00DA7B58" w:rsidRDefault="00A34673" w:rsidP="004A5FA1">
            <w:pPr>
              <w:tabs>
                <w:tab w:val="right" w:pos="1154"/>
              </w:tabs>
              <w:ind w:left="-11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1133F4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DA7B58" w14:paraId="3E80F0C1" w14:textId="77777777" w:rsidTr="004F7ECB">
        <w:trPr>
          <w:trHeight w:val="20"/>
        </w:trPr>
        <w:tc>
          <w:tcPr>
            <w:tcW w:w="3658" w:type="dxa"/>
          </w:tcPr>
          <w:p w14:paraId="2754CF9D" w14:textId="77777777" w:rsidR="00A34673" w:rsidRPr="00DA7B58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7BAD8D0D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4C0935D1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186263C7" w14:textId="77777777" w:rsidR="00A34673" w:rsidRPr="00DA7B58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</w:tcPr>
          <w:p w14:paraId="119A7C66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</w:tcPr>
          <w:p w14:paraId="6EA303E2" w14:textId="77777777" w:rsidR="00A34673" w:rsidRPr="00DA7B58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7ED8E318" w14:textId="0ADE7AC6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</w:p>
        </w:tc>
        <w:tc>
          <w:tcPr>
            <w:tcW w:w="1296" w:type="dxa"/>
          </w:tcPr>
          <w:p w14:paraId="618D026F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</w:tcPr>
          <w:p w14:paraId="79A339C2" w14:textId="77777777" w:rsidR="00A34673" w:rsidRPr="00DA7B58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</w:tcPr>
          <w:p w14:paraId="05EBB4BA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DA7B58" w14:paraId="04149029" w14:textId="77777777" w:rsidTr="004F7ECB">
        <w:trPr>
          <w:trHeight w:val="20"/>
        </w:trPr>
        <w:tc>
          <w:tcPr>
            <w:tcW w:w="3658" w:type="dxa"/>
          </w:tcPr>
          <w:p w14:paraId="73A0E3E4" w14:textId="77777777" w:rsidR="00A34673" w:rsidRPr="00DA7B58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E53A27A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98D1DE0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65C00871" w14:textId="77777777" w:rsidR="00A34673" w:rsidRPr="00DA7B58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1310D0BD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0724958A" w14:textId="77777777" w:rsidR="00A34673" w:rsidRPr="00DA7B58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21898F6C" w14:textId="14715C6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6614E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354FF63B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57A600A9" w14:textId="77777777" w:rsidR="00A34673" w:rsidRPr="00DA7B58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16743B53" w14:textId="77777777" w:rsidR="00A34673" w:rsidRPr="00DA7B58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9040C8" w:rsidRPr="00DA7B58" w14:paraId="78F95B32" w14:textId="77777777" w:rsidTr="004F7ECB">
        <w:trPr>
          <w:trHeight w:val="20"/>
        </w:trPr>
        <w:tc>
          <w:tcPr>
            <w:tcW w:w="3658" w:type="dxa"/>
          </w:tcPr>
          <w:p w14:paraId="23EB206E" w14:textId="77777777" w:rsidR="009040C8" w:rsidRPr="00DA7B58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47E3E5" w14:textId="77777777" w:rsidR="009040C8" w:rsidRPr="00DA7B58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FE8A0D" w14:textId="77777777" w:rsidR="009040C8" w:rsidRPr="00DA7B58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0307F7" w14:textId="77777777" w:rsidR="009040C8" w:rsidRPr="00DA7B58" w:rsidRDefault="009040C8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5504A" w14:textId="77777777" w:rsidR="009040C8" w:rsidRPr="00DA7B58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F6249C" w14:textId="77777777" w:rsidR="009040C8" w:rsidRPr="00DA7B58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E76D15" w14:textId="77777777" w:rsidR="009040C8" w:rsidRPr="00DA7B58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0947F" w14:textId="77777777" w:rsidR="009040C8" w:rsidRPr="00DA7B58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DAC1F" w14:textId="77777777" w:rsidR="009040C8" w:rsidRPr="00DA7B58" w:rsidRDefault="009040C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A0EEE3" w14:textId="77777777" w:rsidR="009040C8" w:rsidRPr="00DA7B58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9040C8" w:rsidRPr="00DA7B58" w14:paraId="56470850" w14:textId="77777777" w:rsidTr="004F7ECB">
        <w:trPr>
          <w:trHeight w:val="20"/>
        </w:trPr>
        <w:tc>
          <w:tcPr>
            <w:tcW w:w="3658" w:type="dxa"/>
          </w:tcPr>
          <w:p w14:paraId="112C7A1D" w14:textId="77777777" w:rsidR="009040C8" w:rsidRPr="00DA7B58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556234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A56385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E7BE41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7AB4C2" w14:textId="77777777" w:rsidR="009040C8" w:rsidRPr="00DA7B58" w:rsidRDefault="009040C8" w:rsidP="003E1C6F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7534BE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7534B0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7331B5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46CAA4" w14:textId="77777777" w:rsidR="009040C8" w:rsidRPr="00DA7B58" w:rsidRDefault="009040C8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D8BFE8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040C8" w:rsidRPr="00DA7B58" w14:paraId="59C2BE16" w14:textId="77777777" w:rsidTr="004F7ECB">
        <w:trPr>
          <w:trHeight w:val="20"/>
        </w:trPr>
        <w:tc>
          <w:tcPr>
            <w:tcW w:w="3658" w:type="dxa"/>
          </w:tcPr>
          <w:p w14:paraId="7E16C784" w14:textId="66BA2BDC" w:rsidR="009040C8" w:rsidRPr="00DA7B58" w:rsidRDefault="009040C8" w:rsidP="00D65AE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4AF106B8" w14:textId="77777777" w:rsidR="009040C8" w:rsidRPr="00DA7B58" w:rsidRDefault="009040C8" w:rsidP="00D65AEF">
            <w:pPr>
              <w:tabs>
                <w:tab w:val="decimal" w:pos="107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B9B8CC0" w14:textId="77777777" w:rsidR="009040C8" w:rsidRPr="00DA7B58" w:rsidRDefault="009040C8" w:rsidP="00D65AEF">
            <w:pPr>
              <w:tabs>
                <w:tab w:val="decimal" w:pos="108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3973554D" w14:textId="77777777" w:rsidR="009040C8" w:rsidRPr="00DA7B58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89C439E" w14:textId="77777777" w:rsidR="009040C8" w:rsidRPr="00DA7B58" w:rsidRDefault="009040C8" w:rsidP="00D65AEF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3DDAB34E" w14:textId="77777777" w:rsidR="009040C8" w:rsidRPr="00DA7B58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0A1D85F0" w14:textId="77777777" w:rsidR="009040C8" w:rsidRPr="00DA7B58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9A8106C" w14:textId="77777777" w:rsidR="009040C8" w:rsidRPr="00DA7B58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8AB69C" w14:textId="77777777" w:rsidR="009040C8" w:rsidRPr="00DA7B58" w:rsidRDefault="009040C8" w:rsidP="00D65AEF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78C3B10" w14:textId="77777777" w:rsidR="009040C8" w:rsidRPr="00DA7B58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66A40" w:rsidRPr="00DA7B58" w14:paraId="1C492EB9" w14:textId="77777777" w:rsidTr="004F7ECB">
        <w:trPr>
          <w:trHeight w:val="20"/>
        </w:trPr>
        <w:tc>
          <w:tcPr>
            <w:tcW w:w="3658" w:type="dxa"/>
          </w:tcPr>
          <w:p w14:paraId="1F0333C7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58E60E57" w14:textId="3D5C447C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CC11087" w14:textId="7F61F599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242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354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FAFAFA"/>
          </w:tcPr>
          <w:p w14:paraId="65A3B440" w14:textId="156436E3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229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068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FAFAFA"/>
          </w:tcPr>
          <w:p w14:paraId="5446F7B4" w14:textId="5259B8D0" w:rsidR="00166A40" w:rsidRPr="00166A40" w:rsidRDefault="00154991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361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929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4199A947" w14:textId="2FC58E3B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632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FAFAFA"/>
          </w:tcPr>
          <w:p w14:paraId="3EFFF06B" w14:textId="38671625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318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FAFAFA"/>
          </w:tcPr>
          <w:p w14:paraId="7BB71AB9" w14:textId="74E4001F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058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3A8933F4" w14:textId="2791346E" w:rsidR="00166A40" w:rsidRPr="00166A40" w:rsidRDefault="00154991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AFAFA"/>
          </w:tcPr>
          <w:p w14:paraId="3C9ADE26" w14:textId="2A2C1D29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470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836</w:t>
            </w:r>
          </w:p>
        </w:tc>
      </w:tr>
      <w:tr w:rsidR="00166A40" w:rsidRPr="00DA7B58" w14:paraId="761B06F6" w14:textId="77777777" w:rsidTr="004F7ECB">
        <w:trPr>
          <w:trHeight w:val="20"/>
        </w:trPr>
        <w:tc>
          <w:tcPr>
            <w:tcW w:w="3658" w:type="dxa"/>
          </w:tcPr>
          <w:p w14:paraId="389E5157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2CA354A4" w14:textId="56BF8871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F2EFD9" w14:textId="0CE22B20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E80A42" w14:textId="5B9D1675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DE692F" w14:textId="34736A4F" w:rsidR="00166A40" w:rsidRPr="00166A40" w:rsidRDefault="00166A40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75F66F" w14:textId="5EB4EC34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458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1296" w:type="dxa"/>
            <w:shd w:val="clear" w:color="auto" w:fill="FAFAFA"/>
          </w:tcPr>
          <w:p w14:paraId="157BC94F" w14:textId="16C92D6E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E68C07" w14:textId="091AE021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412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</w:tcPr>
          <w:p w14:paraId="4F96C873" w14:textId="2BF29E3E" w:rsidR="00166A40" w:rsidRPr="00166A40" w:rsidRDefault="00154991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23</w:t>
            </w:r>
            <w:r w:rsidR="009223C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176</w:t>
            </w:r>
            <w:r w:rsidR="009223C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6694D0CC" w14:textId="27A6BDFA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34</w:t>
            </w:r>
            <w:r w:rsidR="009223C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047</w:t>
            </w:r>
            <w:r w:rsidR="009223C9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166A40" w:rsidRPr="00DA7B58" w14:paraId="5A671453" w14:textId="77777777" w:rsidTr="004F7ECB">
        <w:trPr>
          <w:trHeight w:val="72"/>
        </w:trPr>
        <w:tc>
          <w:tcPr>
            <w:tcW w:w="3658" w:type="dxa"/>
          </w:tcPr>
          <w:p w14:paraId="05E6F7F1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08C293AC" w14:textId="28DEC562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A7ED06" w14:textId="05471367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3CDA37" w14:textId="12BFFEE2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8C646C" w14:textId="3954F4FD" w:rsidR="00166A40" w:rsidRPr="00166A40" w:rsidRDefault="00166A40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93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F5410C" w14:textId="530E534D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401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CD63F2" w14:textId="4E2499C2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490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7FF4AE" w14:textId="0BDBDA6A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DAB923" w14:textId="0C56DEC4" w:rsidR="00166A40" w:rsidRPr="00166A40" w:rsidRDefault="00166A40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FD4C5B" w14:textId="37D93FF0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984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</w:tr>
      <w:tr w:rsidR="00166A40" w:rsidRPr="00DA7B58" w14:paraId="5D9ECAEA" w14:textId="77777777" w:rsidTr="004F7ECB">
        <w:trPr>
          <w:trHeight w:val="20"/>
        </w:trPr>
        <w:tc>
          <w:tcPr>
            <w:tcW w:w="3658" w:type="dxa"/>
          </w:tcPr>
          <w:p w14:paraId="767AA002" w14:textId="76FCFC52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  <w:r w:rsidR="008E4CD3">
              <w:rPr>
                <w:rFonts w:ascii="Browallia New" w:hAnsi="Browallia New" w:cs="Browallia New" w:hint="cs"/>
                <w:color w:val="000000"/>
                <w:cs/>
              </w:rPr>
              <w:t>เข้า (ออก)</w:t>
            </w:r>
          </w:p>
        </w:tc>
        <w:tc>
          <w:tcPr>
            <w:tcW w:w="1296" w:type="dxa"/>
            <w:shd w:val="clear" w:color="auto" w:fill="FAFAFA"/>
          </w:tcPr>
          <w:p w14:paraId="5959692E" w14:textId="2C3E5C7F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24FEAC" w14:textId="75EE645B" w:rsidR="00166A40" w:rsidRPr="00166A40" w:rsidRDefault="00154991" w:rsidP="00166A40">
            <w:pPr>
              <w:tabs>
                <w:tab w:val="decimal" w:pos="1088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923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FAFAFA"/>
          </w:tcPr>
          <w:p w14:paraId="644AFB14" w14:textId="34092E14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493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</w:tcPr>
          <w:p w14:paraId="2B8F0C01" w14:textId="3A347E85" w:rsidR="00166A40" w:rsidRPr="00166A40" w:rsidRDefault="00154991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417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FAFAFA"/>
          </w:tcPr>
          <w:p w14:paraId="29CC3EC2" w14:textId="6B85C6FE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976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1B905B64" w14:textId="28038912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0EC6AD" w14:textId="2AAE4F5B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DE888EE" w14:textId="60E890A2" w:rsidR="00166A40" w:rsidRPr="00166A40" w:rsidRDefault="00166A40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32</w:t>
            </w:r>
            <w:r w:rsidR="009223C9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576</w:t>
            </w:r>
            <w:r w:rsidR="009223C9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361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D9E123" w14:textId="34CE36A5" w:rsidR="00166A40" w:rsidRPr="00166A40" w:rsidRDefault="009223C9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166A40" w:rsidRPr="00DA7B58" w14:paraId="26C608B7" w14:textId="77777777" w:rsidTr="004F7ECB">
        <w:trPr>
          <w:trHeight w:val="20"/>
        </w:trPr>
        <w:tc>
          <w:tcPr>
            <w:tcW w:w="3658" w:type="dxa"/>
          </w:tcPr>
          <w:p w14:paraId="66D87600" w14:textId="65024DAA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FAFAFA"/>
          </w:tcPr>
          <w:p w14:paraId="1933D391" w14:textId="210F252C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4814ED" w14:textId="3F967DDF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598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299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57AB3B" w14:textId="0F324D1E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50B5E7" w14:textId="17C526F5" w:rsidR="00166A40" w:rsidRPr="00166A40" w:rsidRDefault="00166A40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5F0CA0" w14:textId="01743B2E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742852" w14:textId="630F13B3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3BB597" w14:textId="54739883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EB25FF6" w14:textId="71AEC0C3" w:rsidR="00166A40" w:rsidRPr="00166A40" w:rsidRDefault="00166A40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182EBE" w14:textId="2714C903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598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299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</w:tr>
      <w:tr w:rsidR="00166A40" w:rsidRPr="00DA7B58" w14:paraId="600C29B6" w14:textId="77777777" w:rsidTr="004F7ECB">
        <w:trPr>
          <w:trHeight w:val="20"/>
        </w:trPr>
        <w:tc>
          <w:tcPr>
            <w:tcW w:w="3658" w:type="dxa"/>
          </w:tcPr>
          <w:p w14:paraId="2FDB4CA0" w14:textId="1DDE11B0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0B1752E5" w14:textId="447F44C7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D3DA95" w14:textId="794C79DF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77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919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112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275533C" w14:textId="2D88453E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681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853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06D4C0" w14:textId="242657C3" w:rsidR="00166A40" w:rsidRPr="00166A40" w:rsidRDefault="00166A40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65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623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110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1CAD2E" w14:textId="585C2DEA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87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329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283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2C98F9" w14:textId="4A0E4072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213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747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F56B70" w14:textId="4F5FD5AE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555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503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277F94" w14:textId="20036E03" w:rsidR="00166A40" w:rsidRPr="00166A40" w:rsidRDefault="00166A40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562D15" w14:textId="074CDD3D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326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322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608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</w:tr>
      <w:tr w:rsidR="00166A40" w:rsidRPr="00DA7B58" w14:paraId="044BA618" w14:textId="77777777" w:rsidTr="004F7ECB">
        <w:trPr>
          <w:trHeight w:val="20"/>
        </w:trPr>
        <w:tc>
          <w:tcPr>
            <w:tcW w:w="3658" w:type="dxa"/>
          </w:tcPr>
          <w:p w14:paraId="4DA915F7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C7F51" w14:textId="035CD651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D376B" w14:textId="1CBDE168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169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760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3DA69" w14:textId="77A9F937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EE67A" w14:textId="79730C87" w:rsidR="00166A40" w:rsidRPr="00166A40" w:rsidRDefault="00154991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305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724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CCB96" w14:textId="7697ACBE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738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AF750" w14:textId="4873EBFB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E65EC" w14:textId="04A90BFD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915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8C881" w14:textId="18BF03E0" w:rsidR="00166A40" w:rsidRPr="00166A40" w:rsidRDefault="00154991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0D86D" w14:textId="0910CE33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170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166A40" w:rsidRPr="00DA7B58" w14:paraId="606D95BA" w14:textId="77777777" w:rsidTr="004F7ECB">
        <w:trPr>
          <w:trHeight w:val="20"/>
        </w:trPr>
        <w:tc>
          <w:tcPr>
            <w:tcW w:w="3658" w:type="dxa"/>
          </w:tcPr>
          <w:p w14:paraId="652F87AF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7541C7" w14:textId="77777777" w:rsidR="00166A40" w:rsidRPr="00DA7B58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695D24" w14:textId="77777777" w:rsidR="00166A40" w:rsidRPr="00DA7B58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26ECA5" w14:textId="77777777" w:rsidR="00166A40" w:rsidRPr="00DA7B58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51431F" w14:textId="77777777" w:rsidR="00166A40" w:rsidRPr="00DA7B58" w:rsidRDefault="00166A40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88B330" w14:textId="77777777" w:rsidR="00166A40" w:rsidRPr="00DA7B58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4EF161" w14:textId="77777777" w:rsidR="00166A40" w:rsidRPr="00DA7B58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8F183E" w14:textId="77777777" w:rsidR="00166A40" w:rsidRPr="00DA7B58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A1C73B" w14:textId="77777777" w:rsidR="00166A40" w:rsidRPr="00DA7B58" w:rsidRDefault="00166A40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6511EE" w14:textId="77777777" w:rsidR="00166A40" w:rsidRPr="00DA7B58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66A40" w:rsidRPr="00DA7B58" w14:paraId="72ED78C8" w14:textId="77777777" w:rsidTr="004F7ECB">
        <w:trPr>
          <w:trHeight w:val="20"/>
        </w:trPr>
        <w:tc>
          <w:tcPr>
            <w:tcW w:w="3658" w:type="dxa"/>
          </w:tcPr>
          <w:p w14:paraId="6715D83C" w14:textId="324BF69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4C156391" w14:textId="77777777" w:rsidR="00166A40" w:rsidRPr="00DA7B58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B998F7C" w14:textId="77777777" w:rsidR="00166A40" w:rsidRPr="00DA7B58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D2271C4" w14:textId="77777777" w:rsidR="00166A40" w:rsidRPr="00DA7B58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D7377CC" w14:textId="77777777" w:rsidR="00166A40" w:rsidRPr="00DA7B58" w:rsidRDefault="00166A40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41C78FDF" w14:textId="77777777" w:rsidR="00166A40" w:rsidRPr="00DA7B58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FE731C9" w14:textId="77777777" w:rsidR="00166A40" w:rsidRPr="00DA7B58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036DA259" w14:textId="77777777" w:rsidR="00166A40" w:rsidRPr="00DA7B58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FAFAFA"/>
          </w:tcPr>
          <w:p w14:paraId="1FF9D7E5" w14:textId="77777777" w:rsidR="00166A40" w:rsidRPr="00DA7B58" w:rsidRDefault="00166A40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4EDC426F" w14:textId="77777777" w:rsidR="00166A40" w:rsidRPr="00DA7B58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66A40" w:rsidRPr="00DA7B58" w14:paraId="1F8A1001" w14:textId="77777777" w:rsidTr="004F7ECB">
        <w:trPr>
          <w:trHeight w:val="20"/>
        </w:trPr>
        <w:tc>
          <w:tcPr>
            <w:tcW w:w="3658" w:type="dxa"/>
          </w:tcPr>
          <w:p w14:paraId="1B3F9668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179D019" w14:textId="23BE0D95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9313163" w14:textId="2E55B336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2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675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FAFAFA"/>
          </w:tcPr>
          <w:p w14:paraId="1F4088CB" w14:textId="2B54ABC0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877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879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FAFAFA"/>
          </w:tcPr>
          <w:p w14:paraId="09CCA7D2" w14:textId="48323D90" w:rsidR="00166A40" w:rsidRPr="00166A40" w:rsidRDefault="00154991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861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612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</w:tcPr>
          <w:p w14:paraId="0B4ECF20" w14:textId="4056BDE7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195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120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FAFAFA"/>
          </w:tcPr>
          <w:p w14:paraId="696CBC10" w14:textId="166D1A3E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173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0B77AFEC" w14:textId="17E661F4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374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FAFAFA"/>
          </w:tcPr>
          <w:p w14:paraId="09A498C0" w14:textId="394DC7CE" w:rsidR="00166A40" w:rsidRPr="00166A40" w:rsidRDefault="00154991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FAFAFA"/>
          </w:tcPr>
          <w:p w14:paraId="0A84B114" w14:textId="67365A64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399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  <w:tr w:rsidR="00166A40" w:rsidRPr="00DA7B58" w14:paraId="23AE487A" w14:textId="77777777" w:rsidTr="004F7ECB">
        <w:trPr>
          <w:trHeight w:val="20"/>
        </w:trPr>
        <w:tc>
          <w:tcPr>
            <w:tcW w:w="3658" w:type="dxa"/>
          </w:tcPr>
          <w:p w14:paraId="0E94B1A3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6F6153" w14:textId="4F4ABF50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F5A650" w14:textId="664C28B4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153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915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421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FA19F7" w14:textId="0F282E0E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706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999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201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C2D678" w14:textId="46CA83DC" w:rsidR="00166A40" w:rsidRPr="00166A40" w:rsidRDefault="00166A40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555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888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450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AAAD35" w14:textId="1C9B31DE" w:rsidR="00166A40" w:rsidRPr="00166A40" w:rsidRDefault="00166A40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730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381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646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C3AE81" w14:textId="047D7DCA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092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181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0A8C6A" w14:textId="3B205305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72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458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785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B99A98" w14:textId="06B1597F" w:rsidR="00166A40" w:rsidRPr="00166A40" w:rsidRDefault="00166A40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66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6C9C20" w14:textId="275E4245" w:rsidR="00166A40" w:rsidRPr="00166A40" w:rsidRDefault="00166A40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66A40">
              <w:rPr>
                <w:rFonts w:ascii="Browallia New" w:hAnsi="Browallia New" w:cs="Browallia New"/>
              </w:rPr>
              <w:t>(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3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226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735</w:t>
            </w:r>
            <w:r w:rsidRPr="00166A40">
              <w:rPr>
                <w:rFonts w:ascii="Browallia New" w:hAnsi="Browallia New" w:cs="Browallia New"/>
              </w:rPr>
              <w:t>,</w:t>
            </w:r>
            <w:r w:rsidR="00154991" w:rsidRPr="00154991">
              <w:rPr>
                <w:rFonts w:ascii="Browallia New" w:hAnsi="Browallia New" w:cs="Browallia New"/>
                <w:lang w:val="en-GB"/>
              </w:rPr>
              <w:t>684</w:t>
            </w:r>
            <w:r w:rsidRPr="00166A40">
              <w:rPr>
                <w:rFonts w:ascii="Browallia New" w:hAnsi="Browallia New" w:cs="Browallia New"/>
              </w:rPr>
              <w:t>)</w:t>
            </w:r>
          </w:p>
        </w:tc>
      </w:tr>
      <w:tr w:rsidR="00166A40" w:rsidRPr="00DA7B58" w14:paraId="23904A92" w14:textId="77777777" w:rsidTr="004F7ECB">
        <w:trPr>
          <w:trHeight w:val="20"/>
        </w:trPr>
        <w:tc>
          <w:tcPr>
            <w:tcW w:w="3658" w:type="dxa"/>
          </w:tcPr>
          <w:p w14:paraId="701F236B" w14:textId="77777777" w:rsidR="00166A40" w:rsidRPr="00DA7B58" w:rsidRDefault="00166A40" w:rsidP="00166A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EBB6D" w14:textId="7CCDF48E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040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932AA" w14:textId="4A589BDC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169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760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99D84" w14:textId="60B8D143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170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880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CB128" w14:textId="27CC4CDF" w:rsidR="00166A40" w:rsidRPr="00166A40" w:rsidRDefault="00154991" w:rsidP="00166A4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305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724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5546D" w14:textId="69247FF8" w:rsidR="00166A40" w:rsidRPr="00166A40" w:rsidRDefault="00154991" w:rsidP="00166A4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464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738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4AE0B" w14:textId="374005BA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81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5AAAD" w14:textId="00BB2913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7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915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157B0" w14:textId="7E80F16B" w:rsidR="00166A40" w:rsidRPr="00166A40" w:rsidRDefault="00154991" w:rsidP="00166A4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11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563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DAE30" w14:textId="15B7E446" w:rsidR="00166A40" w:rsidRPr="00166A40" w:rsidRDefault="00154991" w:rsidP="00166A4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54991">
              <w:rPr>
                <w:rFonts w:ascii="Browallia New" w:hAnsi="Browallia New" w:cs="Browallia New"/>
                <w:lang w:val="en-GB"/>
              </w:rPr>
              <w:t>5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170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663</w:t>
            </w:r>
            <w:r w:rsidR="00166A40" w:rsidRPr="00166A40">
              <w:rPr>
                <w:rFonts w:ascii="Browallia New" w:hAnsi="Browallia New" w:cs="Browallia New"/>
              </w:rPr>
              <w:t>,</w:t>
            </w:r>
            <w:r w:rsidRPr="00154991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</w:tbl>
    <w:p w14:paraId="7189826D" w14:textId="77777777" w:rsidR="000275C0" w:rsidRPr="00DA7B58" w:rsidRDefault="000275C0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5D8310" w14:textId="0C97C9C5" w:rsidR="00934AFD" w:rsidRPr="00DA7B58" w:rsidRDefault="00934AFD" w:rsidP="00934AFD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934AFD" w:rsidRPr="00DA7B58" w:rsidSect="00B2438C">
          <w:pgSz w:w="16834" w:h="11909" w:orient="landscape" w:code="9"/>
          <w:pgMar w:top="1440" w:right="720" w:bottom="720" w:left="720" w:header="706" w:footer="706" w:gutter="0"/>
          <w:cols w:space="720"/>
        </w:sectPr>
      </w:pPr>
    </w:p>
    <w:p w14:paraId="1EE95A07" w14:textId="77777777" w:rsidR="00934AFD" w:rsidRPr="00DA7B58" w:rsidRDefault="00934AFD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2F7B88" w14:textId="73B28CFF" w:rsidR="00934AFD" w:rsidRPr="008E4CD3" w:rsidRDefault="00934AFD" w:rsidP="00934AF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3E1C6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เปลี่ยนแปลงนโยบายการบัญชีการวัดมูลค่าภายหลังการรับรู้เริ่มแรกของที่ดินจากราคาทุนเป็น</w:t>
      </w:r>
      <w:r w:rsidR="00B41F8A" w:rsidRPr="003E1C6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มูลค่ายุติธรรม</w:t>
      </w:r>
      <w:r w:rsidR="008E4CD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ตั้งแต่ปีพ.ศ. </w:t>
      </w:r>
      <w:r w:rsidR="00154991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</w:p>
    <w:p w14:paraId="2DA30B11" w14:textId="77777777" w:rsidR="00934AFD" w:rsidRPr="00DA7B58" w:rsidRDefault="00934AFD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EC4BFD" w14:textId="77777777" w:rsidR="004513A2" w:rsidRPr="00DA7B58" w:rsidRDefault="004513A2" w:rsidP="008926B8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หากที่ดินแสดงตามราคาทุนเดิม ราคาตามบัญชีจะเป็นดังนี้</w:t>
      </w:r>
    </w:p>
    <w:p w14:paraId="1E2C0752" w14:textId="77777777" w:rsidR="004513A2" w:rsidRPr="00DA7B58" w:rsidRDefault="004513A2" w:rsidP="008926B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7"/>
        <w:gridCol w:w="1369"/>
        <w:gridCol w:w="1368"/>
        <w:gridCol w:w="1368"/>
      </w:tblGrid>
      <w:tr w:rsidR="004513A2" w:rsidRPr="00DA7B58" w14:paraId="43B11EF5" w14:textId="77777777" w:rsidTr="00E173C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1A989" w14:textId="77777777" w:rsidR="004513A2" w:rsidRPr="00DA7B58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1B0F5" w14:textId="77777777" w:rsidR="004513A2" w:rsidRPr="00DA7B58" w:rsidRDefault="004513A2" w:rsidP="00892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E65B8" w14:textId="77777777" w:rsidR="004513A2" w:rsidRPr="00DA7B58" w:rsidRDefault="004513A2" w:rsidP="008926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13A2" w:rsidRPr="00DA7B58" w14:paraId="4327411C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D720B" w14:textId="77777777" w:rsidR="004513A2" w:rsidRPr="00DA7B58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D166B" w14:textId="316C09E5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1DB9D" w14:textId="3F58FF20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30096" w14:textId="430E990C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A395B" w14:textId="2F819031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513A2" w:rsidRPr="00DA7B58" w14:paraId="6124270F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9BF9" w14:textId="77777777" w:rsidR="004513A2" w:rsidRPr="00DA7B58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E18044" w14:textId="77777777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27E41" w14:textId="77777777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25D61" w14:textId="77777777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51CF2" w14:textId="77777777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13A2" w:rsidRPr="00DA7B58" w14:paraId="27088495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5EAA" w14:textId="77777777" w:rsidR="004513A2" w:rsidRPr="00DA7B58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B6F08" w14:textId="77777777" w:rsidR="004513A2" w:rsidRPr="00DA7B58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F667C" w14:textId="77777777" w:rsidR="004513A2" w:rsidRPr="00DA7B58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BA86B" w14:textId="77777777" w:rsidR="004513A2" w:rsidRPr="00DA7B58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8F700" w14:textId="77777777" w:rsidR="004513A2" w:rsidRPr="00DA7B58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1A5D" w:rsidRPr="00DA7B58" w14:paraId="47B45FBA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D309D8" w14:textId="77777777" w:rsidR="007E1A5D" w:rsidRPr="00DA7B58" w:rsidRDefault="007E1A5D" w:rsidP="007E1A5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D6269" w14:textId="51C81A90" w:rsidR="007E1A5D" w:rsidRPr="00DA7B58" w:rsidRDefault="00154991" w:rsidP="007E1A5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51FCD" w14:textId="6B64DC42" w:rsidR="007E1A5D" w:rsidRPr="00DA7B58" w:rsidRDefault="00154991" w:rsidP="007E1A5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1A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1A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1C428" w14:textId="432CF9CD" w:rsidR="007E1A5D" w:rsidRPr="00DA7B58" w:rsidRDefault="00154991" w:rsidP="007E1A5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EED5A" w14:textId="2CCB6212" w:rsidR="007E1A5D" w:rsidRPr="00DA7B58" w:rsidRDefault="00154991" w:rsidP="007E1A5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1A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1A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7E1A5D" w:rsidRPr="00DA7B58" w14:paraId="49126884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DC93EBB" w14:textId="1CC5BF30" w:rsidR="007E1A5D" w:rsidRPr="00DA7B58" w:rsidRDefault="007E1A5D" w:rsidP="007E1A5D">
            <w:pPr>
              <w:ind w:left="101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875CE" w14:textId="2BB93545" w:rsidR="007E1A5D" w:rsidRPr="00DA7B58" w:rsidRDefault="00154991" w:rsidP="007E1A5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C5301" w14:textId="7E534DF1" w:rsidR="007E1A5D" w:rsidRPr="00DA7B58" w:rsidRDefault="00154991" w:rsidP="007E1A5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1A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1A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907CF" w14:textId="6941F3D7" w:rsidR="007E1A5D" w:rsidRPr="00DA7B58" w:rsidRDefault="00154991" w:rsidP="007E1A5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D5DC1" w14:textId="50334BD5" w:rsidR="007E1A5D" w:rsidRPr="00DA7B58" w:rsidRDefault="00154991" w:rsidP="007E1A5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1A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1A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</w:tbl>
    <w:p w14:paraId="62405AA8" w14:textId="77777777" w:rsidR="004513A2" w:rsidRPr="00DA7B58" w:rsidRDefault="004513A2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E2BC8A" w14:textId="77777777" w:rsidR="00190B55" w:rsidRPr="00DA7B58" w:rsidRDefault="00190B55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มูลค่ายุติธรรมของที่ดิน</w:t>
      </w:r>
    </w:p>
    <w:p w14:paraId="6A67EE58" w14:textId="77777777" w:rsidR="00190B55" w:rsidRPr="00DA7B58" w:rsidRDefault="00190B5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2F9B9C" w14:textId="08DFD4D6" w:rsidR="00FF5184" w:rsidRPr="00DA7B58" w:rsidRDefault="00190B5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 พ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</w:t>
      </w:r>
      <w:r w:rsidR="00A463DB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โจนส์ แลง ลาซาลล์</w:t>
      </w:r>
      <w:r w:rsidR="00A463DB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(ประเทศไทย) จำกัด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77308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ซึ่งเป็นผู้ประเมินอิสระ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โดยส่วนเกินทุนจากการ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ประเมิน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ราคาสินทรัพย์สุทธิจากภาษีเงินได้รอการตัดบัญชีที่เกี่ยวข้องจะรับรู้ไปยัง</w:t>
      </w:r>
      <w:r w:rsidR="004F7EC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กำไรขาดทุนเบ็ดเสร็จอื่น </w:t>
      </w:r>
    </w:p>
    <w:p w14:paraId="2D7169E5" w14:textId="77777777" w:rsidR="00FF5184" w:rsidRPr="00DA7B58" w:rsidRDefault="00FF518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F82ED6" w14:textId="07EBC10D" w:rsidR="00F77308" w:rsidRPr="00DA7B58" w:rsidRDefault="00F77308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3629ADDF" w14:textId="77777777" w:rsidR="00F77308" w:rsidRPr="00DA7B58" w:rsidRDefault="00F77308" w:rsidP="008926B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62"/>
        <w:gridCol w:w="2007"/>
        <w:gridCol w:w="1656"/>
        <w:gridCol w:w="2007"/>
      </w:tblGrid>
      <w:tr w:rsidR="00F77308" w:rsidRPr="00DA7B58" w14:paraId="464EA950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78000DAA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921CD" w14:textId="77777777" w:rsidR="006E0E8F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</w:t>
            </w:r>
          </w:p>
          <w:p w14:paraId="203296CF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ซื้อขายในตลาดที่มี</w:t>
            </w:r>
          </w:p>
          <w:p w14:paraId="4FD034CD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01867FC2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1FDFDC71" w14:textId="4F717375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89FE9" w14:textId="77777777" w:rsidR="006E0E8F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4DBB9036" w14:textId="77777777" w:rsidR="00C47A5D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ที่สังเกตได้ที่มี</w:t>
            </w:r>
          </w:p>
          <w:p w14:paraId="2F98529E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01A63990" w14:textId="7482C9CC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B0BB3" w14:textId="77777777" w:rsidR="006E0E8F" w:rsidRPr="00DA7B58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19FCA953" w14:textId="77777777" w:rsidR="006E0E8F" w:rsidRPr="00DA7B58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0CF8852F" w14:textId="77777777" w:rsidR="00F77308" w:rsidRPr="00DA7B58" w:rsidRDefault="003E696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</w:t>
            </w:r>
            <w:r w:rsidR="00F77308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351A201C" w14:textId="7BC82102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77308" w:rsidRPr="00DA7B58" w14:paraId="392C1627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52C2456B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DEE2B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6A85D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5A8DF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308" w:rsidRPr="00DA7B58" w14:paraId="64A6D303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6B5AB746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1235E1DB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82657EA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32077F2E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7308" w:rsidRPr="00DA7B58" w14:paraId="451C0695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6EFA08FB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14:paraId="09377ECC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31080418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FAFAFA"/>
          </w:tcPr>
          <w:p w14:paraId="1B91D819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7308" w:rsidRPr="00DA7B58" w14:paraId="5A0CDE66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5F355140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1B7AFD43" w14:textId="77777777" w:rsidR="00F77308" w:rsidRPr="00DA7B58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52B43A" w14:textId="77777777" w:rsidR="00F77308" w:rsidRPr="00DA7B58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77D8FA72" w14:textId="5A497088" w:rsidR="00F77308" w:rsidRPr="00DA7B58" w:rsidRDefault="00154991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7308" w:rsidRPr="00DA7B58" w14:paraId="77AB24A7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3ABCD9FA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7A032D60" w14:textId="77777777" w:rsidR="00F77308" w:rsidRPr="00DA7B58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6F0A8BE" w14:textId="77777777" w:rsidR="00F77308" w:rsidRPr="00DA7B58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9867E61" w14:textId="127CC7F5" w:rsidR="00F77308" w:rsidRPr="00DA7B58" w:rsidRDefault="00154991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BAA1D90" w14:textId="50D8C8F0" w:rsidR="00934AFD" w:rsidRPr="00DA7B58" w:rsidRDefault="00934AFD" w:rsidP="008926B8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83D2A1A" w14:textId="77777777" w:rsidR="00FF5184" w:rsidRPr="00DA7B58" w:rsidRDefault="00F77308" w:rsidP="00DA15EB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D850CF8" w14:textId="77777777" w:rsidR="00DA15EB" w:rsidRPr="00DA7B58" w:rsidRDefault="00DA15EB" w:rsidP="00DA15EB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4F8B05" w14:textId="02BD176B" w:rsidR="00077F27" w:rsidRPr="00DA7B58" w:rsidRDefault="00077F27" w:rsidP="008926B8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154991" w:rsidRPr="00154991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1A94FB49" w14:textId="77777777" w:rsidR="00077F27" w:rsidRPr="00DA7B58" w:rsidRDefault="00077F27" w:rsidP="008926B8">
      <w:pPr>
        <w:jc w:val="both"/>
        <w:rPr>
          <w:rFonts w:ascii="Browallia New" w:hAnsi="Browallia New" w:cs="Browallia New"/>
          <w:sz w:val="26"/>
          <w:szCs w:val="26"/>
        </w:rPr>
      </w:pPr>
    </w:p>
    <w:p w14:paraId="6078E966" w14:textId="22CA78AA" w:rsidR="004F7ECB" w:rsidRDefault="00077F27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A56ACE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DA7B58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99ECBA5" w14:textId="6160C8D4" w:rsidR="00C47A5D" w:rsidRPr="00DA7B58" w:rsidRDefault="004F7ECB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F72765" w14:textId="7629C0DB" w:rsidR="00077F27" w:rsidRPr="00DA7B58" w:rsidRDefault="00077F27" w:rsidP="009F0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154991" w:rsidRPr="00154991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53AF3F35" w14:textId="77777777" w:rsidR="00077F27" w:rsidRPr="00DA7B58" w:rsidRDefault="00077F27" w:rsidP="008926B8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305"/>
        <w:gridCol w:w="1440"/>
        <w:gridCol w:w="1710"/>
        <w:gridCol w:w="1440"/>
        <w:gridCol w:w="1818"/>
        <w:gridCol w:w="1737"/>
      </w:tblGrid>
      <w:tr w:rsidR="00077F27" w:rsidRPr="00DA7B58" w14:paraId="5213C179" w14:textId="77777777" w:rsidTr="00407727"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18B54A" w14:textId="77777777" w:rsidR="00077F27" w:rsidRPr="00DA7B58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EF93FA" w14:textId="77777777" w:rsidR="00077F27" w:rsidRPr="00DA7B58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50CAB39" w14:textId="77777777" w:rsidR="00077F27" w:rsidRPr="00DA7B58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211758A" w14:textId="1D660551" w:rsidR="00077F27" w:rsidRPr="00DA7B58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5194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2D6DBB7" w14:textId="033FB65D" w:rsidR="00077F27" w:rsidRPr="00DA7B58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B7D83E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2EF976A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90B5FD" w14:textId="77777777" w:rsidR="00C47A5D" w:rsidRPr="00DA7B58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</w:t>
            </w:r>
          </w:p>
          <w:p w14:paraId="06A2AE1D" w14:textId="77777777" w:rsidR="00077F27" w:rsidRPr="00DA7B58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ไม่สามารถ</w:t>
            </w:r>
          </w:p>
          <w:p w14:paraId="29FE441C" w14:textId="77777777" w:rsidR="00077F27" w:rsidRPr="00DA7B58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87BB25" w14:textId="77777777" w:rsidR="00C47A5D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  <w:p w14:paraId="64232D2A" w14:textId="77777777" w:rsidR="00C47A5D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3488A356" w14:textId="77777777" w:rsidR="00077F27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  <w:p w14:paraId="78EEF67A" w14:textId="77777777" w:rsidR="00C47A5D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</w:t>
            </w:r>
          </w:p>
          <w:p w14:paraId="0272972B" w14:textId="77777777" w:rsidR="00077F27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ถัวเฉลี่ยถ่วงน้ำหนัก)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1DEF04" w14:textId="77777777" w:rsidR="00077F27" w:rsidRPr="00DA7B58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74672E3D" w14:textId="77777777" w:rsidR="00077F27" w:rsidRPr="00DA7B58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3565DD6E" w14:textId="77777777" w:rsidR="00077F27" w:rsidRPr="00DA7B58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1FEC94C3" w14:textId="77777777" w:rsidR="00077F27" w:rsidRPr="00DA7B58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77F27" w:rsidRPr="00DA7B58" w14:paraId="6F7C5297" w14:textId="77777777" w:rsidTr="00407727"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F2277B" w14:textId="77777777" w:rsidR="00077F27" w:rsidRPr="00DA7B58" w:rsidRDefault="00077F27" w:rsidP="008926B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E18270" w14:textId="77777777" w:rsidR="00077F27" w:rsidRPr="00DA7B58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55B39D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D87F54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98591" w14:textId="77777777" w:rsidR="00077F27" w:rsidRPr="00DA7B58" w:rsidRDefault="00077F27" w:rsidP="008926B8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A5F386" w14:textId="77777777" w:rsidR="00077F27" w:rsidRPr="00DA7B58" w:rsidRDefault="00077F27" w:rsidP="00C47A5D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F27" w:rsidRPr="00DA7B58" w14:paraId="547C6361" w14:textId="77777777" w:rsidTr="00374066"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794EE3" w14:textId="77777777" w:rsidR="00077F27" w:rsidRPr="00DA7B58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20D3" w14:textId="6C1413FA" w:rsidR="00077F27" w:rsidRPr="00DA7B58" w:rsidRDefault="00154991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7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57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7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D1AD7E" w14:textId="1439FE36" w:rsidR="00342F76" w:rsidRDefault="00342F76" w:rsidP="00342F76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  <w:r w:rsidR="00077F27" w:rsidRPr="00342F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วิธีเปรียบเทียบ</w:t>
            </w:r>
          </w:p>
          <w:p w14:paraId="06BDA88C" w14:textId="272D69A1" w:rsidR="00077F27" w:rsidRPr="00342F76" w:rsidRDefault="00342F76" w:rsidP="00342F76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</w:t>
            </w:r>
            <w:r w:rsidR="00077F27" w:rsidRPr="00342F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7BC68" w14:textId="77777777" w:rsidR="00077F27" w:rsidRPr="00DA7B58" w:rsidRDefault="00077F27" w:rsidP="00C47A5D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3A871" w14:textId="51B7C1E1" w:rsidR="00077F27" w:rsidRPr="00DA7B58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A61B58A" w14:textId="6AF3CD3F" w:rsidR="00077F27" w:rsidRPr="00DA7B58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417E5BB4" w14:textId="2DE7FDC7" w:rsidR="00077F27" w:rsidRPr="00DA7B58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90E9CD" w14:textId="77777777" w:rsidR="00077F27" w:rsidRPr="00DA7B58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7D66160A" w14:textId="77777777" w:rsidR="00077F27" w:rsidRPr="00DA7B58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50688328" w14:textId="77777777" w:rsidR="00077F27" w:rsidRPr="00DA7B58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42FD75E0" w14:textId="77777777" w:rsidR="00FF5184" w:rsidRPr="00DA7B58" w:rsidRDefault="00FF518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9FF2F6" w14:textId="77777777" w:rsidR="00DA15EB" w:rsidRPr="00DA7B58" w:rsidRDefault="00DA15EB" w:rsidP="008926B8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14:paraId="63388003" w14:textId="77777777" w:rsidR="00DA15EB" w:rsidRPr="00DA7B58" w:rsidRDefault="00DA15EB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93D939" w14:textId="15B30890" w:rsidR="00934AFD" w:rsidRPr="002C65AC" w:rsidRDefault="00E33CF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บริษัทมีการลงทุนขนาดใหญ่ในการปรับปรุงอาคาร</w:t>
      </w:r>
      <w:r w:rsidR="00B35F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ถึง 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ทำให้บริษัทต้องปิดให้บริการสิ่งอำนวยความสะดวก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ภายในโรงแรม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บางส่วน ส่งผลให้รายได้จากการประกอบกิจการลดลงอย่างมีนัยสำคัญ นอกจากนี้กลุ่มกิจการยัง</w:t>
      </w:r>
      <w:r w:rsidR="006614E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คง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ได้รับผลกระทบจาก</w:t>
      </w:r>
      <w:r w:rsidRPr="00E173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สถานการณ์การแพร่ระบาดของ </w:t>
      </w:r>
      <w:r w:rsidRPr="00E173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E173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9223C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ตั้งแต่ปี 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9223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73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ทำให้ผู้บริหารต้องพิจารณาการด้อยค่าของสินทรัพย์ตามหน่วยสินทรัพย์ที่ก่อให้เกิดเงินสด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</w:t>
      </w:r>
      <w:r w:rsidR="009223C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ถึงแม้ว่าการดำเนินงานของบริษัทเริ่มฟื้นฟูในช่วงไตรมาสสุดท้าย</w:t>
      </w:r>
      <w:r w:rsidR="002C65A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ของปีพ.ศ.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080102ED" w14:textId="77777777" w:rsidR="00F5239E" w:rsidRPr="00DA7B58" w:rsidRDefault="00F5239E" w:rsidP="009309A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D9FFD0" w14:textId="7B6D6725" w:rsidR="009309AB" w:rsidRDefault="009309AB" w:rsidP="009309A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มูลค่าที่คาดว่าจะได้รับคืนของหน่วยสินทรัพย์ที่ก่อให้เกิดเงินสดประกอบไปด้วย </w:t>
      </w:r>
      <w:r w:rsidR="00A56AC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ที่ดิน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อุปกรณ์ และสินทรัพย์สิ</w:t>
      </w:r>
      <w:r w:rsidR="008F122E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ธิการใช้พิจารณาจากการคำนวณมูลค่าจากการใช้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สมมติฐานโดยการคาดการณ์ว่าการดำเนินกิจการจะกลับมาเป็นปกติในปี พ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โดยอ้างอิงจาก</w:t>
      </w:r>
      <w:r w:rsidR="00E47B12" w:rsidRPr="001549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สถานการณ์ปัจจุบันของ </w:t>
      </w:r>
      <w:r w:rsidR="00E47B12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COVID-</w:t>
      </w:r>
      <w:r w:rsidR="00154991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="00E47B12" w:rsidRPr="001549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ณ สิ้น</w:t>
      </w:r>
      <w:r w:rsidR="0089409E" w:rsidRPr="001549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ปี พ</w:t>
      </w:r>
      <w:r w:rsidR="0089409E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9409E" w:rsidRPr="001549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="0089409E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9409E" w:rsidRPr="001549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E47B12" w:rsidRPr="001549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และผลวิเคราะห์ทางการตลาดถึงสถานการณ์ในอนาคตซึ่ง</w:t>
      </w:r>
      <w:r w:rsidR="006614E9" w:rsidRPr="001549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คาดการณ์ว่า </w:t>
      </w:r>
      <w:r w:rsidR="006614E9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COVID-</w:t>
      </w:r>
      <w:r w:rsidR="00154991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="006614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614E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จะ</w:t>
      </w:r>
      <w:r w:rsidR="008D74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ผ่อนคลายลงไปมากใน</w:t>
      </w:r>
      <w:r w:rsidR="006614E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ปีพ.ศ.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6614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กลุ่มกิจการประมาณการเติบโตของรายได้ตั้งแต่ปี</w:t>
      </w:r>
      <w:r w:rsidR="000E494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เป็นต้นไปที่อัตรา</w:t>
      </w:r>
      <w:r w:rsidR="000E49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9409E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และใช้อัตราคิดลดที่ร้อยละ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2C65A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="002C65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อัตราการเติบโตดังกล่าวไม่สูงกว่าอัตราการเติบโตเฉลี่ยของธุรกิจที่หน่วยสินทรัพย์</w:t>
      </w:r>
      <w:r w:rsidR="000E49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ที่ก่อให้เกิด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เงินสดนั้นดำเนินงานอยู่</w:t>
      </w:r>
      <w:r w:rsidR="00AC1753"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ซึ่งมูลค่าที่คาดว่าจะได้รับของหน่วยสินทรัพย์ที่ก่อให้เกิดเงินสดจากกิจการโรงแรมประเมินว่าสูงกว่ายอดยกมา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ของหน่วยสินทรัพย์จากกิจการโรงแรม ทำให้ไม่มีการรับรู้</w:t>
      </w:r>
      <w:r w:rsidR="008F122E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ด้อยค่าสำหรับปี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45296960" w14:textId="60BC6F5A" w:rsidR="00F0294E" w:rsidRDefault="00F0294E" w:rsidP="009309A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4A02DDB" w14:textId="11D54E11" w:rsidR="00F74BF4" w:rsidRDefault="00F0294E" w:rsidP="009309AB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</w:t>
      </w:r>
      <w:r w:rsidR="00D32F02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วิเคราะห์ความอ่อนไหว</w:t>
      </w:r>
    </w:p>
    <w:p w14:paraId="73AAB64A" w14:textId="77777777" w:rsidR="00F0294E" w:rsidRPr="00F0294E" w:rsidRDefault="00F0294E" w:rsidP="009309AB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2B378D81" w14:textId="61659E71" w:rsidR="00AC1753" w:rsidRDefault="00F74BF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</w:t>
      </w:r>
      <w:bookmarkStart w:id="16" w:name="_Hlk95128902"/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หากมีการเพิ่มหรือลดอัตราคิดลดร้อยละ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มูลค่าจากการใช้ยังคงมีจำนวนมากกว่ามูลค่าตามบัญชี ซึ่งไม่มีขาดทุนจากการด้อยค่า</w:t>
      </w:r>
    </w:p>
    <w:bookmarkEnd w:id="16"/>
    <w:p w14:paraId="58C97739" w14:textId="590569EB" w:rsidR="00F0294E" w:rsidRPr="00DA7B58" w:rsidRDefault="004F7ECB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6C9C" w:rsidRPr="004A5FA1" w14:paraId="34DDA160" w14:textId="77777777" w:rsidTr="00F062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1E225" w14:textId="25F82A64" w:rsidR="00A26C9C" w:rsidRPr="004A5FA1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26C9C" w:rsidRPr="004A5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3584BAFD" w14:textId="77777777" w:rsidR="00A26C9C" w:rsidRPr="004A5FA1" w:rsidRDefault="00A26C9C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0650F4" w14:textId="22042B7A" w:rsidR="00FF5184" w:rsidRPr="004A5FA1" w:rsidRDefault="00FC6EF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A5FA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มูลค่าตามบัญชีของสินทรัพย์สิทธิการใช้</w:t>
      </w:r>
      <w:r w:rsidR="006614E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614E9" w:rsidRPr="004A5FA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54991" w:rsidRPr="001549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6614E9" w:rsidRPr="004A5FA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</w:t>
      </w:r>
      <w:r w:rsidR="006614E9" w:rsidRPr="004A5FA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5FA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ประกอบด้วยรายการดังต่อไปนี้</w:t>
      </w:r>
    </w:p>
    <w:p w14:paraId="4D5C80B3" w14:textId="77777777" w:rsidR="00FF5184" w:rsidRPr="004A5FA1" w:rsidRDefault="00FF518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26C9C" w:rsidRPr="00DA7B58" w14:paraId="39219DBE" w14:textId="77777777" w:rsidTr="00E173C9">
        <w:tc>
          <w:tcPr>
            <w:tcW w:w="3989" w:type="dxa"/>
            <w:vAlign w:val="center"/>
          </w:tcPr>
          <w:p w14:paraId="70C2279E" w14:textId="77777777" w:rsidR="00A26C9C" w:rsidRPr="00DA7B58" w:rsidRDefault="00A26C9C" w:rsidP="008926B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6DB5F" w14:textId="77777777" w:rsidR="00A26C9C" w:rsidRPr="00DA7B58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AB8D5" w14:textId="77777777" w:rsidR="00A26C9C" w:rsidRPr="00DA7B58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A1575" w:rsidRPr="00DA7B58" w14:paraId="42F81116" w14:textId="77777777" w:rsidTr="000E4941">
        <w:tc>
          <w:tcPr>
            <w:tcW w:w="3989" w:type="dxa"/>
            <w:vAlign w:val="center"/>
          </w:tcPr>
          <w:p w14:paraId="1165BDE9" w14:textId="77777777" w:rsidR="006A1575" w:rsidRPr="00DA7B58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334ACC" w14:textId="07E68DA3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C91B98" w14:textId="18D4DDB7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48BDC" w14:textId="78753BFB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E63124" w14:textId="2441D0E8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A1575" w:rsidRPr="00DA7B58" w14:paraId="6169ECDA" w14:textId="77777777" w:rsidTr="000E4941">
        <w:tc>
          <w:tcPr>
            <w:tcW w:w="3989" w:type="dxa"/>
            <w:vAlign w:val="center"/>
          </w:tcPr>
          <w:p w14:paraId="41B45F1F" w14:textId="77777777" w:rsidR="006A1575" w:rsidRPr="00DA7B58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1F1D7" w14:textId="77777777" w:rsidR="006A1575" w:rsidRPr="00DA7B58" w:rsidRDefault="006A1575" w:rsidP="000E4941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7AD2F" w14:textId="77777777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BA303" w14:textId="77777777" w:rsidR="006A1575" w:rsidRPr="00DA7B58" w:rsidRDefault="006A1575" w:rsidP="000E4941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9A1B" w14:textId="77777777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A1575" w:rsidRPr="00DA7B58" w14:paraId="11479F5B" w14:textId="77777777" w:rsidTr="000E4941">
        <w:tc>
          <w:tcPr>
            <w:tcW w:w="3989" w:type="dxa"/>
            <w:vAlign w:val="center"/>
          </w:tcPr>
          <w:p w14:paraId="37B04861" w14:textId="77777777" w:rsidR="006A1575" w:rsidRPr="00DA7B58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D57B46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6CB3A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0F3CA5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683B6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1575" w:rsidRPr="00DA7B58" w14:paraId="6584CF47" w14:textId="77777777" w:rsidTr="000E4941">
        <w:tc>
          <w:tcPr>
            <w:tcW w:w="3989" w:type="dxa"/>
            <w:vAlign w:val="center"/>
          </w:tcPr>
          <w:p w14:paraId="03B92F6B" w14:textId="77777777" w:rsidR="006A1575" w:rsidRPr="00DA7B58" w:rsidRDefault="006A1575" w:rsidP="006A1575">
            <w:pPr>
              <w:pStyle w:val="Heading7"/>
              <w:keepNext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CC8AD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B8683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B43E8F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0CE3E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66A40" w:rsidRPr="00DA7B58" w14:paraId="521129F8" w14:textId="77777777" w:rsidTr="000E4941">
        <w:tc>
          <w:tcPr>
            <w:tcW w:w="3989" w:type="dxa"/>
            <w:vAlign w:val="center"/>
          </w:tcPr>
          <w:p w14:paraId="3310BDD2" w14:textId="77777777" w:rsidR="00166A40" w:rsidRPr="00DA7B58" w:rsidRDefault="00166A40" w:rsidP="00166A40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EFD3A" w14:textId="7434F1F0" w:rsidR="00166A40" w:rsidRPr="00166A40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56F0B" w14:textId="2E13A793" w:rsidR="00166A40" w:rsidRPr="00DA7B58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1ABB9" w14:textId="6AD00FFD" w:rsidR="00166A40" w:rsidRPr="00166A40" w:rsidRDefault="00154991" w:rsidP="00166A4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5B0ED" w14:textId="0F95A583" w:rsidR="00166A40" w:rsidRPr="00DA7B58" w:rsidRDefault="00154991" w:rsidP="00166A4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166A40" w:rsidRPr="00DA7B58" w14:paraId="38EAAABF" w14:textId="77777777" w:rsidTr="000E4941">
        <w:tc>
          <w:tcPr>
            <w:tcW w:w="3989" w:type="dxa"/>
            <w:vAlign w:val="center"/>
          </w:tcPr>
          <w:p w14:paraId="7783FFEF" w14:textId="77777777" w:rsidR="00166A40" w:rsidRPr="00DA7B58" w:rsidRDefault="00166A40" w:rsidP="00166A40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E62CC" w14:textId="5B54A0BC" w:rsidR="00166A40" w:rsidRPr="00166A40" w:rsidRDefault="00166A40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A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0E009" w14:textId="3C9A8062" w:rsidR="00166A40" w:rsidRPr="00DA7B58" w:rsidRDefault="00166A40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F8E63" w14:textId="15EF5E03" w:rsidR="00166A40" w:rsidRPr="00166A40" w:rsidRDefault="00154991" w:rsidP="00166A4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652FE" w14:textId="76089602" w:rsidR="00166A40" w:rsidRPr="00DA7B58" w:rsidRDefault="00154991" w:rsidP="00166A4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166A40" w:rsidRPr="00DA7B58" w14:paraId="030572C7" w14:textId="77777777" w:rsidTr="000E4941">
        <w:tc>
          <w:tcPr>
            <w:tcW w:w="3989" w:type="dxa"/>
            <w:vAlign w:val="center"/>
          </w:tcPr>
          <w:p w14:paraId="1DA53E60" w14:textId="77777777" w:rsidR="00166A40" w:rsidRPr="00DA7B58" w:rsidRDefault="00166A40" w:rsidP="00166A40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6AC4F" w14:textId="003FAC4A" w:rsidR="00166A40" w:rsidRPr="00166A40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D3ED3" w14:textId="52E61F85" w:rsidR="00166A40" w:rsidRPr="00DA7B58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FDC41" w14:textId="700071EB" w:rsidR="00166A40" w:rsidRPr="00166A40" w:rsidRDefault="00154991" w:rsidP="00166A4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548C" w14:textId="18FD404E" w:rsidR="00166A40" w:rsidRPr="00DA7B58" w:rsidRDefault="00154991" w:rsidP="00166A4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166A40" w:rsidRPr="00DA7B58" w14:paraId="50408CEF" w14:textId="77777777" w:rsidTr="000E4941">
        <w:tc>
          <w:tcPr>
            <w:tcW w:w="3989" w:type="dxa"/>
            <w:vAlign w:val="center"/>
          </w:tcPr>
          <w:p w14:paraId="0310EFB3" w14:textId="77777777" w:rsidR="00166A40" w:rsidRPr="00DA7B58" w:rsidRDefault="00166A40" w:rsidP="00166A4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84A5F" w14:textId="27BC67B6" w:rsidR="00166A40" w:rsidRPr="00166A40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9ECA9" w14:textId="0B10C7D1" w:rsidR="00166A40" w:rsidRPr="00DA7B58" w:rsidRDefault="00154991" w:rsidP="00166A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166A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8CC88" w14:textId="1750620E" w:rsidR="00166A40" w:rsidRPr="00166A40" w:rsidRDefault="00154991" w:rsidP="00166A4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166A40" w:rsidRPr="00166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B85FF" w14:textId="34CCBF61" w:rsidR="00166A40" w:rsidRPr="00DA7B58" w:rsidRDefault="00154991" w:rsidP="00166A4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66A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576B8C0F" w14:textId="77777777" w:rsidR="006759FF" w:rsidRPr="00DA7B58" w:rsidRDefault="006759FF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50927B" w14:textId="6B3AA1C5" w:rsidR="00F7183B" w:rsidRDefault="00F21F1F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B11BB20" w14:textId="77777777" w:rsidR="00154991" w:rsidRPr="00DA7B58" w:rsidRDefault="0015499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0479" w:rsidRPr="00DA7B58" w14:paraId="511B49BA" w14:textId="77777777" w:rsidTr="00E173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3B84" w14:textId="77777777" w:rsidR="00970479" w:rsidRPr="00DA7B58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8380E" w14:textId="77777777" w:rsidR="00970479" w:rsidRPr="00DA7B58" w:rsidRDefault="00956865" w:rsidP="008926B8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0479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70479" w:rsidRPr="00DA7B58" w14:paraId="5C32E711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39D7" w14:textId="77777777" w:rsidR="00970479" w:rsidRPr="00DA7B58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FFBBB4" w14:textId="77777777" w:rsidR="00970479" w:rsidRPr="00DA7B58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D0D6FC" w14:textId="77777777" w:rsidR="00970479" w:rsidRPr="00DA7B58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45F47" w14:textId="77777777" w:rsidR="00970479" w:rsidRPr="00DA7B58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82FEA" w14:textId="77777777" w:rsidR="00970479" w:rsidRPr="00DA7B58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56865" w:rsidRPr="00DA7B58" w14:paraId="4029D35A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66D2" w14:textId="77777777" w:rsidR="00956865" w:rsidRPr="00DA7B58" w:rsidRDefault="00956865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0527F" w14:textId="77777777" w:rsidR="00956865" w:rsidRPr="00DA7B58" w:rsidRDefault="00956865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97B32" w14:textId="77777777" w:rsidR="00956865" w:rsidRPr="00DA7B58" w:rsidRDefault="00956865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81BB0" w14:textId="77777777" w:rsidR="00956865" w:rsidRPr="00DA7B58" w:rsidRDefault="00956865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ADF6A" w14:textId="77777777" w:rsidR="00956865" w:rsidRPr="00DA7B58" w:rsidRDefault="00956865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8FB" w:rsidRPr="00DA7B58" w14:paraId="7932AA02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1D35" w14:textId="77777777" w:rsidR="00C828FB" w:rsidRPr="00DA7B58" w:rsidRDefault="00C828FB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D94B1B" w14:textId="77777777" w:rsidR="00C828FB" w:rsidRPr="00DA7B58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2FDEA" w14:textId="77777777" w:rsidR="00C828FB" w:rsidRPr="00DA7B58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3A8D6" w14:textId="77777777" w:rsidR="00C828FB" w:rsidRPr="00DA7B58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2107BC" w14:textId="77777777" w:rsidR="00C828FB" w:rsidRPr="00DA7B58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941" w:rsidRPr="00DA7B58" w14:paraId="40E7F38C" w14:textId="77777777" w:rsidTr="00D65A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42B12D" w14:textId="36D092D2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3DF6B" w14:textId="59F20C60" w:rsidR="000E4941" w:rsidRPr="00DA7B58" w:rsidRDefault="0015499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EDE11" w14:textId="77777777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CA15FA" w14:textId="63895786" w:rsidR="000E4941" w:rsidRPr="00DA7B58" w:rsidRDefault="0015499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A15ED" w14:textId="1F2710BB" w:rsidR="000E4941" w:rsidRPr="00DA7B58" w:rsidRDefault="0015499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0E4941" w:rsidRPr="00DA7B58" w14:paraId="1FFBD635" w14:textId="77777777" w:rsidTr="00D65A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772285" w14:textId="647566AE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FD0D73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407ED" w14:textId="0797B676" w:rsidR="000E4941" w:rsidRPr="00DA7B58" w:rsidRDefault="0015499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11778" w14:textId="684B872C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E208C" w14:textId="64E66CAD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37F6B" w14:textId="36C17D72" w:rsidR="000E4941" w:rsidRPr="00DA7B58" w:rsidRDefault="0015499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0E4941" w:rsidRPr="00DA7B58" w14:paraId="3E4074F7" w14:textId="77777777" w:rsidTr="00D65A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57AC9" w14:textId="77777777" w:rsidR="000E4941" w:rsidRPr="00DA7B58" w:rsidRDefault="000E4941" w:rsidP="000E49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2818" w14:textId="678085A1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2E799" w14:textId="348D9F24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BD257" w14:textId="561C99EC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133E3" w14:textId="056AA75F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0E4941" w:rsidRPr="00DA7B58" w14:paraId="57E32D25" w14:textId="77777777" w:rsidTr="00D65A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3F7FA" w14:textId="18458AEC" w:rsidR="000E4941" w:rsidRPr="00DA7B58" w:rsidRDefault="000E4941" w:rsidP="000E49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D2043" w14:textId="272C012E" w:rsidR="000E4941" w:rsidRPr="00DA7B58" w:rsidRDefault="0015499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BA081" w14:textId="11D30DD0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9397F" w14:textId="591CEC50" w:rsidR="000E4941" w:rsidRPr="00DA7B58" w:rsidRDefault="0015499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FA5AA" w14:textId="764B6431" w:rsidR="000E4941" w:rsidRPr="00DA7B58" w:rsidRDefault="0015499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B27A5C" w:rsidRPr="00DA7B58" w14:paraId="41B194AC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FF75" w14:textId="77777777" w:rsidR="00B27A5C" w:rsidRPr="00DA7B58" w:rsidRDefault="00B27A5C" w:rsidP="00B17D3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3F41C" w14:textId="77777777" w:rsidR="00B27A5C" w:rsidRPr="00DA7B58" w:rsidRDefault="00B27A5C" w:rsidP="00B17D3F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8B063" w14:textId="77777777" w:rsidR="00B27A5C" w:rsidRPr="00DA7B58" w:rsidRDefault="00B27A5C" w:rsidP="00B17D3F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43941D" w14:textId="77777777" w:rsidR="00B27A5C" w:rsidRPr="00DA7B58" w:rsidRDefault="00B27A5C" w:rsidP="00B17D3F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607AF" w14:textId="77777777" w:rsidR="00B27A5C" w:rsidRPr="00DA7B58" w:rsidRDefault="00B27A5C" w:rsidP="00B17D3F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0192F" w:rsidRPr="00DA7B58" w14:paraId="2B6A0C85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A16AFE" w14:textId="19E44E9A" w:rsidR="0000192F" w:rsidRPr="00DA7B58" w:rsidRDefault="0000192F" w:rsidP="0000192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926A50" w14:textId="080DAF8F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056950" w14:textId="552DCB82" w:rsidR="0000192F" w:rsidRPr="0000192F" w:rsidRDefault="0000192F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A5EB44" w14:textId="079C5147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3F7B4C" w14:textId="2A1F62E5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00192F" w:rsidRPr="00DA7B58" w14:paraId="2C5A0DF6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21CB3B" w14:textId="08DC20C5" w:rsidR="0000192F" w:rsidRPr="00DA7B58" w:rsidRDefault="0000192F" w:rsidP="0000192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E6A0E" w14:textId="5C5746E0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B769D5" w14:textId="3BE43D0A" w:rsidR="0000192F" w:rsidRPr="0000192F" w:rsidRDefault="0000192F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640CE9" w14:textId="3E067C1A" w:rsidR="0000192F" w:rsidRPr="0000192F" w:rsidRDefault="0000192F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501C49" w14:textId="3B755FDE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00192F" w:rsidRPr="00DA7B58" w14:paraId="041F147E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6F122D" w14:textId="0839F372" w:rsidR="0000192F" w:rsidRPr="00342F76" w:rsidRDefault="0000192F" w:rsidP="0000192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2C65AC">
              <w:rPr>
                <w:rFonts w:ascii="Browallia New" w:hAnsi="Browallia New" w:cs="Browallia New" w:hint="cs"/>
                <w:sz w:val="26"/>
                <w:szCs w:val="26"/>
                <w:cs/>
              </w:rPr>
              <w:t>เปลี่ยนแปลงสัญญาเช่า</w:t>
            </w:r>
            <w:r w:rsidR="00342F7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และการปรับปรุง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19033E" w14:textId="0BCFBC61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E3286" w14:textId="3FA0AEBB" w:rsidR="0000192F" w:rsidRPr="0000192F" w:rsidRDefault="0000192F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04FFB7" w14:textId="5C65F5CF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D302CB" w14:textId="1C179983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00192F" w:rsidRPr="00DA7B58" w14:paraId="371508CE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1EB15" w14:textId="77777777" w:rsidR="0000192F" w:rsidRPr="00DA7B58" w:rsidRDefault="0000192F" w:rsidP="0000192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45F24" w14:textId="612AE429" w:rsidR="0000192F" w:rsidRPr="0000192F" w:rsidRDefault="0000192F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2D219" w14:textId="27541E26" w:rsidR="0000192F" w:rsidRPr="0000192F" w:rsidRDefault="0000192F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30A1B" w14:textId="571161F2" w:rsidR="0000192F" w:rsidRPr="0000192F" w:rsidRDefault="0000192F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27A5EC" w14:textId="70ECECC2" w:rsidR="0000192F" w:rsidRPr="0000192F" w:rsidRDefault="0000192F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192F" w:rsidRPr="00DA7B58" w14:paraId="1BDC2D1D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F97E9" w14:textId="5EFB2ACA" w:rsidR="0000192F" w:rsidRPr="00DA7B58" w:rsidRDefault="0000192F" w:rsidP="0000192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38DA7" w14:textId="6530111A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0E087F" w14:textId="69378E98" w:rsidR="0000192F" w:rsidRPr="0000192F" w:rsidRDefault="0000192F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8DF41" w14:textId="30ACF38C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49A8C3" w14:textId="230BEE9A" w:rsidR="0000192F" w:rsidRPr="0000192F" w:rsidRDefault="00154991" w:rsidP="0000192F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38D38542" w14:textId="77777777" w:rsidR="00B27A5C" w:rsidRDefault="00B27A5C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67A7F8" w14:textId="2B6E12C9" w:rsidR="00E47B12" w:rsidRDefault="00E47B12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941" w:rsidRPr="00DA7B58" w14:paraId="2D777179" w14:textId="77777777" w:rsidTr="00E173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4E2A" w14:textId="77777777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A70D5" w14:textId="2054FEB4" w:rsidR="000E4941" w:rsidRPr="00DA7B58" w:rsidRDefault="000E4941" w:rsidP="000E4941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941" w:rsidRPr="00DA7B58" w14:paraId="27C572FE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FD7B" w14:textId="77777777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13F4F" w14:textId="77777777" w:rsidR="000E4941" w:rsidRPr="00DA7B58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69B8F" w14:textId="77777777" w:rsidR="000E4941" w:rsidRPr="00DA7B58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A78F8" w14:textId="77777777" w:rsidR="000E4941" w:rsidRPr="00DA7B58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1F8886" w14:textId="77777777" w:rsidR="000E4941" w:rsidRPr="00DA7B58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4941" w:rsidRPr="00DA7B58" w14:paraId="4EB108D5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4CEB" w14:textId="77777777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8BAA0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C4B24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B74B3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E1F4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941" w:rsidRPr="00DA7B58" w14:paraId="2DF3D416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C03F" w14:textId="77777777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82E2B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FF612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FF132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4F124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C1FED" w:rsidRPr="00DA7B58" w14:paraId="61D6536F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1C19F1" w14:textId="2CC29E02" w:rsidR="00DC1FED" w:rsidRPr="00A37521" w:rsidRDefault="00DC1FED" w:rsidP="00DC1F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C3D78" w14:textId="23F4639D" w:rsidR="00DC1FED" w:rsidRPr="00DA7B58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EF571" w14:textId="0F15CD0D" w:rsidR="00DC1FED" w:rsidRPr="00DA7B58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AC985" w14:textId="0AC2829E" w:rsidR="00DC1FED" w:rsidRPr="00DA7B58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1A225" w14:textId="0078FBBD" w:rsidR="00DC1FED" w:rsidRPr="00DA7B58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DC1FED" w:rsidRPr="00DA7B58" w14:paraId="73CC1DDB" w14:textId="77777777" w:rsidTr="00B17D3F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9E1F2" w14:textId="69D005EC" w:rsidR="00DC1FED" w:rsidRDefault="00DC1FED" w:rsidP="00DC1F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DBA62" w14:textId="1534DA2A" w:rsidR="00DC1FED" w:rsidRPr="00602E42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427A7" w14:textId="07993849" w:rsidR="00DC1FED" w:rsidRPr="00602E42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21AA5" w14:textId="1C10F002" w:rsidR="00DC1FED" w:rsidRPr="00602E42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4F1C7" w14:textId="1331B99C" w:rsidR="00DC1FED" w:rsidRPr="00602E42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DC1FED" w:rsidRPr="00DA7B58" w14:paraId="0D1DE67A" w14:textId="77777777" w:rsidTr="00B17D3F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938B2" w14:textId="3EDC3F23" w:rsidR="00DC1FED" w:rsidRDefault="00DC1FED" w:rsidP="00DC1F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0F7FB" w14:textId="02E1CBA5" w:rsidR="00DC1FED" w:rsidRPr="00704AC3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62091" w14:textId="3D95BF2D" w:rsidR="00DC1FED" w:rsidRPr="00704AC3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C1FFD" w14:textId="12275D37" w:rsidR="00DC1FED" w:rsidRPr="00704AC3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3E10F" w14:textId="035A33B9" w:rsidR="00DC1FED" w:rsidRPr="00704AC3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C1FED" w:rsidRPr="00DA7B58" w14:paraId="2ADD2DA8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6221A" w14:textId="735CB030" w:rsidR="00DC1FED" w:rsidRDefault="00DC1FED" w:rsidP="00DC1F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717EF" w14:textId="486DCFF9" w:rsidR="00DC1FED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E1985" w14:textId="65E3A1EB" w:rsidR="00DC1FED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C1F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DC1F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5DA28" w14:textId="26011656" w:rsidR="00DC1FED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F1E61" w14:textId="1EABF8A5" w:rsidR="00DC1FED" w:rsidRDefault="00154991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DC1FED" w:rsidRPr="00DA7B58" w14:paraId="6540CB4D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1C4BE" w14:textId="77777777" w:rsidR="00DC1FED" w:rsidRPr="00DA7B58" w:rsidRDefault="00DC1FED" w:rsidP="00DC1F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5552B6" w14:textId="77777777" w:rsidR="00DC1FED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52F7F7" w14:textId="77777777" w:rsidR="00DC1FED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FB57E" w14:textId="77777777" w:rsidR="00DC1FED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278CB" w14:textId="77777777" w:rsidR="00DC1FED" w:rsidRDefault="00DC1FED" w:rsidP="00DC1FE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0192F" w:rsidRPr="00DA7B58" w14:paraId="3E69EF29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0E246E" w14:textId="3CDFBBDF" w:rsidR="0000192F" w:rsidRPr="00DA7B58" w:rsidRDefault="0000192F" w:rsidP="0000192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983A25" w14:textId="3B432EA4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FB8165" w14:textId="0068CCD3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9FE585" w14:textId="46D55B6D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34F363" w14:textId="0D58857A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00192F" w:rsidRPr="00DA7B58" w14:paraId="3E10E6C0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56243" w14:textId="1C740433" w:rsidR="0000192F" w:rsidRPr="0000192F" w:rsidRDefault="0000192F" w:rsidP="0000192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375411" w14:textId="6E247830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A1050F" w14:textId="713F2391" w:rsidR="0000192F" w:rsidRPr="0000192F" w:rsidRDefault="0000192F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4C1E71" w14:textId="1E446FDB" w:rsidR="0000192F" w:rsidRPr="0000192F" w:rsidRDefault="0000192F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38909F" w14:textId="55F87E9D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00192F" w:rsidRPr="00DA7B58" w14:paraId="5BE8C6C7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5BFF" w14:textId="40E2D6FC" w:rsidR="0000192F" w:rsidRPr="00DA7B58" w:rsidRDefault="002C65AC" w:rsidP="0000192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เปลี่ยนแปลงสัญญาเช่า</w:t>
            </w:r>
            <w:r w:rsidR="00342F76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และการปรับปรุง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902DC9" w14:textId="583E6916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39644A" w14:textId="75E1C784" w:rsidR="0000192F" w:rsidRPr="0000192F" w:rsidRDefault="0000192F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C956C8" w14:textId="4ABD1669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5499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12FFB7" w14:textId="07DFCCA2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15499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00192F" w:rsidRPr="00DA7B58" w14:paraId="3CEF02AB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41973" w14:textId="3846360F" w:rsidR="0000192F" w:rsidRPr="00DA7B58" w:rsidRDefault="0000192F" w:rsidP="0000192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14A16" w14:textId="2059E906" w:rsidR="0000192F" w:rsidRPr="0000192F" w:rsidRDefault="0000192F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40AC2" w14:textId="439FDD66" w:rsidR="0000192F" w:rsidRPr="0000192F" w:rsidRDefault="0000192F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54991" w:rsidRPr="0015499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D6302" w14:textId="69CD6DC0" w:rsidR="0000192F" w:rsidRPr="0000192F" w:rsidRDefault="0000192F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54991" w:rsidRPr="0015499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C15D8" w14:textId="21D9509C" w:rsidR="0000192F" w:rsidRPr="0000192F" w:rsidRDefault="0000192F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192F" w:rsidRPr="00DA7B58" w14:paraId="6134629B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BC80F" w14:textId="1227531F" w:rsidR="0000192F" w:rsidRPr="00DA7B58" w:rsidRDefault="0000192F" w:rsidP="0000192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69B3A" w14:textId="12841458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DC740" w14:textId="44A08739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15499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1D184" w14:textId="3D46219A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FAB1E" w14:textId="379AB91F" w:rsidR="0000192F" w:rsidRPr="0000192F" w:rsidRDefault="00154991" w:rsidP="0000192F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15499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</w:tr>
    </w:tbl>
    <w:p w14:paraId="2F6C8F7E" w14:textId="72C9A46B" w:rsidR="000E4941" w:rsidRDefault="000E494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9DE830" w14:textId="3E89924B" w:rsidR="00B86F78" w:rsidRPr="00DA7B58" w:rsidRDefault="00B86F78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ระหว่าง</w:t>
      </w:r>
      <w:r w:rsidR="003E195E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614E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กลุ่มกิจการได้มีการทดสอบการด้อยค่าของสินทรัพย์สิทธิการใช้ อ้างอิงจากหมายเหตุ</w:t>
      </w:r>
      <w:r w:rsidR="006614E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ประกอบงบการเงินข้อ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54991" w:rsidRPr="00154991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4</w:t>
      </w:r>
    </w:p>
    <w:p w14:paraId="51E179DD" w14:textId="77777777" w:rsidR="00B86F78" w:rsidRPr="00DA7B58" w:rsidRDefault="00B86F78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0CFA03" w14:textId="1048109E" w:rsidR="00956865" w:rsidRDefault="00956865" w:rsidP="00413282">
      <w:pPr>
        <w:rPr>
          <w:rFonts w:ascii="Browallia New" w:hAnsi="Browallia New" w:cs="Browallia New"/>
          <w:sz w:val="26"/>
          <w:szCs w:val="26"/>
        </w:rPr>
      </w:pPr>
      <w:r w:rsidRPr="00411724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13282" w:rsidRPr="00411724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และกระแสเงินสดจ่ายของสัญญาเช่าประกอบด้วยรายการดังนี้</w:t>
      </w:r>
    </w:p>
    <w:p w14:paraId="37B22CD4" w14:textId="77777777" w:rsidR="000E4941" w:rsidRPr="00DA7B58" w:rsidRDefault="000E4941" w:rsidP="0041328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1724" w:rsidRPr="00DA7B58" w14:paraId="785A7949" w14:textId="715B66D1" w:rsidTr="00E173C9">
        <w:trPr>
          <w:trHeight w:val="20"/>
        </w:trPr>
        <w:tc>
          <w:tcPr>
            <w:tcW w:w="3989" w:type="dxa"/>
            <w:vAlign w:val="center"/>
          </w:tcPr>
          <w:p w14:paraId="56E0200D" w14:textId="77777777" w:rsidR="00411724" w:rsidRPr="00DA7B58" w:rsidRDefault="00411724" w:rsidP="008B6AC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4C01A" w14:textId="2BD7BA93" w:rsidR="00411724" w:rsidRPr="00DA7B58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45244" w14:textId="0E1D696E" w:rsidR="00411724" w:rsidRPr="00DA7B58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1724" w:rsidRPr="00DA7B58" w14:paraId="7B561E8E" w14:textId="2154DBBD" w:rsidTr="000E4941">
        <w:trPr>
          <w:trHeight w:val="20"/>
        </w:trPr>
        <w:tc>
          <w:tcPr>
            <w:tcW w:w="3989" w:type="dxa"/>
            <w:vAlign w:val="center"/>
          </w:tcPr>
          <w:p w14:paraId="41EBEF8A" w14:textId="77777777" w:rsidR="00411724" w:rsidRPr="00DA7B58" w:rsidRDefault="00411724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4B17" w14:textId="1C5079F7" w:rsidR="00411724" w:rsidRPr="00DA7B58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A6F8C" w14:textId="48BB3FF6" w:rsidR="00411724" w:rsidRPr="00DA7B58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E5B64C" w14:textId="35F57F04" w:rsidR="00411724" w:rsidRPr="00DA7B58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7E9DC1" w14:textId="47ED36D2" w:rsidR="00411724" w:rsidRPr="00DA7B58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11724" w:rsidRPr="00DA7B58" w14:paraId="6ADD19D1" w14:textId="4776C284" w:rsidTr="000E4941">
        <w:trPr>
          <w:trHeight w:val="20"/>
        </w:trPr>
        <w:tc>
          <w:tcPr>
            <w:tcW w:w="3989" w:type="dxa"/>
            <w:vAlign w:val="center"/>
          </w:tcPr>
          <w:p w14:paraId="31DF1F7A" w14:textId="77777777" w:rsidR="00411724" w:rsidRPr="00DA7B58" w:rsidRDefault="00411724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768C1" w14:textId="77777777" w:rsidR="00411724" w:rsidRPr="00DA7B58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AA15D" w14:textId="77777777" w:rsidR="00411724" w:rsidRPr="00DA7B58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C9EAFF" w14:textId="0C9DBFE0" w:rsidR="00411724" w:rsidRPr="00DA7B58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110DC8" w14:textId="1AD6AFCC" w:rsidR="00411724" w:rsidRPr="00DA7B58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411724" w:rsidRPr="00DA7B58" w14:paraId="0EAE40AB" w14:textId="534A849A" w:rsidTr="00B04547">
        <w:trPr>
          <w:trHeight w:val="20"/>
        </w:trPr>
        <w:tc>
          <w:tcPr>
            <w:tcW w:w="3989" w:type="dxa"/>
            <w:vAlign w:val="center"/>
          </w:tcPr>
          <w:p w14:paraId="3F344722" w14:textId="77777777" w:rsidR="00411724" w:rsidRPr="00DA7B58" w:rsidRDefault="00411724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99C5E2" w14:textId="77777777" w:rsidR="00411724" w:rsidRPr="00DA7B58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94378" w14:textId="77777777" w:rsidR="00411724" w:rsidRPr="00DA7B58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DE4073" w14:textId="77777777" w:rsidR="00411724" w:rsidRPr="00DA7B58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CDE4B4" w14:textId="77777777" w:rsidR="00411724" w:rsidRPr="00DA7B58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1FED" w:rsidRPr="00DA7B58" w14:paraId="5B6A63F2" w14:textId="31CBC8A6" w:rsidTr="00B04547">
        <w:trPr>
          <w:trHeight w:val="20"/>
        </w:trPr>
        <w:tc>
          <w:tcPr>
            <w:tcW w:w="3989" w:type="dxa"/>
            <w:vAlign w:val="bottom"/>
          </w:tcPr>
          <w:p w14:paraId="4DF38D14" w14:textId="034B1B17" w:rsidR="00DC1FED" w:rsidRPr="00DA7B58" w:rsidRDefault="00DC1FED" w:rsidP="00DC1FED">
            <w:pPr>
              <w:ind w:left="-101" w:right="-195" w:firstLine="14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</w:rPr>
              <w:t>ค่าใช้จ่ายที่เกี่ยว</w:t>
            </w:r>
            <w:r w:rsidR="00A56ACE">
              <w:rPr>
                <w:rFonts w:ascii="Browallia New" w:hAnsi="Browallia New" w:cs="Browallia New" w:hint="cs"/>
                <w:color w:val="000000"/>
                <w:spacing w:val="-3"/>
                <w:sz w:val="26"/>
                <w:szCs w:val="26"/>
                <w:cs/>
              </w:rPr>
              <w:t>ข้อง</w:t>
            </w:r>
            <w:r w:rsidRPr="00DA7B58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</w:rPr>
              <w:t>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781182" w14:textId="12B038F7" w:rsidR="00DC1FED" w:rsidRPr="00DA7B58" w:rsidRDefault="00154991" w:rsidP="00DC1FED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446885" w14:textId="7287246D" w:rsidR="00DC1FED" w:rsidRPr="00DA7B58" w:rsidRDefault="00154991" w:rsidP="00DC1FED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DC1F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02FB60" w14:textId="6B0235EC" w:rsidR="00DC1FED" w:rsidRPr="009C341C" w:rsidRDefault="00154991" w:rsidP="00DC1FED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001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DD5A80" w14:textId="5B888195" w:rsidR="00DC1FED" w:rsidRPr="009C341C" w:rsidRDefault="00154991" w:rsidP="00DC1FED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DC1F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B96C16" w:rsidRPr="00DA7B58" w14:paraId="697326CD" w14:textId="53E5C44E" w:rsidTr="004C008B">
        <w:trPr>
          <w:trHeight w:val="20"/>
        </w:trPr>
        <w:tc>
          <w:tcPr>
            <w:tcW w:w="3989" w:type="dxa"/>
            <w:vAlign w:val="bottom"/>
          </w:tcPr>
          <w:p w14:paraId="1B892C82" w14:textId="5F8EBC01" w:rsidR="00B96C16" w:rsidRPr="00DA7B58" w:rsidRDefault="00B96C16" w:rsidP="00B96C16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</w:t>
            </w:r>
            <w:r w:rsidR="00A56A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ข้อง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D472C" w14:textId="42EE6448" w:rsidR="00B96C16" w:rsidRPr="00DA7B58" w:rsidRDefault="00154991" w:rsidP="00B96C1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05BEA" w14:textId="7D5DE3D6" w:rsidR="00B96C16" w:rsidRPr="00DA7B58" w:rsidRDefault="00154991" w:rsidP="00B96C1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E2889" w14:textId="453C967E" w:rsidR="00B96C16" w:rsidRPr="009C341C" w:rsidRDefault="00154991" w:rsidP="00B96C1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8BC14" w14:textId="73491E60" w:rsidR="00B96C16" w:rsidRPr="009C341C" w:rsidRDefault="00154991" w:rsidP="00B96C1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B96C16" w:rsidRPr="00DA7B58" w14:paraId="057B8CD7" w14:textId="1CCA54CE" w:rsidTr="002C4CB2">
        <w:trPr>
          <w:trHeight w:val="20"/>
        </w:trPr>
        <w:tc>
          <w:tcPr>
            <w:tcW w:w="3989" w:type="dxa"/>
            <w:vAlign w:val="bottom"/>
          </w:tcPr>
          <w:p w14:paraId="0ECD8252" w14:textId="77777777" w:rsidR="00B96C16" w:rsidRPr="00DA7B58" w:rsidRDefault="00B96C16" w:rsidP="00B96C16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D4C2B" w14:textId="168161B4" w:rsidR="00B96C16" w:rsidRPr="000D0AD9" w:rsidRDefault="00154991" w:rsidP="00B96C1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D0AD9" w:rsidRPr="000D0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0D0AD9" w:rsidRPr="000D0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FF94C" w14:textId="72C19F1F" w:rsidR="00B96C16" w:rsidRPr="000D0AD9" w:rsidRDefault="00154991" w:rsidP="00B96C1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96C16" w:rsidRPr="000D0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B96C16" w:rsidRPr="000D0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7B20F" w14:textId="35E6DE87" w:rsidR="00B96C16" w:rsidRPr="000D0AD9" w:rsidRDefault="00154991" w:rsidP="00B96C1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42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342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41E1B" w14:textId="38B6F9B6" w:rsidR="00B96C16" w:rsidRPr="000D0AD9" w:rsidRDefault="00154991" w:rsidP="00B96C16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96C16" w:rsidRPr="000D0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B96C16" w:rsidRPr="000D0A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</w:tbl>
    <w:p w14:paraId="6FD6B85F" w14:textId="77777777" w:rsidR="004814F5" w:rsidRPr="00DA7B58" w:rsidRDefault="004814F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6C020D" w14:textId="5A865BF2" w:rsidR="004814F5" w:rsidRPr="00DA7B58" w:rsidRDefault="00A56ACE" w:rsidP="008926B8">
      <w:pPr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GB"/>
        </w:rPr>
        <w:t>การจ่ายชำระ</w:t>
      </w:r>
      <w:r w:rsidR="004814F5" w:rsidRPr="00DA7B58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ค่าเช่าผันแปร</w:t>
      </w:r>
    </w:p>
    <w:p w14:paraId="1997667F" w14:textId="77777777" w:rsidR="004814F5" w:rsidRPr="00DA7B58" w:rsidRDefault="004814F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43CB56" w14:textId="6F372E71" w:rsidR="004814F5" w:rsidRPr="00DA7B58" w:rsidRDefault="004814F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สัญญาเช่าบาง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ฉบับมีข้อตกลง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ในการชำระ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ค่าเช่าโดย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อ้างอิงจากรายได้ที่เกิดขึ้นจาก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ผล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ประกอบการ</w:t>
      </w:r>
      <w:r w:rsidR="00A56AC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ของร้านค้าปลีก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ซึ่งส่วนใหญ่อยู่ในอัตราร้อยละ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B41F8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ถึงร้อยละ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B41F8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6AC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การจ่ายชำระ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ค่าเช่าผันแปร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ที่ขึ้นอยู่กับผลประกอบการ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รับรู้เป็นกำไรขาดทุนสำหรับ</w:t>
      </w:r>
      <w:r w:rsidR="00B35FB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ปี</w:t>
      </w:r>
    </w:p>
    <w:p w14:paraId="23DC7ABC" w14:textId="77777777" w:rsidR="00A47E09" w:rsidRPr="00DA7B58" w:rsidRDefault="00A47E0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DA7B58" w14:paraId="01450856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5D45A1" w14:textId="44D9A756" w:rsidR="00F63B38" w:rsidRPr="00DA7B58" w:rsidRDefault="00154991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</w:p>
        </w:tc>
      </w:tr>
    </w:tbl>
    <w:p w14:paraId="505D6C5C" w14:textId="77777777" w:rsidR="00CA62A9" w:rsidRPr="00DA7B58" w:rsidRDefault="00CA62A9" w:rsidP="008926B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8F6F4D" w:rsidRPr="00DA7B58" w14:paraId="5E577FBA" w14:textId="77777777" w:rsidTr="00E173C9">
        <w:trPr>
          <w:cantSplit/>
        </w:trPr>
        <w:tc>
          <w:tcPr>
            <w:tcW w:w="7380" w:type="dxa"/>
            <w:vAlign w:val="bottom"/>
          </w:tcPr>
          <w:p w14:paraId="2B12EA34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F9799" w14:textId="77777777" w:rsidR="008F6F4D" w:rsidRPr="00DA7B58" w:rsidRDefault="008F6F4D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8F6F4D" w:rsidRPr="00DA7B58" w14:paraId="1CC6B9D5" w14:textId="77777777" w:rsidTr="003E195E">
        <w:trPr>
          <w:cantSplit/>
        </w:trPr>
        <w:tc>
          <w:tcPr>
            <w:tcW w:w="7380" w:type="dxa"/>
            <w:vAlign w:val="bottom"/>
          </w:tcPr>
          <w:p w14:paraId="5DCBF6C8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74C4A" w14:textId="77777777" w:rsidR="008F6F4D" w:rsidRPr="00DA7B58" w:rsidRDefault="002000A3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8F6F4D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F6F4D" w:rsidRPr="00DA7B58" w14:paraId="5C34872B" w14:textId="77777777" w:rsidTr="003E195E">
        <w:trPr>
          <w:cantSplit/>
        </w:trPr>
        <w:tc>
          <w:tcPr>
            <w:tcW w:w="7380" w:type="dxa"/>
            <w:vAlign w:val="bottom"/>
          </w:tcPr>
          <w:p w14:paraId="0ED3D91A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03C812D" w14:textId="77777777" w:rsidR="008F6F4D" w:rsidRPr="00DA7B58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8F6F4D" w:rsidRPr="00DA7B58" w14:paraId="7B22A017" w14:textId="77777777" w:rsidTr="002000A3">
        <w:trPr>
          <w:cantSplit/>
        </w:trPr>
        <w:tc>
          <w:tcPr>
            <w:tcW w:w="7380" w:type="dxa"/>
            <w:vAlign w:val="bottom"/>
          </w:tcPr>
          <w:p w14:paraId="66326525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365F2531" w14:textId="77777777" w:rsidR="008F6F4D" w:rsidRPr="00DA7B58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8F6F4D" w:rsidRPr="00DA7B58" w14:paraId="19F3E1FD" w14:textId="77777777" w:rsidTr="002000A3">
        <w:trPr>
          <w:cantSplit/>
        </w:trPr>
        <w:tc>
          <w:tcPr>
            <w:tcW w:w="7380" w:type="dxa"/>
            <w:vAlign w:val="bottom"/>
          </w:tcPr>
          <w:p w14:paraId="7A6483A5" w14:textId="77777777" w:rsidR="008F6F4D" w:rsidRPr="00DA7B58" w:rsidRDefault="008F6F4D" w:rsidP="00F5239E">
            <w:pPr>
              <w:tabs>
                <w:tab w:val="left" w:pos="4320"/>
                <w:tab w:val="left" w:pos="8640"/>
              </w:tabs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D1B435A" w14:textId="77777777" w:rsidR="008F6F4D" w:rsidRPr="00DA7B58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F6F4D" w:rsidRPr="00DA7B58" w14:paraId="1E5F5F1B" w14:textId="77777777" w:rsidTr="002000A3">
        <w:trPr>
          <w:cantSplit/>
        </w:trPr>
        <w:tc>
          <w:tcPr>
            <w:tcW w:w="7380" w:type="dxa"/>
            <w:vAlign w:val="bottom"/>
          </w:tcPr>
          <w:p w14:paraId="3C3157FD" w14:textId="1B67D92B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C095DC6" w14:textId="77777777" w:rsidR="008F6F4D" w:rsidRPr="00DA7B58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C1FED" w:rsidRPr="00DA7B58" w14:paraId="5AEEF9A6" w14:textId="77777777" w:rsidTr="00B04547">
        <w:trPr>
          <w:cantSplit/>
        </w:trPr>
        <w:tc>
          <w:tcPr>
            <w:tcW w:w="7380" w:type="dxa"/>
            <w:vAlign w:val="bottom"/>
          </w:tcPr>
          <w:p w14:paraId="4BD0510B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1C202B8" w14:textId="4B8FEA28" w:rsidR="00DC1FED" w:rsidRPr="00DA7B58" w:rsidRDefault="00154991" w:rsidP="00DC1FED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DC1FED" w:rsidRPr="00DA7B58" w14:paraId="4B266B28" w14:textId="77777777" w:rsidTr="00B04547">
        <w:trPr>
          <w:cantSplit/>
        </w:trPr>
        <w:tc>
          <w:tcPr>
            <w:tcW w:w="7380" w:type="dxa"/>
            <w:vAlign w:val="bottom"/>
          </w:tcPr>
          <w:p w14:paraId="1CEC46F9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B86FD" w14:textId="67065D35" w:rsidR="00DC1FED" w:rsidRPr="00DA7B58" w:rsidRDefault="00DC1FED" w:rsidP="00DC1FED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1FED" w:rsidRPr="00DA7B58" w14:paraId="75CFE281" w14:textId="77777777" w:rsidTr="00B04547">
        <w:trPr>
          <w:cantSplit/>
        </w:trPr>
        <w:tc>
          <w:tcPr>
            <w:tcW w:w="7380" w:type="dxa"/>
            <w:vAlign w:val="bottom"/>
          </w:tcPr>
          <w:p w14:paraId="1BE9AFCE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363E" w14:textId="0464CBFE" w:rsidR="00DC1FED" w:rsidRPr="00DA7B58" w:rsidRDefault="00154991" w:rsidP="00DC1FED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DC1FED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DC1FED" w:rsidRPr="00DA7B58" w14:paraId="26D5ABC3" w14:textId="77777777" w:rsidTr="00B04547">
        <w:trPr>
          <w:cantSplit/>
        </w:trPr>
        <w:tc>
          <w:tcPr>
            <w:tcW w:w="7380" w:type="dxa"/>
            <w:vAlign w:val="bottom"/>
          </w:tcPr>
          <w:p w14:paraId="40AAD4A7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CDE36" w14:textId="77777777" w:rsidR="00DC1FED" w:rsidRPr="00DA7B58" w:rsidRDefault="00DC1FED" w:rsidP="00DC1FED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C1FED" w:rsidRPr="00DA7B58" w14:paraId="227153C5" w14:textId="77777777" w:rsidTr="00DC1FED">
        <w:trPr>
          <w:cantSplit/>
        </w:trPr>
        <w:tc>
          <w:tcPr>
            <w:tcW w:w="7380" w:type="dxa"/>
            <w:vAlign w:val="bottom"/>
          </w:tcPr>
          <w:p w14:paraId="6E2B3247" w14:textId="5EE02965" w:rsidR="00DC1FED" w:rsidRPr="00DA7B58" w:rsidRDefault="00DC1FED" w:rsidP="00DC1FED">
            <w:pPr>
              <w:spacing w:before="10"/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0A34B0DA" w14:textId="77777777" w:rsidR="00DC1FED" w:rsidRPr="00DA7B58" w:rsidRDefault="00DC1FED" w:rsidP="00DC1FED">
            <w:pPr>
              <w:tabs>
                <w:tab w:val="decimal" w:pos="122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C1FED" w:rsidRPr="00DA7B58" w14:paraId="4FE372D2" w14:textId="77777777" w:rsidTr="00DC1FED">
        <w:trPr>
          <w:cantSplit/>
        </w:trPr>
        <w:tc>
          <w:tcPr>
            <w:tcW w:w="7380" w:type="dxa"/>
            <w:vAlign w:val="bottom"/>
          </w:tcPr>
          <w:p w14:paraId="70A7655C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0E86E7C" w14:textId="59F03601" w:rsidR="00DC1FED" w:rsidRPr="00DA7B58" w:rsidRDefault="00154991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DC1FED" w:rsidRPr="00DA7B58" w14:paraId="3CFAD1C0" w14:textId="77777777" w:rsidTr="00DC1FED">
        <w:trPr>
          <w:cantSplit/>
        </w:trPr>
        <w:tc>
          <w:tcPr>
            <w:tcW w:w="7380" w:type="dxa"/>
            <w:vAlign w:val="bottom"/>
          </w:tcPr>
          <w:p w14:paraId="63B8D215" w14:textId="77777777" w:rsidR="00DC1FED" w:rsidRPr="00DA7B58" w:rsidRDefault="00DC1FED" w:rsidP="00DC1F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6049C5" w14:textId="129AE2A0" w:rsidR="00DC1FED" w:rsidRPr="00DA7B58" w:rsidRDefault="00154991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DC1FED" w:rsidRPr="00DA7B58" w14:paraId="7602EF24" w14:textId="77777777" w:rsidTr="00DC1FED">
        <w:trPr>
          <w:cantSplit/>
        </w:trPr>
        <w:tc>
          <w:tcPr>
            <w:tcW w:w="7380" w:type="dxa"/>
            <w:vAlign w:val="bottom"/>
          </w:tcPr>
          <w:p w14:paraId="7D4D7BA7" w14:textId="7A807D4A" w:rsidR="00DC1FED" w:rsidRPr="00DA7B58" w:rsidRDefault="00DC1FED" w:rsidP="00DC1F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8DABC2" w14:textId="3C5595EA" w:rsidR="00DC1FED" w:rsidRPr="00DA7B58" w:rsidRDefault="00DC1FED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C1FED" w:rsidRPr="00DA7B58" w14:paraId="4CC6AFAF" w14:textId="77777777" w:rsidTr="00DC1FED">
        <w:trPr>
          <w:cantSplit/>
        </w:trPr>
        <w:tc>
          <w:tcPr>
            <w:tcW w:w="7380" w:type="dxa"/>
            <w:vAlign w:val="bottom"/>
          </w:tcPr>
          <w:p w14:paraId="699D24B9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B5BB" w14:textId="1D823457" w:rsidR="00DC1FED" w:rsidRPr="00DA7B58" w:rsidRDefault="00154991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DC1FED" w:rsidRPr="00DA7B58" w14:paraId="5F2D67D1" w14:textId="77777777" w:rsidTr="00DC1FED">
        <w:trPr>
          <w:cantSplit/>
        </w:trPr>
        <w:tc>
          <w:tcPr>
            <w:tcW w:w="7380" w:type="dxa"/>
            <w:vAlign w:val="bottom"/>
          </w:tcPr>
          <w:p w14:paraId="7D4EA3DD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CF14694" w14:textId="77777777" w:rsidR="00DC1FED" w:rsidRPr="00DA7B58" w:rsidRDefault="00DC1FED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1FED" w:rsidRPr="00DA7B58" w14:paraId="09D8FA66" w14:textId="77777777" w:rsidTr="00DC1FED">
        <w:trPr>
          <w:cantSplit/>
        </w:trPr>
        <w:tc>
          <w:tcPr>
            <w:tcW w:w="7380" w:type="dxa"/>
            <w:vAlign w:val="bottom"/>
          </w:tcPr>
          <w:p w14:paraId="6BF4A4C6" w14:textId="1BBF903D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236236B1" w14:textId="77777777" w:rsidR="00DC1FED" w:rsidRPr="00DA7B58" w:rsidRDefault="00DC1FED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1FED" w:rsidRPr="00DA7B58" w14:paraId="10BAA82B" w14:textId="77777777" w:rsidTr="00DC1FED">
        <w:trPr>
          <w:cantSplit/>
        </w:trPr>
        <w:tc>
          <w:tcPr>
            <w:tcW w:w="7380" w:type="dxa"/>
            <w:vAlign w:val="bottom"/>
          </w:tcPr>
          <w:p w14:paraId="640AC337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EFFC9C" w14:textId="5E1368EB" w:rsidR="00DC1FED" w:rsidRPr="00DA7B58" w:rsidRDefault="00154991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DC1FED" w:rsidRPr="00DA7B58" w14:paraId="1F27920A" w14:textId="77777777" w:rsidTr="00DC1FED">
        <w:trPr>
          <w:cantSplit/>
        </w:trPr>
        <w:tc>
          <w:tcPr>
            <w:tcW w:w="7380" w:type="dxa"/>
            <w:vAlign w:val="bottom"/>
          </w:tcPr>
          <w:p w14:paraId="63D235A3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9B04" w14:textId="380C505D" w:rsidR="00DC1FED" w:rsidRPr="00DA7B58" w:rsidRDefault="00DC1FED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C1FED" w:rsidRPr="00DA7B58" w14:paraId="5D95DC7B" w14:textId="77777777" w:rsidTr="00DC1FED">
        <w:trPr>
          <w:cantSplit/>
        </w:trPr>
        <w:tc>
          <w:tcPr>
            <w:tcW w:w="7380" w:type="dxa"/>
            <w:vAlign w:val="bottom"/>
          </w:tcPr>
          <w:p w14:paraId="4C1A5C34" w14:textId="77777777" w:rsidR="00DC1FED" w:rsidRPr="00DA7B58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172D" w14:textId="33ECBDC4" w:rsidR="00DC1FED" w:rsidRPr="00DA7B58" w:rsidRDefault="00154991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DC1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DC1FED" w:rsidRPr="00DA7B58" w14:paraId="4678602A" w14:textId="77777777" w:rsidTr="00B17D3F">
        <w:trPr>
          <w:cantSplit/>
        </w:trPr>
        <w:tc>
          <w:tcPr>
            <w:tcW w:w="7380" w:type="dxa"/>
            <w:vAlign w:val="bottom"/>
          </w:tcPr>
          <w:p w14:paraId="6CC9AA4F" w14:textId="77777777" w:rsidR="00DC1FED" w:rsidRPr="00DA7B58" w:rsidRDefault="00DC1FED" w:rsidP="00B17D3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9D40" w14:textId="77777777" w:rsidR="00DC1FED" w:rsidRPr="00DA7B58" w:rsidRDefault="00DC1FED" w:rsidP="00B17D3F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C1FED" w:rsidRPr="00DA7B58" w14:paraId="15BA2FE5" w14:textId="77777777" w:rsidTr="00B17D3F">
        <w:trPr>
          <w:cantSplit/>
        </w:trPr>
        <w:tc>
          <w:tcPr>
            <w:tcW w:w="7380" w:type="dxa"/>
            <w:vAlign w:val="bottom"/>
          </w:tcPr>
          <w:p w14:paraId="130E02C7" w14:textId="121949A4" w:rsidR="00DC1FED" w:rsidRPr="00DA7B58" w:rsidRDefault="00DC1FED" w:rsidP="00D65AEF">
            <w:pPr>
              <w:spacing w:before="10"/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0" w:type="dxa"/>
            <w:shd w:val="clear" w:color="auto" w:fill="FAFAFA"/>
          </w:tcPr>
          <w:p w14:paraId="1B8D45C4" w14:textId="77777777" w:rsidR="00DC1FED" w:rsidRPr="00DA7B58" w:rsidRDefault="00DC1FED" w:rsidP="00D65AEF">
            <w:pPr>
              <w:tabs>
                <w:tab w:val="decimal" w:pos="122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192F" w:rsidRPr="00DA7B58" w14:paraId="58B0EF0C" w14:textId="77777777" w:rsidTr="00B17D3F">
        <w:trPr>
          <w:cantSplit/>
        </w:trPr>
        <w:tc>
          <w:tcPr>
            <w:tcW w:w="7380" w:type="dxa"/>
            <w:vAlign w:val="bottom"/>
          </w:tcPr>
          <w:p w14:paraId="22CC26CE" w14:textId="77777777" w:rsidR="0000192F" w:rsidRPr="00DA7B58" w:rsidRDefault="0000192F" w:rsidP="0000192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CF972AC" w14:textId="4D8F4E4E" w:rsidR="0000192F" w:rsidRPr="0000192F" w:rsidRDefault="00154991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00192F" w:rsidRPr="00DA7B58" w14:paraId="179A3D6B" w14:textId="77777777" w:rsidTr="00B17D3F">
        <w:trPr>
          <w:cantSplit/>
        </w:trPr>
        <w:tc>
          <w:tcPr>
            <w:tcW w:w="7380" w:type="dxa"/>
            <w:vAlign w:val="bottom"/>
          </w:tcPr>
          <w:p w14:paraId="16CF92E7" w14:textId="77777777" w:rsidR="0000192F" w:rsidRPr="00DA7B58" w:rsidRDefault="0000192F" w:rsidP="000019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4435ED7" w14:textId="6658363D" w:rsidR="0000192F" w:rsidRPr="0000192F" w:rsidRDefault="00154991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00192F" w:rsidRPr="00DA7B58" w14:paraId="2D1E4221" w14:textId="77777777" w:rsidTr="00B17D3F">
        <w:trPr>
          <w:cantSplit/>
        </w:trPr>
        <w:tc>
          <w:tcPr>
            <w:tcW w:w="7380" w:type="dxa"/>
            <w:vAlign w:val="bottom"/>
          </w:tcPr>
          <w:p w14:paraId="1332E726" w14:textId="000BA20F" w:rsidR="0000192F" w:rsidRPr="00DA7B58" w:rsidRDefault="0000192F" w:rsidP="000019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2DA55E7" w14:textId="0CE218D6" w:rsidR="0000192F" w:rsidRPr="0000192F" w:rsidRDefault="0000192F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192F" w:rsidRPr="00DA7B58" w14:paraId="48FBEA3A" w14:textId="77777777" w:rsidTr="00B17D3F">
        <w:trPr>
          <w:cantSplit/>
        </w:trPr>
        <w:tc>
          <w:tcPr>
            <w:tcW w:w="7380" w:type="dxa"/>
            <w:vAlign w:val="bottom"/>
          </w:tcPr>
          <w:p w14:paraId="7CDBC334" w14:textId="77777777" w:rsidR="0000192F" w:rsidRPr="00DA7B58" w:rsidRDefault="0000192F" w:rsidP="0000192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C8C37" w14:textId="523CF3AC" w:rsidR="0000192F" w:rsidRPr="0000192F" w:rsidRDefault="00154991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00192F" w:rsidRPr="00DA7B58" w14:paraId="4182F4BF" w14:textId="77777777" w:rsidTr="00B17D3F">
        <w:trPr>
          <w:cantSplit/>
        </w:trPr>
        <w:tc>
          <w:tcPr>
            <w:tcW w:w="7380" w:type="dxa"/>
            <w:vAlign w:val="bottom"/>
          </w:tcPr>
          <w:p w14:paraId="0355A185" w14:textId="77777777" w:rsidR="0000192F" w:rsidRPr="00DA7B58" w:rsidRDefault="0000192F" w:rsidP="0000192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072214C1" w14:textId="77777777" w:rsidR="0000192F" w:rsidRPr="00DA7B58" w:rsidRDefault="0000192F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0192F" w:rsidRPr="00DA7B58" w14:paraId="7C4263FB" w14:textId="77777777" w:rsidTr="00B17D3F">
        <w:trPr>
          <w:cantSplit/>
        </w:trPr>
        <w:tc>
          <w:tcPr>
            <w:tcW w:w="7380" w:type="dxa"/>
            <w:vAlign w:val="bottom"/>
          </w:tcPr>
          <w:p w14:paraId="57F42BE9" w14:textId="12EF43A5" w:rsidR="0000192F" w:rsidRPr="00DA7B58" w:rsidRDefault="0000192F" w:rsidP="0000192F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0" w:type="dxa"/>
            <w:shd w:val="clear" w:color="auto" w:fill="FAFAFA"/>
          </w:tcPr>
          <w:p w14:paraId="4D457265" w14:textId="77777777" w:rsidR="0000192F" w:rsidRPr="00DA7B58" w:rsidRDefault="0000192F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0192F" w:rsidRPr="00DA7B58" w14:paraId="1588D55E" w14:textId="77777777" w:rsidTr="00B17D3F">
        <w:trPr>
          <w:cantSplit/>
        </w:trPr>
        <w:tc>
          <w:tcPr>
            <w:tcW w:w="7380" w:type="dxa"/>
            <w:vAlign w:val="bottom"/>
          </w:tcPr>
          <w:p w14:paraId="1A02857A" w14:textId="77777777" w:rsidR="0000192F" w:rsidRPr="00DA7B58" w:rsidRDefault="0000192F" w:rsidP="0000192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DC7655F" w14:textId="18C7D7C7" w:rsidR="0000192F" w:rsidRPr="0000192F" w:rsidRDefault="00154991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00192F" w:rsidRPr="00DA7B58" w14:paraId="6A10DA0E" w14:textId="77777777" w:rsidTr="00B17D3F">
        <w:trPr>
          <w:cantSplit/>
        </w:trPr>
        <w:tc>
          <w:tcPr>
            <w:tcW w:w="7380" w:type="dxa"/>
            <w:vAlign w:val="bottom"/>
          </w:tcPr>
          <w:p w14:paraId="3D6E2155" w14:textId="77777777" w:rsidR="0000192F" w:rsidRPr="00DA7B58" w:rsidRDefault="0000192F" w:rsidP="0000192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19DD5" w14:textId="35952258" w:rsidR="0000192F" w:rsidRPr="0000192F" w:rsidRDefault="0000192F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9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019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192F" w:rsidRPr="00DA7B58" w14:paraId="2ADE82BC" w14:textId="77777777" w:rsidTr="00B17D3F">
        <w:trPr>
          <w:cantSplit/>
        </w:trPr>
        <w:tc>
          <w:tcPr>
            <w:tcW w:w="7380" w:type="dxa"/>
            <w:vAlign w:val="bottom"/>
          </w:tcPr>
          <w:p w14:paraId="238A3796" w14:textId="77777777" w:rsidR="0000192F" w:rsidRPr="00DA7B58" w:rsidRDefault="0000192F" w:rsidP="0000192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32992" w14:textId="6D527BD5" w:rsidR="0000192F" w:rsidRPr="0000192F" w:rsidRDefault="00154991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0192F" w:rsidRPr="000019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0C23E2BE" w14:textId="77777777" w:rsidR="00DC1FED" w:rsidRPr="00DA7B58" w:rsidRDefault="00DC1FED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9398B0" w14:textId="77777777" w:rsidR="00B04E6B" w:rsidRPr="00DA7B58" w:rsidRDefault="002000A3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02394015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558E1A" w14:textId="70A56F52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95C27CA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6F5923" w14:textId="77777777" w:rsidR="00A45C70" w:rsidRPr="00DA7B58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BB5BA5" w14:textId="77777777" w:rsidR="00A45C70" w:rsidRPr="00DA7B58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45C70" w:rsidRPr="00DA7B58" w14:paraId="0803D071" w14:textId="77777777" w:rsidTr="00E173C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B12A" w14:textId="77777777" w:rsidR="00A45C70" w:rsidRPr="00DA7B58" w:rsidRDefault="00A45C70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48B7F" w14:textId="77777777" w:rsidR="00A45C70" w:rsidRPr="00DA7B58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86EE9" w14:textId="77777777" w:rsidR="00A45C70" w:rsidRPr="00DA7B58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0CE0EBB0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032D4" w14:textId="77777777" w:rsidR="00A45C70" w:rsidRPr="00DA7B58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AB633" w14:textId="22F10E6F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8B6F" w14:textId="2C91D507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DF10C" w14:textId="114FC052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53D64" w14:textId="64C580F4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1162BB70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E87EB" w14:textId="77777777" w:rsidR="00A45C70" w:rsidRPr="00DA7B58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11910" w14:textId="77777777" w:rsidR="00A45C70" w:rsidRPr="00DA7B58" w:rsidRDefault="00A45C70" w:rsidP="004A5FA1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B5AB8" w14:textId="77777777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431DD" w14:textId="77777777" w:rsidR="00A45C70" w:rsidRPr="00DA7B58" w:rsidRDefault="00A45C70" w:rsidP="004A5FA1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9D023" w14:textId="77777777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A45C70" w:rsidRPr="00DA7B58" w14:paraId="699C0509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D80AC" w14:textId="77777777" w:rsidR="00A45C70" w:rsidRPr="00DA7B58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FDF6D0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26979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C50D9E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824E3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5C70" w:rsidRPr="00DA7B58" w14:paraId="6DB6B879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17A0BAE" w14:textId="77777777" w:rsidR="00A45C70" w:rsidRPr="00DA7B58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ECAC8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639D0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4D4A0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8DE5D3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192F" w:rsidRPr="00DA7B58" w14:paraId="784DC32D" w14:textId="77777777" w:rsidTr="00D61A4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CFFE95" w14:textId="77777777" w:rsidR="0000192F" w:rsidRPr="00DA7B58" w:rsidRDefault="0000192F" w:rsidP="0000192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66115" w14:textId="5B766A61" w:rsidR="0000192F" w:rsidRPr="0000192F" w:rsidRDefault="00154991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307</w:t>
            </w:r>
            <w:r w:rsidR="0000192F"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517</w:t>
            </w:r>
            <w:r w:rsidR="0000192F"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635B" w14:textId="57715C1E" w:rsidR="0000192F" w:rsidRPr="00DA7B58" w:rsidRDefault="00154991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0019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0019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B7624" w14:textId="5DF04E84" w:rsidR="0000192F" w:rsidRPr="0000192F" w:rsidRDefault="00154991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317</w:t>
            </w:r>
            <w:r w:rsidR="0000192F"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352</w:t>
            </w:r>
            <w:r w:rsidR="0000192F"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04C58" w14:textId="01566E1F" w:rsidR="0000192F" w:rsidRPr="00DA7B58" w:rsidRDefault="00154991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0019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0019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00192F" w:rsidRPr="00DA7B58" w14:paraId="1FB354BF" w14:textId="77777777" w:rsidTr="00D61A4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45952D" w14:textId="77777777" w:rsidR="0000192F" w:rsidRPr="00DA7B58" w:rsidRDefault="0000192F" w:rsidP="0000192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8B4B1" w14:textId="4C177016" w:rsidR="0000192F" w:rsidRPr="0000192F" w:rsidRDefault="0000192F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8BFDE" w14:textId="7481DCD0" w:rsidR="0000192F" w:rsidRPr="00C734A6" w:rsidRDefault="0000192F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734A6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C734A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C734A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C734A6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59220" w14:textId="026A5506" w:rsidR="0000192F" w:rsidRPr="0000192F" w:rsidRDefault="0000192F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38D5F" w14:textId="475D55EF" w:rsidR="0000192F" w:rsidRPr="00C734A6" w:rsidRDefault="0000192F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734A6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C734A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C734A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C734A6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)</w:t>
            </w:r>
          </w:p>
        </w:tc>
      </w:tr>
      <w:tr w:rsidR="0000192F" w:rsidRPr="00DA7B58" w14:paraId="0466F329" w14:textId="77777777" w:rsidTr="004F409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C6F80E" w14:textId="77777777" w:rsidR="0000192F" w:rsidRPr="00DF32EC" w:rsidRDefault="0000192F" w:rsidP="0000192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714AB" w14:textId="412A159E" w:rsidR="0000192F" w:rsidRPr="0000192F" w:rsidRDefault="0000192F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294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769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568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0A6F6" w14:textId="477AFA27" w:rsidR="0000192F" w:rsidRPr="00DA7B58" w:rsidRDefault="0000192F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1DFBF" w14:textId="41A4C4F8" w:rsidR="0000192F" w:rsidRPr="0000192F" w:rsidRDefault="0000192F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284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935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469</w:t>
            </w:r>
            <w:r w:rsidRPr="0000192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915498" w14:textId="50F15F40" w:rsidR="0000192F" w:rsidRPr="00DA7B58" w:rsidRDefault="0000192F" w:rsidP="0000192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C8B1840" w14:textId="77777777" w:rsidR="000B4395" w:rsidRPr="00DA7B58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E3D77" w14:textId="77777777" w:rsidR="000B4395" w:rsidRPr="00DA7B58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667CD6F" w14:textId="37DAAE16" w:rsidR="00BD68DF" w:rsidRDefault="00BD68DF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053"/>
        <w:gridCol w:w="1026"/>
        <w:gridCol w:w="1197"/>
        <w:gridCol w:w="1100"/>
        <w:gridCol w:w="1069"/>
        <w:gridCol w:w="1008"/>
      </w:tblGrid>
      <w:tr w:rsidR="008E4CD3" w:rsidRPr="00DA7B58" w14:paraId="5B6ABC9F" w14:textId="77777777" w:rsidTr="0007100A">
        <w:trPr>
          <w:tblHeader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4341" w14:textId="77777777" w:rsidR="008E4CD3" w:rsidRPr="00DA7B58" w:rsidRDefault="008E4CD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508AE" w14:textId="5F9B58AB" w:rsidR="008E4CD3" w:rsidRPr="00DA7B58" w:rsidRDefault="008E4CD3" w:rsidP="0007100A">
            <w:pPr>
              <w:tabs>
                <w:tab w:val="decimal" w:pos="7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E4CD3" w:rsidRPr="00DA7B58" w14:paraId="09F02284" w14:textId="77777777" w:rsidTr="0007100A">
        <w:trPr>
          <w:tblHeader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30F8E" w14:textId="77777777" w:rsidR="008E4CD3" w:rsidRPr="00DA7B58" w:rsidRDefault="008E4CD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894BA" w14:textId="77777777" w:rsidR="008E4CD3" w:rsidRPr="00DA7B58" w:rsidRDefault="008E4CD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183E6AC1" w14:textId="77777777" w:rsidR="008E4CD3" w:rsidRPr="00DA7B58" w:rsidRDefault="008E4CD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23705" w14:textId="77777777" w:rsidR="008E4CD3" w:rsidRPr="00DA7B58" w:rsidRDefault="008E4CD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หนี้สินตาม</w:t>
            </w:r>
          </w:p>
          <w:p w14:paraId="5D558A8A" w14:textId="77777777" w:rsidR="008E4CD3" w:rsidRPr="00DA7B58" w:rsidRDefault="008E4CD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0B42A" w14:textId="77777777" w:rsidR="008E4CD3" w:rsidRPr="00DA7B58" w:rsidRDefault="008E4CD3" w:rsidP="0007100A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ขาดทุนจาก</w:t>
            </w:r>
          </w:p>
          <w:p w14:paraId="56FC758A" w14:textId="77777777" w:rsidR="008E4CD3" w:rsidRPr="00DA7B58" w:rsidRDefault="008E4CD3" w:rsidP="0007100A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การทำสัญญา</w:t>
            </w:r>
          </w:p>
          <w:p w14:paraId="2E361782" w14:textId="77777777" w:rsidR="008E4CD3" w:rsidRPr="00DA7B58" w:rsidRDefault="008E4CD3" w:rsidP="0007100A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แลกเปลี่ยน</w:t>
            </w:r>
          </w:p>
          <w:p w14:paraId="6C30B10A" w14:textId="77777777" w:rsidR="008E4CD3" w:rsidRPr="00DA7B58" w:rsidRDefault="008E4CD3" w:rsidP="0007100A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04AC2B" w14:textId="77777777" w:rsidR="008E4CD3" w:rsidRPr="00DA7B58" w:rsidRDefault="008E4CD3" w:rsidP="0007100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ค่าเผื่อและ</w:t>
            </w:r>
          </w:p>
          <w:p w14:paraId="054DB7E1" w14:textId="77777777" w:rsidR="008E4CD3" w:rsidRPr="00DA7B58" w:rsidRDefault="008E4CD3" w:rsidP="0007100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ประมาณการ</w:t>
            </w:r>
          </w:p>
          <w:p w14:paraId="1193E671" w14:textId="77777777" w:rsidR="008E4CD3" w:rsidRPr="00DA7B58" w:rsidRDefault="008E4CD3" w:rsidP="0007100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C3D43" w14:textId="77777777" w:rsidR="008E4CD3" w:rsidRPr="00DA7B58" w:rsidRDefault="008E4CD3" w:rsidP="0007100A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ภาระผูกพัน</w:t>
            </w:r>
          </w:p>
          <w:p w14:paraId="74C726BA" w14:textId="77777777" w:rsidR="008E4CD3" w:rsidRPr="00DA7B58" w:rsidRDefault="008E4CD3" w:rsidP="0007100A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ผลประโยชน์</w:t>
            </w:r>
          </w:p>
          <w:p w14:paraId="1725A349" w14:textId="77777777" w:rsidR="008E4CD3" w:rsidRPr="00DA7B58" w:rsidRDefault="008E4CD3" w:rsidP="0007100A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พนักงาน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5E8C9" w14:textId="77777777" w:rsidR="008E4CD3" w:rsidRPr="00DA7B58" w:rsidRDefault="008E4CD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E4CD3" w:rsidRPr="00DA7B58" w14:paraId="0A61A2AB" w14:textId="77777777" w:rsidTr="0007100A">
        <w:trPr>
          <w:tblHeader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DDF8" w14:textId="77777777" w:rsidR="008E4CD3" w:rsidRPr="00DA7B58" w:rsidRDefault="008E4CD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185FE4" w14:textId="77777777" w:rsidR="008E4CD3" w:rsidRPr="00DA7B58" w:rsidRDefault="008E4CD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37DC7" w14:textId="77777777" w:rsidR="008E4CD3" w:rsidRPr="00DA7B58" w:rsidRDefault="008E4CD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D0DDE" w14:textId="77777777" w:rsidR="008E4CD3" w:rsidRPr="00DA7B58" w:rsidRDefault="008E4CD3" w:rsidP="0007100A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9B791" w14:textId="77777777" w:rsidR="008E4CD3" w:rsidRPr="00DA7B58" w:rsidRDefault="008E4CD3" w:rsidP="0007100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41F2D" w14:textId="77777777" w:rsidR="008E4CD3" w:rsidRPr="00DA7B58" w:rsidRDefault="008E4CD3" w:rsidP="0007100A">
            <w:pPr>
              <w:tabs>
                <w:tab w:val="decimal" w:pos="86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CD199" w14:textId="77777777" w:rsidR="008E4CD3" w:rsidRPr="00DA7B58" w:rsidRDefault="008E4CD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E4CD3" w:rsidRPr="00DA7B58" w14:paraId="25439E56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238E" w14:textId="77777777" w:rsidR="008E4CD3" w:rsidRPr="00DA7B58" w:rsidRDefault="008E4CD3" w:rsidP="0007100A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2E995" w14:textId="77777777" w:rsidR="008E4CD3" w:rsidRPr="00DA7B58" w:rsidRDefault="008E4CD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7E1A8" w14:textId="77777777" w:rsidR="008E4CD3" w:rsidRPr="00DA7B58" w:rsidRDefault="008E4CD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8AC6B" w14:textId="77777777" w:rsidR="008E4CD3" w:rsidRPr="00DA7B58" w:rsidRDefault="008E4CD3" w:rsidP="0007100A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0B5C2A" w14:textId="77777777" w:rsidR="008E4CD3" w:rsidRPr="00DA7B58" w:rsidRDefault="008E4CD3" w:rsidP="0007100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B822F" w14:textId="77777777" w:rsidR="008E4CD3" w:rsidRPr="00DA7B58" w:rsidRDefault="008E4CD3" w:rsidP="0007100A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E377D" w14:textId="77777777" w:rsidR="008E4CD3" w:rsidRPr="00DA7B58" w:rsidRDefault="008E4CD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E4CD3" w:rsidRPr="00DA7B58" w14:paraId="29BA1E8A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2E1E209C" w14:textId="77777777" w:rsidR="008E4CD3" w:rsidRPr="00DA7B58" w:rsidRDefault="008E4CD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5D291" w14:textId="77777777" w:rsidR="008E4CD3" w:rsidRPr="00DA7B58" w:rsidRDefault="008E4CD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BF2F9" w14:textId="77777777" w:rsidR="008E4CD3" w:rsidRPr="00DA7B58" w:rsidRDefault="008E4CD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4FC52" w14:textId="77777777" w:rsidR="008E4CD3" w:rsidRPr="00DA7B58" w:rsidRDefault="008E4CD3" w:rsidP="0007100A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2AA" w14:textId="77777777" w:rsidR="008E4CD3" w:rsidRPr="00DA7B58" w:rsidRDefault="008E4CD3" w:rsidP="0007100A">
            <w:pPr>
              <w:tabs>
                <w:tab w:val="decimal" w:pos="8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3B8A" w14:textId="77777777" w:rsidR="008E4CD3" w:rsidRPr="00DA7B58" w:rsidRDefault="008E4CD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1C046" w14:textId="77777777" w:rsidR="008E4CD3" w:rsidRPr="00DA7B58" w:rsidRDefault="008E4CD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E4CD3" w:rsidRPr="00DA7B58" w14:paraId="63896872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64325731" w14:textId="65940600" w:rsidR="008E4CD3" w:rsidRPr="00DA7B58" w:rsidRDefault="008E4CD3" w:rsidP="008E4CD3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7E271" w14:textId="68C94658" w:rsidR="008E4CD3" w:rsidRPr="009B6924" w:rsidRDefault="00154991" w:rsidP="008E4CD3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197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042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640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6FB9E" w14:textId="74D5C5A7" w:rsidR="008E4CD3" w:rsidRPr="009B6924" w:rsidRDefault="00154991" w:rsidP="008E4CD3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344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Pr="00154991">
              <w:rPr>
                <w:rFonts w:ascii="Browallia New" w:hAnsi="Browallia New" w:cs="Browallia New" w:hint="cs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ABE6" w14:textId="6D140AAF" w:rsidR="008E4CD3" w:rsidRPr="009B6924" w:rsidRDefault="00154991" w:rsidP="008E4CD3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843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265AD" w14:textId="14873C43" w:rsidR="008E4CD3" w:rsidRPr="009B6924" w:rsidRDefault="00154991" w:rsidP="008E4CD3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396DC" w14:textId="0B7E2E08" w:rsidR="008E4CD3" w:rsidRPr="009B6924" w:rsidRDefault="00154991" w:rsidP="008E4CD3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210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F36E2" w14:textId="20EE144C" w:rsidR="008E4CD3" w:rsidRPr="009B6924" w:rsidRDefault="00154991" w:rsidP="008E4CD3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243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926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689</w:t>
            </w:r>
          </w:p>
        </w:tc>
      </w:tr>
      <w:tr w:rsidR="008E4CD3" w:rsidRPr="00DA7B58" w14:paraId="7957E120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2978D048" w14:textId="77777777" w:rsidR="008E4CD3" w:rsidRPr="00DA7B58" w:rsidRDefault="008E4CD3" w:rsidP="008E4CD3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 (เพิ่ม) 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B1F18" w14:textId="3F87A79F" w:rsidR="008E4CD3" w:rsidRPr="009B6924" w:rsidRDefault="00154991" w:rsidP="008E4CD3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86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240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49363" w14:textId="11CCA518" w:rsidR="008E4CD3" w:rsidRPr="009B6924" w:rsidRDefault="008E4CD3" w:rsidP="008E4CD3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926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233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3B98" w14:textId="5F5A9FFF" w:rsidR="008E4CD3" w:rsidRPr="009B6924" w:rsidRDefault="008E4CD3" w:rsidP="008E4CD3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60F02" w14:textId="07DE158C" w:rsidR="008E4CD3" w:rsidRPr="009B6924" w:rsidRDefault="008E4CD3" w:rsidP="008E4CD3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AA2EE" w14:textId="433D5119" w:rsidR="008E4CD3" w:rsidRPr="009B6924" w:rsidRDefault="00154991" w:rsidP="008E4CD3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770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9712E" w14:textId="76A0A932" w:rsidR="008E4CD3" w:rsidRPr="009B6924" w:rsidRDefault="00154991" w:rsidP="008E4CD3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79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599</w:t>
            </w:r>
            <w:r w:rsidR="008E4CD3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965</w:t>
            </w:r>
          </w:p>
        </w:tc>
      </w:tr>
      <w:tr w:rsidR="008E4CD3" w:rsidRPr="00DA7B58" w14:paraId="07B1C656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3B648CA6" w14:textId="77777777" w:rsidR="008E4CD3" w:rsidRPr="00DA7B58" w:rsidRDefault="008E4CD3" w:rsidP="008E4CD3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983F" w14:textId="73222640" w:rsidR="008E4CD3" w:rsidRPr="009B6924" w:rsidRDefault="008E4CD3" w:rsidP="008E4CD3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577E" w14:textId="3F286C84" w:rsidR="008E4CD3" w:rsidRPr="009B6924" w:rsidRDefault="008E4CD3" w:rsidP="008E4CD3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55DD" w14:textId="638599C1" w:rsidR="008E4CD3" w:rsidRPr="009B6924" w:rsidRDefault="008E4CD3" w:rsidP="008E4CD3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870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300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8D800" w14:textId="0ABA4021" w:rsidR="008E4CD3" w:rsidRPr="009B6924" w:rsidRDefault="008E4CD3" w:rsidP="008E4CD3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3543C" w14:textId="4C50317B" w:rsidR="008E4CD3" w:rsidRPr="009B6924" w:rsidRDefault="008E4CD3" w:rsidP="008E4CD3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136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553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372A4" w14:textId="19B55178" w:rsidR="008E4CD3" w:rsidRPr="009B6924" w:rsidRDefault="008E4CD3" w:rsidP="008E4CD3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006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853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8E4CD3" w:rsidRPr="00DA7B58" w14:paraId="791BDCCF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4A129307" w14:textId="77777777" w:rsidR="008E4CD3" w:rsidRPr="00DA7B58" w:rsidRDefault="008E4CD3" w:rsidP="0007100A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F5FD0" w14:textId="77777777" w:rsidR="008E4CD3" w:rsidRPr="00DA7B58" w:rsidRDefault="008E4CD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B9A76" w14:textId="77777777" w:rsidR="008E4CD3" w:rsidRPr="00DA7B58" w:rsidRDefault="008E4CD3" w:rsidP="0007100A">
            <w:pPr>
              <w:tabs>
                <w:tab w:val="decimal" w:pos="80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D169EC" w14:textId="77777777" w:rsidR="008E4CD3" w:rsidRPr="00DA7B58" w:rsidRDefault="008E4CD3" w:rsidP="0007100A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6065" w14:textId="77777777" w:rsidR="008E4CD3" w:rsidRPr="00DA7B58" w:rsidRDefault="008E4CD3" w:rsidP="0007100A">
            <w:pPr>
              <w:tabs>
                <w:tab w:val="decimal" w:pos="8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3DE7A" w14:textId="77777777" w:rsidR="008E4CD3" w:rsidRPr="00DA7B58" w:rsidRDefault="008E4CD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ADBB7" w14:textId="77777777" w:rsidR="008E4CD3" w:rsidRPr="00DA7B58" w:rsidRDefault="008E4CD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B6924" w:rsidRPr="00DA7B58" w14:paraId="267E6117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3CF2EF87" w14:textId="402C422B" w:rsidR="009B6924" w:rsidRPr="00DA7B58" w:rsidRDefault="009B6924" w:rsidP="009B69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BF179" w14:textId="2A6518D7" w:rsidR="009B6924" w:rsidRPr="009B6924" w:rsidRDefault="00154991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B8A38" w14:textId="53FD9FF1" w:rsidR="009B6924" w:rsidRPr="009B6924" w:rsidRDefault="00154991" w:rsidP="009B6924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417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26953" w14:textId="10AA304C" w:rsidR="009B6924" w:rsidRPr="009B6924" w:rsidRDefault="00154991" w:rsidP="009B6924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973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F6CF9" w14:textId="15A51CF3" w:rsidR="009B6924" w:rsidRPr="009B6924" w:rsidRDefault="009B6924" w:rsidP="009B6924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43B6F" w14:textId="144C8602" w:rsidR="009B6924" w:rsidRPr="009B6924" w:rsidRDefault="00154991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844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90D42" w14:textId="46FBC51D" w:rsidR="009B6924" w:rsidRPr="009B6924" w:rsidRDefault="00154991" w:rsidP="009B69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310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519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801</w:t>
            </w:r>
          </w:p>
        </w:tc>
      </w:tr>
      <w:tr w:rsidR="009B6924" w:rsidRPr="00DA7B58" w14:paraId="5C40847E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595F671A" w14:textId="77777777" w:rsidR="009B6924" w:rsidRPr="00DA7B58" w:rsidRDefault="009B6924" w:rsidP="009B69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32FAE" w14:textId="77777777" w:rsidR="009B6924" w:rsidRPr="009B6924" w:rsidRDefault="009B6924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FAE1" w14:textId="77777777" w:rsidR="009B6924" w:rsidRPr="009B6924" w:rsidRDefault="009B6924" w:rsidP="009B6924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D6D51" w14:textId="77777777" w:rsidR="009B6924" w:rsidRPr="009B6924" w:rsidRDefault="009B6924" w:rsidP="009B6924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7A5A0" w14:textId="77777777" w:rsidR="009B6924" w:rsidRPr="009B6924" w:rsidRDefault="009B6924" w:rsidP="009B6924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9C5DE" w14:textId="77777777" w:rsidR="009B6924" w:rsidRPr="009B6924" w:rsidRDefault="009B6924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887D9" w14:textId="77777777" w:rsidR="009B6924" w:rsidRPr="009B6924" w:rsidRDefault="009B6924" w:rsidP="009B69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</w:tr>
      <w:tr w:rsidR="009B6924" w:rsidRPr="00DA7B58" w14:paraId="6E6BB537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3227CEDC" w14:textId="6B7A88DA" w:rsidR="009B6924" w:rsidRPr="00DA7B58" w:rsidRDefault="009B6924" w:rsidP="009B69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795C7" w14:textId="7E7A0253" w:rsidR="009B6924" w:rsidRPr="009B6924" w:rsidRDefault="00154991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9D48D" w14:textId="7BC79969" w:rsidR="009B6924" w:rsidRPr="009B6924" w:rsidRDefault="00154991" w:rsidP="009B6924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417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BF638" w14:textId="6C9FC3BF" w:rsidR="009B6924" w:rsidRPr="009B6924" w:rsidRDefault="00154991" w:rsidP="009B6924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973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1A9BE" w14:textId="428BE4E9" w:rsidR="009B6924" w:rsidRPr="009B6924" w:rsidRDefault="009B6924" w:rsidP="009B6924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9D157" w14:textId="5EF8BF66" w:rsidR="009B6924" w:rsidRPr="009B6924" w:rsidRDefault="00154991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844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0BEFD" w14:textId="5ABB7D3B" w:rsidR="009B6924" w:rsidRPr="009B6924" w:rsidRDefault="00154991" w:rsidP="009B69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310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519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801</w:t>
            </w:r>
          </w:p>
        </w:tc>
      </w:tr>
      <w:tr w:rsidR="009B6924" w:rsidRPr="00DA7B58" w14:paraId="25AD01C6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3513FFDC" w14:textId="77777777" w:rsidR="009B6924" w:rsidRPr="00DA7B58" w:rsidRDefault="009B6924" w:rsidP="009B6924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B5E95" w14:textId="06734A0E" w:rsidR="009B6924" w:rsidRPr="009B6924" w:rsidRDefault="009B6924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854CA" w14:textId="064AB7FB" w:rsidR="009B6924" w:rsidRPr="009B6924" w:rsidRDefault="009B6924" w:rsidP="009B6924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9C158" w14:textId="151ADAB4" w:rsidR="009B6924" w:rsidRPr="009B6924" w:rsidRDefault="009B6924" w:rsidP="009B6924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B1F78" w14:textId="65F04A49" w:rsidR="009B6924" w:rsidRPr="009B6924" w:rsidRDefault="009B6924" w:rsidP="009B6924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2F18C" w14:textId="1710D2A3" w:rsidR="009B6924" w:rsidRPr="009B6924" w:rsidRDefault="00154991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064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94F1D" w14:textId="44C1548F" w:rsidR="009B6924" w:rsidRPr="009B6924" w:rsidRDefault="00154991" w:rsidP="009B69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064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969</w:t>
            </w:r>
          </w:p>
        </w:tc>
      </w:tr>
      <w:tr w:rsidR="009B6924" w:rsidRPr="00DA7B58" w14:paraId="71383B2C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7929D487" w14:textId="77777777" w:rsidR="009B6924" w:rsidRPr="00DA7B58" w:rsidRDefault="009B6924" w:rsidP="009B6924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B49CF" w14:textId="5CC003EC" w:rsidR="009B6924" w:rsidRPr="009B6924" w:rsidRDefault="009B6924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B7354" w14:textId="7562B3BA" w:rsidR="009B6924" w:rsidRPr="009B6924" w:rsidRDefault="009B6924" w:rsidP="009B6924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40AED" w14:textId="719B832C" w:rsidR="009B6924" w:rsidRPr="009B6924" w:rsidRDefault="009B6924" w:rsidP="009B6924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713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921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3DC6C" w14:textId="6ACEA85A" w:rsidR="009B6924" w:rsidRPr="009B6924" w:rsidRDefault="009B6924" w:rsidP="009B6924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BE929" w14:textId="1593C43A" w:rsidR="009B6924" w:rsidRPr="009B6924" w:rsidRDefault="009B6924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352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944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CA022" w14:textId="6F9A70A8" w:rsidR="009B6924" w:rsidRPr="009B6924" w:rsidRDefault="009B6924" w:rsidP="009B69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066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865</w:t>
            </w: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9B6924" w:rsidRPr="00DA7B58" w14:paraId="53668A86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5430CE2" w14:textId="77777777" w:rsidR="009B6924" w:rsidRPr="00DA7B58" w:rsidRDefault="009B6924" w:rsidP="009B69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2045B" w14:textId="77777777" w:rsidR="009B6924" w:rsidRPr="009B6924" w:rsidRDefault="009B6924" w:rsidP="009B6924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DF120" w14:textId="77777777" w:rsidR="009B6924" w:rsidRPr="009B6924" w:rsidRDefault="009B6924" w:rsidP="009B6924">
            <w:pPr>
              <w:tabs>
                <w:tab w:val="decimal" w:pos="80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9818D7" w14:textId="77777777" w:rsidR="009B6924" w:rsidRPr="009B6924" w:rsidRDefault="009B6924" w:rsidP="009B6924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FDBD21" w14:textId="77777777" w:rsidR="009B6924" w:rsidRPr="009B6924" w:rsidRDefault="009B6924" w:rsidP="009B6924">
            <w:pPr>
              <w:tabs>
                <w:tab w:val="decimal" w:pos="8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4D90B3" w14:textId="77777777" w:rsidR="009B6924" w:rsidRPr="009B6924" w:rsidRDefault="009B6924" w:rsidP="009B6924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B50AA8" w14:textId="77777777" w:rsidR="009B6924" w:rsidRPr="009B6924" w:rsidRDefault="009B6924" w:rsidP="009B6924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</w:tr>
      <w:tr w:rsidR="009B6924" w:rsidRPr="00DA7B58" w14:paraId="65B5E6F6" w14:textId="77777777" w:rsidTr="0007100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FDD1910" w14:textId="0A73B970" w:rsidR="009B6924" w:rsidRPr="00DA7B58" w:rsidRDefault="009B6924" w:rsidP="009B69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74140" w14:textId="7D7F72F8" w:rsidR="009B6924" w:rsidRPr="009B6924" w:rsidRDefault="00154991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EDDD7" w14:textId="503B0152" w:rsidR="009B6924" w:rsidRPr="009B6924" w:rsidRDefault="00154991" w:rsidP="009B6924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417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12D50" w14:textId="7C8666C7" w:rsidR="009B6924" w:rsidRPr="009B6924" w:rsidRDefault="00154991" w:rsidP="009B6924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259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44400" w14:textId="697F5FEA" w:rsidR="009B6924" w:rsidRPr="009B6924" w:rsidRDefault="009B6924" w:rsidP="009B6924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19807" w14:textId="6F654267" w:rsidR="009B6924" w:rsidRPr="009B6924" w:rsidRDefault="00154991" w:rsidP="009B6924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556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23130" w14:textId="2244F510" w:rsidR="009B6924" w:rsidRPr="009B6924" w:rsidRDefault="00154991" w:rsidP="009B69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307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517</w:t>
            </w:r>
            <w:r w:rsidR="009B6924" w:rsidRPr="009B69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905</w:t>
            </w:r>
          </w:p>
        </w:tc>
      </w:tr>
    </w:tbl>
    <w:p w14:paraId="5B5560ED" w14:textId="77777777" w:rsidR="008E4CD3" w:rsidRPr="00DA7B58" w:rsidRDefault="008E4CD3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6994A41B" w14:textId="52B07530" w:rsidR="00207B46" w:rsidRPr="00DA7B58" w:rsidRDefault="009C341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EB2B32" w:rsidRPr="00DA7B58" w14:paraId="2EC69147" w14:textId="77777777" w:rsidTr="00E173C9">
        <w:trPr>
          <w:trHeight w:val="2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8A20A" w14:textId="77777777" w:rsidR="00EB2B32" w:rsidRPr="00DA7B58" w:rsidRDefault="00EB2B32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D0144" w14:textId="77777777" w:rsidR="00EB2B32" w:rsidRPr="00DA7B58" w:rsidRDefault="00EB2B32" w:rsidP="00EB2B32">
            <w:pPr>
              <w:tabs>
                <w:tab w:val="decimal" w:pos="110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62E5" w:rsidRPr="00DA7B58" w14:paraId="11105773" w14:textId="77777777" w:rsidTr="009C341C">
        <w:trPr>
          <w:trHeight w:val="2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02923" w14:textId="77777777" w:rsidR="003162E5" w:rsidRPr="00DA7B58" w:rsidRDefault="003162E5" w:rsidP="003162E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6DD1B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498D5A41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C5CC9" w14:textId="77777777" w:rsidR="003162E5" w:rsidRPr="00DA7B58" w:rsidRDefault="003162E5" w:rsidP="009C3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62E5" w:rsidRPr="00DA7B58" w14:paraId="2E549342" w14:textId="77777777" w:rsidTr="009C341C">
        <w:trPr>
          <w:trHeight w:val="2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94BE" w14:textId="77777777" w:rsidR="003162E5" w:rsidRPr="00DA7B58" w:rsidRDefault="003162E5" w:rsidP="003162E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21F2E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FF9B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162E5" w:rsidRPr="00DA7B58" w14:paraId="2A00E4B7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21C6C" w14:textId="77777777" w:rsidR="003162E5" w:rsidRPr="00DA7B58" w:rsidRDefault="003162E5" w:rsidP="003162E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94615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26E5D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2CDC" w:rsidRPr="00DA7B58" w14:paraId="53A8F01F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F530EED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0A11F" w14:textId="77777777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1E206" w14:textId="77777777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CDC" w:rsidRPr="00DA7B58" w14:paraId="41F71E0A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310BD7D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442314A" w14:textId="77777777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9A54B" w14:textId="77777777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DC1FED" w:rsidRPr="00DA7B58" w14:paraId="131941C7" w14:textId="77777777" w:rsidTr="001418E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0483FC6" w14:textId="27AEF1DF" w:rsidR="00DC1FED" w:rsidRPr="00DA7B58" w:rsidRDefault="00DC1FED" w:rsidP="00DC1FE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3561D" w14:textId="1CD93895" w:rsidR="00DC1FED" w:rsidRPr="00B27C6D" w:rsidRDefault="00DC1FED" w:rsidP="00DC1FE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5F71" w14:textId="79D1CC30" w:rsidR="00DC1FED" w:rsidRPr="00B27C6D" w:rsidRDefault="00DC1FED" w:rsidP="00DC1FE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C1FED" w:rsidRPr="00DA7B58" w14:paraId="35326D1A" w14:textId="77777777" w:rsidTr="001418E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AFD2CF5" w14:textId="77777777" w:rsidR="00DC1FED" w:rsidRPr="00DA7B58" w:rsidRDefault="00DC1FED" w:rsidP="00DC1FE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29FA6" w14:textId="48346074" w:rsidR="00DC1FED" w:rsidRPr="00DA7B58" w:rsidRDefault="00DC1FED" w:rsidP="00DC1FE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38BAD" w14:textId="6E7937A5" w:rsidR="00DC1FED" w:rsidRPr="00DA7B58" w:rsidRDefault="00DC1FED" w:rsidP="00DC1FE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1FED" w:rsidRPr="00DA7B58" w14:paraId="782FD7AD" w14:textId="77777777" w:rsidTr="001418E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A903EA8" w14:textId="6A37406F" w:rsidR="00DC1FED" w:rsidRPr="00DA7B58" w:rsidRDefault="00DC1FED" w:rsidP="00DC1FE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0A66C" w14:textId="2E9D7853" w:rsidR="00DC1FED" w:rsidRPr="00DA7B58" w:rsidRDefault="00DC1FED" w:rsidP="00DC1FE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D4C96" w14:textId="1371789F" w:rsidR="00DC1FED" w:rsidRPr="00DA7B58" w:rsidRDefault="00DC1FED" w:rsidP="00DC1FE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C1FED" w:rsidRPr="00DA7B58" w14:paraId="1FDB5896" w14:textId="77777777" w:rsidTr="00B045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E720919" w14:textId="77777777" w:rsidR="00DC1FED" w:rsidRPr="00DA7B58" w:rsidRDefault="00DC1FED" w:rsidP="00DC1FE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EAA8" w14:textId="77777777" w:rsidR="00DC1FED" w:rsidRPr="00DA7B58" w:rsidRDefault="00DC1FED" w:rsidP="00DC1FE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E226B" w14:textId="77777777" w:rsidR="00DC1FED" w:rsidRPr="00DA7B58" w:rsidRDefault="00DC1FED" w:rsidP="00DC1FE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212BAF" w:rsidRPr="00DA7B58" w14:paraId="7E835EC0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CE233C1" w14:textId="7BD60ACF" w:rsidR="00212BAF" w:rsidRPr="00DA7B58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854F8" w14:textId="73792B53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0907A" w14:textId="6A1CC9DF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2BAF" w:rsidRPr="00DA7B58" w14:paraId="37BF867E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0D6E211" w14:textId="77777777" w:rsidR="00212BAF" w:rsidRPr="00DA7B58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B5276" w14:textId="62F6927A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739C2" w14:textId="285E46FC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2BAF" w:rsidRPr="00DA7B58" w14:paraId="63616AB9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9976065" w14:textId="581FEABB" w:rsidR="00212BAF" w:rsidRPr="00DA7B58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9ED9D" w14:textId="6520B32E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D8197" w14:textId="788BF5ED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B48387D" w14:textId="77777777" w:rsidR="00A45C70" w:rsidRPr="00DA7B58" w:rsidRDefault="00A45C70" w:rsidP="008B629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053"/>
        <w:gridCol w:w="1026"/>
        <w:gridCol w:w="1197"/>
        <w:gridCol w:w="1100"/>
        <w:gridCol w:w="1069"/>
        <w:gridCol w:w="1008"/>
      </w:tblGrid>
      <w:tr w:rsidR="00EB2B32" w:rsidRPr="00DA7B58" w14:paraId="7FEB34BD" w14:textId="77777777" w:rsidTr="00E173C9">
        <w:trPr>
          <w:tblHeader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E1DD" w14:textId="77777777" w:rsidR="00EB2B32" w:rsidRPr="00DA7B58" w:rsidRDefault="00EB2B32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49595" w14:textId="77777777" w:rsidR="00EB2B32" w:rsidRPr="00DA7B58" w:rsidRDefault="00EB2B32" w:rsidP="00EB2B32">
            <w:pPr>
              <w:tabs>
                <w:tab w:val="decimal" w:pos="7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92CDC" w:rsidRPr="00DA7B58" w14:paraId="38EAD125" w14:textId="77777777" w:rsidTr="009C341C">
        <w:trPr>
          <w:tblHeader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33F07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5DFDB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5F89DF8D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1FBF7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หนี้สินตาม</w:t>
            </w:r>
          </w:p>
          <w:p w14:paraId="2F3C011B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AEC3D" w14:textId="19C9536A" w:rsidR="00392CDC" w:rsidRPr="00DA7B58" w:rsidRDefault="00392CDC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ขาดทุนจาก</w:t>
            </w:r>
          </w:p>
          <w:p w14:paraId="67E59B6D" w14:textId="5B91CF90" w:rsidR="00392CDC" w:rsidRPr="00DA7B58" w:rsidRDefault="00385160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</w:t>
            </w:r>
            <w:r w:rsidR="00392CDC"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ทำสัญญา</w:t>
            </w:r>
          </w:p>
          <w:p w14:paraId="6E88986F" w14:textId="77777777" w:rsidR="00392CDC" w:rsidRPr="00DA7B58" w:rsidRDefault="00392CDC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แลกเปลี่ยน</w:t>
            </w:r>
          </w:p>
          <w:p w14:paraId="094CD37D" w14:textId="77777777" w:rsidR="00392CDC" w:rsidRPr="00DA7B58" w:rsidRDefault="00392CDC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5A0AF2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ค่าเผื่อและ</w:t>
            </w:r>
          </w:p>
          <w:p w14:paraId="1062CA06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ประมาณการ</w:t>
            </w:r>
          </w:p>
          <w:p w14:paraId="38ECEF11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C436D" w14:textId="77777777" w:rsidR="00392CDC" w:rsidRPr="00DA7B58" w:rsidRDefault="00392CDC" w:rsidP="00EB2B32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ภาระผูกพัน</w:t>
            </w:r>
          </w:p>
          <w:p w14:paraId="29D3AE26" w14:textId="77777777" w:rsidR="00392CDC" w:rsidRPr="00DA7B58" w:rsidRDefault="00392CDC" w:rsidP="00EB2B32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ผลประโยชน์</w:t>
            </w:r>
          </w:p>
          <w:p w14:paraId="38CCC3E4" w14:textId="77777777" w:rsidR="00392CDC" w:rsidRPr="00DA7B58" w:rsidRDefault="00392CDC" w:rsidP="00EB2B32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พนักงาน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3E4BC" w14:textId="77777777" w:rsidR="00392CDC" w:rsidRPr="00DA7B58" w:rsidRDefault="00392CDC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92CDC" w:rsidRPr="00DA7B58" w14:paraId="096AC4B3" w14:textId="77777777" w:rsidTr="009C341C">
        <w:trPr>
          <w:tblHeader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51E8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1067A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23DF3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F85FF" w14:textId="77777777" w:rsidR="00392CDC" w:rsidRPr="00DA7B58" w:rsidRDefault="00392CDC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43EA2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3B322" w14:textId="77777777" w:rsidR="00392CDC" w:rsidRPr="00DA7B58" w:rsidRDefault="00392CDC" w:rsidP="00EB2B32">
            <w:pPr>
              <w:tabs>
                <w:tab w:val="decimal" w:pos="86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ABD080" w14:textId="77777777" w:rsidR="00392CDC" w:rsidRPr="00DA7B58" w:rsidRDefault="00392CDC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92CDC" w:rsidRPr="00DA7B58" w14:paraId="6BC5D01E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C6CA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F2353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B0F39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4095F" w14:textId="77777777" w:rsidR="00392CDC" w:rsidRPr="00DA7B58" w:rsidRDefault="00392CDC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87187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83717" w14:textId="77777777" w:rsidR="00392CDC" w:rsidRPr="00DA7B58" w:rsidRDefault="00392CDC" w:rsidP="00F0606A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62853" w14:textId="77777777" w:rsidR="00392CDC" w:rsidRPr="00DA7B58" w:rsidRDefault="00392CDC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92CDC" w:rsidRPr="00DA7B58" w14:paraId="7BF2745F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ECDF22E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9C1C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1D05D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352BC" w14:textId="77777777" w:rsidR="00392CDC" w:rsidRPr="00DA7B58" w:rsidRDefault="00392CDC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9ACB3" w14:textId="77777777" w:rsidR="00392CDC" w:rsidRPr="00DA7B58" w:rsidRDefault="00392CDC" w:rsidP="00EB2B32">
            <w:pPr>
              <w:tabs>
                <w:tab w:val="decimal" w:pos="8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FD8E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2912" w14:textId="77777777" w:rsidR="00392CDC" w:rsidRPr="00DA7B58" w:rsidRDefault="00392CDC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17D3F" w:rsidRPr="00DA7B58" w14:paraId="5F9452A6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F6762BD" w14:textId="3E584CE8" w:rsidR="00B17D3F" w:rsidRPr="00DA7B58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BACF" w14:textId="499CF710" w:rsidR="00B17D3F" w:rsidRPr="00DA7B58" w:rsidRDefault="00154991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197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042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640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8259" w14:textId="2B240486" w:rsidR="00B17D3F" w:rsidRPr="00DA7B58" w:rsidRDefault="00154991" w:rsidP="00B17D3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735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830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606E" w14:textId="46C9B1FC" w:rsidR="00B17D3F" w:rsidRPr="00DA7B58" w:rsidRDefault="00154991" w:rsidP="00B17D3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843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3C78" w14:textId="22B2B00A" w:rsidR="00B17D3F" w:rsidRPr="00DA7B58" w:rsidRDefault="00154991" w:rsidP="00B17D3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9FA3" w14:textId="06D68607" w:rsidR="00B17D3F" w:rsidRPr="00DA7B58" w:rsidRDefault="00154991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210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F419" w14:textId="31263BCB" w:rsidR="00B17D3F" w:rsidRPr="00DA7B58" w:rsidRDefault="00154991" w:rsidP="00B17D3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318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377</w:t>
            </w:r>
          </w:p>
        </w:tc>
      </w:tr>
      <w:tr w:rsidR="00B17D3F" w:rsidRPr="00DA7B58" w14:paraId="7C66FE83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583395E7" w14:textId="77777777" w:rsidR="00B17D3F" w:rsidRPr="00DA7B58" w:rsidRDefault="00B17D3F" w:rsidP="00B17D3F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 (เพิ่ม) 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9276" w14:textId="7CE8C386" w:rsidR="00B17D3F" w:rsidRPr="00DA7B58" w:rsidRDefault="00154991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86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240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A704" w14:textId="2987B54B" w:rsidR="00B17D3F" w:rsidRPr="00DA7B58" w:rsidRDefault="00B17D3F" w:rsidP="00B17D3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</w:t>
            </w: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483</w:t>
            </w: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822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0F862" w14:textId="74166C35" w:rsidR="00B17D3F" w:rsidRPr="00DA7B58" w:rsidRDefault="00B17D3F" w:rsidP="00B17D3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5765C" w14:textId="5B4C2DFA" w:rsidR="00B17D3F" w:rsidRPr="00DA7B58" w:rsidRDefault="00B17D3F" w:rsidP="00B17D3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A6817" w14:textId="7463BDE8" w:rsidR="00B17D3F" w:rsidRPr="00DA7B58" w:rsidRDefault="00154991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770</w:t>
            </w:r>
            <w:r w:rsidR="00B17D3F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7FB78" w14:textId="19C9070A" w:rsidR="00B17D3F" w:rsidRPr="00DA7B58" w:rsidRDefault="00154991" w:rsidP="00B17D3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81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042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376</w:t>
            </w:r>
          </w:p>
        </w:tc>
      </w:tr>
      <w:tr w:rsidR="00B17D3F" w:rsidRPr="00DA7B58" w14:paraId="7D173A9B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63ED237" w14:textId="250FFD75" w:rsidR="00B17D3F" w:rsidRPr="00DA7B58" w:rsidRDefault="00B17D3F" w:rsidP="00B17D3F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34DBE" w14:textId="3DB5ABC6" w:rsidR="00B17D3F" w:rsidRPr="00DA7B58" w:rsidRDefault="00B17D3F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A29A0" w14:textId="712BAC03" w:rsidR="00B17D3F" w:rsidRPr="00DA7B58" w:rsidRDefault="00B17D3F" w:rsidP="00B17D3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8A10" w14:textId="6DDE1D8E" w:rsidR="00B17D3F" w:rsidRPr="00DA7B58" w:rsidRDefault="00B17D3F" w:rsidP="00B17D3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870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300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555E" w14:textId="636B03D5" w:rsidR="00B17D3F" w:rsidRPr="00DA7B58" w:rsidRDefault="00B17D3F" w:rsidP="00B17D3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AA8C" w14:textId="6008B5FE" w:rsidR="00B17D3F" w:rsidRPr="00DA7B58" w:rsidRDefault="00B17D3F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</w:t>
            </w: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136</w:t>
            </w: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553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2ADED" w14:textId="6DB79568" w:rsidR="00B17D3F" w:rsidRPr="00DA7B58" w:rsidRDefault="00B17D3F" w:rsidP="00B17D3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006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853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B17D3F" w:rsidRPr="00DA7B58" w14:paraId="4D52A7E3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7F304085" w14:textId="77777777" w:rsidR="00B17D3F" w:rsidRPr="00DA7B58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82407" w14:textId="77777777" w:rsidR="00B17D3F" w:rsidRPr="00DA7B58" w:rsidRDefault="00B17D3F" w:rsidP="00B17D3F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B082C" w14:textId="77777777" w:rsidR="00B17D3F" w:rsidRPr="00DA7B58" w:rsidRDefault="00B17D3F" w:rsidP="00B17D3F">
            <w:pPr>
              <w:tabs>
                <w:tab w:val="decimal" w:pos="80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53B8E" w14:textId="77777777" w:rsidR="00B17D3F" w:rsidRPr="00DA7B58" w:rsidRDefault="00B17D3F" w:rsidP="00B17D3F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A7992" w14:textId="77777777" w:rsidR="00B17D3F" w:rsidRPr="00DA7B58" w:rsidRDefault="00B17D3F" w:rsidP="00B17D3F">
            <w:pPr>
              <w:tabs>
                <w:tab w:val="decimal" w:pos="8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6BEB8" w14:textId="77777777" w:rsidR="00B17D3F" w:rsidRPr="00DA7B58" w:rsidRDefault="00B17D3F" w:rsidP="00B17D3F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F42CD" w14:textId="77777777" w:rsidR="00B17D3F" w:rsidRPr="00DA7B58" w:rsidRDefault="00B17D3F" w:rsidP="00B17D3F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17D3F" w:rsidRPr="00DA7B58" w14:paraId="7B191B3E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76FF7B24" w14:textId="53B1B734" w:rsidR="00B17D3F" w:rsidRPr="00DA7B58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3FF73" w14:textId="0E994F7F" w:rsidR="00B17D3F" w:rsidRPr="00DA7B58" w:rsidRDefault="00154991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BC3DA" w14:textId="404DA3A8" w:rsidR="00B17D3F" w:rsidRPr="00DA7B58" w:rsidRDefault="00154991" w:rsidP="00B17D3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583AC" w14:textId="0DB86867" w:rsidR="00B17D3F" w:rsidRPr="00DA7B58" w:rsidRDefault="00154991" w:rsidP="00B17D3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973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93287" w14:textId="1879CCF4" w:rsidR="00B17D3F" w:rsidRPr="00DA7B58" w:rsidRDefault="00B17D3F" w:rsidP="00B17D3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44519" w14:textId="2635ABA6" w:rsidR="00B17D3F" w:rsidRPr="00DA7B58" w:rsidRDefault="00154991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844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BCB0B" w14:textId="4044B17C" w:rsidR="00B17D3F" w:rsidRPr="00DA7B58" w:rsidRDefault="00154991" w:rsidP="00B17D3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320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353</w:t>
            </w:r>
            <w:r w:rsidR="00B17D3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900</w:t>
            </w:r>
          </w:p>
        </w:tc>
      </w:tr>
      <w:tr w:rsidR="00B17D3F" w:rsidRPr="00DA7B58" w14:paraId="2F0C3733" w14:textId="77777777" w:rsidTr="00B04547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0D3706D9" w14:textId="77777777" w:rsidR="00B17D3F" w:rsidRPr="00DA7B58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E66E9" w14:textId="77777777" w:rsidR="00B17D3F" w:rsidRPr="00DA7B58" w:rsidRDefault="00B17D3F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EB557" w14:textId="77777777" w:rsidR="00B17D3F" w:rsidRPr="00DA7B58" w:rsidRDefault="00B17D3F" w:rsidP="00B17D3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F8307" w14:textId="77777777" w:rsidR="00B17D3F" w:rsidRPr="00DA7B58" w:rsidRDefault="00B17D3F" w:rsidP="00B17D3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274C5" w14:textId="77777777" w:rsidR="00B17D3F" w:rsidRPr="00DA7B58" w:rsidRDefault="00B17D3F" w:rsidP="00B17D3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5926" w14:textId="77777777" w:rsidR="00B17D3F" w:rsidRPr="00DA7B58" w:rsidRDefault="00B17D3F" w:rsidP="00B17D3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C764" w14:textId="77777777" w:rsidR="00B17D3F" w:rsidRPr="00DA7B58" w:rsidRDefault="00B17D3F" w:rsidP="00B17D3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</w:tr>
      <w:tr w:rsidR="00212BAF" w:rsidRPr="00DA7B58" w14:paraId="363FA42E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02AE5A5A" w14:textId="7154A01D" w:rsidR="00212BAF" w:rsidRPr="00DA7B58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CD25C" w14:textId="58AFE625" w:rsidR="00212BAF" w:rsidRPr="00212BAF" w:rsidRDefault="00154991" w:rsidP="00212BA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EFEF2" w14:textId="4914B022" w:rsidR="00212BAF" w:rsidRPr="00212BAF" w:rsidRDefault="00154991" w:rsidP="00212BA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76D7E" w14:textId="5961DDF7" w:rsidR="00212BAF" w:rsidRPr="00212BAF" w:rsidRDefault="00154991" w:rsidP="00212BA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973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063F8" w14:textId="69E30DF2" w:rsidR="00212BAF" w:rsidRPr="00212BAF" w:rsidRDefault="00212BAF" w:rsidP="00212BA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82231" w14:textId="3794181A" w:rsidR="00212BAF" w:rsidRPr="00212BAF" w:rsidRDefault="00154991" w:rsidP="00212BA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844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4B0CF" w14:textId="4F016C1F" w:rsidR="00212BAF" w:rsidRPr="00212BAF" w:rsidRDefault="00154991" w:rsidP="00212BA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320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353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900</w:t>
            </w:r>
          </w:p>
        </w:tc>
      </w:tr>
      <w:tr w:rsidR="00212BAF" w:rsidRPr="00DA7B58" w14:paraId="2717054D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428A4E47" w14:textId="379DF713" w:rsidR="00212BAF" w:rsidRPr="00DA7B58" w:rsidRDefault="00212BAF" w:rsidP="00212BAF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9E444" w14:textId="4FB4F8D2" w:rsidR="00212BAF" w:rsidRPr="00212BAF" w:rsidRDefault="00212BAF" w:rsidP="00212BA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6E2CF" w14:textId="6CBA77D6" w:rsidR="00212BAF" w:rsidRPr="00212BAF" w:rsidRDefault="00212BAF" w:rsidP="00212BA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824CC" w14:textId="48944DFE" w:rsidR="00212BAF" w:rsidRPr="00212BAF" w:rsidRDefault="00212BAF" w:rsidP="00212BA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87ADA" w14:textId="7C80EFD9" w:rsidR="00212BAF" w:rsidRPr="00212BAF" w:rsidRDefault="00212BAF" w:rsidP="00212BA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DE7BE" w14:textId="52A57F3C" w:rsidR="00212BAF" w:rsidRPr="00212BAF" w:rsidRDefault="00154991" w:rsidP="00212BA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064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04940" w14:textId="629D5A13" w:rsidR="00212BAF" w:rsidRPr="00212BAF" w:rsidRDefault="00154991" w:rsidP="00212BA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064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969</w:t>
            </w:r>
          </w:p>
        </w:tc>
      </w:tr>
      <w:tr w:rsidR="00212BAF" w:rsidRPr="00DA7B58" w14:paraId="6EF8B4DE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393327C6" w14:textId="7F76F341" w:rsidR="00212BAF" w:rsidRPr="00DA7B58" w:rsidRDefault="00212BAF" w:rsidP="00212BAF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9B7BC" w14:textId="1C9F85D0" w:rsidR="00212BAF" w:rsidRPr="00212BAF" w:rsidRDefault="00212BAF" w:rsidP="00212BA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A9B37" w14:textId="2EDD4219" w:rsidR="00212BAF" w:rsidRPr="00212BAF" w:rsidRDefault="00212BAF" w:rsidP="00212BA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4074" w14:textId="03B3D9C9" w:rsidR="00212BAF" w:rsidRPr="00212BAF" w:rsidRDefault="00212BAF" w:rsidP="00212BA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713</w:t>
            </w: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921</w:t>
            </w: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29A2C" w14:textId="47B65660" w:rsidR="00212BAF" w:rsidRPr="00212BAF" w:rsidRDefault="00212BAF" w:rsidP="00212BA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189E3" w14:textId="6ABA8B04" w:rsidR="00212BAF" w:rsidRPr="00212BAF" w:rsidRDefault="00212BAF" w:rsidP="00212BA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352</w:t>
            </w: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944</w:t>
            </w: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3A5B3" w14:textId="03F12265" w:rsidR="00212BAF" w:rsidRPr="00212BAF" w:rsidRDefault="00212BAF" w:rsidP="00212BA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</w:t>
            </w: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066</w:t>
            </w: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865</w:t>
            </w: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212BAF" w:rsidRPr="00DA7B58" w14:paraId="7443B120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563F979E" w14:textId="77777777" w:rsidR="00212BAF" w:rsidRPr="00DA7B58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862AF" w14:textId="77777777" w:rsidR="00212BAF" w:rsidRPr="00212BAF" w:rsidRDefault="00212BAF" w:rsidP="00212BAF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DECF0F" w14:textId="77777777" w:rsidR="00212BAF" w:rsidRPr="00212BAF" w:rsidRDefault="00212BAF" w:rsidP="00212BAF">
            <w:pPr>
              <w:tabs>
                <w:tab w:val="decimal" w:pos="80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A331D" w14:textId="77777777" w:rsidR="00212BAF" w:rsidRPr="00212BAF" w:rsidRDefault="00212BAF" w:rsidP="00212BAF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47B002" w14:textId="77777777" w:rsidR="00212BAF" w:rsidRPr="00212BAF" w:rsidRDefault="00212BAF" w:rsidP="00212BAF">
            <w:pPr>
              <w:tabs>
                <w:tab w:val="decimal" w:pos="8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819B7" w14:textId="77777777" w:rsidR="00212BAF" w:rsidRPr="00212BAF" w:rsidRDefault="00212BAF" w:rsidP="00212BAF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F44EA" w14:textId="77777777" w:rsidR="00212BAF" w:rsidRPr="00212BAF" w:rsidRDefault="00212BAF" w:rsidP="00212BAF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12BAF" w:rsidRPr="00DA7B58" w14:paraId="19B936A6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63EF1D05" w14:textId="62621916" w:rsidR="00212BAF" w:rsidRPr="00DA7B58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154991" w:rsidRPr="001549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394785" w14:textId="107C530B" w:rsidR="00212BAF" w:rsidRPr="00212BAF" w:rsidRDefault="00154991" w:rsidP="00212BA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799914" w14:textId="3891F214" w:rsidR="00212BAF" w:rsidRPr="00212BAF" w:rsidRDefault="00154991" w:rsidP="00212BA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24CFD" w14:textId="28F7AF59" w:rsidR="00212BAF" w:rsidRPr="00212BAF" w:rsidRDefault="00154991" w:rsidP="00212BA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259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04CA4" w14:textId="1AE42BD0" w:rsidR="00212BAF" w:rsidRPr="00212BAF" w:rsidRDefault="00212BAF" w:rsidP="00212BA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91B67" w14:textId="532BAF97" w:rsidR="00212BAF" w:rsidRPr="00212BAF" w:rsidRDefault="00154991" w:rsidP="00212BA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556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D0081" w14:textId="24EAA878" w:rsidR="00212BAF" w:rsidRPr="00212BAF" w:rsidRDefault="00154991" w:rsidP="00212BA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317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352</w:t>
            </w:r>
            <w:r w:rsidR="00212BAF" w:rsidRPr="00212BA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004</w:t>
            </w:r>
          </w:p>
        </w:tc>
      </w:tr>
    </w:tbl>
    <w:p w14:paraId="7172335A" w14:textId="77777777" w:rsidR="00BD68DF" w:rsidRPr="00DA7B58" w:rsidRDefault="00BD68DF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64ABDF42" w14:textId="77777777" w:rsidR="004F2217" w:rsidRPr="00DA7B58" w:rsidRDefault="004F2217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4BFAD9C" w14:textId="01999307" w:rsidR="004F2217" w:rsidRPr="00DA7B58" w:rsidRDefault="009C341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EB2B32" w:rsidRPr="00DA7B58" w14:paraId="45134ECD" w14:textId="77777777" w:rsidTr="00E173C9">
        <w:trPr>
          <w:trHeight w:val="226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03B3" w14:textId="77777777" w:rsidR="00EB2B32" w:rsidRPr="00DA7B58" w:rsidRDefault="00EB2B32" w:rsidP="008B629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ED58D" w14:textId="77777777" w:rsidR="00EB2B32" w:rsidRPr="00DA7B58" w:rsidRDefault="00EB2B32" w:rsidP="00EB2B32">
            <w:pPr>
              <w:tabs>
                <w:tab w:val="decimal" w:pos="65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CDC" w:rsidRPr="00DA7B58" w14:paraId="1C0FAD61" w14:textId="77777777" w:rsidTr="009C341C">
        <w:trPr>
          <w:trHeight w:val="226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2DA61" w14:textId="77777777" w:rsidR="00392CDC" w:rsidRPr="00DA7B58" w:rsidRDefault="00392CDC" w:rsidP="008B629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06ECB" w14:textId="77777777" w:rsidR="00206663" w:rsidRPr="00DA7B58" w:rsidRDefault="00206663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28E71406" w14:textId="77777777" w:rsidR="00392CDC" w:rsidRPr="00DA7B58" w:rsidRDefault="00206663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</w:t>
            </w:r>
            <w:r w:rsidR="00084507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FF73" w14:textId="77777777" w:rsidR="00392CDC" w:rsidRPr="00DA7B58" w:rsidRDefault="00392CDC" w:rsidP="009C3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507" w:rsidRPr="00DA7B58" w14:paraId="2CF36858" w14:textId="77777777" w:rsidTr="009C341C">
        <w:trPr>
          <w:trHeight w:val="226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B2A79" w14:textId="77777777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1B55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4845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4507" w:rsidRPr="00DA7B58" w14:paraId="62328A1E" w14:textId="77777777" w:rsidTr="009C341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6B351" w14:textId="77777777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9D881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3C1E7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4507" w:rsidRPr="00DA7B58" w14:paraId="218258AF" w14:textId="77777777" w:rsidTr="009C341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7E97A83" w14:textId="77777777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DD6B8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33699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84507" w:rsidRPr="00DA7B58" w14:paraId="0F488B4B" w14:textId="77777777" w:rsidTr="009C341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09107E5" w14:textId="77777777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E89941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543D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17D3F" w:rsidRPr="00DA7B58" w14:paraId="3CBFA253" w14:textId="77777777" w:rsidTr="001418E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D147BA2" w14:textId="7B2B77F8" w:rsidR="00B17D3F" w:rsidRPr="00DA7B58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7E951" w14:textId="008F0867" w:rsidR="00B17D3F" w:rsidRPr="00DA7B58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E9ED2" w14:textId="1FF6E3E8" w:rsidR="00B17D3F" w:rsidRPr="00DA7B58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D3F" w:rsidRPr="00DA7B58" w14:paraId="7FBA1842" w14:textId="77777777" w:rsidTr="001418E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EC3214C" w14:textId="77777777" w:rsidR="00B17D3F" w:rsidRPr="00DA7B58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11D9A" w14:textId="093BCEEB" w:rsidR="00B17D3F" w:rsidRPr="00DA7B58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9713D" w14:textId="3389BD6A" w:rsidR="00B17D3F" w:rsidRPr="00DA7B58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7D3F" w:rsidRPr="00DA7B58" w14:paraId="6EE50088" w14:textId="77777777" w:rsidTr="001418EA">
        <w:trPr>
          <w:trHeight w:val="7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8B27663" w14:textId="1AB601D1" w:rsidR="00B17D3F" w:rsidRPr="00DA7B58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4A1BD" w14:textId="42E7658F" w:rsidR="00B17D3F" w:rsidRPr="00DA7B58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D871B" w14:textId="438824A7" w:rsidR="00B17D3F" w:rsidRPr="00DA7B58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D3F" w:rsidRPr="00DA7B58" w14:paraId="287CE3C5" w14:textId="77777777" w:rsidTr="00B04547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252522C" w14:textId="77777777" w:rsidR="00B17D3F" w:rsidRPr="00DA7B58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274A10" w14:textId="77777777" w:rsidR="00B17D3F" w:rsidRPr="00DA7B58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106C0" w14:textId="77777777" w:rsidR="00B17D3F" w:rsidRPr="00DA7B58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2BAF" w:rsidRPr="00DA7B58" w14:paraId="38953D67" w14:textId="77777777" w:rsidTr="00B04547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A3AC552" w14:textId="0E73AC6F" w:rsidR="00212BAF" w:rsidRPr="00DA7B58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0C2F1" w14:textId="7B3095AE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35D75" w14:textId="070FFAA4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2BAF" w:rsidRPr="00DA7B58" w14:paraId="6AF7D978" w14:textId="77777777" w:rsidTr="00B04547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0616179" w14:textId="77777777" w:rsidR="00212BAF" w:rsidRPr="00DA7B58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53C9E" w14:textId="23AE45A3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3552F" w14:textId="6FB24A90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2BAF" w:rsidRPr="00DA7B58" w14:paraId="2A937012" w14:textId="77777777" w:rsidTr="00B04547">
        <w:trPr>
          <w:trHeight w:val="7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CB08D80" w14:textId="11D818A4" w:rsidR="00212BAF" w:rsidRPr="00DA7B58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11BBA" w14:textId="5D6C1DD1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17933" w14:textId="590E5BEA" w:rsidR="00212BAF" w:rsidRPr="00DA7B58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CE547E" w14:textId="55D6EC17" w:rsidR="00F01A00" w:rsidRPr="00DA7B58" w:rsidRDefault="00F01A00" w:rsidP="00572B4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A8C2397" w14:textId="292ACCDB" w:rsidR="00B42309" w:rsidRPr="00D65AEF" w:rsidRDefault="00B42309" w:rsidP="00DF2D2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D65AE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จะมีกำไรทางภาษีในอนาคตเพียงพอที่จะใช้ประโยชน์ทางภาษีนั้น กลุ่มกิจการ</w:t>
      </w:r>
      <w:r w:rsidR="00ED1278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A119EB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ไม่ได้รับรู้สินทรัพย์ภาษีเงินได้</w:t>
      </w:r>
      <w:r w:rsidR="00A56AC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รอการตัดบัญชี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="00EB4789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215DA0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EB4789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51</w:t>
      </w:r>
      <w:r w:rsidR="00215DA0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15DA0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ล้านบาท ตามลำดับ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(พ.ศ.</w:t>
      </w:r>
      <w:r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A119EB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A119EB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51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B17D3F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7D3F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</w:t>
      </w:r>
      <w:r w:rsidR="00ED1278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ตามลำดับ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) ที่เกิดจากรายการขาดทุนจำนวน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245</w:t>
      </w:r>
      <w:r w:rsidR="00EB4789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 w:rsidR="00EB4789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215DA0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15DA0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242</w:t>
      </w:r>
      <w:r w:rsidR="00EB4789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54</w:t>
      </w:r>
      <w:r w:rsidR="00215DA0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15DA0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ล้านบาท ตามลำดับ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258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06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7D3F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254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65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7D3F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</w:t>
      </w:r>
      <w:r w:rsidR="00ED1278" w:rsidRPr="00D65AE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ตามลำดับ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EB4789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</w:t>
      </w:r>
    </w:p>
    <w:p w14:paraId="7D3E2C12" w14:textId="77777777" w:rsidR="00B42309" w:rsidRPr="00DA7B58" w:rsidRDefault="00B42309" w:rsidP="00DF2D2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52DB509" w14:textId="5BEE923D" w:rsidR="006D43BD" w:rsidRPr="00DA7B58" w:rsidRDefault="00206663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รายการขาดทุนสะสมยกไป</w:t>
      </w:r>
      <w:r w:rsidR="00A56A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ที่ไม่ได้รับรู้สินทรัพย์ภาษีเงินได้รอการตัดบัญชี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สามารถแยกตามปีที่จะหมดประโยชน์ทางภาษีได้ดังนี้</w:t>
      </w:r>
    </w:p>
    <w:p w14:paraId="5586F5E8" w14:textId="77777777" w:rsidR="0097154D" w:rsidRPr="00DA7B58" w:rsidRDefault="0097154D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7154D" w:rsidRPr="009C341C" w14:paraId="104D0E6B" w14:textId="77777777" w:rsidTr="00E173C9">
        <w:tc>
          <w:tcPr>
            <w:tcW w:w="6678" w:type="dxa"/>
          </w:tcPr>
          <w:p w14:paraId="3594A4BE" w14:textId="77777777" w:rsidR="0097154D" w:rsidRPr="009C341C" w:rsidRDefault="0097154D" w:rsidP="009C341C">
            <w:pPr>
              <w:pStyle w:val="Header"/>
              <w:tabs>
                <w:tab w:val="clear" w:pos="4320"/>
              </w:tabs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D51AA" w14:textId="77777777" w:rsidR="009C341C" w:rsidRDefault="009C341C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80D03C" w14:textId="3077B0FB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3FFBD3" w14:textId="77777777" w:rsid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2C16503" w14:textId="31C2E7B6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7154D" w:rsidRPr="009C341C" w14:paraId="2056550E" w14:textId="77777777" w:rsidTr="00E173C9">
        <w:tc>
          <w:tcPr>
            <w:tcW w:w="6678" w:type="dxa"/>
          </w:tcPr>
          <w:p w14:paraId="772EC8AE" w14:textId="77777777" w:rsidR="0097154D" w:rsidRPr="009C341C" w:rsidRDefault="0097154D" w:rsidP="00DF2D2A">
            <w:pPr>
              <w:pStyle w:val="Header"/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D5A2B0" w14:textId="77777777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F0DEF" w14:textId="77777777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154D" w:rsidRPr="009C341C" w14:paraId="76B10588" w14:textId="77777777" w:rsidTr="00073C56">
        <w:tc>
          <w:tcPr>
            <w:tcW w:w="6678" w:type="dxa"/>
          </w:tcPr>
          <w:p w14:paraId="2B09BBA6" w14:textId="77777777" w:rsidR="0097154D" w:rsidRPr="009C341C" w:rsidRDefault="0097154D" w:rsidP="00DF2D2A">
            <w:pPr>
              <w:pStyle w:val="Header"/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70A6AC" w14:textId="77777777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B6E662" w14:textId="77777777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2BAF" w:rsidRPr="009C341C" w14:paraId="44145006" w14:textId="77777777" w:rsidTr="00073C56">
        <w:tc>
          <w:tcPr>
            <w:tcW w:w="6678" w:type="dxa"/>
          </w:tcPr>
          <w:p w14:paraId="002E1AA3" w14:textId="4E44A447" w:rsidR="00212BAF" w:rsidRPr="009B6924" w:rsidRDefault="00212BAF" w:rsidP="00212BAF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3C085CF" w14:textId="6C8A98A5" w:rsidR="00212BAF" w:rsidRPr="00212BAF" w:rsidRDefault="00154991" w:rsidP="00212BA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645</w:t>
            </w:r>
            <w:r w:rsidR="00212BAF" w:rsidRPr="00212BA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FAFAFA"/>
          </w:tcPr>
          <w:p w14:paraId="0BD9F839" w14:textId="33A77700" w:rsidR="00212BAF" w:rsidRPr="00212BAF" w:rsidRDefault="00212BAF" w:rsidP="00212BAF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2BA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12BAF" w:rsidRPr="009C341C" w14:paraId="4726DF5D" w14:textId="77777777" w:rsidTr="00AF7CFD">
        <w:tc>
          <w:tcPr>
            <w:tcW w:w="6678" w:type="dxa"/>
          </w:tcPr>
          <w:p w14:paraId="5A4EDB5E" w14:textId="0DF6CC48" w:rsidR="00212BAF" w:rsidRPr="009C341C" w:rsidRDefault="00212BAF" w:rsidP="00212BAF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1E429DEF" w14:textId="06C3DA01" w:rsidR="00212BAF" w:rsidRPr="00212BAF" w:rsidRDefault="00154991" w:rsidP="00212BA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808</w:t>
            </w:r>
            <w:r w:rsidR="00212BAF" w:rsidRPr="00212BA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1AC2B" w14:textId="6790CC50" w:rsidR="00212BAF" w:rsidRPr="00212BAF" w:rsidRDefault="00212BAF" w:rsidP="00212BAF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2BAF" w:rsidRPr="009C341C" w14:paraId="54029F26" w14:textId="77777777" w:rsidTr="00AF7CFD">
        <w:tc>
          <w:tcPr>
            <w:tcW w:w="6678" w:type="dxa"/>
          </w:tcPr>
          <w:p w14:paraId="3953C26F" w14:textId="63111C6F" w:rsidR="00212BAF" w:rsidRPr="009C341C" w:rsidRDefault="00212BAF" w:rsidP="00212BAF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FAFAFA"/>
          </w:tcPr>
          <w:p w14:paraId="5D56F962" w14:textId="0EE61546" w:rsidR="00212BAF" w:rsidRPr="00212BAF" w:rsidRDefault="00154991" w:rsidP="00212BA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748</w:t>
            </w:r>
            <w:r w:rsidR="00212BAF" w:rsidRPr="00212BA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AA155E" w14:textId="1B707230" w:rsidR="00212BAF" w:rsidRPr="00212BAF" w:rsidRDefault="00212BAF" w:rsidP="00212BAF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2BAF" w:rsidRPr="009C341C" w14:paraId="79A178FC" w14:textId="77777777" w:rsidTr="00073C56">
        <w:tc>
          <w:tcPr>
            <w:tcW w:w="6678" w:type="dxa"/>
          </w:tcPr>
          <w:p w14:paraId="03A05325" w14:textId="5E06EB5C" w:rsidR="00212BAF" w:rsidRPr="009C341C" w:rsidRDefault="00212BAF" w:rsidP="00212BAF">
            <w:pPr>
              <w:pStyle w:val="Header"/>
              <w:tabs>
                <w:tab w:val="clear" w:pos="4320"/>
                <w:tab w:val="clear" w:pos="8640"/>
                <w:tab w:val="left" w:pos="83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FAFAFA"/>
          </w:tcPr>
          <w:p w14:paraId="38A259DB" w14:textId="2D50A597" w:rsidR="00212BAF" w:rsidRPr="00212BAF" w:rsidRDefault="00154991" w:rsidP="00212BA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243</w:t>
            </w:r>
            <w:r w:rsidR="00EB478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139</w:t>
            </w:r>
            <w:r w:rsidR="00EB478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EEDD" w14:textId="2062FE60" w:rsidR="00212BAF" w:rsidRPr="00212BAF" w:rsidRDefault="00154991" w:rsidP="00212BAF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EB4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EB47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12BAF" w:rsidRPr="009C341C" w14:paraId="63CE7D37" w14:textId="77777777" w:rsidTr="00073C56">
        <w:tc>
          <w:tcPr>
            <w:tcW w:w="6678" w:type="dxa"/>
          </w:tcPr>
          <w:p w14:paraId="42AB608B" w14:textId="03993F24" w:rsidR="00212BAF" w:rsidRPr="009C341C" w:rsidRDefault="00212BAF" w:rsidP="00212BAF">
            <w:pPr>
              <w:pStyle w:val="Header"/>
              <w:ind w:right="28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FAFAFA"/>
          </w:tcPr>
          <w:p w14:paraId="43A39E38" w14:textId="1D84D2BC" w:rsidR="00212BAF" w:rsidRPr="00212BAF" w:rsidRDefault="00154991" w:rsidP="00212BA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584</w:t>
            </w:r>
            <w:r w:rsidR="00212BAF" w:rsidRPr="00212BA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9AF7E" w14:textId="3CBBC3BC" w:rsidR="00212BAF" w:rsidRPr="00212BAF" w:rsidRDefault="00212BAF" w:rsidP="00212BAF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3A69E58" w14:textId="7624AA2A" w:rsidR="009C341C" w:rsidRDefault="009C341C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1857AA15" w14:textId="77777777" w:rsidR="00A45C70" w:rsidRPr="00DA7B58" w:rsidRDefault="009C341C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0FB7B4AE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155702" w14:textId="74FA5C64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59B3F98" w14:textId="77777777" w:rsidR="00A45C70" w:rsidRPr="00DA7B58" w:rsidRDefault="00A45C70" w:rsidP="00A45C70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A45C70" w:rsidRPr="00DA7B58" w14:paraId="1979B056" w14:textId="77777777" w:rsidTr="00E173C9">
        <w:trPr>
          <w:cantSplit/>
        </w:trPr>
        <w:tc>
          <w:tcPr>
            <w:tcW w:w="3708" w:type="dxa"/>
            <w:vAlign w:val="bottom"/>
          </w:tcPr>
          <w:p w14:paraId="7FE36F86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A688E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9F99D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48B7DE1D" w14:textId="77777777" w:rsidTr="00F01A00">
        <w:tc>
          <w:tcPr>
            <w:tcW w:w="3708" w:type="dxa"/>
            <w:vAlign w:val="bottom"/>
          </w:tcPr>
          <w:p w14:paraId="6C6EA4D7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6B587" w14:textId="42F8120B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EEBC2" w14:textId="3BD74562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76B15" w14:textId="6FB56F5C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3FD43" w14:textId="627CAD2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623FE86D" w14:textId="77777777" w:rsidTr="00F0606A">
        <w:tc>
          <w:tcPr>
            <w:tcW w:w="3708" w:type="dxa"/>
            <w:vAlign w:val="bottom"/>
          </w:tcPr>
          <w:p w14:paraId="50D0D228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B1747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8FB54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E74CB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38130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67D9C76E" w14:textId="77777777" w:rsidTr="00F0606A">
        <w:tc>
          <w:tcPr>
            <w:tcW w:w="3708" w:type="dxa"/>
            <w:vAlign w:val="bottom"/>
          </w:tcPr>
          <w:p w14:paraId="48C47D35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2B67" w14:textId="77777777" w:rsidR="00A45C70" w:rsidRPr="00DA7B58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1DD64" w14:textId="77777777" w:rsidR="00A45C70" w:rsidRPr="00DA7B58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73066" w14:textId="77777777" w:rsidR="00A45C70" w:rsidRPr="00DA7B58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8A8A0" w14:textId="77777777" w:rsidR="00A45C70" w:rsidRPr="00DA7B58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2BAF" w:rsidRPr="00DA7B58" w14:paraId="31EF890C" w14:textId="77777777" w:rsidTr="008F528E">
        <w:tc>
          <w:tcPr>
            <w:tcW w:w="3708" w:type="dxa"/>
            <w:vAlign w:val="center"/>
          </w:tcPr>
          <w:p w14:paraId="28C4C7D7" w14:textId="77777777" w:rsidR="00212BAF" w:rsidRPr="00DA7B58" w:rsidRDefault="00212BAF" w:rsidP="00212BAF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346C5" w14:textId="6D3AC646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EA7DD" w14:textId="708668A8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EAC13F" w14:textId="4D27FEB5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4604F" w14:textId="4ECC724D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212BAF" w:rsidRPr="00DA7B58" w14:paraId="2D3F366E" w14:textId="77777777" w:rsidTr="008F528E">
        <w:tc>
          <w:tcPr>
            <w:tcW w:w="3708" w:type="dxa"/>
            <w:vAlign w:val="center"/>
          </w:tcPr>
          <w:p w14:paraId="4D695CBD" w14:textId="6967A9A8" w:rsidR="00212BAF" w:rsidRPr="00DA7B58" w:rsidRDefault="00212BAF" w:rsidP="00212BAF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ค)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178E28" w14:textId="07A20F55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58A05" w14:textId="6CF986C9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CB476" w14:textId="20B0A6C9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3FA1F" w14:textId="4759346F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212BAF" w:rsidRPr="00DA7B58" w14:paraId="3DDA2D13" w14:textId="77777777" w:rsidTr="008F528E">
        <w:tc>
          <w:tcPr>
            <w:tcW w:w="3708" w:type="dxa"/>
            <w:vAlign w:val="center"/>
          </w:tcPr>
          <w:p w14:paraId="6D17D228" w14:textId="77777777" w:rsidR="00212BAF" w:rsidRPr="00DA7B58" w:rsidRDefault="00212BAF" w:rsidP="00212BAF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62B36" w14:textId="014BA0AF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49900" w14:textId="7979D68A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E5B6E" w14:textId="717B0BE3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68146" w14:textId="18C1C926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212BAF" w:rsidRPr="00DA7B58" w14:paraId="6E3DDE3F" w14:textId="77777777" w:rsidTr="008F528E">
        <w:tc>
          <w:tcPr>
            <w:tcW w:w="3708" w:type="dxa"/>
            <w:vAlign w:val="center"/>
          </w:tcPr>
          <w:p w14:paraId="76001927" w14:textId="77777777" w:rsidR="00212BAF" w:rsidRPr="00DA7B58" w:rsidRDefault="00212BAF" w:rsidP="00212B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D1D28B" w14:textId="120214A9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7158F" w14:textId="24E2B73C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52DA8E" w14:textId="7905CCBC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737A1" w14:textId="46508DE4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212BAF" w:rsidRPr="00DA7B58" w14:paraId="2422BC9E" w14:textId="77777777" w:rsidTr="008F528E">
        <w:tc>
          <w:tcPr>
            <w:tcW w:w="3708" w:type="dxa"/>
            <w:vAlign w:val="center"/>
          </w:tcPr>
          <w:p w14:paraId="56841105" w14:textId="77777777" w:rsidR="00212BAF" w:rsidRPr="00DA7B58" w:rsidRDefault="00212BAF" w:rsidP="00212B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8DC9A8" w14:textId="544A9064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DE789" w14:textId="4064B614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281A69" w14:textId="7D42FAEF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B89E4FD" w14:textId="0D261339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212BAF" w:rsidRPr="00DA7B58" w14:paraId="798768E4" w14:textId="77777777" w:rsidTr="008F528E">
        <w:tc>
          <w:tcPr>
            <w:tcW w:w="3708" w:type="dxa"/>
            <w:vAlign w:val="center"/>
          </w:tcPr>
          <w:p w14:paraId="63AAB2DE" w14:textId="77777777" w:rsidR="00212BAF" w:rsidRPr="00DA7B58" w:rsidRDefault="00212BAF" w:rsidP="00212B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9CD4B4" w14:textId="37834FDF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8C000" w14:textId="52800C5B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0AAC33" w14:textId="281144E8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87CDF18" w14:textId="7A7DC47F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212BAF" w:rsidRPr="00DA7B58" w14:paraId="66CD9058" w14:textId="77777777" w:rsidTr="008F528E">
        <w:tc>
          <w:tcPr>
            <w:tcW w:w="3708" w:type="dxa"/>
            <w:vAlign w:val="center"/>
          </w:tcPr>
          <w:p w14:paraId="5ACFF67A" w14:textId="77777777" w:rsidR="00212BAF" w:rsidRPr="00DA7B58" w:rsidRDefault="00212BAF" w:rsidP="00212B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2F85B3" w14:textId="1280607C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92CFE" w14:textId="76AAE697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B00DF9" w14:textId="3444B45D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14F37B" w14:textId="7D573B9C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212BAF" w:rsidRPr="00DA7B58" w14:paraId="5D052E07" w14:textId="77777777" w:rsidTr="008F528E">
        <w:tc>
          <w:tcPr>
            <w:tcW w:w="3708" w:type="dxa"/>
            <w:vAlign w:val="center"/>
          </w:tcPr>
          <w:p w14:paraId="772777ED" w14:textId="77777777" w:rsidR="00212BAF" w:rsidRPr="00DA7B58" w:rsidRDefault="00212BAF" w:rsidP="00212B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30B7E2" w14:textId="34C55E1F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B2B73" w14:textId="514C407C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8EA628" w14:textId="03C94113" w:rsidR="00212BAF" w:rsidRPr="00212BAF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91C08" w14:textId="4277A47B" w:rsidR="00212BAF" w:rsidRPr="00DA7B58" w:rsidRDefault="00154991" w:rsidP="00212BA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14:paraId="2AC3BB8E" w14:textId="77A0F27C" w:rsidR="002879CA" w:rsidRPr="00DA7B58" w:rsidRDefault="002879CA" w:rsidP="00A45C70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1D68C256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FEF77A" w14:textId="4CCC316D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6F42DDD" w14:textId="77777777" w:rsidR="00A45C70" w:rsidRPr="00DA7B58" w:rsidRDefault="00A45C70" w:rsidP="00A45C70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906235" w14:textId="12ECA4C0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6E146CCF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A45C70" w:rsidRPr="00DA7B58" w14:paraId="423D3098" w14:textId="77777777" w:rsidTr="00E173C9">
        <w:tc>
          <w:tcPr>
            <w:tcW w:w="6579" w:type="dxa"/>
            <w:vAlign w:val="bottom"/>
          </w:tcPr>
          <w:p w14:paraId="209F2E39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CFF46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0E99ED9C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A7B58" w14:paraId="4A1727B2" w14:textId="77777777" w:rsidTr="00F01A00">
        <w:tc>
          <w:tcPr>
            <w:tcW w:w="6579" w:type="dxa"/>
            <w:vAlign w:val="bottom"/>
          </w:tcPr>
          <w:p w14:paraId="407E1687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314AE" w14:textId="68F65BFA" w:rsidR="00A45C70" w:rsidRPr="00DA7B58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D36AC" w14:textId="2853553E" w:rsidR="00A45C70" w:rsidRPr="00DA7B58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1FFA4033" w14:textId="77777777" w:rsidTr="00F0606A">
        <w:tc>
          <w:tcPr>
            <w:tcW w:w="6579" w:type="dxa"/>
            <w:vAlign w:val="bottom"/>
          </w:tcPr>
          <w:p w14:paraId="755AAEE1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3EF11" w14:textId="77777777" w:rsidR="00A45C70" w:rsidRPr="00DA7B58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7266F" w14:textId="77777777" w:rsidR="00A45C70" w:rsidRPr="00DA7B58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4831DCE9" w14:textId="77777777" w:rsidTr="00F0606A">
        <w:tc>
          <w:tcPr>
            <w:tcW w:w="6579" w:type="dxa"/>
            <w:vAlign w:val="bottom"/>
          </w:tcPr>
          <w:p w14:paraId="5E7DB021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AC665" w14:textId="77777777" w:rsidR="00A45C70" w:rsidRPr="00DA7B58" w:rsidRDefault="00A45C70" w:rsidP="00F0606A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9D373" w14:textId="77777777" w:rsidR="00A45C70" w:rsidRPr="00DA7B58" w:rsidRDefault="00A45C70" w:rsidP="00F0606A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17D3F" w:rsidRPr="00DA7B58" w14:paraId="6F5D75B9" w14:textId="77777777" w:rsidTr="00BD68DF">
        <w:tc>
          <w:tcPr>
            <w:tcW w:w="6579" w:type="dxa"/>
            <w:vAlign w:val="bottom"/>
          </w:tcPr>
          <w:p w14:paraId="3BF4B355" w14:textId="77777777" w:rsidR="00B17D3F" w:rsidRPr="00DA7B58" w:rsidRDefault="00B17D3F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9091CE" w14:textId="7CBAE961" w:rsidR="00B17D3F" w:rsidRPr="00DA7B58" w:rsidRDefault="00154991" w:rsidP="00B17D3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66215" w14:textId="27BF7965" w:rsidR="00B17D3F" w:rsidRPr="00DA7B58" w:rsidRDefault="00154991" w:rsidP="00B17D3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B1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17D3F" w:rsidRPr="00DA7B58" w14:paraId="7415E06A" w14:textId="77777777" w:rsidTr="00F0606A">
        <w:tc>
          <w:tcPr>
            <w:tcW w:w="6579" w:type="dxa"/>
            <w:vAlign w:val="bottom"/>
          </w:tcPr>
          <w:p w14:paraId="6F7A3FF4" w14:textId="77777777" w:rsidR="00B17D3F" w:rsidRPr="00DA7B58" w:rsidRDefault="00B17D3F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45652" w14:textId="4735F442" w:rsidR="00B17D3F" w:rsidRPr="00DA7B58" w:rsidRDefault="00212BAF" w:rsidP="00B17D3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06A2C" w14:textId="328AD8F1" w:rsidR="00B17D3F" w:rsidRPr="00DA7B58" w:rsidRDefault="00154991" w:rsidP="00B17D3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1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7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17D3F" w:rsidRPr="00DA7B58" w14:paraId="20C6C848" w14:textId="77777777" w:rsidTr="00F0606A">
        <w:tc>
          <w:tcPr>
            <w:tcW w:w="6579" w:type="dxa"/>
            <w:vAlign w:val="bottom"/>
          </w:tcPr>
          <w:p w14:paraId="064F38D3" w14:textId="77777777" w:rsidR="00B17D3F" w:rsidRPr="00DA7B58" w:rsidRDefault="00B17D3F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A2F0" w14:textId="7BE86E53" w:rsidR="00B17D3F" w:rsidRPr="00DA7B58" w:rsidRDefault="00212BAF" w:rsidP="00B17D3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9213" w14:textId="164DC08F" w:rsidR="00B17D3F" w:rsidRPr="00DA7B58" w:rsidRDefault="00B17D3F" w:rsidP="00B17D3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B17D3F" w:rsidRPr="00DA7B58" w14:paraId="1C0666A5" w14:textId="77777777" w:rsidTr="00F0606A">
        <w:tc>
          <w:tcPr>
            <w:tcW w:w="6579" w:type="dxa"/>
            <w:vAlign w:val="bottom"/>
          </w:tcPr>
          <w:p w14:paraId="04FE42C8" w14:textId="77777777" w:rsidR="00B17D3F" w:rsidRPr="00DA7B58" w:rsidRDefault="00B17D3F" w:rsidP="00B17D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54B738" w14:textId="70601CEC" w:rsidR="00B17D3F" w:rsidRPr="00DA7B58" w:rsidRDefault="00154991" w:rsidP="00B17D3F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59A8A" w14:textId="39EF992F" w:rsidR="00B17D3F" w:rsidRPr="00DA7B58" w:rsidRDefault="00154991" w:rsidP="00B17D3F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C9C787F" w14:textId="77777777" w:rsidR="00A45C70" w:rsidRPr="00DA7B58" w:rsidRDefault="00A45C70" w:rsidP="00A45C70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C76E96" w14:textId="74841E65" w:rsidR="00A45C70" w:rsidRPr="00812038" w:rsidRDefault="00A45C70" w:rsidP="00A45C7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Revolving Facility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ในสกุลเงินบาท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เงินกู้ยืมดังกล่าวคิดอัตราดอกเบี้ย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154991" w:rsidRPr="001549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212BA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ถึงร้อยละ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212BA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7028B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154991" w:rsidRPr="001549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B17D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71</w:t>
      </w:r>
      <w:r w:rsidR="00B17D3F"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ถึงร้อยละ</w:t>
      </w:r>
      <w:r w:rsidR="00B17D3F" w:rsidRPr="00DA7B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B17D3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="0096190C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</w:p>
    <w:p w14:paraId="52EA5126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804C9" w14:textId="69BC993B" w:rsidR="00A45C70" w:rsidRPr="00D65AEF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028B5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(พ.ศ.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65AE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3851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3851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3851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3851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ซึ่งบริษัทมียอดคงเหลือการเบิกออกมาใช้แล้วสุทธิจากการจ่ายชำระคืน ณ วันที่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851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3851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เป็นจำนวนเงิน</w:t>
      </w:r>
      <w:r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212BA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(พ.ศ.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B17D3F"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D65AE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5AE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ล้านบาท) </w:t>
      </w:r>
    </w:p>
    <w:p w14:paraId="3A1C4EAA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0299B6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5DCFD6AC" w14:textId="7483682B" w:rsidR="0097154D" w:rsidRPr="009C341C" w:rsidRDefault="009C341C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9C341C" w14:paraId="7A1684E7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6B728F" w14:textId="6FB6EDB3" w:rsidR="00A45C70" w:rsidRPr="009C341C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45C70" w:rsidRPr="009C34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หนี้สินตราสารอนุพันธ์</w:t>
            </w:r>
          </w:p>
        </w:tc>
      </w:tr>
    </w:tbl>
    <w:p w14:paraId="4CF59185" w14:textId="77777777" w:rsidR="00A45C70" w:rsidRPr="00385160" w:rsidRDefault="00A45C70" w:rsidP="00A45C70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A45C70" w:rsidRPr="00DA7B58" w14:paraId="4C40A842" w14:textId="77777777" w:rsidTr="00E173C9">
        <w:trPr>
          <w:cantSplit/>
        </w:trPr>
        <w:tc>
          <w:tcPr>
            <w:tcW w:w="6588" w:type="dxa"/>
            <w:vAlign w:val="bottom"/>
          </w:tcPr>
          <w:p w14:paraId="03DC820C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BAF6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68923679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A7B58" w14:paraId="1DB55077" w14:textId="77777777" w:rsidTr="00B90BDE">
        <w:tc>
          <w:tcPr>
            <w:tcW w:w="6588" w:type="dxa"/>
            <w:vAlign w:val="bottom"/>
          </w:tcPr>
          <w:p w14:paraId="6783BFD2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62BEF2" w14:textId="19131160" w:rsidR="00A45C70" w:rsidRPr="00DA7B58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4413B9" w14:textId="6D950707" w:rsidR="00A45C70" w:rsidRPr="00DA7B58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6E64DCB3" w14:textId="77777777" w:rsidTr="00F0606A">
        <w:tc>
          <w:tcPr>
            <w:tcW w:w="6588" w:type="dxa"/>
            <w:vAlign w:val="bottom"/>
          </w:tcPr>
          <w:p w14:paraId="4FDC97CE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8AAFA" w14:textId="77777777" w:rsidR="00A45C70" w:rsidRPr="00DA7B58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41D4D" w14:textId="77777777" w:rsidR="00A45C70" w:rsidRPr="00DA7B58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385160" w14:paraId="3B32DE11" w14:textId="77777777" w:rsidTr="00F0606A">
        <w:tc>
          <w:tcPr>
            <w:tcW w:w="6588" w:type="dxa"/>
            <w:vAlign w:val="bottom"/>
          </w:tcPr>
          <w:p w14:paraId="2E73B50A" w14:textId="77777777" w:rsidR="00A45C70" w:rsidRPr="00385160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51DC5" w14:textId="77777777" w:rsidR="00A45C70" w:rsidRPr="00385160" w:rsidRDefault="00A45C70" w:rsidP="00F0606A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3DFF1" w14:textId="77777777" w:rsidR="00A45C70" w:rsidRPr="00385160" w:rsidRDefault="00A45C70" w:rsidP="00F0606A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17D3F" w:rsidRPr="00DA7B58" w14:paraId="74C83E20" w14:textId="77777777" w:rsidTr="00F0606A">
        <w:tc>
          <w:tcPr>
            <w:tcW w:w="6588" w:type="dxa"/>
            <w:vAlign w:val="center"/>
          </w:tcPr>
          <w:p w14:paraId="297E10E3" w14:textId="77777777" w:rsidR="00B17D3F" w:rsidRPr="00DA7B58" w:rsidRDefault="00B17D3F" w:rsidP="00B17D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DA7B58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5AAA2E" w14:textId="396F69FF" w:rsidR="00B17D3F" w:rsidRPr="00DA7B58" w:rsidRDefault="00212BAF" w:rsidP="00B17D3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53F9F20" w14:textId="5DF4272B" w:rsidR="00B17D3F" w:rsidRPr="00DA7B58" w:rsidRDefault="00B17D3F" w:rsidP="00B17D3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</w:tr>
      <w:tr w:rsidR="00B17D3F" w:rsidRPr="00DA7B58" w14:paraId="59A48F42" w14:textId="77777777" w:rsidTr="00F0606A">
        <w:tc>
          <w:tcPr>
            <w:tcW w:w="6588" w:type="dxa"/>
            <w:vAlign w:val="center"/>
          </w:tcPr>
          <w:p w14:paraId="410457F9" w14:textId="77777777" w:rsidR="00B17D3F" w:rsidRPr="00DA7B58" w:rsidRDefault="00B17D3F" w:rsidP="00B17D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DA7B58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AFB928" w14:textId="64F1E934" w:rsidR="00B17D3F" w:rsidRPr="00DA7B58" w:rsidRDefault="00154991" w:rsidP="00B17D3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154991">
              <w:rPr>
                <w:rFonts w:ascii="Browallia New" w:hAnsi="Browallia New" w:cs="Browallia New"/>
                <w:u w:val="none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u w:val="none"/>
                <w:lang w:val="en-GB"/>
              </w:rPr>
              <w:t>298</w:t>
            </w:r>
            <w:r w:rsidR="00212BAF" w:rsidRPr="00212BAF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u w:val="none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5F1B3C" w14:textId="384E28C0" w:rsidR="00B17D3F" w:rsidRPr="00DA7B58" w:rsidRDefault="00154991" w:rsidP="00B17D3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154991">
              <w:rPr>
                <w:rFonts w:ascii="Browallia New" w:hAnsi="Browallia New" w:cs="Browallia New"/>
                <w:u w:val="none"/>
                <w:lang w:val="en-GB"/>
              </w:rPr>
              <w:t>10</w:t>
            </w:r>
            <w:r w:rsidR="00B17D3F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u w:val="none"/>
                <w:lang w:val="en-GB"/>
              </w:rPr>
              <w:t>799</w:t>
            </w:r>
            <w:r w:rsidR="00B17D3F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u w:val="none"/>
                <w:lang w:val="en-GB"/>
              </w:rPr>
              <w:t>360</w:t>
            </w:r>
          </w:p>
        </w:tc>
      </w:tr>
      <w:tr w:rsidR="00B17D3F" w:rsidRPr="00DA7B58" w14:paraId="68A573A5" w14:textId="77777777" w:rsidTr="00F0606A">
        <w:tc>
          <w:tcPr>
            <w:tcW w:w="6588" w:type="dxa"/>
            <w:vAlign w:val="center"/>
          </w:tcPr>
          <w:p w14:paraId="1918B53D" w14:textId="77777777" w:rsidR="00B17D3F" w:rsidRPr="00DA7B58" w:rsidRDefault="00B17D3F" w:rsidP="00B17D3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DABF7" w14:textId="68629648" w:rsidR="00B17D3F" w:rsidRPr="00DA7B58" w:rsidRDefault="00154991" w:rsidP="00B17D3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154991">
              <w:rPr>
                <w:rFonts w:ascii="Browallia New" w:hAnsi="Browallia New" w:cs="Browallia New"/>
                <w:u w:val="none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u w:val="none"/>
                <w:lang w:val="en-GB"/>
              </w:rPr>
              <w:t>298</w:t>
            </w:r>
            <w:r w:rsidR="00212BAF" w:rsidRPr="00212BAF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u w:val="none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1586" w14:textId="023A2290" w:rsidR="00B17D3F" w:rsidRPr="00DA7B58" w:rsidRDefault="00154991" w:rsidP="00B17D3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154991">
              <w:rPr>
                <w:rFonts w:ascii="Browallia New" w:hAnsi="Browallia New" w:cs="Browallia New"/>
                <w:u w:val="none"/>
                <w:lang w:val="en-GB"/>
              </w:rPr>
              <w:t>10</w:t>
            </w:r>
            <w:r w:rsidR="00B17D3F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u w:val="none"/>
                <w:lang w:val="en-GB"/>
              </w:rPr>
              <w:t>799</w:t>
            </w:r>
            <w:r w:rsidR="00B17D3F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u w:val="none"/>
                <w:lang w:val="en-GB"/>
              </w:rPr>
              <w:t>360</w:t>
            </w:r>
          </w:p>
        </w:tc>
      </w:tr>
    </w:tbl>
    <w:p w14:paraId="2E526319" w14:textId="77777777" w:rsidR="00A45C70" w:rsidRPr="00385160" w:rsidRDefault="00A45C70" w:rsidP="00A45C70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9B08DF9" w14:textId="15FCC754" w:rsidR="002879CA" w:rsidRPr="00DA7B58" w:rsidRDefault="002C266F" w:rsidP="00407727">
      <w:pPr>
        <w:pStyle w:val="BodyTextIndent3"/>
        <w:ind w:lef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</w:t>
      </w:r>
      <w:r w:rsidR="002879CA"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อัตราผลการตอบแทนของตราสารหนี้ ซึ่งจัดประเภท</w:t>
      </w:r>
      <w:r w:rsidR="002879CA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754365C4" w14:textId="704033D4" w:rsidR="00A45C70" w:rsidRPr="00385160" w:rsidRDefault="00A45C70" w:rsidP="00A45C70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5A40804" w14:textId="77777777" w:rsidR="0097154D" w:rsidRPr="00DA7B58" w:rsidRDefault="00A45C70" w:rsidP="00A45C7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การป้องกันความเสี่ยงในกระแสเงินสดของเงินกู้ยืมระยะยาว</w:t>
      </w:r>
    </w:p>
    <w:p w14:paraId="70D44603" w14:textId="77777777" w:rsidR="00A45C70" w:rsidRPr="00385160" w:rsidRDefault="00A45C70" w:rsidP="00A45C70">
      <w:pPr>
        <w:pStyle w:val="BodyTextIndent3"/>
        <w:ind w:left="0"/>
        <w:rPr>
          <w:rFonts w:ascii="Browallia New" w:hAnsi="Browallia New" w:cs="Browallia New"/>
          <w:sz w:val="16"/>
          <w:szCs w:val="16"/>
        </w:rPr>
      </w:pPr>
    </w:p>
    <w:p w14:paraId="1A8EC2A6" w14:textId="1D283B30" w:rsidR="002879CA" w:rsidRPr="00DA7B58" w:rsidRDefault="002879CA" w:rsidP="002879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และแลกเปลี่ยนอัตราดอกเบี้ยลอยตัวเป็นอัตราดอกเบี้ยแบบคงที่จนถึงปี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44EBE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อ้างอิงจากหมายเหตุ</w:t>
      </w:r>
      <w:r w:rsidR="00A119EB">
        <w:rPr>
          <w:rFonts w:ascii="Browallia New" w:hAnsi="Browallia New" w:cs="Browallia New" w:hint="cs"/>
          <w:sz w:val="26"/>
          <w:szCs w:val="26"/>
          <w:cs/>
          <w:lang w:val="en-GB"/>
        </w:rPr>
        <w:t>ประกอบงบการเงินข้อ</w:t>
      </w:r>
      <w:r w:rsidR="00044EBE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6</w:t>
      </w:r>
      <w:r w:rsidR="00044EBE" w:rsidRPr="00DA7B58">
        <w:rPr>
          <w:rFonts w:ascii="Browallia New" w:hAnsi="Browallia New" w:cs="Browallia New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</w:t>
      </w:r>
      <w:r w:rsidR="00044EBE" w:rsidRPr="00DA7B58">
        <w:rPr>
          <w:rFonts w:ascii="Browallia New" w:hAnsi="Browallia New" w:cs="Browallia New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</w:t>
      </w:r>
      <w:r w:rsidR="00044EBE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4EBE" w:rsidRPr="00DA7B58">
        <w:rPr>
          <w:rFonts w:ascii="Browallia New" w:hAnsi="Browallia New" w:cs="Browallia New"/>
          <w:sz w:val="26"/>
          <w:szCs w:val="26"/>
          <w:cs/>
          <w:lang w:val="en-GB"/>
        </w:rPr>
        <w:t>ข</w:t>
      </w:r>
      <w:r w:rsidR="00044EBE" w:rsidRPr="00DA7B5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1CE20F6" w14:textId="77777777" w:rsidR="002879CA" w:rsidRPr="00385160" w:rsidRDefault="002879CA" w:rsidP="002879CA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BD36239" w14:textId="3E36811B" w:rsidR="002879CA" w:rsidRPr="00DA7B58" w:rsidRDefault="002879CA" w:rsidP="002879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บริษัทไม่มีการบันทึกส่วน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ที่ไม่มีประสิทธิผลสำหรับปีสิ้นสุดวันที่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และการเปลี่ยนแปลงมูลค่ายุติธรรรมของส่วนที่มีประสิทธิผลจะรับรู้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br/>
        <w:t>ในกำไรขาดทุนเบ็ดเสร็จอื่น</w:t>
      </w:r>
    </w:p>
    <w:p w14:paraId="476BEB11" w14:textId="77777777" w:rsidR="00B90BDE" w:rsidRPr="00385160" w:rsidRDefault="00B90BDE" w:rsidP="0043753F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1225B429" w14:textId="7FE1B7DA" w:rsidR="0043753F" w:rsidRPr="00DA7B58" w:rsidRDefault="0043753F" w:rsidP="004375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การกระทบยอดเงินสำรองภายใต้ส่วนของเจ้าของ</w:t>
      </w:r>
    </w:p>
    <w:p w14:paraId="4B7D3939" w14:textId="77777777" w:rsidR="0043753F" w:rsidRPr="00385160" w:rsidRDefault="0043753F" w:rsidP="0043753F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F0EB70E" w14:textId="373ABF9A" w:rsidR="0043753F" w:rsidRDefault="0043753F" w:rsidP="0015499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ตารางด้านล่างแสดงการกระทบยอดของแต่ละองค์ประกอบในส่วนของ</w:t>
      </w:r>
      <w:r w:rsidR="008679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เจ้าของ</w:t>
      </w:r>
      <w:r w:rsidR="00A56AC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และกำไรขาดทุนเบ็ดเสร็จอื่น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ที่เกี่ยวข้องกับการบัญชีป้องกันความเสี่ยง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88"/>
        <w:gridCol w:w="2075"/>
      </w:tblGrid>
      <w:tr w:rsidR="004532E6" w:rsidRPr="00DA7B58" w14:paraId="46C51381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178F0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7BC3" w14:textId="1639368D" w:rsidR="00B90BDE" w:rsidRPr="00DA7B58" w:rsidRDefault="00302685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="00385160"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</w:t>
            </w:r>
          </w:p>
          <w:p w14:paraId="2C0E970A" w14:textId="33800C46" w:rsidR="004532E6" w:rsidRPr="00DA7B58" w:rsidRDefault="00302685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2E6" w:rsidRPr="00DA7B58" w14:paraId="72EA343F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EAA1F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bookmarkStart w:id="17" w:name="_Hlk31028132"/>
          </w:p>
        </w:tc>
        <w:tc>
          <w:tcPr>
            <w:tcW w:w="20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16631" w14:textId="4C858421" w:rsidR="004532E6" w:rsidRPr="00DA7B58" w:rsidRDefault="00385160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สัญญา</w:t>
            </w:r>
            <w:r w:rsidR="00611818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แลกเปลี่ยน</w:t>
            </w:r>
          </w:p>
        </w:tc>
      </w:tr>
      <w:tr w:rsidR="004532E6" w:rsidRPr="00DA7B58" w14:paraId="455ABAB9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35BE9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0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B969" w14:textId="77777777" w:rsidR="004532E6" w:rsidRPr="00DA7B58" w:rsidRDefault="00611818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</w:tc>
      </w:tr>
      <w:tr w:rsidR="004532E6" w:rsidRPr="00DA7B58" w14:paraId="718C1685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A3348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E3676" w14:textId="77777777" w:rsidR="004532E6" w:rsidRPr="00DA7B58" w:rsidRDefault="00302685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B17D3F" w:rsidRPr="00DA7B58" w14:paraId="2DBE6D4C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9D78C" w14:textId="483DC13E" w:rsidR="00B17D3F" w:rsidRPr="00DA7B58" w:rsidRDefault="00B17D3F" w:rsidP="00B17D3F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ยอดยกมา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E330" w14:textId="76B91F05" w:rsidR="00B17D3F" w:rsidRPr="00DA7B58" w:rsidRDefault="00B17D3F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B17D3F" w:rsidRPr="00DA7B58" w14:paraId="29BA864A" w14:textId="77777777" w:rsidTr="00385160">
        <w:tc>
          <w:tcPr>
            <w:tcW w:w="7488" w:type="dxa"/>
            <w:shd w:val="clear" w:color="auto" w:fill="auto"/>
          </w:tcPr>
          <w:p w14:paraId="7D73D3AC" w14:textId="332DA14E" w:rsidR="00B17D3F" w:rsidRPr="00DA7B58" w:rsidRDefault="00225CE7" w:rsidP="00B17D3F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B17D3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การเปลี่ยนแปลงในมูลค่ายุติธรรมของเครื่องมือป้องกัน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C703C" w14:textId="77777777" w:rsidR="00B17D3F" w:rsidRPr="00DA7B58" w:rsidRDefault="00B17D3F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17D3F" w:rsidRPr="00DA7B58" w14:paraId="14C49636" w14:textId="77777777" w:rsidTr="00385160">
        <w:tc>
          <w:tcPr>
            <w:tcW w:w="7488" w:type="dxa"/>
            <w:shd w:val="clear" w:color="auto" w:fill="auto"/>
          </w:tcPr>
          <w:p w14:paraId="73BE8C36" w14:textId="2A9A3330" w:rsidR="00B17D3F" w:rsidRPr="00DA7B58" w:rsidRDefault="00B17D3F" w:rsidP="00B17D3F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ความเสี่ยงรับรู้ในกำไรขาดทุนเบ็ดเสร็จอื่นสำหรับปี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F0D2" w14:textId="156ED97E" w:rsidR="00B17D3F" w:rsidRPr="00DA7B58" w:rsidRDefault="00154991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519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572</w:t>
            </w:r>
          </w:p>
        </w:tc>
      </w:tr>
      <w:tr w:rsidR="00B17D3F" w:rsidRPr="00DA7B58" w14:paraId="730AEE79" w14:textId="77777777" w:rsidTr="00385160">
        <w:tc>
          <w:tcPr>
            <w:tcW w:w="7488" w:type="dxa"/>
            <w:shd w:val="clear" w:color="auto" w:fill="auto"/>
          </w:tcPr>
          <w:p w14:paraId="54C35B13" w14:textId="2A0FCAF3" w:rsidR="00B17D3F" w:rsidRPr="00DA7B58" w:rsidRDefault="00B17D3F" w:rsidP="00B17D3F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9D05A" w14:textId="2C851C78" w:rsidR="00B17D3F" w:rsidRPr="00DA7B58" w:rsidRDefault="00154991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900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889</w:t>
            </w:r>
          </w:p>
        </w:tc>
      </w:tr>
      <w:tr w:rsidR="00B17D3F" w:rsidRPr="00DA7B58" w14:paraId="6602F9C4" w14:textId="77777777" w:rsidTr="00385160">
        <w:tc>
          <w:tcPr>
            <w:tcW w:w="7488" w:type="dxa"/>
            <w:shd w:val="clear" w:color="auto" w:fill="auto"/>
          </w:tcPr>
          <w:p w14:paraId="056B99BD" w14:textId="146A3452" w:rsidR="00B17D3F" w:rsidRPr="00DA7B58" w:rsidRDefault="00225CE7" w:rsidP="00B17D3F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58BDB" w14:textId="58272081" w:rsidR="00B17D3F" w:rsidRPr="00DA7B58" w:rsidRDefault="00B17D3F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B17D3F" w:rsidRPr="00DA7B58" w14:paraId="2AF76C00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4D0A9" w14:textId="6BC4C1EB" w:rsidR="00B17D3F" w:rsidRPr="00DA7B58" w:rsidRDefault="00B17D3F" w:rsidP="00B17D3F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5B1EB" w14:textId="2457D0F1" w:rsidR="00B17D3F" w:rsidRPr="00DA7B58" w:rsidRDefault="00B17D3F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C7BE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Pr="003C7BE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825</w:t>
            </w:r>
            <w:r w:rsidRPr="003C7BE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696</w:t>
            </w:r>
            <w:r w:rsidRPr="003C7BE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B17D3F" w:rsidRPr="00DA7B58" w14:paraId="4ECB8837" w14:textId="77777777" w:rsidTr="00385160">
        <w:tc>
          <w:tcPr>
            <w:tcW w:w="7488" w:type="dxa"/>
            <w:shd w:val="clear" w:color="auto" w:fill="auto"/>
          </w:tcPr>
          <w:p w14:paraId="708D9E8C" w14:textId="7EC36869" w:rsidR="00B17D3F" w:rsidRPr="00DA7B58" w:rsidRDefault="00225CE7" w:rsidP="00B17D3F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B17D3F" w:rsidRPr="00E173C9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การเปลี่ยนแปลงในมูลค่ายุติธรรมของเครื่องมือป้องกัน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55AD" w14:textId="77777777" w:rsidR="00B17D3F" w:rsidRPr="00DA7B58" w:rsidRDefault="00B17D3F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17D3F" w:rsidRPr="00DA7B58" w14:paraId="08056CF4" w14:textId="77777777" w:rsidTr="00385160">
        <w:tc>
          <w:tcPr>
            <w:tcW w:w="7488" w:type="dxa"/>
            <w:shd w:val="clear" w:color="auto" w:fill="auto"/>
          </w:tcPr>
          <w:p w14:paraId="713592EC" w14:textId="7A2022FB" w:rsidR="00B17D3F" w:rsidRPr="00DA7B58" w:rsidRDefault="00B17D3F" w:rsidP="00B17D3F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ความเสี่ยงรับรู้ในกำไรขาดทุนเบ็ดเสร็จอื่นสำหรับปี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26BFC" w14:textId="08096CC6" w:rsidR="00B17D3F" w:rsidRPr="00DA7B58" w:rsidRDefault="00154991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088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562</w:t>
            </w:r>
          </w:p>
        </w:tc>
      </w:tr>
      <w:tr w:rsidR="00B17D3F" w:rsidRPr="00DA7B58" w14:paraId="49A677C3" w14:textId="77777777" w:rsidTr="00385160">
        <w:tc>
          <w:tcPr>
            <w:tcW w:w="7488" w:type="dxa"/>
            <w:shd w:val="clear" w:color="auto" w:fill="auto"/>
          </w:tcPr>
          <w:p w14:paraId="53318E47" w14:textId="42B95D65" w:rsidR="00B17D3F" w:rsidRPr="00DA7B58" w:rsidRDefault="00B17D3F" w:rsidP="00B17D3F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73C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2C1821" w14:textId="1D606393" w:rsidR="00B17D3F" w:rsidRPr="00DA7B58" w:rsidRDefault="00154991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412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082</w:t>
            </w:r>
          </w:p>
        </w:tc>
      </w:tr>
      <w:tr w:rsidR="00B17D3F" w:rsidRPr="00DA7B58" w14:paraId="6228FE18" w14:textId="77777777" w:rsidTr="00385160">
        <w:tc>
          <w:tcPr>
            <w:tcW w:w="7488" w:type="dxa"/>
            <w:shd w:val="clear" w:color="auto" w:fill="auto"/>
          </w:tcPr>
          <w:p w14:paraId="124D6283" w14:textId="4D71FD6F" w:rsidR="00B17D3F" w:rsidRPr="00DA7B58" w:rsidRDefault="00225CE7" w:rsidP="00B17D3F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8F9EE" w14:textId="4B5198AF" w:rsidR="00B17D3F" w:rsidRPr="00DA7B58" w:rsidRDefault="00212BAF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713</w:t>
            </w:r>
            <w:r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921</w:t>
            </w:r>
            <w:r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B17D3F" w:rsidRPr="003C7BE2" w14:paraId="2D494F15" w14:textId="77777777" w:rsidTr="00385160">
        <w:tc>
          <w:tcPr>
            <w:tcW w:w="7488" w:type="dxa"/>
            <w:shd w:val="clear" w:color="auto" w:fill="auto"/>
            <w:noWrap/>
          </w:tcPr>
          <w:p w14:paraId="59A8C85E" w14:textId="33C62B76" w:rsidR="00B17D3F" w:rsidRPr="00DA7B58" w:rsidRDefault="00B17D3F" w:rsidP="00B17D3F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B9C55" w14:textId="0F2C3EE1" w:rsidR="00B17D3F" w:rsidRPr="003C7BE2" w:rsidRDefault="00212BAF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038</w:t>
            </w:r>
            <w:r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973</w:t>
            </w:r>
            <w:r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bookmarkEnd w:id="17"/>
    </w:tbl>
    <w:p w14:paraId="706BA92D" w14:textId="77777777" w:rsidR="00A45C70" w:rsidRPr="00DA7B58" w:rsidRDefault="003F19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3292FACD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6074D" w14:textId="5331FEB8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4BAC5E9E" w14:textId="77777777" w:rsidR="00A45C70" w:rsidRPr="00DA7B58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A45C70" w:rsidRPr="00DA7B58" w14:paraId="7EAE73F7" w14:textId="77777777" w:rsidTr="00E173C9">
        <w:trPr>
          <w:cantSplit/>
        </w:trPr>
        <w:tc>
          <w:tcPr>
            <w:tcW w:w="6588" w:type="dxa"/>
            <w:vAlign w:val="bottom"/>
          </w:tcPr>
          <w:p w14:paraId="2EB6AC91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6EFFF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7231E1C0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A7B58" w14:paraId="3FE7DC58" w14:textId="77777777" w:rsidTr="004F2217">
        <w:tc>
          <w:tcPr>
            <w:tcW w:w="6588" w:type="dxa"/>
            <w:vAlign w:val="bottom"/>
          </w:tcPr>
          <w:p w14:paraId="05A3B642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3A843" w14:textId="7E8E8C64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B0B92" w14:textId="29F616D9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35EF9421" w14:textId="77777777" w:rsidTr="004F2217">
        <w:tc>
          <w:tcPr>
            <w:tcW w:w="6588" w:type="dxa"/>
            <w:vAlign w:val="bottom"/>
          </w:tcPr>
          <w:p w14:paraId="3CFD02EC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5E13D" w14:textId="77777777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EC244" w14:textId="77777777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48C26DEE" w14:textId="77777777" w:rsidTr="004F2217">
        <w:tc>
          <w:tcPr>
            <w:tcW w:w="6588" w:type="dxa"/>
            <w:vAlign w:val="bottom"/>
          </w:tcPr>
          <w:p w14:paraId="43127F45" w14:textId="77777777" w:rsidR="00A45C70" w:rsidRPr="00DA7B58" w:rsidRDefault="004F2217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94645" w14:textId="77777777" w:rsidR="00A45C70" w:rsidRPr="00DA7B58" w:rsidRDefault="00A45C70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9947D" w14:textId="77777777" w:rsidR="00A45C70" w:rsidRPr="00DA7B58" w:rsidRDefault="00A45C70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7D3F" w:rsidRPr="00DA7B58" w14:paraId="299C6DFF" w14:textId="77777777" w:rsidTr="004F2217">
        <w:tc>
          <w:tcPr>
            <w:tcW w:w="6588" w:type="dxa"/>
          </w:tcPr>
          <w:p w14:paraId="66001A4D" w14:textId="77777777" w:rsidR="00B17D3F" w:rsidRPr="00DA7B58" w:rsidRDefault="00B17D3F" w:rsidP="00B17D3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DE9D2" w14:textId="38565DF2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FFDBB5" w14:textId="7F605B31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B17D3F" w:rsidRPr="00DA7B58" w14:paraId="0210128B" w14:textId="77777777" w:rsidTr="004F2217">
        <w:tc>
          <w:tcPr>
            <w:tcW w:w="6588" w:type="dxa"/>
            <w:vAlign w:val="bottom"/>
          </w:tcPr>
          <w:p w14:paraId="71348ECC" w14:textId="2F14E5BC" w:rsidR="00B17D3F" w:rsidRPr="00A56ACE" w:rsidRDefault="00A56ACE" w:rsidP="00B17D3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56A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72D09" w14:textId="19F89447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76EBD" w14:textId="0A6BAD05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B17D3F" w:rsidRPr="00DA7B58" w14:paraId="5D013FE6" w14:textId="77777777" w:rsidTr="004F2217">
        <w:tc>
          <w:tcPr>
            <w:tcW w:w="6588" w:type="dxa"/>
          </w:tcPr>
          <w:p w14:paraId="3DA415B8" w14:textId="77777777" w:rsidR="00B17D3F" w:rsidRPr="00DA7B58" w:rsidRDefault="00B17D3F" w:rsidP="00B17D3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E208AA" w14:textId="77777777" w:rsidR="00B17D3F" w:rsidRPr="00DA7B58" w:rsidRDefault="00B17D3F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343EA" w14:textId="77777777" w:rsidR="00B17D3F" w:rsidRPr="00DA7B58" w:rsidRDefault="00B17D3F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7D3F" w:rsidRPr="00DA7B58" w14:paraId="6323806A" w14:textId="77777777" w:rsidTr="00F0606A">
        <w:tc>
          <w:tcPr>
            <w:tcW w:w="6588" w:type="dxa"/>
          </w:tcPr>
          <w:p w14:paraId="13FD36DF" w14:textId="77777777" w:rsidR="00B17D3F" w:rsidRPr="00DA7B58" w:rsidRDefault="00B17D3F" w:rsidP="00B17D3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42EB418" w14:textId="77777777" w:rsidR="00B17D3F" w:rsidRPr="00DA7B58" w:rsidRDefault="00B17D3F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BFE791" w14:textId="77777777" w:rsidR="00B17D3F" w:rsidRPr="00DA7B58" w:rsidRDefault="00B17D3F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7D3F" w:rsidRPr="00DA7B58" w14:paraId="3AA79DE4" w14:textId="77777777" w:rsidTr="00F0606A">
        <w:tc>
          <w:tcPr>
            <w:tcW w:w="6588" w:type="dxa"/>
          </w:tcPr>
          <w:p w14:paraId="64023B12" w14:textId="77777777" w:rsidR="00B17D3F" w:rsidRPr="00DA7B58" w:rsidRDefault="00B17D3F" w:rsidP="00B17D3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11634" w14:textId="5D6BA896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D9B9C" w14:textId="61DEFB95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B17D3F" w:rsidRPr="00DA7B58" w14:paraId="33806C38" w14:textId="77777777" w:rsidTr="00F0606A">
        <w:tc>
          <w:tcPr>
            <w:tcW w:w="6588" w:type="dxa"/>
          </w:tcPr>
          <w:p w14:paraId="4B611529" w14:textId="77777777" w:rsidR="00B17D3F" w:rsidRPr="00DA7B58" w:rsidRDefault="00B17D3F" w:rsidP="00B17D3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59DDC" w14:textId="7296C484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35E434" w14:textId="5699FE08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B17D3F" w:rsidRPr="00DA7B58" w14:paraId="06BD9DBF" w14:textId="77777777" w:rsidTr="00F0606A">
        <w:tc>
          <w:tcPr>
            <w:tcW w:w="6588" w:type="dxa"/>
          </w:tcPr>
          <w:p w14:paraId="60C46534" w14:textId="77777777" w:rsidR="00B17D3F" w:rsidRPr="00DA7B58" w:rsidRDefault="00B17D3F" w:rsidP="00B17D3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6B52F5" w14:textId="268EA046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5A5D64" w14:textId="56C35B59" w:rsidR="00B17D3F" w:rsidRPr="00DA7B58" w:rsidRDefault="00154991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B17D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</w:tbl>
    <w:p w14:paraId="335968C0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1468B7" w14:textId="4A0DE7D2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มีดังนี้</w:t>
      </w:r>
    </w:p>
    <w:p w14:paraId="1201FB97" w14:textId="77777777" w:rsidR="00A45C70" w:rsidRPr="00DA7B58" w:rsidRDefault="00A45C70" w:rsidP="00A45C70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45C70" w:rsidRPr="00DA7B58" w14:paraId="51F58B44" w14:textId="77777777" w:rsidTr="00E173C9">
        <w:trPr>
          <w:cantSplit/>
        </w:trPr>
        <w:tc>
          <w:tcPr>
            <w:tcW w:w="6570" w:type="dxa"/>
            <w:vAlign w:val="bottom"/>
          </w:tcPr>
          <w:p w14:paraId="711D91CA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EEC98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38774096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A7B58" w14:paraId="639ACF71" w14:textId="77777777" w:rsidTr="003F7CD9">
        <w:tc>
          <w:tcPr>
            <w:tcW w:w="6570" w:type="dxa"/>
            <w:vAlign w:val="bottom"/>
          </w:tcPr>
          <w:p w14:paraId="53EC8233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BB7D8" w14:textId="1B4D1D30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8A0B9" w14:textId="655645C4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0DE1C8C1" w14:textId="77777777" w:rsidTr="00F0606A">
        <w:tc>
          <w:tcPr>
            <w:tcW w:w="6570" w:type="dxa"/>
            <w:vAlign w:val="bottom"/>
          </w:tcPr>
          <w:p w14:paraId="4515142B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38199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FAB78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C70" w:rsidRPr="00DA7B58" w14:paraId="743B0E44" w14:textId="77777777" w:rsidTr="00F0606A">
        <w:tc>
          <w:tcPr>
            <w:tcW w:w="6570" w:type="dxa"/>
            <w:vAlign w:val="bottom"/>
          </w:tcPr>
          <w:p w14:paraId="29DF4365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944C4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0138E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2BAF" w:rsidRPr="00DA7B58" w14:paraId="460BA978" w14:textId="77777777" w:rsidTr="00F0606A">
        <w:tc>
          <w:tcPr>
            <w:tcW w:w="6570" w:type="dxa"/>
          </w:tcPr>
          <w:p w14:paraId="189F452F" w14:textId="77777777" w:rsidR="00212BAF" w:rsidRPr="00DA7B58" w:rsidRDefault="00212BAF" w:rsidP="00212B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312DE6EE" w14:textId="1650C0C3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</w:tcPr>
          <w:p w14:paraId="4900FD8B" w14:textId="5EA4E8FD" w:rsidR="00212BAF" w:rsidRPr="00DA7B58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212BAF" w:rsidRPr="00DA7B58" w14:paraId="51BCBCBC" w14:textId="77777777" w:rsidTr="00F0606A">
        <w:tc>
          <w:tcPr>
            <w:tcW w:w="6570" w:type="dxa"/>
          </w:tcPr>
          <w:p w14:paraId="5C5976FB" w14:textId="746845EB" w:rsidR="00212BAF" w:rsidRPr="00DA7B58" w:rsidRDefault="00212BAF" w:rsidP="00212BAF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F365505" w14:textId="07B4C129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26898DB" w14:textId="0A3546F8" w:rsidR="00212BAF" w:rsidRPr="00DA7B58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12BAF" w:rsidRPr="00DA7B58" w14:paraId="2E95E492" w14:textId="77777777" w:rsidTr="00F0606A">
        <w:tc>
          <w:tcPr>
            <w:tcW w:w="6570" w:type="dxa"/>
            <w:vAlign w:val="bottom"/>
          </w:tcPr>
          <w:p w14:paraId="50A15475" w14:textId="5DB2FF72" w:rsidR="00212BAF" w:rsidRPr="00DA7B58" w:rsidRDefault="00212BAF" w:rsidP="00212BAF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831F660" w14:textId="3B49ABA6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FC5B3F8" w14:textId="1D36F542" w:rsidR="00212BAF" w:rsidRPr="00DA7B58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12BAF" w:rsidRPr="00DA7B58" w14:paraId="02EAA7E6" w14:textId="77777777" w:rsidTr="00F0606A">
        <w:tc>
          <w:tcPr>
            <w:tcW w:w="6570" w:type="dxa"/>
            <w:vAlign w:val="bottom"/>
          </w:tcPr>
          <w:p w14:paraId="476E86B6" w14:textId="20419B5C" w:rsidR="00212BAF" w:rsidRPr="00DA7B58" w:rsidRDefault="00212BAF" w:rsidP="00212BAF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2CD81" w14:textId="2E2BC0F5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C274" w14:textId="1FCE7803" w:rsidR="00212BAF" w:rsidRPr="00DA7B58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212BAF" w:rsidRPr="00DA7B58" w14:paraId="5B5F2C8A" w14:textId="77777777" w:rsidTr="00F0606A">
        <w:tc>
          <w:tcPr>
            <w:tcW w:w="6570" w:type="dxa"/>
          </w:tcPr>
          <w:p w14:paraId="7F37C82A" w14:textId="77777777" w:rsidR="00212BAF" w:rsidRPr="00DA7B58" w:rsidRDefault="00212BAF" w:rsidP="00212B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6FA82" w14:textId="65E4C8E5" w:rsidR="00212BAF" w:rsidRPr="00DA7B58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212BAF" w:rsidRP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C51263" w14:textId="20E371A4" w:rsidR="00212BAF" w:rsidRPr="00DA7B58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</w:tbl>
    <w:p w14:paraId="6D3C9C65" w14:textId="77777777" w:rsidR="00A45C70" w:rsidRPr="00DA7B58" w:rsidRDefault="00A45C70" w:rsidP="00A45C70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948CEF8" w14:textId="111AF599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Term Loan Facility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Revolving Credit Facility </w:t>
      </w:r>
      <w:r w:rsidR="004F7ECB">
        <w:rPr>
          <w:rFonts w:ascii="Browallia New" w:hAnsi="Browallia New" w:cs="Browallia New"/>
          <w:color w:val="000000"/>
          <w:sz w:val="26"/>
          <w:szCs w:val="26"/>
        </w:rPr>
        <w:br/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ในสกุลเงินบาท เงินกู้ยืมดังกล่าวคิดอัตราดอกเบี้ยร้อยละ 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</w:rPr>
        <w:t>THBFIX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บวกส่วนต่างของอัตราดอกเบี้ยจำนวนหนึ่งต่อปี โดยมีกำหนดชำระคืน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ภายใน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938D8BD" w14:textId="77777777" w:rsidR="003F1947" w:rsidRPr="00DA7B58" w:rsidRDefault="003F1947" w:rsidP="00224E1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4DF7990" w14:textId="6EB3ED93" w:rsidR="00077220" w:rsidRPr="00DA7B58" w:rsidRDefault="003F1947" w:rsidP="0007722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ของเงินกู้ยืมระยะยาว ณ 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ใกล้เคียงกับมูลค่าตามบัญชี เนื่องจากบริษัทใช้อัตราดอกเบี้ยลอยตัว ซึ่งมีความใกล้เคียงกับอัตราดอกเบี้ยในตลาด</w:t>
      </w:r>
    </w:p>
    <w:p w14:paraId="6C477E46" w14:textId="77777777" w:rsidR="00A45C70" w:rsidRPr="00DA7B58" w:rsidRDefault="004532E6" w:rsidP="0007722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DC43207" w14:textId="5A40A2B3" w:rsidR="00D3298B" w:rsidRPr="00DA7B58" w:rsidRDefault="00572B42" w:rsidP="00D3298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รายละเอียดการครบกำหนดของหนี้สิน</w:t>
      </w:r>
      <w:r w:rsidR="00A56AC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ตาม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สัญญาเช่า</w:t>
      </w:r>
      <w:r w:rsidR="00D3298B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3ABFEDEA" w14:textId="77777777" w:rsidR="00D3298B" w:rsidRPr="00DA7B58" w:rsidRDefault="00D3298B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544717" w:rsidRPr="00DA7B58" w14:paraId="61F8FED6" w14:textId="77777777" w:rsidTr="00E173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0CC3" w14:textId="77777777" w:rsidR="00544717" w:rsidRPr="00DA7B58" w:rsidRDefault="00544717" w:rsidP="009E3D62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17E1D" w14:textId="77777777" w:rsidR="00544717" w:rsidRPr="00DA7B58" w:rsidRDefault="00544717" w:rsidP="009E3D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00051" w14:textId="77777777" w:rsidR="00544717" w:rsidRPr="00DA7B58" w:rsidRDefault="00544717" w:rsidP="009E3D6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9EB" w:rsidRPr="00DA7B58" w14:paraId="563C10E4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48A9" w14:textId="77777777" w:rsidR="00A119EB" w:rsidRPr="00DA7B58" w:rsidRDefault="00A119EB" w:rsidP="00A119E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4AF7" w14:textId="362A783F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5E22F" w14:textId="2B5BC92D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1A0B" w14:textId="1B04FC7B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AB9F0" w14:textId="7E55A1B3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119EB" w:rsidRPr="00DA7B58" w14:paraId="03F1BD42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0E7D9" w14:textId="77777777" w:rsidR="00A119EB" w:rsidRPr="00DA7B58" w:rsidRDefault="00A119EB" w:rsidP="00A119E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54AF" w14:textId="3EB84589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CAA25" w14:textId="2E8EC4C0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2EEC" w14:textId="577CFB77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CF9A4" w14:textId="4211A282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6309E5" w:rsidRPr="00DA7B58" w14:paraId="0718184A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34B0" w14:textId="77777777" w:rsidR="006309E5" w:rsidRPr="00DA7B58" w:rsidRDefault="006309E5" w:rsidP="006309E5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0281D" w14:textId="77777777" w:rsidR="006309E5" w:rsidRPr="00DA7B58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1FDB32" w14:textId="77777777" w:rsidR="006309E5" w:rsidRPr="00DA7B58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28CDE7" w14:textId="77777777" w:rsidR="006309E5" w:rsidRPr="00DA7B58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FEE5C" w14:textId="77777777" w:rsidR="006309E5" w:rsidRPr="00DA7B58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544717" w:rsidRPr="00DA7B58" w14:paraId="35752DC8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92B1" w14:textId="77777777" w:rsidR="00544717" w:rsidRPr="00DA7B58" w:rsidRDefault="00544717" w:rsidP="009E3D62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078E7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8BAFF47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FF399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912640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4717" w:rsidRPr="00DA7B58" w14:paraId="395B1E38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6A24E6" w14:textId="77777777" w:rsidR="00544717" w:rsidRPr="00DA7B58" w:rsidRDefault="006021DE" w:rsidP="009E3D62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68430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4DA105D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27AFB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4B5B1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6021DE" w:rsidRPr="00DA7B58" w14:paraId="7EC9DF24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A318CA" w14:textId="77777777" w:rsidR="006021DE" w:rsidRPr="00DA7B58" w:rsidRDefault="006021DE" w:rsidP="009E3D62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B0467" w14:textId="77777777" w:rsidR="006021DE" w:rsidRPr="00DA7B58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6E4C98C" w14:textId="77777777" w:rsidR="006021DE" w:rsidRPr="00DA7B58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4C971" w14:textId="77777777" w:rsidR="006021DE" w:rsidRPr="00DA7B58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0B5C3" w14:textId="77777777" w:rsidR="006021DE" w:rsidRPr="00DA7B58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96C16" w:rsidRPr="00DA7B58" w14:paraId="40F3C33D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825819" w14:textId="3A76FCAD" w:rsidR="00B96C16" w:rsidRPr="00DA7B58" w:rsidRDefault="00B96C16" w:rsidP="00B96C16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A7FD7" w14:textId="4AE300D8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D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9D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71CE5" w14:textId="63DD497F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6C4319" w14:textId="11B83B67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701FA" w14:textId="2CF39716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B96C16" w:rsidRPr="00DA7B58" w14:paraId="5CDD7A3B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95D8D2" w14:textId="1046B11D" w:rsidR="00B96C16" w:rsidRPr="00DA7B58" w:rsidRDefault="00B96C16" w:rsidP="00B96C16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ABCC14" w14:textId="1D92DC17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0E24C" w14:textId="7026929C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65EF2" w14:textId="525EF4A4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1B84" w14:textId="542D68D9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B96C16" w:rsidRPr="00DA7B58" w14:paraId="1AC58F89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A71D20" w14:textId="1DE6989C" w:rsidR="00B96C16" w:rsidRPr="00DA7B58" w:rsidRDefault="00B96C16" w:rsidP="00B96C16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เกิน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15197C" w14:textId="6B944B33" w:rsidR="00B96C16" w:rsidRPr="00C55E6E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F811D" w14:textId="58EE2388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8911EC" w14:textId="3EFEC32A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16326" w14:textId="4FC390CC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B96C16" w:rsidRPr="00DA7B58" w14:paraId="7A9592E1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7F6D8C" w14:textId="77777777" w:rsidR="00B96C16" w:rsidRPr="00DA7B58" w:rsidRDefault="00B96C16" w:rsidP="00B96C16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A8574" w14:textId="77777777" w:rsidR="00B96C16" w:rsidRPr="00D16144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FE74B4" w14:textId="77777777" w:rsidR="00B96C16" w:rsidRPr="00D16144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CFF4C1" w14:textId="77777777" w:rsidR="00B96C16" w:rsidRPr="00D16144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ED885F" w14:textId="77777777" w:rsidR="00B96C16" w:rsidRPr="00D16144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6C16" w:rsidRPr="00DA7B58" w14:paraId="5F78A316" w14:textId="77777777" w:rsidTr="00B17D3F">
        <w:trPr>
          <w:trHeight w:val="3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7CFEB7" w14:textId="4FEDB59E" w:rsidR="00B96C16" w:rsidRPr="00DA7B58" w:rsidRDefault="00B96C16" w:rsidP="00B96C16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448B6C" w14:textId="6C9DE2BA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D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9D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57903" w14:textId="4ACA84A8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204C92" w14:textId="616120A8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646D8" w14:textId="2BB831A7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63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5963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6C16" w:rsidRPr="00DA7B58" w14:paraId="56866FA9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9F5AA0" w14:textId="77777777" w:rsidR="00B96C16" w:rsidRPr="00DA7B58" w:rsidRDefault="00B96C16" w:rsidP="00B96C1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648A77" w14:textId="73B7DF5F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209EA5" w14:textId="7BD37731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72E83F" w14:textId="77080F2E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4ABFB" w14:textId="2E325412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B96C16" w:rsidRPr="00DA7B58" w14:paraId="0BC6A6F5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767810" w14:textId="77777777" w:rsidR="00B96C16" w:rsidRPr="00DA7B58" w:rsidRDefault="00B96C16" w:rsidP="00B96C1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8FD91" w14:textId="77777777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5471FB" w14:textId="77777777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5568A" w14:textId="77777777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5DA5A" w14:textId="77777777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6C16" w:rsidRPr="00DA7B58" w14:paraId="37A1AF3E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FFCD02" w14:textId="77777777" w:rsidR="00B96C16" w:rsidRPr="00DA7B58" w:rsidRDefault="00B96C16" w:rsidP="00B96C1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8B4EC" w14:textId="77777777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18A7D" w14:textId="77777777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5AC58F" w14:textId="77777777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9EB38" w14:textId="77777777" w:rsidR="00B96C16" w:rsidRPr="00DA7B58" w:rsidRDefault="00B96C16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6C16" w:rsidRPr="00DA7B58" w14:paraId="66457722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CCA694" w14:textId="59ACC51A" w:rsidR="00B96C16" w:rsidRPr="00DA7B58" w:rsidRDefault="00B96C16" w:rsidP="00B96C16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F596D" w14:textId="31AE4608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68663" w14:textId="66E88D16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E4AFE" w14:textId="4A9E023B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FF9F7" w14:textId="4B9FE104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B96C16" w:rsidRPr="00DA7B58" w14:paraId="0FC3B0AE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F83DAE" w14:textId="79EF5063" w:rsidR="00B96C16" w:rsidRPr="00DA7B58" w:rsidRDefault="00B96C16" w:rsidP="00B96C16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62E605" w14:textId="55B4A2B6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F354B" w14:textId="103563E1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C523D" w14:textId="5E31FC88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BDFC1" w14:textId="7870CCD5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B96C16" w:rsidRPr="00DA7B58" w14:paraId="59BB95E6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DB436" w14:textId="3FC2E639" w:rsidR="00B96C16" w:rsidRPr="00DA7B58" w:rsidRDefault="00B96C16" w:rsidP="00B96C16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เกิน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D773E0" w14:textId="3E20C0CE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546AA" w14:textId="2B48681C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F4F658" w14:textId="09EA2DF8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B8149" w14:textId="208F02F3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B96C16" w:rsidRPr="00DA7B58" w14:paraId="687F841D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42BCCE" w14:textId="77777777" w:rsidR="00B96C16" w:rsidRPr="00DA7B58" w:rsidRDefault="00B96C16" w:rsidP="00B96C1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1DE89" w14:textId="69DB0FBB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31458" w14:textId="14E12891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C0675B" w14:textId="628FB7DA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4A03C6" w14:textId="24B1A1DD" w:rsidR="00B96C16" w:rsidRPr="00DA7B58" w:rsidRDefault="00154991" w:rsidP="00B96C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96C16" w:rsidRPr="00596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</w:tbl>
    <w:p w14:paraId="7EFC4DC8" w14:textId="769E26C9" w:rsidR="00077220" w:rsidRPr="00DA7B58" w:rsidRDefault="00077220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040FE86" w14:textId="77777777" w:rsidR="004532E6" w:rsidRPr="00DA7B58" w:rsidRDefault="001C55B2" w:rsidP="00BD4692">
      <w:pPr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การเปลี่ยนแปลงในหนี้สินที่เกิดจากกิจกรรมจัดหาเงินมีดังนี้</w:t>
      </w:r>
    </w:p>
    <w:p w14:paraId="487120BD" w14:textId="6D73A9D4" w:rsidR="00077220" w:rsidRDefault="00077220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17D3F" w:rsidRPr="00B04547" w14:paraId="3CED0EC7" w14:textId="77777777" w:rsidTr="00385160">
        <w:trPr>
          <w:tblHeader/>
        </w:trPr>
        <w:tc>
          <w:tcPr>
            <w:tcW w:w="3989" w:type="dxa"/>
            <w:shd w:val="clear" w:color="auto" w:fill="auto"/>
          </w:tcPr>
          <w:p w14:paraId="7C3E3205" w14:textId="77777777" w:rsidR="00B17D3F" w:rsidRPr="00B04547" w:rsidRDefault="00B17D3F" w:rsidP="00B17D3F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1DA35" w14:textId="77777777" w:rsidR="00B17D3F" w:rsidRPr="00B04547" w:rsidRDefault="00B17D3F" w:rsidP="00B17D3F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17D3F" w:rsidRPr="00B04547" w14:paraId="4B4B0FB3" w14:textId="77777777" w:rsidTr="00385160">
        <w:trPr>
          <w:tblHeader/>
        </w:trPr>
        <w:tc>
          <w:tcPr>
            <w:tcW w:w="3989" w:type="dxa"/>
            <w:shd w:val="clear" w:color="auto" w:fill="auto"/>
          </w:tcPr>
          <w:p w14:paraId="6D5CB4F1" w14:textId="77777777" w:rsidR="00B17D3F" w:rsidRPr="00B04547" w:rsidRDefault="00B17D3F" w:rsidP="00B17D3F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67ACA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FF146F6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3252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0E633D4C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3475B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A45311F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A3B8A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17D3F" w:rsidRPr="00B04547" w14:paraId="1B526C71" w14:textId="77777777" w:rsidTr="00385160">
        <w:trPr>
          <w:tblHeader/>
        </w:trPr>
        <w:tc>
          <w:tcPr>
            <w:tcW w:w="3989" w:type="dxa"/>
            <w:shd w:val="clear" w:color="auto" w:fill="auto"/>
          </w:tcPr>
          <w:p w14:paraId="19A61587" w14:textId="77777777" w:rsidR="00B17D3F" w:rsidRPr="00B04547" w:rsidRDefault="00B17D3F" w:rsidP="00B17D3F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394AB2C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776344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280EF5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D28C06" w14:textId="77777777" w:rsidR="00B17D3F" w:rsidRPr="00B04547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17D3F" w:rsidRPr="00DA7B58" w14:paraId="33C8B2A8" w14:textId="77777777" w:rsidTr="00385160">
        <w:tc>
          <w:tcPr>
            <w:tcW w:w="3989" w:type="dxa"/>
            <w:shd w:val="clear" w:color="auto" w:fill="auto"/>
          </w:tcPr>
          <w:p w14:paraId="4416EF9C" w14:textId="77777777" w:rsidR="00B17D3F" w:rsidRPr="00DA7B58" w:rsidRDefault="00B17D3F" w:rsidP="00B17D3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F3153B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E823EF2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B57A78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281C0C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D3F" w:rsidRPr="00DA7B58" w14:paraId="549DBE04" w14:textId="77777777" w:rsidTr="00385160">
        <w:tc>
          <w:tcPr>
            <w:tcW w:w="3989" w:type="dxa"/>
            <w:shd w:val="clear" w:color="auto" w:fill="auto"/>
            <w:hideMark/>
          </w:tcPr>
          <w:p w14:paraId="357A96A5" w14:textId="4758E12B" w:rsidR="00B17D3F" w:rsidRPr="00DA7B58" w:rsidRDefault="00B17D3F" w:rsidP="00B17D3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219F3" w14:textId="54A1913C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4DA493B" w14:textId="52F95EB1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shd w:val="clear" w:color="auto" w:fill="auto"/>
          </w:tcPr>
          <w:p w14:paraId="753840FC" w14:textId="5A62DDED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21FAC3" w14:textId="0DD59D2E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17D3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B17D3F" w:rsidRPr="00DA7B58" w14:paraId="199E6D8A" w14:textId="77777777" w:rsidTr="00385160">
        <w:tc>
          <w:tcPr>
            <w:tcW w:w="3989" w:type="dxa"/>
            <w:shd w:val="clear" w:color="auto" w:fill="auto"/>
            <w:hideMark/>
          </w:tcPr>
          <w:p w14:paraId="428F7B9D" w14:textId="77777777" w:rsidR="00B17D3F" w:rsidRPr="00DA7B58" w:rsidRDefault="00B17D3F" w:rsidP="00B17D3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61FE9" w14:textId="6DD10FA8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82FA5F" w14:textId="62532CB7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CCBE85A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D965E" w14:textId="0E63801D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17D3F" w:rsidRPr="00DA7B58" w14:paraId="46EA253B" w14:textId="77777777" w:rsidTr="00385160">
        <w:tc>
          <w:tcPr>
            <w:tcW w:w="3989" w:type="dxa"/>
            <w:shd w:val="clear" w:color="auto" w:fill="auto"/>
          </w:tcPr>
          <w:p w14:paraId="6DDD155B" w14:textId="77777777" w:rsidR="00B17D3F" w:rsidRPr="00DA7B58" w:rsidRDefault="00B17D3F" w:rsidP="00B17D3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9362C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F02867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74AB8E8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46CAE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D3F" w:rsidRPr="00DA7B58" w14:paraId="04AA52A4" w14:textId="77777777" w:rsidTr="00385160">
        <w:tc>
          <w:tcPr>
            <w:tcW w:w="3989" w:type="dxa"/>
            <w:shd w:val="clear" w:color="auto" w:fill="auto"/>
          </w:tcPr>
          <w:p w14:paraId="1FA30FFE" w14:textId="77777777" w:rsidR="00B17D3F" w:rsidRPr="00DA7B58" w:rsidRDefault="00B17D3F" w:rsidP="00B17D3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948A8" w14:textId="4FAF3D5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553683" w14:textId="66395C39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19257E" w14:textId="006D6178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02DD0" w14:textId="77824DA9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17D3F" w:rsidRPr="00DA7B58" w14:paraId="30F3180E" w14:textId="77777777" w:rsidTr="00385160">
        <w:tc>
          <w:tcPr>
            <w:tcW w:w="3989" w:type="dxa"/>
            <w:shd w:val="clear" w:color="auto" w:fill="auto"/>
          </w:tcPr>
          <w:p w14:paraId="15311B66" w14:textId="77777777" w:rsidR="00B17D3F" w:rsidRPr="00DA7B58" w:rsidRDefault="00B17D3F" w:rsidP="00B17D3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C5EA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595BC8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22BCDC" w14:textId="53E3EFD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3F60D" w14:textId="6CF25DE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17D3F" w:rsidRPr="00DA7B58" w14:paraId="16D0D475" w14:textId="77777777" w:rsidTr="00385160">
        <w:tc>
          <w:tcPr>
            <w:tcW w:w="3989" w:type="dxa"/>
            <w:shd w:val="clear" w:color="auto" w:fill="auto"/>
          </w:tcPr>
          <w:p w14:paraId="78EEA7ED" w14:textId="77777777" w:rsidR="00B17D3F" w:rsidRPr="00DA7B58" w:rsidRDefault="00B17D3F" w:rsidP="00B17D3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AD1CF1" w14:textId="77777777" w:rsidR="00B17D3F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3C2E7A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CFF1F0" w14:textId="24DD8495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814214" w14:textId="27BD3C21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B17D3F" w:rsidRPr="00DA7B58" w14:paraId="6A3CF888" w14:textId="77777777" w:rsidTr="00385160">
        <w:tc>
          <w:tcPr>
            <w:tcW w:w="3989" w:type="dxa"/>
            <w:shd w:val="clear" w:color="auto" w:fill="auto"/>
          </w:tcPr>
          <w:p w14:paraId="64734227" w14:textId="77777777" w:rsidR="00B17D3F" w:rsidRPr="00DA7B58" w:rsidRDefault="00B17D3F" w:rsidP="00B17D3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BDAE1B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CD16C6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EFA962" w14:textId="6B52366A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41ED64" w14:textId="3EBD86CF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17D3F" w:rsidRPr="00DA7B58" w14:paraId="2C9226C1" w14:textId="77777777" w:rsidTr="00385160">
        <w:tc>
          <w:tcPr>
            <w:tcW w:w="3989" w:type="dxa"/>
            <w:shd w:val="clear" w:color="auto" w:fill="auto"/>
          </w:tcPr>
          <w:p w14:paraId="40176621" w14:textId="77777777" w:rsidR="00B17D3F" w:rsidRPr="00A037A6" w:rsidRDefault="00B17D3F" w:rsidP="00B17D3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619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การเลื่อนกำหนดชำระ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B5C8F8" w14:textId="77777777" w:rsidR="00B17D3F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EBA8C9" w14:textId="77777777" w:rsidR="00B17D3F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B706EE" w14:textId="238A24B0" w:rsidR="00B17D3F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19F1E" w14:textId="0A5AE36F" w:rsidR="00B17D3F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17D3F" w:rsidRPr="00DA7B58" w14:paraId="6EC26426" w14:textId="77777777" w:rsidTr="00385160">
        <w:tc>
          <w:tcPr>
            <w:tcW w:w="3989" w:type="dxa"/>
            <w:shd w:val="clear" w:color="auto" w:fill="auto"/>
          </w:tcPr>
          <w:p w14:paraId="7DE58051" w14:textId="77777777" w:rsidR="00B17D3F" w:rsidRPr="00DA7B58" w:rsidRDefault="00B17D3F" w:rsidP="00B17D3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78AB32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4C7C18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41AA3E" w14:textId="65816791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CDA5F" w14:textId="2EBA4C34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B17D3F" w:rsidRPr="00DA7B58" w14:paraId="0C0A89B6" w14:textId="77777777" w:rsidTr="00385160">
        <w:tc>
          <w:tcPr>
            <w:tcW w:w="3989" w:type="dxa"/>
            <w:shd w:val="clear" w:color="auto" w:fill="auto"/>
            <w:hideMark/>
          </w:tcPr>
          <w:p w14:paraId="3288E663" w14:textId="77777777" w:rsidR="00B17D3F" w:rsidRPr="00DA7B58" w:rsidRDefault="00B17D3F" w:rsidP="00B17D3F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8FB430C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481074" w14:textId="733F5A53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AC1DF6" w14:textId="77777777" w:rsidR="00B17D3F" w:rsidRPr="00DA7B58" w:rsidRDefault="00B17D3F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064ED2" w14:textId="2061A33E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B17D3F" w:rsidRPr="00DA7B58" w14:paraId="73B484C1" w14:textId="77777777" w:rsidTr="00385160">
        <w:tc>
          <w:tcPr>
            <w:tcW w:w="3989" w:type="dxa"/>
            <w:shd w:val="clear" w:color="auto" w:fill="auto"/>
            <w:hideMark/>
          </w:tcPr>
          <w:p w14:paraId="0B51C02C" w14:textId="2B705937" w:rsidR="00B17D3F" w:rsidRPr="00DA7B58" w:rsidRDefault="00B17D3F" w:rsidP="00B17D3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45FC2C" w14:textId="3C6365AB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E819EC" w14:textId="6C9F22ED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3748D3" w14:textId="5236A37A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F1BB8B" w14:textId="13387C41" w:rsidR="00B17D3F" w:rsidRPr="00DA7B58" w:rsidRDefault="00154991" w:rsidP="0038516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B17D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09471026" w14:textId="3B8B9F86" w:rsidR="00385160" w:rsidRDefault="00385160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8F2F8C3" w14:textId="76739CE9" w:rsidR="00B17D3F" w:rsidRPr="00DA7B58" w:rsidRDefault="00385160" w:rsidP="00BD469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04547" w:rsidRPr="00B04547" w14:paraId="1B2514C4" w14:textId="77777777" w:rsidTr="00385160">
        <w:trPr>
          <w:tblHeader/>
        </w:trPr>
        <w:tc>
          <w:tcPr>
            <w:tcW w:w="3690" w:type="dxa"/>
          </w:tcPr>
          <w:p w14:paraId="5D1B818A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5784F" w14:textId="77777777" w:rsidR="00B04547" w:rsidRPr="00B04547" w:rsidRDefault="00B04547" w:rsidP="00F0294E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4547" w:rsidRPr="00B04547" w14:paraId="066AFA1B" w14:textId="77777777" w:rsidTr="00385160">
        <w:trPr>
          <w:tblHeader/>
        </w:trPr>
        <w:tc>
          <w:tcPr>
            <w:tcW w:w="3690" w:type="dxa"/>
          </w:tcPr>
          <w:p w14:paraId="789A612B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8EA7C7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CC7728E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295B0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EB5748E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5297B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32550882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343F3F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04547" w:rsidRPr="00B04547" w14:paraId="1598D60F" w14:textId="77777777" w:rsidTr="00385160">
        <w:trPr>
          <w:tblHeader/>
        </w:trPr>
        <w:tc>
          <w:tcPr>
            <w:tcW w:w="3690" w:type="dxa"/>
          </w:tcPr>
          <w:p w14:paraId="51098359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500DE3D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5AB0D0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3DEFB5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221CBEA" w14:textId="77777777" w:rsidR="00B04547" w:rsidRPr="00B04547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70A6" w:rsidRPr="00DA7B58" w14:paraId="44DB5A83" w14:textId="77777777" w:rsidTr="00385160">
        <w:tc>
          <w:tcPr>
            <w:tcW w:w="3690" w:type="dxa"/>
          </w:tcPr>
          <w:p w14:paraId="49B7D838" w14:textId="77777777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EEC685" w14:textId="77777777" w:rsidR="003E70A6" w:rsidRPr="00DA7B58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F429E8D" w14:textId="77777777" w:rsidR="003E70A6" w:rsidRPr="00DA7B58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C976F2" w14:textId="77777777" w:rsidR="003E70A6" w:rsidRPr="00DA7B58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E4CEB8" w14:textId="77777777" w:rsidR="003E70A6" w:rsidRPr="00DA7B58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2BAF" w:rsidRPr="00DA7B58" w14:paraId="64A9403B" w14:textId="77777777" w:rsidTr="00385160">
        <w:tc>
          <w:tcPr>
            <w:tcW w:w="3690" w:type="dxa"/>
            <w:hideMark/>
          </w:tcPr>
          <w:p w14:paraId="2E2C1C1F" w14:textId="0E2D58A3" w:rsidR="00212BAF" w:rsidRPr="00DA7B58" w:rsidRDefault="00212BAF" w:rsidP="00212BA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3FA481" w14:textId="7C0483ED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D96E180" w14:textId="14FF973F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</w:tcPr>
          <w:p w14:paraId="6055B00F" w14:textId="1663C4E8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01101" w14:textId="7DD351E3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212BAF" w:rsidRPr="00DA7B58" w14:paraId="5C3D0D35" w14:textId="77777777" w:rsidTr="00385160">
        <w:tc>
          <w:tcPr>
            <w:tcW w:w="3690" w:type="dxa"/>
            <w:hideMark/>
          </w:tcPr>
          <w:p w14:paraId="4C1214B7" w14:textId="77777777" w:rsidR="00212BAF" w:rsidRPr="00DA7B58" w:rsidRDefault="00212BAF" w:rsidP="00212BA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17EEE" w14:textId="19AFA91F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5F511E" w14:textId="113D7EB7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3B7D207" w14:textId="78198C18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012033" w14:textId="6005AA28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12BAF" w:rsidRPr="00DA7B58" w14:paraId="6BBD7C0D" w14:textId="77777777" w:rsidTr="00385160">
        <w:tc>
          <w:tcPr>
            <w:tcW w:w="3690" w:type="dxa"/>
          </w:tcPr>
          <w:p w14:paraId="2D308B70" w14:textId="77777777" w:rsidR="00212BAF" w:rsidRPr="00DA7B58" w:rsidRDefault="00212BAF" w:rsidP="00212BA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211B8" w14:textId="77777777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4E8500" w14:textId="77777777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5143F0" w14:textId="77777777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A84074" w14:textId="77777777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2BAF" w:rsidRPr="00DA7B58" w14:paraId="152F8B28" w14:textId="77777777" w:rsidTr="00385160">
        <w:tc>
          <w:tcPr>
            <w:tcW w:w="3690" w:type="dxa"/>
          </w:tcPr>
          <w:p w14:paraId="5F4CFDB9" w14:textId="29452497" w:rsidR="00212BAF" w:rsidRPr="00DA7B58" w:rsidRDefault="00212BAF" w:rsidP="00212BA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E9DEA" w14:textId="7FA3337A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ECEF93" w14:textId="73C2372C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AFC4E0" w14:textId="17AD0454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E20A390" w14:textId="0291901F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2BAF" w:rsidRPr="00DA7B58" w14:paraId="7FCC6387" w14:textId="77777777" w:rsidTr="00385160">
        <w:tc>
          <w:tcPr>
            <w:tcW w:w="3690" w:type="dxa"/>
          </w:tcPr>
          <w:p w14:paraId="5BFA27B7" w14:textId="68337D41" w:rsidR="00212BAF" w:rsidRPr="00DA7B58" w:rsidRDefault="00212BAF" w:rsidP="00212BA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D27B70" w14:textId="038FC7CD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63700" w14:textId="3DF0C197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C08E77E" w14:textId="33E36F5A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A5CD92" w14:textId="4FD70E29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2BAF" w:rsidRPr="00DA7B58" w14:paraId="40A6422A" w14:textId="77777777" w:rsidTr="00385160">
        <w:tc>
          <w:tcPr>
            <w:tcW w:w="3690" w:type="dxa"/>
          </w:tcPr>
          <w:p w14:paraId="67A16D7A" w14:textId="65A4D333" w:rsidR="00212BAF" w:rsidRPr="00212BAF" w:rsidRDefault="00212BAF" w:rsidP="00212BA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F1D5C2" w14:textId="1D6C2324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A257A7" w14:textId="588CE67B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099C40" w14:textId="1168145D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</w:tcPr>
          <w:p w14:paraId="04BC2363" w14:textId="0FD2B926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212BAF" w:rsidRPr="00DA7B58" w14:paraId="698C4CE5" w14:textId="77777777" w:rsidTr="00385160">
        <w:tc>
          <w:tcPr>
            <w:tcW w:w="3690" w:type="dxa"/>
          </w:tcPr>
          <w:p w14:paraId="5F133E3B" w14:textId="078FB937" w:rsidR="00212BAF" w:rsidRPr="00DA7B58" w:rsidRDefault="00212BAF" w:rsidP="00212BA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  <w:r w:rsidR="00225C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4757F2" w14:textId="3E56176C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0591B7" w14:textId="07CD528B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3F92B" w14:textId="70C3D973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FAFAFA"/>
          </w:tcPr>
          <w:p w14:paraId="6F6AA6C2" w14:textId="795D6557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212BAF" w:rsidRPr="00DA7B58" w14:paraId="467BF35E" w14:textId="77777777" w:rsidTr="00385160">
        <w:tc>
          <w:tcPr>
            <w:tcW w:w="3690" w:type="dxa"/>
          </w:tcPr>
          <w:p w14:paraId="466EE71A" w14:textId="732410F4" w:rsidR="00212BAF" w:rsidRPr="00DA7B58" w:rsidRDefault="00212BAF" w:rsidP="00212BA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4983A" w14:textId="4F46B899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70C35B" w14:textId="6724AABC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03758B" w14:textId="30D27915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FAFAFA"/>
          </w:tcPr>
          <w:p w14:paraId="6CC11628" w14:textId="4B8A3D5E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212BAF" w:rsidRPr="00DA7B58" w14:paraId="609E292F" w14:textId="77777777" w:rsidTr="00385160">
        <w:tc>
          <w:tcPr>
            <w:tcW w:w="3690" w:type="dxa"/>
            <w:shd w:val="clear" w:color="auto" w:fill="auto"/>
            <w:hideMark/>
          </w:tcPr>
          <w:p w14:paraId="1C343A49" w14:textId="77777777" w:rsidR="00212BAF" w:rsidRPr="00DA7B58" w:rsidRDefault="00212BAF" w:rsidP="00212BAF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ACD3E5" w14:textId="5E780753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349B5B4" w14:textId="099ABCA4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CCBF76" w14:textId="3B1332BC" w:rsidR="00212BAF" w:rsidRPr="00212BAF" w:rsidRDefault="00212BAF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2DA027C" w14:textId="0A5C3E0C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212BAF" w:rsidRPr="00DA7B58" w14:paraId="21200A9D" w14:textId="77777777" w:rsidTr="00385160">
        <w:tc>
          <w:tcPr>
            <w:tcW w:w="3690" w:type="dxa"/>
            <w:hideMark/>
          </w:tcPr>
          <w:p w14:paraId="0E4648B9" w14:textId="1BFDD9C2" w:rsidR="00212BAF" w:rsidRPr="00DA7B58" w:rsidRDefault="00212BAF" w:rsidP="00212BA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9609A61" w14:textId="63EE7D0A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0F456B" w14:textId="142C9528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E6ECF7" w14:textId="268FFF82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41DAA6E" w14:textId="16F2B60D" w:rsidR="00212BAF" w:rsidRPr="00212BAF" w:rsidRDefault="00154991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</w:tbl>
    <w:p w14:paraId="6543FBE7" w14:textId="77777777" w:rsidR="003E70A6" w:rsidRPr="00DA7B58" w:rsidRDefault="003E70A6" w:rsidP="004532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C0481" w:rsidRPr="00B04547" w14:paraId="50FAD75E" w14:textId="77777777" w:rsidTr="00D51B5F">
        <w:trPr>
          <w:tblHeader/>
        </w:trPr>
        <w:tc>
          <w:tcPr>
            <w:tcW w:w="3690" w:type="dxa"/>
          </w:tcPr>
          <w:p w14:paraId="5A82EA1E" w14:textId="77777777" w:rsidR="008C0481" w:rsidRPr="00B04547" w:rsidRDefault="008C0481" w:rsidP="00D51B5F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C5A23" w14:textId="77777777" w:rsidR="008C0481" w:rsidRPr="00B04547" w:rsidRDefault="008C0481" w:rsidP="00D51B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0481" w:rsidRPr="00B04547" w14:paraId="21356B1F" w14:textId="77777777" w:rsidTr="00D51B5F">
        <w:trPr>
          <w:tblHeader/>
        </w:trPr>
        <w:tc>
          <w:tcPr>
            <w:tcW w:w="3690" w:type="dxa"/>
          </w:tcPr>
          <w:p w14:paraId="4225054B" w14:textId="77777777" w:rsidR="008C0481" w:rsidRPr="00B04547" w:rsidRDefault="008C0481" w:rsidP="00D51B5F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48E76A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04E286D5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B4B23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65E2235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31058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01A6AAB8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F00D26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C0481" w:rsidRPr="00B04547" w14:paraId="22F659D0" w14:textId="77777777" w:rsidTr="00D51B5F">
        <w:trPr>
          <w:tblHeader/>
        </w:trPr>
        <w:tc>
          <w:tcPr>
            <w:tcW w:w="3690" w:type="dxa"/>
          </w:tcPr>
          <w:p w14:paraId="195B58B5" w14:textId="77777777" w:rsidR="008C0481" w:rsidRPr="00B04547" w:rsidRDefault="008C0481" w:rsidP="00D51B5F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066E66D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A2D928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71D383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9CC055A" w14:textId="77777777" w:rsidR="008C0481" w:rsidRPr="00B04547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C0481" w:rsidRPr="00DA7B58" w14:paraId="78596213" w14:textId="77777777" w:rsidTr="008C0481">
        <w:tc>
          <w:tcPr>
            <w:tcW w:w="3690" w:type="dxa"/>
          </w:tcPr>
          <w:p w14:paraId="5FE04DD0" w14:textId="77777777" w:rsidR="008C0481" w:rsidRPr="00DA7B58" w:rsidRDefault="008C0481" w:rsidP="00D51B5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1608D1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75D151D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FFD58D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B037CB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0481" w:rsidRPr="00DA7B58" w14:paraId="079B191F" w14:textId="77777777" w:rsidTr="008C0481">
        <w:tc>
          <w:tcPr>
            <w:tcW w:w="3690" w:type="dxa"/>
            <w:hideMark/>
          </w:tcPr>
          <w:p w14:paraId="18147282" w14:textId="4938EF49" w:rsidR="008C0481" w:rsidRPr="00DA7B58" w:rsidRDefault="008C0481" w:rsidP="00D51B5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79A597" w14:textId="017E311C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CD26CD1" w14:textId="4AE2963C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14:paraId="3FA57B65" w14:textId="1F383951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BB9FE" w14:textId="3166553E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8C0481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8C0481" w:rsidRPr="00DA7B58" w14:paraId="42D595B9" w14:textId="77777777" w:rsidTr="008C0481">
        <w:tc>
          <w:tcPr>
            <w:tcW w:w="3690" w:type="dxa"/>
            <w:hideMark/>
          </w:tcPr>
          <w:p w14:paraId="641F778D" w14:textId="77777777" w:rsidR="008C0481" w:rsidRPr="00DA7B58" w:rsidRDefault="008C0481" w:rsidP="00D51B5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A4C64" w14:textId="40CFD506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5916EF2" w14:textId="373DD706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75A12DA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22657" w14:textId="7CF955AE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C0481" w:rsidRPr="00DA7B58" w14:paraId="771D2319" w14:textId="77777777" w:rsidTr="008C0481">
        <w:tc>
          <w:tcPr>
            <w:tcW w:w="3690" w:type="dxa"/>
          </w:tcPr>
          <w:p w14:paraId="16DDA3F0" w14:textId="77777777" w:rsidR="008C0481" w:rsidRPr="00DA7B58" w:rsidRDefault="008C0481" w:rsidP="00D51B5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E6FDD6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A4D7CD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DF7C43E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30403D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0481" w:rsidRPr="00DA7B58" w14:paraId="32985609" w14:textId="77777777" w:rsidTr="008C0481">
        <w:tc>
          <w:tcPr>
            <w:tcW w:w="3690" w:type="dxa"/>
          </w:tcPr>
          <w:p w14:paraId="33D8661A" w14:textId="77777777" w:rsidR="008C0481" w:rsidRPr="00DA7B58" w:rsidRDefault="008C0481" w:rsidP="00D51B5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1BC34" w14:textId="2F4E5DD1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2DD8AD" w14:textId="46D9E85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DE511F" w14:textId="105E559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DAD7DF" w14:textId="7C35D6DA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0481" w:rsidRPr="00DA7B58" w14:paraId="7339304C" w14:textId="77777777" w:rsidTr="008C0481">
        <w:tc>
          <w:tcPr>
            <w:tcW w:w="3690" w:type="dxa"/>
          </w:tcPr>
          <w:p w14:paraId="192970D0" w14:textId="77777777" w:rsidR="008C0481" w:rsidRPr="00DA7B58" w:rsidRDefault="008C0481" w:rsidP="00D51B5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9915C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AA604B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3D1056" w14:textId="64C7AB1E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8D16" w14:textId="2356762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0481" w:rsidRPr="00DA7B58" w14:paraId="02BA62B4" w14:textId="77777777" w:rsidTr="008C0481">
        <w:tc>
          <w:tcPr>
            <w:tcW w:w="3690" w:type="dxa"/>
          </w:tcPr>
          <w:p w14:paraId="73FED35C" w14:textId="77777777" w:rsidR="008C0481" w:rsidRDefault="008C0481" w:rsidP="00D51B5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F6517" w14:textId="77777777" w:rsidR="008C0481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D5CFCB" w14:textId="77777777" w:rsidR="008C0481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914735" w14:textId="651183C5" w:rsidR="008C0481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59965" w14:textId="4BACA773" w:rsidR="008C0481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8C0481" w:rsidRPr="00DA7B58" w14:paraId="78CFAC2F" w14:textId="77777777" w:rsidTr="008C0481">
        <w:tc>
          <w:tcPr>
            <w:tcW w:w="3690" w:type="dxa"/>
          </w:tcPr>
          <w:p w14:paraId="436950E8" w14:textId="77777777" w:rsidR="008C0481" w:rsidRPr="00DA7B58" w:rsidRDefault="008C0481" w:rsidP="00D51B5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1B2FE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4C9B87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F78167" w14:textId="74D82955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C33E5" w14:textId="7C51B9B6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0481" w:rsidRPr="00DA7B58" w14:paraId="16975EFB" w14:textId="77777777" w:rsidTr="008C0481">
        <w:tc>
          <w:tcPr>
            <w:tcW w:w="3690" w:type="dxa"/>
          </w:tcPr>
          <w:p w14:paraId="520D78AA" w14:textId="77777777" w:rsidR="008C0481" w:rsidRPr="00DA7B58" w:rsidRDefault="008C0481" w:rsidP="00D51B5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การเลื่อนกำหนดชำระค่าเช่า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AF9AE" w14:textId="77777777" w:rsidR="008C0481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A985F2" w14:textId="77777777" w:rsidR="008C0481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844072" w14:textId="720DFEEE" w:rsidR="008C0481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943B6" w14:textId="17CF044D" w:rsidR="008C0481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0481" w:rsidRPr="00DA7B58" w14:paraId="209D84BF" w14:textId="77777777" w:rsidTr="008C0481">
        <w:tc>
          <w:tcPr>
            <w:tcW w:w="3690" w:type="dxa"/>
          </w:tcPr>
          <w:p w14:paraId="4823900F" w14:textId="77777777" w:rsidR="008C0481" w:rsidRPr="00DA7B58" w:rsidRDefault="008C0481" w:rsidP="00D51B5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A773A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9CB581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EBC9A4" w14:textId="6C3F8623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A35FC3" w14:textId="010CC4FE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8C0481" w:rsidRPr="00DA7B58" w14:paraId="2B5ADBA1" w14:textId="77777777" w:rsidTr="008C0481">
        <w:tc>
          <w:tcPr>
            <w:tcW w:w="3690" w:type="dxa"/>
            <w:hideMark/>
          </w:tcPr>
          <w:p w14:paraId="55FA631C" w14:textId="77777777" w:rsidR="008C0481" w:rsidRPr="00DA7B58" w:rsidRDefault="008C0481" w:rsidP="00D51B5F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B90D35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3C4A2D" w14:textId="2F0BFD3D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F6625D" w14:textId="77777777" w:rsidR="008C0481" w:rsidRPr="00DA7B58" w:rsidRDefault="008C048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928553D" w14:textId="3E6A50CA" w:rsidR="008C0481" w:rsidRPr="00DA7B58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C0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8C0481" w:rsidRPr="00154991" w14:paraId="5DD92978" w14:textId="77777777" w:rsidTr="008C0481">
        <w:tc>
          <w:tcPr>
            <w:tcW w:w="3690" w:type="dxa"/>
            <w:hideMark/>
          </w:tcPr>
          <w:p w14:paraId="44C06312" w14:textId="0DEC82F1" w:rsidR="008C0481" w:rsidRPr="00154991" w:rsidRDefault="008C0481" w:rsidP="00D51B5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549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3A575E5" w14:textId="5D6F88B2" w:rsidR="008C0481" w:rsidRPr="00154991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A88931" w14:textId="2F475799" w:rsidR="008C0481" w:rsidRPr="00154991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A3DCB6" w14:textId="00193106" w:rsidR="008C0481" w:rsidRPr="00154991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572FFF" w14:textId="21B57245" w:rsidR="008C0481" w:rsidRPr="00154991" w:rsidRDefault="00154991" w:rsidP="00D51B5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C048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053D616F" w14:textId="72B3338F" w:rsidR="00B04547" w:rsidRPr="00154991" w:rsidRDefault="00B04547">
      <w:pPr>
        <w:rPr>
          <w:rFonts w:ascii="Browallia New" w:hAnsi="Browallia New" w:cs="Browallia New"/>
          <w:sz w:val="26"/>
          <w:szCs w:val="26"/>
        </w:rPr>
      </w:pPr>
    </w:p>
    <w:p w14:paraId="5FCDDE26" w14:textId="77777777" w:rsidR="008C0481" w:rsidRPr="00154991" w:rsidRDefault="008C0481">
      <w:pPr>
        <w:rPr>
          <w:rFonts w:ascii="Browallia New" w:hAnsi="Browallia New" w:cs="Browallia New"/>
          <w:sz w:val="26"/>
          <w:szCs w:val="26"/>
          <w:cs/>
        </w:rPr>
      </w:pPr>
    </w:p>
    <w:p w14:paraId="1C25B550" w14:textId="18336FC8" w:rsidR="00B04547" w:rsidRPr="00B04547" w:rsidRDefault="00B04547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04547" w:rsidRPr="00B04547" w14:paraId="10A1DC83" w14:textId="77777777" w:rsidTr="00A0184A">
        <w:trPr>
          <w:tblHeader/>
        </w:trPr>
        <w:tc>
          <w:tcPr>
            <w:tcW w:w="3690" w:type="dxa"/>
          </w:tcPr>
          <w:p w14:paraId="3B6742CD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A948F" w14:textId="77777777" w:rsidR="00B04547" w:rsidRPr="00B04547" w:rsidRDefault="00B04547" w:rsidP="00F0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4547" w:rsidRPr="00B04547" w14:paraId="3D0D494E" w14:textId="77777777" w:rsidTr="003E1C6F">
        <w:trPr>
          <w:tblHeader/>
        </w:trPr>
        <w:tc>
          <w:tcPr>
            <w:tcW w:w="3690" w:type="dxa"/>
          </w:tcPr>
          <w:p w14:paraId="2C9547A9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EAEF77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0F19699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B5AD9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D492CEC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D1767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778790B3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C70B68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04547" w:rsidRPr="00B04547" w14:paraId="4A4138DA" w14:textId="77777777" w:rsidTr="003E1C6F">
        <w:trPr>
          <w:tblHeader/>
        </w:trPr>
        <w:tc>
          <w:tcPr>
            <w:tcW w:w="3690" w:type="dxa"/>
          </w:tcPr>
          <w:p w14:paraId="41C21BD7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EB2CD2A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7597BA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4AA1C0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82BFACB" w14:textId="77777777" w:rsidR="00B04547" w:rsidRPr="00B04547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70A6" w:rsidRPr="00DA7B58" w14:paraId="5B3E9416" w14:textId="77777777" w:rsidTr="003E1C6F">
        <w:tc>
          <w:tcPr>
            <w:tcW w:w="3690" w:type="dxa"/>
          </w:tcPr>
          <w:p w14:paraId="1DC11E7F" w14:textId="77777777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BBA7A6" w14:textId="77777777" w:rsidR="003E70A6" w:rsidRPr="00DA7B58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E1B3B4B" w14:textId="77777777" w:rsidR="003E70A6" w:rsidRPr="00DA7B58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BEA657" w14:textId="77777777" w:rsidR="003E70A6" w:rsidRPr="00DA7B58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004407" w14:textId="77777777" w:rsidR="003E70A6" w:rsidRPr="00DA7B58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2BAF" w:rsidRPr="00DA7B58" w14:paraId="5C7AAED7" w14:textId="77777777" w:rsidTr="003E1C6F">
        <w:tc>
          <w:tcPr>
            <w:tcW w:w="3690" w:type="dxa"/>
            <w:hideMark/>
          </w:tcPr>
          <w:p w14:paraId="0AC3FE24" w14:textId="1C090647" w:rsidR="00212BAF" w:rsidRPr="00DA7B58" w:rsidRDefault="00212BAF" w:rsidP="00212BA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95F02" w14:textId="09731CEE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8BE7E7B" w14:textId="58662CA0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</w:tcPr>
          <w:p w14:paraId="4F071BB6" w14:textId="64A9F677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BEE597" w14:textId="7B2B9783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212BAF" w:rsidRPr="00DA7B58" w14:paraId="1C2FF31E" w14:textId="77777777" w:rsidTr="003E1C6F">
        <w:tc>
          <w:tcPr>
            <w:tcW w:w="3690" w:type="dxa"/>
            <w:hideMark/>
          </w:tcPr>
          <w:p w14:paraId="699257E7" w14:textId="77777777" w:rsidR="00212BAF" w:rsidRPr="00DA7B58" w:rsidRDefault="00212BAF" w:rsidP="00212BA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43250A" w14:textId="7D40D5B3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F0CE97" w14:textId="6BAB56A2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1326E85" w14:textId="7F138F1D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C69ADD" w14:textId="3048315B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12BAF" w:rsidRPr="00DA7B58" w14:paraId="3261481C" w14:textId="77777777" w:rsidTr="003E1C6F">
        <w:tc>
          <w:tcPr>
            <w:tcW w:w="3690" w:type="dxa"/>
          </w:tcPr>
          <w:p w14:paraId="768E8FC6" w14:textId="77777777" w:rsidR="00212BAF" w:rsidRPr="00DA7B58" w:rsidRDefault="00212BAF" w:rsidP="00212BA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EA2E1" w14:textId="77777777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62B66A2" w14:textId="77777777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0D26F9" w14:textId="77777777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9CFB4B" w14:textId="77777777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2BAF" w:rsidRPr="00DA7B58" w14:paraId="0CE8C462" w14:textId="77777777" w:rsidTr="00DF667D">
        <w:tc>
          <w:tcPr>
            <w:tcW w:w="3690" w:type="dxa"/>
          </w:tcPr>
          <w:p w14:paraId="5918282C" w14:textId="20806D78" w:rsidR="00212BAF" w:rsidRPr="00DA7B58" w:rsidRDefault="00212BAF" w:rsidP="00212BA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9FD33" w14:textId="6CD5F393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033F80" w14:textId="77FD3264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A8179E" w14:textId="144B00B9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9F0DFF" w14:textId="70B39239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2BAF" w:rsidRPr="00DA7B58" w14:paraId="4520CACE" w14:textId="77777777" w:rsidTr="00DF667D">
        <w:tc>
          <w:tcPr>
            <w:tcW w:w="3690" w:type="dxa"/>
          </w:tcPr>
          <w:p w14:paraId="58C2A7C9" w14:textId="2D29F8F1" w:rsidR="00212BAF" w:rsidRPr="00DA7B58" w:rsidRDefault="00212BAF" w:rsidP="00212BA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BAF19" w14:textId="421586FD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692D32" w14:textId="4EE876EB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F7AC35" w14:textId="11214CA3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964D4F" w14:textId="39790362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2BAF" w:rsidRPr="00DA7B58" w14:paraId="6E5DD252" w14:textId="77777777" w:rsidTr="00DF667D">
        <w:tc>
          <w:tcPr>
            <w:tcW w:w="3690" w:type="dxa"/>
          </w:tcPr>
          <w:p w14:paraId="518C468B" w14:textId="03CA76BA" w:rsidR="00212BAF" w:rsidRDefault="00212BAF" w:rsidP="00212BA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B221C" w14:textId="1E671258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836F5" w14:textId="733778E8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C123FA" w14:textId="78811E96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</w:tcPr>
          <w:p w14:paraId="288E18E5" w14:textId="51B7C9D3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212BAF" w:rsidRPr="00DA7B58" w14:paraId="42D93E35" w14:textId="77777777" w:rsidTr="00DF667D">
        <w:tc>
          <w:tcPr>
            <w:tcW w:w="3690" w:type="dxa"/>
          </w:tcPr>
          <w:p w14:paraId="16112B76" w14:textId="3A141275" w:rsidR="00212BAF" w:rsidRPr="00DA7B58" w:rsidRDefault="00212BAF" w:rsidP="00212BA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  <w:r w:rsidR="00225C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D138D" w14:textId="69583DB8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3DF38" w14:textId="7944A81D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B71667" w14:textId="62730BD5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E32398" w14:textId="1478D6EF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2BAF" w:rsidRPr="00DA7B58" w14:paraId="1F6CDC6D" w14:textId="77777777" w:rsidTr="00DF667D">
        <w:tc>
          <w:tcPr>
            <w:tcW w:w="3690" w:type="dxa"/>
          </w:tcPr>
          <w:p w14:paraId="233455BE" w14:textId="488705A7" w:rsidR="00212BAF" w:rsidRPr="00DA7B58" w:rsidRDefault="00212BAF" w:rsidP="00212BAF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CA0F60" w14:textId="467ACE34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C95F0" w14:textId="7045787B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D0FDA4" w14:textId="30F54919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FAFAFA"/>
          </w:tcPr>
          <w:p w14:paraId="749F542B" w14:textId="1F5090BB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212BAF" w:rsidRPr="00DA7B58" w14:paraId="119D6F62" w14:textId="77777777" w:rsidTr="00DF667D">
        <w:tc>
          <w:tcPr>
            <w:tcW w:w="3690" w:type="dxa"/>
            <w:hideMark/>
          </w:tcPr>
          <w:p w14:paraId="2E50FD2B" w14:textId="77777777" w:rsidR="00212BAF" w:rsidRPr="00DA7B58" w:rsidRDefault="00212BAF" w:rsidP="00212BAF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40D1D9B" w14:textId="589A532B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35ABFC" w14:textId="5119A97C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13B2F2" w14:textId="3DEE10EF" w:rsidR="00212BAF" w:rsidRPr="00212BAF" w:rsidRDefault="00212BAF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C4C3EF" w14:textId="55B03EF2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212BAF" w:rsidRPr="00DA7B58" w14:paraId="3B27B7FE" w14:textId="77777777" w:rsidTr="003E1C6F">
        <w:tc>
          <w:tcPr>
            <w:tcW w:w="3690" w:type="dxa"/>
            <w:hideMark/>
          </w:tcPr>
          <w:p w14:paraId="5934DF01" w14:textId="40324EE3" w:rsidR="00212BAF" w:rsidRPr="00DA7B58" w:rsidRDefault="00212BAF" w:rsidP="00212BAF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C5C09DF" w14:textId="3991B704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F3880D" w14:textId="22006792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B744FA" w14:textId="2A78F67E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FDDCDAA" w14:textId="56CBC9D8" w:rsidR="00212BAF" w:rsidRPr="00212BAF" w:rsidRDefault="00154991" w:rsidP="00212BA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7DCA5ED1" w14:textId="77777777" w:rsidR="003E70A6" w:rsidRPr="00DA7B58" w:rsidRDefault="003E70A6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08024BE1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C9AFA" w14:textId="01D6723A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B25AF28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BD891E" w14:textId="77777777" w:rsidR="00A45C70" w:rsidRPr="00DA7B58" w:rsidRDefault="00A45C70" w:rsidP="00A45C7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354219D8" w14:textId="77777777" w:rsidR="00A45C70" w:rsidRPr="00DA7B58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E6340F" w14:textId="1316657D" w:rsidR="00A45C70" w:rsidRPr="00DA7B58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167ECF4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FA2DC0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จำนวนที่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รับรู้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ในงบแสดงฐานะการเงินมีดังนี้</w:t>
      </w:r>
    </w:p>
    <w:p w14:paraId="2AB9E1D0" w14:textId="77777777" w:rsidR="00544717" w:rsidRPr="00DA7B58" w:rsidRDefault="0054471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7C8D42CC" w14:textId="77777777" w:rsidTr="00A0184A">
        <w:trPr>
          <w:cantSplit/>
        </w:trPr>
        <w:tc>
          <w:tcPr>
            <w:tcW w:w="3690" w:type="dxa"/>
            <w:vAlign w:val="bottom"/>
          </w:tcPr>
          <w:p w14:paraId="3818B1D8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B77AC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AD0EA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74D192A3" w14:textId="77777777" w:rsidTr="00B564BD">
        <w:tc>
          <w:tcPr>
            <w:tcW w:w="3690" w:type="dxa"/>
            <w:vAlign w:val="bottom"/>
          </w:tcPr>
          <w:p w14:paraId="5248893D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D030" w14:textId="244391BC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091EA" w14:textId="14BB93A8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A74A1" w14:textId="073514CC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D92E4A" w14:textId="2CEB75C0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D4692" w:rsidRPr="00DA7B58" w14:paraId="296825A8" w14:textId="77777777" w:rsidTr="00F0606A">
        <w:tc>
          <w:tcPr>
            <w:tcW w:w="3690" w:type="dxa"/>
            <w:vAlign w:val="bottom"/>
          </w:tcPr>
          <w:p w14:paraId="26F37B8A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72E94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22CE9E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D379F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BBFC2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6019C820" w14:textId="77777777" w:rsidTr="00F0606A">
        <w:tc>
          <w:tcPr>
            <w:tcW w:w="3690" w:type="dxa"/>
            <w:vAlign w:val="bottom"/>
          </w:tcPr>
          <w:p w14:paraId="1B797002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AB3A7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AC69E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250AC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DB5F2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481" w:rsidRPr="00DA7B58" w14:paraId="5A0330BA" w14:textId="77777777" w:rsidTr="00F0606A">
        <w:tc>
          <w:tcPr>
            <w:tcW w:w="3690" w:type="dxa"/>
          </w:tcPr>
          <w:p w14:paraId="581F4AD8" w14:textId="77777777" w:rsidR="008C0481" w:rsidRPr="00DA7B58" w:rsidRDefault="008C0481" w:rsidP="008C048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871B6F" w14:textId="6676C00F" w:rsidR="008C0481" w:rsidRPr="00212BAF" w:rsidRDefault="0015499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4386F" w14:textId="0E7FE3F4" w:rsidR="008C0481" w:rsidRPr="00DA7B58" w:rsidRDefault="0015499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C0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8C0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65BC43" w14:textId="37E53610" w:rsidR="008C0481" w:rsidRPr="00DA7B58" w:rsidRDefault="0015499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F42A2F" w14:textId="190FFF25" w:rsidR="008C0481" w:rsidRPr="00DA7B58" w:rsidRDefault="0015499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C0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8C0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8C0481" w:rsidRPr="00DA7B58" w14:paraId="30F04955" w14:textId="77777777" w:rsidTr="00F0606A">
        <w:tc>
          <w:tcPr>
            <w:tcW w:w="3690" w:type="dxa"/>
          </w:tcPr>
          <w:p w14:paraId="47713FBD" w14:textId="77777777" w:rsidR="008C0481" w:rsidRPr="00DA7B58" w:rsidRDefault="008C0481" w:rsidP="008C048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A70C47" w14:textId="77777777" w:rsidR="008C0481" w:rsidRPr="00DA7B58" w:rsidRDefault="008C048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ED8BC" w14:textId="77777777" w:rsidR="008C0481" w:rsidRPr="00DA7B58" w:rsidRDefault="008C048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1D6F14" w14:textId="77777777" w:rsidR="008C0481" w:rsidRPr="00DA7B58" w:rsidRDefault="008C048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B1061" w14:textId="77777777" w:rsidR="008C0481" w:rsidRPr="00DA7B58" w:rsidRDefault="008C048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C0481" w:rsidRPr="00DA7B58" w14:paraId="613F3312" w14:textId="77777777" w:rsidTr="00F0606A">
        <w:tc>
          <w:tcPr>
            <w:tcW w:w="3690" w:type="dxa"/>
          </w:tcPr>
          <w:p w14:paraId="0D3A1188" w14:textId="77777777" w:rsidR="008C0481" w:rsidRPr="00DA7B58" w:rsidRDefault="008C0481" w:rsidP="008C048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BF451C" w14:textId="59138E39" w:rsidR="008C0481" w:rsidRPr="00DA7B58" w:rsidRDefault="0015499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AE736" w14:textId="707CA3B4" w:rsidR="008C0481" w:rsidRPr="00DA7B58" w:rsidRDefault="0015499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C0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8C0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4EA9E" w14:textId="03C08E1F" w:rsidR="008C0481" w:rsidRPr="00DA7B58" w:rsidRDefault="0015499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98DBB" w14:textId="114F118A" w:rsidR="008C0481" w:rsidRPr="00DA7B58" w:rsidRDefault="00154991" w:rsidP="008C0481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C0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8C0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</w:tbl>
    <w:p w14:paraId="50972835" w14:textId="77777777" w:rsidR="00544717" w:rsidRPr="00DA7B58" w:rsidRDefault="0054471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C844B7" w14:textId="77777777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1EE5DF5" w14:textId="41D3B4B4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0975EA3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504067A8" w14:textId="77777777" w:rsidTr="00A0184A">
        <w:tc>
          <w:tcPr>
            <w:tcW w:w="3690" w:type="dxa"/>
            <w:vAlign w:val="bottom"/>
          </w:tcPr>
          <w:p w14:paraId="0A167CDE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10879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EC9CB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12156CD4" w14:textId="77777777" w:rsidTr="00B564BD">
        <w:tc>
          <w:tcPr>
            <w:tcW w:w="3690" w:type="dxa"/>
            <w:vAlign w:val="bottom"/>
          </w:tcPr>
          <w:p w14:paraId="51D57BFC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2583A" w14:textId="5F8E669E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F6F35" w14:textId="27194478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9F854" w14:textId="1D724A96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89192" w14:textId="68750731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53926748" w14:textId="77777777" w:rsidTr="00F0606A">
        <w:tc>
          <w:tcPr>
            <w:tcW w:w="3690" w:type="dxa"/>
            <w:vAlign w:val="bottom"/>
          </w:tcPr>
          <w:p w14:paraId="5AFCABE0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5A8652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DFB860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12ABE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19C35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6341C900" w14:textId="77777777" w:rsidTr="00F0606A">
        <w:tc>
          <w:tcPr>
            <w:tcW w:w="3690" w:type="dxa"/>
            <w:vAlign w:val="bottom"/>
          </w:tcPr>
          <w:p w14:paraId="329120AE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F7FCB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63448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0AE70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0B0F7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2BAF" w:rsidRPr="00DA7B58" w14:paraId="11D07BE8" w14:textId="77777777" w:rsidTr="008F528E">
        <w:tc>
          <w:tcPr>
            <w:tcW w:w="3690" w:type="dxa"/>
            <w:vAlign w:val="bottom"/>
          </w:tcPr>
          <w:p w14:paraId="6DC8DF19" w14:textId="1D2E715F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23BF5D" w14:textId="1439DB15" w:rsidR="00212BAF" w:rsidRPr="00212BAF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1213C" w14:textId="5B398F44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14DB75" w14:textId="49638B9D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33D71E" w14:textId="2FF3F5D2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212BAF" w:rsidRPr="00DA7B58" w14:paraId="6C3EB689" w14:textId="77777777" w:rsidTr="008F528E">
        <w:tc>
          <w:tcPr>
            <w:tcW w:w="3690" w:type="dxa"/>
            <w:vAlign w:val="bottom"/>
          </w:tcPr>
          <w:p w14:paraId="062E3D3D" w14:textId="77777777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F00B5A" w14:textId="1B622F0F" w:rsidR="00212BAF" w:rsidRPr="00212BAF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04C65" w14:textId="140514EF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AF8A38" w14:textId="3902FC5A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5663C7" w14:textId="2F9E2A53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212BAF" w:rsidRPr="00DA7B58" w14:paraId="6DA56C5F" w14:textId="77777777" w:rsidTr="008F528E">
        <w:tc>
          <w:tcPr>
            <w:tcW w:w="3690" w:type="dxa"/>
            <w:vAlign w:val="bottom"/>
          </w:tcPr>
          <w:p w14:paraId="0047D6EF" w14:textId="77777777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0D4AFD" w14:textId="325204AF" w:rsidR="00212BAF" w:rsidRPr="00212BAF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2C6A6" w14:textId="4F7B36BA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8B7E09" w14:textId="4C4C6F4A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6EEDCB" w14:textId="7316ED55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12BAF" w:rsidRPr="00DA7B58" w14:paraId="71394054" w14:textId="77777777" w:rsidTr="00942B97">
        <w:tc>
          <w:tcPr>
            <w:tcW w:w="3690" w:type="dxa"/>
            <w:vAlign w:val="bottom"/>
          </w:tcPr>
          <w:p w14:paraId="7E3B5A5D" w14:textId="5F715543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กำไรจากการวัดมูลค่าใหม่ของ</w:t>
            </w:r>
          </w:p>
        </w:tc>
        <w:tc>
          <w:tcPr>
            <w:tcW w:w="1440" w:type="dxa"/>
            <w:shd w:val="clear" w:color="auto" w:fill="FAFAFA"/>
          </w:tcPr>
          <w:p w14:paraId="4606AAAE" w14:textId="388BD6FE" w:rsidR="00212BAF" w:rsidRPr="00212BAF" w:rsidRDefault="00212BAF" w:rsidP="00212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CEA9A9" w14:textId="77777777" w:rsidR="00212BAF" w:rsidRPr="00DA7B58" w:rsidRDefault="00212BAF" w:rsidP="00212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4F60B4" w14:textId="77777777" w:rsidR="00212BAF" w:rsidRPr="00DA7B58" w:rsidRDefault="00212BAF" w:rsidP="00212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3DCEF4" w14:textId="77777777" w:rsidR="00212BAF" w:rsidRPr="00DA7B58" w:rsidRDefault="00212BAF" w:rsidP="00212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2BAF" w:rsidRPr="00DA7B58" w14:paraId="4C8BC3F3" w14:textId="77777777" w:rsidTr="008F528E">
        <w:tc>
          <w:tcPr>
            <w:tcW w:w="3690" w:type="dxa"/>
            <w:vAlign w:val="bottom"/>
          </w:tcPr>
          <w:p w14:paraId="3C65C09D" w14:textId="77777777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9B28AB" w14:textId="00B3D421" w:rsidR="00212BAF" w:rsidRPr="00212BAF" w:rsidRDefault="00212BAF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3F599" w14:textId="5E3DA5BE" w:rsidR="00212BAF" w:rsidRPr="00DA7B58" w:rsidRDefault="00212BAF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A1C160" w14:textId="4A0331F8" w:rsidR="00212BAF" w:rsidRPr="00DA7B58" w:rsidRDefault="00212BAF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847510" w14:textId="39911011" w:rsidR="00212BAF" w:rsidRPr="00DA7B58" w:rsidRDefault="00212BAF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12BAF" w:rsidRPr="00DA7B58" w14:paraId="04548F5B" w14:textId="77777777" w:rsidTr="008F528E">
        <w:tc>
          <w:tcPr>
            <w:tcW w:w="3690" w:type="dxa"/>
            <w:vAlign w:val="bottom"/>
          </w:tcPr>
          <w:p w14:paraId="28E912A7" w14:textId="77777777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D4E30" w14:textId="19C47F86" w:rsidR="00212BAF" w:rsidRPr="00212BAF" w:rsidRDefault="00212BAF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D3FC9" w14:textId="745C8AAD" w:rsidR="00212BAF" w:rsidRPr="00DA7B58" w:rsidRDefault="00212BAF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4CC47" w14:textId="62ECA13C" w:rsidR="00212BAF" w:rsidRPr="00DA7B58" w:rsidRDefault="00212BAF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2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212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D737F" w14:textId="5FC3A752" w:rsidR="00212BAF" w:rsidRPr="00DA7B58" w:rsidRDefault="00212BAF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12BAF" w:rsidRPr="00DA7B58" w14:paraId="758BF3D5" w14:textId="77777777" w:rsidTr="00F0606A">
        <w:tc>
          <w:tcPr>
            <w:tcW w:w="3690" w:type="dxa"/>
            <w:vAlign w:val="bottom"/>
          </w:tcPr>
          <w:p w14:paraId="3B0C3CB9" w14:textId="7A485BAE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2548E" w14:textId="3B7FF0F1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F2B324" w14:textId="7C557772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F209A" w14:textId="4EE9494C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229A73" w14:textId="3234D105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14:paraId="15162C37" w14:textId="2B010CD4" w:rsidR="00BD4692" w:rsidRPr="00DA7B58" w:rsidRDefault="00BD4692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AAFAF2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ค่าใช้จ่ายทั้งหมดที่รับรู้ในกำไรหรือขาดทุนสำหรับแต่ละรายการมีดังนี้</w:t>
      </w:r>
    </w:p>
    <w:p w14:paraId="5069DBE5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7A68C17A" w14:textId="77777777" w:rsidTr="00A0184A">
        <w:trPr>
          <w:cantSplit/>
        </w:trPr>
        <w:tc>
          <w:tcPr>
            <w:tcW w:w="3690" w:type="dxa"/>
            <w:vAlign w:val="bottom"/>
          </w:tcPr>
          <w:p w14:paraId="0825D30F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EAB62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1ACA2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2ABC88BD" w14:textId="77777777" w:rsidTr="00B564BD">
        <w:tc>
          <w:tcPr>
            <w:tcW w:w="3690" w:type="dxa"/>
            <w:vAlign w:val="bottom"/>
          </w:tcPr>
          <w:p w14:paraId="1FD3647A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2593E" w14:textId="5FF91731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6467D" w14:textId="5DCD390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AEE45" w14:textId="32DB69BC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03A422" w14:textId="518530F0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D4692" w:rsidRPr="00DA7B58" w14:paraId="217A7849" w14:textId="77777777" w:rsidTr="00F0606A">
        <w:tc>
          <w:tcPr>
            <w:tcW w:w="3690" w:type="dxa"/>
            <w:vAlign w:val="bottom"/>
          </w:tcPr>
          <w:p w14:paraId="1DD69314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526A1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7C973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82E40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530F30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33165107" w14:textId="77777777" w:rsidTr="00F0606A">
        <w:tc>
          <w:tcPr>
            <w:tcW w:w="3690" w:type="dxa"/>
            <w:vAlign w:val="bottom"/>
          </w:tcPr>
          <w:p w14:paraId="726545CF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4065E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51AD8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38A04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12821B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2BAF" w:rsidRPr="00DA7B58" w14:paraId="4D3343C2" w14:textId="77777777" w:rsidTr="008F528E">
        <w:tc>
          <w:tcPr>
            <w:tcW w:w="3690" w:type="dxa"/>
          </w:tcPr>
          <w:p w14:paraId="7A2F3FE6" w14:textId="77777777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349E7" w14:textId="4A668FCF" w:rsidR="00212BAF" w:rsidRPr="00212BAF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6D365" w14:textId="16947588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88B78A" w14:textId="5256A29A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F5FE8D" w14:textId="3FE79710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212BAF" w:rsidRPr="00DA7B58" w14:paraId="479D4FB0" w14:textId="77777777" w:rsidTr="008F528E">
        <w:tc>
          <w:tcPr>
            <w:tcW w:w="3690" w:type="dxa"/>
          </w:tcPr>
          <w:p w14:paraId="266CC507" w14:textId="77777777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F6015" w14:textId="4C35B0D7" w:rsidR="00212BAF" w:rsidRPr="00212BAF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5C47E" w14:textId="4710AB64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FFED3" w14:textId="76A01664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FB19A" w14:textId="1CB1625D" w:rsidR="00212BAF" w:rsidRPr="00DA7B58" w:rsidRDefault="00154991" w:rsidP="00212BAF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12BAF" w:rsidRPr="00DA7B58" w14:paraId="5B60A72F" w14:textId="77777777" w:rsidTr="00F0606A">
        <w:tc>
          <w:tcPr>
            <w:tcW w:w="3690" w:type="dxa"/>
          </w:tcPr>
          <w:p w14:paraId="7906FEC2" w14:textId="77777777" w:rsidR="00212BAF" w:rsidRPr="00DA7B58" w:rsidRDefault="00212BAF" w:rsidP="00212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840EE" w14:textId="6839EA9F" w:rsidR="00212BAF" w:rsidRPr="00212BAF" w:rsidRDefault="00154991" w:rsidP="00212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8FA607" w14:textId="1BAC3B94" w:rsidR="00212BAF" w:rsidRPr="00DA7B58" w:rsidRDefault="00154991" w:rsidP="00212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143E5" w14:textId="0547EEBF" w:rsidR="00212BAF" w:rsidRPr="00DA7B58" w:rsidRDefault="00154991" w:rsidP="00212BAF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212BAF" w:rsidRPr="0021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F66A80" w14:textId="6F588343" w:rsidR="00212BAF" w:rsidRPr="00DA7B58" w:rsidRDefault="00154991" w:rsidP="00212BAF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212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</w:tr>
    </w:tbl>
    <w:p w14:paraId="25FAAB7D" w14:textId="77777777" w:rsidR="00544717" w:rsidRPr="00DA7B58" w:rsidRDefault="0054471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91A617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ค่าใช้จ่ายทั้งหมดที่รับรู้ในกำไรขาดทุนเบ็ดเสร็จอื่นมีดังนี้</w:t>
      </w:r>
    </w:p>
    <w:p w14:paraId="1A9D855E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209F6EF1" w14:textId="77777777" w:rsidTr="00A0184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1225CA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08A87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3635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1A9257A4" w14:textId="77777777" w:rsidTr="00B564BD">
        <w:tc>
          <w:tcPr>
            <w:tcW w:w="3690" w:type="dxa"/>
            <w:shd w:val="clear" w:color="auto" w:fill="auto"/>
            <w:vAlign w:val="bottom"/>
          </w:tcPr>
          <w:p w14:paraId="1F6FC54E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10C31" w14:textId="28A0EAFE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D78E3" w14:textId="5118CC3A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6212" w14:textId="56DA648D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642ED" w14:textId="0E88015D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D4692" w:rsidRPr="00DA7B58" w14:paraId="3239EE45" w14:textId="77777777" w:rsidTr="00F0606A">
        <w:tc>
          <w:tcPr>
            <w:tcW w:w="3690" w:type="dxa"/>
            <w:shd w:val="clear" w:color="auto" w:fill="auto"/>
            <w:vAlign w:val="bottom"/>
          </w:tcPr>
          <w:p w14:paraId="7B38E460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E20BF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B328D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F2C09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8FC74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D4692" w:rsidRPr="00DA7B58" w14:paraId="3530F4A5" w14:textId="77777777" w:rsidTr="00F0606A">
        <w:trPr>
          <w:trHeight w:val="66"/>
        </w:trPr>
        <w:tc>
          <w:tcPr>
            <w:tcW w:w="3690" w:type="dxa"/>
            <w:shd w:val="clear" w:color="auto" w:fill="auto"/>
            <w:vAlign w:val="bottom"/>
          </w:tcPr>
          <w:p w14:paraId="737697EB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EFDD2" w14:textId="77777777" w:rsidR="00BD4692" w:rsidRPr="00DA7B58" w:rsidRDefault="00BD4692" w:rsidP="00BD4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C270B" w14:textId="77777777" w:rsidR="00BD4692" w:rsidRPr="00DA7B58" w:rsidRDefault="00BD4692" w:rsidP="00BD4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2D552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E7C3C" w14:textId="77777777" w:rsidR="00BD4692" w:rsidRPr="00DA7B58" w:rsidRDefault="00BD4692" w:rsidP="00BD4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4692" w:rsidRPr="00DA7B58" w14:paraId="4FE9801E" w14:textId="77777777" w:rsidTr="00F0606A">
        <w:tc>
          <w:tcPr>
            <w:tcW w:w="3690" w:type="dxa"/>
            <w:shd w:val="clear" w:color="auto" w:fill="auto"/>
          </w:tcPr>
          <w:p w14:paraId="32263888" w14:textId="40592DFA" w:rsidR="00BD4692" w:rsidRPr="00DA7B58" w:rsidRDefault="00B9070C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D4692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7F538408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FD23D0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53B49C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449A8A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DA7B58" w14:paraId="63BCCE3A" w14:textId="77777777" w:rsidTr="00F0606A">
        <w:tc>
          <w:tcPr>
            <w:tcW w:w="3690" w:type="dxa"/>
            <w:shd w:val="clear" w:color="auto" w:fill="auto"/>
          </w:tcPr>
          <w:p w14:paraId="4BE4CC86" w14:textId="77777777" w:rsidR="006654FC" w:rsidRPr="00DA7B58" w:rsidRDefault="006654FC" w:rsidP="006654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  <w:t xml:space="preserve">   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387116A" w14:textId="17B66D12" w:rsidR="006654FC" w:rsidRPr="006654FC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B3D618" w14:textId="576A1A8A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290E3F" w14:textId="0D807C1F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142ADB" w14:textId="7B3E8BFC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654FC" w:rsidRPr="00DA7B58" w14:paraId="6C6F8967" w14:textId="77777777" w:rsidTr="00F0606A">
        <w:tc>
          <w:tcPr>
            <w:tcW w:w="3690" w:type="dxa"/>
            <w:shd w:val="clear" w:color="auto" w:fill="auto"/>
          </w:tcPr>
          <w:p w14:paraId="5D407507" w14:textId="77777777" w:rsidR="006654FC" w:rsidRPr="00DA7B58" w:rsidRDefault="006654FC" w:rsidP="006654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6698F" w14:textId="1EC4904A" w:rsidR="006654FC" w:rsidRPr="006654FC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C4887" w14:textId="35A45BF3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9711A6" w14:textId="56219CC5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CE665" w14:textId="1A1E8FF4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654FC" w:rsidRPr="00DA7B58" w14:paraId="0C5A8474" w14:textId="77777777" w:rsidTr="00F0606A">
        <w:tc>
          <w:tcPr>
            <w:tcW w:w="3690" w:type="dxa"/>
            <w:shd w:val="clear" w:color="auto" w:fill="auto"/>
          </w:tcPr>
          <w:p w14:paraId="0DF73705" w14:textId="77777777" w:rsidR="006654FC" w:rsidRPr="00DA7B58" w:rsidRDefault="006654FC" w:rsidP="006654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06855E" w14:textId="77777777" w:rsidR="006654FC" w:rsidRPr="006654FC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75D15" w14:textId="77777777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FAEB15" w14:textId="77777777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197998" w14:textId="77777777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DA7B58" w14:paraId="569CE54D" w14:textId="77777777" w:rsidTr="00F0606A">
        <w:tc>
          <w:tcPr>
            <w:tcW w:w="3690" w:type="dxa"/>
            <w:shd w:val="clear" w:color="auto" w:fill="auto"/>
          </w:tcPr>
          <w:p w14:paraId="07980D84" w14:textId="77777777" w:rsidR="006654FC" w:rsidRPr="00DA7B58" w:rsidRDefault="006654FC" w:rsidP="006654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ประโยชน์พนักงาน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4B3D58" w14:textId="4086E5B3" w:rsidR="006654FC" w:rsidRPr="006654FC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7D423E" w14:textId="105537EA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63264E" w14:textId="1CB4ED0C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159C0" w14:textId="5BE05E01" w:rsidR="006654FC" w:rsidRPr="00DA7B58" w:rsidRDefault="006654FC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2CE8E2A7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866511" w14:textId="77777777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D4BF077" w14:textId="158B8BFF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54F03A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097F51F9" w14:textId="77777777" w:rsidTr="00A0184A">
        <w:trPr>
          <w:cantSplit/>
        </w:trPr>
        <w:tc>
          <w:tcPr>
            <w:tcW w:w="3690" w:type="dxa"/>
            <w:vAlign w:val="bottom"/>
          </w:tcPr>
          <w:p w14:paraId="0690C999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2B4F7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56563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5C364DB9" w14:textId="77777777" w:rsidTr="00B564BD">
        <w:tc>
          <w:tcPr>
            <w:tcW w:w="3690" w:type="dxa"/>
            <w:vAlign w:val="bottom"/>
          </w:tcPr>
          <w:p w14:paraId="74786A1D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BBE44" w14:textId="7B928DE9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F078C" w14:textId="041EE623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85B0" w14:textId="3FCF5265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8648" w14:textId="75526690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23E2DB63" w14:textId="77777777" w:rsidTr="00BD4692">
        <w:tc>
          <w:tcPr>
            <w:tcW w:w="3690" w:type="dxa"/>
            <w:vAlign w:val="bottom"/>
          </w:tcPr>
          <w:p w14:paraId="2A509CAF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79D51" w14:textId="77777777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7B3205" w14:textId="77777777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AE4EC" w14:textId="77777777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D1C47" w14:textId="77777777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4692" w:rsidRPr="00DA7B58" w14:paraId="162BF987" w14:textId="77777777" w:rsidTr="00BD4692">
        <w:tc>
          <w:tcPr>
            <w:tcW w:w="3690" w:type="dxa"/>
            <w:vAlign w:val="bottom"/>
          </w:tcPr>
          <w:p w14:paraId="510727BA" w14:textId="77777777" w:rsidR="00BD4692" w:rsidRPr="00DA7B58" w:rsidRDefault="00471459" w:rsidP="00F0606A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พนักงานประจำ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8BDE58" w14:textId="77777777" w:rsidR="00BD4692" w:rsidRPr="00DA7B58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DD8C4C" w14:textId="77777777" w:rsidR="00BD4692" w:rsidRPr="00DA7B58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5BE72D" w14:textId="77777777" w:rsidR="00BD4692" w:rsidRPr="00DA7B58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C0593B" w14:textId="77777777" w:rsidR="00BD4692" w:rsidRPr="00DA7B58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DA7B58" w14:paraId="22B87203" w14:textId="77777777" w:rsidTr="00F0606A">
        <w:tc>
          <w:tcPr>
            <w:tcW w:w="3690" w:type="dxa"/>
          </w:tcPr>
          <w:p w14:paraId="30107714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02B4F53D" w14:textId="2D183C8C" w:rsidR="006654FC" w:rsidRPr="00E5673C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</w:tcPr>
          <w:p w14:paraId="7330D6C3" w14:textId="07FEEEF9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</w:tcPr>
          <w:p w14:paraId="33ABDA20" w14:textId="752014DA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</w:tcPr>
          <w:p w14:paraId="62DBBB97" w14:textId="5A26BB28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6654FC" w:rsidRPr="00DA7B58" w14:paraId="05350B85" w14:textId="77777777" w:rsidTr="00F0606A">
        <w:tc>
          <w:tcPr>
            <w:tcW w:w="3690" w:type="dxa"/>
          </w:tcPr>
          <w:p w14:paraId="18FAB4FC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64FDDD7E" w14:textId="46713274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7A272295" w14:textId="2399FEC0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4A6698FA" w14:textId="4A5F4527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5D07898F" w14:textId="6C893AD4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6654FC" w:rsidRPr="00DA7B58" w14:paraId="38F6A559" w14:textId="77777777" w:rsidTr="00F0606A">
        <w:tc>
          <w:tcPr>
            <w:tcW w:w="3690" w:type="dxa"/>
          </w:tcPr>
          <w:p w14:paraId="5F079540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0F5B156" w14:textId="77777777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2CA0F81A" w14:textId="77777777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5AB857" w14:textId="05A8F98F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515EB29A" w14:textId="77777777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654FC" w:rsidRPr="00DA7B58" w14:paraId="245406D5" w14:textId="77777777" w:rsidTr="00F0606A">
        <w:tc>
          <w:tcPr>
            <w:tcW w:w="3690" w:type="dxa"/>
          </w:tcPr>
          <w:p w14:paraId="69321448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พนักงานชั่วคราว</w:t>
            </w:r>
          </w:p>
        </w:tc>
        <w:tc>
          <w:tcPr>
            <w:tcW w:w="1440" w:type="dxa"/>
            <w:shd w:val="clear" w:color="auto" w:fill="FAFAFA"/>
          </w:tcPr>
          <w:p w14:paraId="4140FCE7" w14:textId="77777777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7532EF39" w14:textId="77777777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105E96" w14:textId="3E7AA02B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5096428" w14:textId="77777777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654FC" w:rsidRPr="00DA7B58" w14:paraId="7DD78023" w14:textId="77777777" w:rsidTr="00F0606A">
        <w:tc>
          <w:tcPr>
            <w:tcW w:w="3690" w:type="dxa"/>
          </w:tcPr>
          <w:p w14:paraId="4696EAFA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26C14B3E" w14:textId="228C9869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</w:tcPr>
          <w:p w14:paraId="60705BDE" w14:textId="1363DD65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</w:tcPr>
          <w:p w14:paraId="51814564" w14:textId="6F42E6BC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</w:tcPr>
          <w:p w14:paraId="674FDCD3" w14:textId="334D133A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10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6654FC" w:rsidRPr="00DA7B58" w14:paraId="048208EB" w14:textId="77777777" w:rsidTr="00F0606A">
        <w:tc>
          <w:tcPr>
            <w:tcW w:w="3690" w:type="dxa"/>
          </w:tcPr>
          <w:p w14:paraId="4F5BB7B9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0CA41B89" w14:textId="6A477232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0EC11CC2" w14:textId="399D65AD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2178E49E" w14:textId="0598432C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35E74655" w14:textId="1A1DF0D8" w:rsidR="006654FC" w:rsidRPr="00DA7B58" w:rsidRDefault="006654FC" w:rsidP="006654FC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10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448F4D95" w14:textId="15E37EEE" w:rsidR="00F37E95" w:rsidRDefault="00F37E95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A0161C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07D06DD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134"/>
        <w:gridCol w:w="1134"/>
        <w:gridCol w:w="1134"/>
        <w:gridCol w:w="1134"/>
      </w:tblGrid>
      <w:tr w:rsidR="00A45C70" w:rsidRPr="00DA7B58" w14:paraId="22649D25" w14:textId="77777777" w:rsidTr="00A0184A">
        <w:tc>
          <w:tcPr>
            <w:tcW w:w="3366" w:type="dxa"/>
          </w:tcPr>
          <w:p w14:paraId="177D2C32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540D2" w14:textId="77777777" w:rsidR="00A45C70" w:rsidRPr="00DA7B58" w:rsidRDefault="00A45C70" w:rsidP="00F0606A">
            <w:pPr>
              <w:ind w:right="-7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45C70" w:rsidRPr="00DA7B58" w14:paraId="66368DE1" w14:textId="77777777" w:rsidTr="008A6903">
        <w:tc>
          <w:tcPr>
            <w:tcW w:w="3366" w:type="dxa"/>
          </w:tcPr>
          <w:p w14:paraId="08ED5AA7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BB73B7" w14:textId="77777777" w:rsidR="00A45C70" w:rsidRPr="00DA7B58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2EC0C" w14:textId="77777777" w:rsidR="00A45C70" w:rsidRPr="00DA7B58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45C70" w:rsidRPr="00DA7B58" w14:paraId="0DA05F6A" w14:textId="77777777" w:rsidTr="00F0606A">
        <w:tc>
          <w:tcPr>
            <w:tcW w:w="3366" w:type="dxa"/>
          </w:tcPr>
          <w:p w14:paraId="55EDE4F3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27533EB" w14:textId="77777777" w:rsidR="00A45C70" w:rsidRPr="00DA7B58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5557898" w14:textId="77777777" w:rsidR="00A45C70" w:rsidRPr="00DA7B58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การเพิ่มขึ้นของ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B0017DD" w14:textId="77777777" w:rsidR="00A45C70" w:rsidRPr="00DA7B58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การลดลงของ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tr w:rsidR="00A45C70" w:rsidRPr="00DA7B58" w14:paraId="2611F02F" w14:textId="77777777" w:rsidTr="00F0606A">
        <w:tc>
          <w:tcPr>
            <w:tcW w:w="3366" w:type="dxa"/>
          </w:tcPr>
          <w:p w14:paraId="5C792F16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0104712" w14:textId="77777777" w:rsidR="00A45C70" w:rsidRPr="00DA7B58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833C7A" w14:textId="257795FA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B40456" w14:textId="4E7AE862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17465D" w14:textId="7EDDA67A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F31FA6" w14:textId="339B263D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4C7080BE" w14:textId="77777777" w:rsidTr="00F0606A">
        <w:tc>
          <w:tcPr>
            <w:tcW w:w="3366" w:type="dxa"/>
          </w:tcPr>
          <w:p w14:paraId="1937FC7D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DE10D8" w14:textId="77777777" w:rsidR="00A45C70" w:rsidRPr="00DA7B58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38E23E" w14:textId="77777777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4C5212" w14:textId="77777777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F54571" w14:textId="77777777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75F623" w14:textId="77777777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45C70" w:rsidRPr="00DA7B58" w14:paraId="39139699" w14:textId="77777777" w:rsidTr="00F0606A">
        <w:tc>
          <w:tcPr>
            <w:tcW w:w="3366" w:type="dxa"/>
          </w:tcPr>
          <w:p w14:paraId="1307E5AC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02B97F" w14:textId="77777777" w:rsidR="00A45C70" w:rsidRPr="00DA7B58" w:rsidRDefault="00A45C70" w:rsidP="00F0606A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09317F3" w14:textId="77777777" w:rsidR="00A45C70" w:rsidRPr="00DA7B58" w:rsidRDefault="00A45C70" w:rsidP="00F0606A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0AA4D0" w14:textId="77777777" w:rsidR="00A45C70" w:rsidRPr="00DA7B58" w:rsidRDefault="00A45C70" w:rsidP="00F0606A">
            <w:pPr>
              <w:tabs>
                <w:tab w:val="decimal" w:pos="9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16189BE" w14:textId="77777777" w:rsidR="00A45C70" w:rsidRPr="00DA7B58" w:rsidRDefault="00A45C70" w:rsidP="00F0606A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EE111F" w14:textId="77777777" w:rsidR="00A45C70" w:rsidRPr="00DA7B58" w:rsidRDefault="00A45C70" w:rsidP="00F0606A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DA7B58" w14:paraId="2E62C4D0" w14:textId="77777777" w:rsidTr="00F0606A">
        <w:tc>
          <w:tcPr>
            <w:tcW w:w="3366" w:type="dxa"/>
          </w:tcPr>
          <w:p w14:paraId="3F85383C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60" w:type="dxa"/>
          </w:tcPr>
          <w:p w14:paraId="74CB28AA" w14:textId="227298DE" w:rsidR="006654FC" w:rsidRPr="00DA7B58" w:rsidRDefault="006654FC" w:rsidP="006654FC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0E3FDEA" w14:textId="6F7921FD" w:rsidR="006654FC" w:rsidRPr="006654FC" w:rsidRDefault="006654FC" w:rsidP="006654FC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590D319" w14:textId="67381605" w:rsidR="006654FC" w:rsidRPr="00DA7B58" w:rsidRDefault="006654FC" w:rsidP="006654FC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FFF3ECD" w14:textId="0006E973" w:rsidR="006654FC" w:rsidRPr="006654FC" w:rsidRDefault="006654FC" w:rsidP="006654FC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654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6654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4E18F458" w14:textId="5D6F2CF3" w:rsidR="006654FC" w:rsidRPr="00DA7B58" w:rsidRDefault="006654FC" w:rsidP="006654FC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54FC" w:rsidRPr="00DA7B58" w14:paraId="2DF7AFC8" w14:textId="77777777" w:rsidTr="00F0606A">
        <w:tc>
          <w:tcPr>
            <w:tcW w:w="3366" w:type="dxa"/>
          </w:tcPr>
          <w:p w14:paraId="1E25282C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</w:tcPr>
          <w:p w14:paraId="1282D3D6" w14:textId="02F64BD8" w:rsidR="006654FC" w:rsidRPr="00DA7B58" w:rsidRDefault="006654FC" w:rsidP="006654FC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400586E5" w14:textId="57940B80" w:rsidR="006654FC" w:rsidRPr="006654FC" w:rsidRDefault="00154991" w:rsidP="006654FC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134" w:type="dxa"/>
          </w:tcPr>
          <w:p w14:paraId="2F14C3FA" w14:textId="104A6B45" w:rsidR="006654FC" w:rsidRPr="00DA7B58" w:rsidRDefault="00154991" w:rsidP="006654FC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134" w:type="dxa"/>
            <w:shd w:val="clear" w:color="auto" w:fill="FAFAFA"/>
          </w:tcPr>
          <w:p w14:paraId="4AAF1DEB" w14:textId="681FF8C4" w:rsidR="006654FC" w:rsidRPr="006654FC" w:rsidRDefault="006654FC" w:rsidP="006654FC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B1BA0E1" w14:textId="0FD25E57" w:rsidR="006654FC" w:rsidRPr="00DA7B58" w:rsidRDefault="006654FC" w:rsidP="006654FC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654FC" w:rsidRPr="00DA7B58" w14:paraId="03963465" w14:textId="77777777" w:rsidTr="00F0606A">
        <w:tc>
          <w:tcPr>
            <w:tcW w:w="3366" w:type="dxa"/>
          </w:tcPr>
          <w:p w14:paraId="121F4F8B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</w:tcPr>
          <w:p w14:paraId="563B50B3" w14:textId="71DC0EF2" w:rsidR="006654FC" w:rsidRPr="00DA7B58" w:rsidRDefault="006654FC" w:rsidP="006654FC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C93CEA0" w14:textId="6DB09451" w:rsidR="006654FC" w:rsidRPr="006654FC" w:rsidRDefault="00154991" w:rsidP="006654FC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134" w:type="dxa"/>
          </w:tcPr>
          <w:p w14:paraId="0D6AA3AC" w14:textId="26878C4A" w:rsidR="006654FC" w:rsidRPr="00DA7B58" w:rsidRDefault="00154991" w:rsidP="006654FC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34" w:type="dxa"/>
            <w:shd w:val="clear" w:color="auto" w:fill="FAFAFA"/>
          </w:tcPr>
          <w:p w14:paraId="4F15C544" w14:textId="2D977682" w:rsidR="006654FC" w:rsidRPr="006654FC" w:rsidRDefault="006654FC" w:rsidP="006654FC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13D9BFF" w14:textId="249EBC11" w:rsidR="006654FC" w:rsidRPr="00DA7B58" w:rsidRDefault="006654FC" w:rsidP="006654FC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654FC" w:rsidRPr="00DA7B58" w14:paraId="3B8741A1" w14:textId="77777777" w:rsidTr="00F0606A">
        <w:tc>
          <w:tcPr>
            <w:tcW w:w="3366" w:type="dxa"/>
          </w:tcPr>
          <w:p w14:paraId="3464C75B" w14:textId="77777777" w:rsidR="006654FC" w:rsidRPr="00DA7B58" w:rsidRDefault="006654FC" w:rsidP="006654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</w:tcPr>
          <w:p w14:paraId="1940BE89" w14:textId="1A823EC5" w:rsidR="006654FC" w:rsidRPr="00DA7B58" w:rsidRDefault="006654FC" w:rsidP="006654FC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3DA4464" w14:textId="60FAFDFE" w:rsidR="006654FC" w:rsidRPr="006654FC" w:rsidRDefault="006654FC" w:rsidP="006654FC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77E9A20" w14:textId="0EC8BCFA" w:rsidR="006654FC" w:rsidRPr="00DA7B58" w:rsidRDefault="006654FC" w:rsidP="006654FC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EEBA9BF" w14:textId="4463D044" w:rsidR="006654FC" w:rsidRPr="006654FC" w:rsidRDefault="006654FC" w:rsidP="006654FC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1DBE25A" w14:textId="6DF69A2E" w:rsidR="006654FC" w:rsidRPr="00DA7B58" w:rsidRDefault="006654FC" w:rsidP="006654FC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EED9A66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0C491DE3" w14:textId="70FA03C8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ที่รับรู้ใน</w:t>
      </w:r>
      <w:r w:rsidR="004F7ECB">
        <w:rPr>
          <w:rFonts w:ascii="Browallia New" w:hAnsi="Browallia New" w:cs="Browallia New"/>
          <w:color w:val="000000"/>
          <w:sz w:val="26"/>
          <w:szCs w:val="26"/>
          <w:lang w:val="x-none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งบแสดงฐานะการเงิน</w:t>
      </w:r>
    </w:p>
    <w:p w14:paraId="6C0C5757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07FA88E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C72247B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1EE54CE" w14:textId="2D347324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ผลประโยชน์ที่กำหนดไว้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คือ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6654F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D951CF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D951CF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1F383FAD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A93A497" w14:textId="77777777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BEF8559" w14:textId="4D951000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3EDB7555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224"/>
        <w:gridCol w:w="1296"/>
        <w:gridCol w:w="1296"/>
        <w:gridCol w:w="1224"/>
        <w:gridCol w:w="1263"/>
      </w:tblGrid>
      <w:tr w:rsidR="00A45C70" w:rsidRPr="00DA7B58" w14:paraId="0B8BA16D" w14:textId="77777777" w:rsidTr="00A0184A">
        <w:tc>
          <w:tcPr>
            <w:tcW w:w="3168" w:type="dxa"/>
          </w:tcPr>
          <w:p w14:paraId="04311B18" w14:textId="77777777" w:rsidR="00A45C70" w:rsidRPr="00DA7B58" w:rsidRDefault="00A45C70" w:rsidP="00F0606A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0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9B2" w14:textId="77777777" w:rsidR="00A45C70" w:rsidRPr="00DA7B58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45C70" w:rsidRPr="00DA7B58" w14:paraId="6AE09B5F" w14:textId="77777777" w:rsidTr="008A6903">
        <w:tc>
          <w:tcPr>
            <w:tcW w:w="3168" w:type="dxa"/>
          </w:tcPr>
          <w:p w14:paraId="06BC8B79" w14:textId="77777777" w:rsidR="00A45C70" w:rsidRPr="00DA7B58" w:rsidRDefault="00A45C70" w:rsidP="00F0606A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3F4F44" w14:textId="3A47592C" w:rsidR="00A45C70" w:rsidRPr="00DA7B58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 xml:space="preserve">น้อยกว่า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0A0EC" w14:textId="3EF15C9B" w:rsidR="00A45C70" w:rsidRPr="00DA7B58" w:rsidRDefault="00A45C70" w:rsidP="00F0606A">
            <w:pPr>
              <w:tabs>
                <w:tab w:val="right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ระหว่าง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>-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BA4093" w14:textId="5672FB8D" w:rsidR="00A45C70" w:rsidRPr="00DA7B58" w:rsidRDefault="00A45C70" w:rsidP="00F0606A">
            <w:pPr>
              <w:tabs>
                <w:tab w:val="right" w:pos="107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ระหว่าง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>-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4BFBC6" w14:textId="0ADD9260" w:rsidR="00A45C70" w:rsidRPr="00DA7B58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เกินกว่า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D06D9DB" w14:textId="77777777" w:rsidR="00A45C70" w:rsidRPr="00DA7B58" w:rsidRDefault="00A45C70" w:rsidP="00F0606A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BD4692" w:rsidRPr="00DA7B58" w14:paraId="0DD1E1E8" w14:textId="77777777" w:rsidTr="008F528E">
        <w:tc>
          <w:tcPr>
            <w:tcW w:w="3168" w:type="dxa"/>
          </w:tcPr>
          <w:p w14:paraId="45B56C2B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0393BF" w14:textId="77777777" w:rsidR="00BD4692" w:rsidRPr="00DA7B58" w:rsidRDefault="00BD4692" w:rsidP="00BD4692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47F655" w14:textId="77777777" w:rsidR="00BD4692" w:rsidRPr="00DA7B58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C1DC98" w14:textId="77777777" w:rsidR="00BD4692" w:rsidRPr="00DA7B58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387229" w14:textId="77777777" w:rsidR="00BD4692" w:rsidRPr="00DA7B58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380588D" w14:textId="77777777" w:rsidR="00BD4692" w:rsidRPr="00DA7B58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39255E54" w14:textId="77777777" w:rsidTr="00F0606A">
        <w:tc>
          <w:tcPr>
            <w:tcW w:w="3168" w:type="dxa"/>
          </w:tcPr>
          <w:p w14:paraId="47D43C1A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27B7A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BC7B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68742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FE13E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0890E171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5C70" w:rsidRPr="00DA7B58" w14:paraId="47735602" w14:textId="77777777" w:rsidTr="00117CFD">
        <w:tc>
          <w:tcPr>
            <w:tcW w:w="3168" w:type="dxa"/>
          </w:tcPr>
          <w:p w14:paraId="69A091C8" w14:textId="25263314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059A9E" w14:textId="77777777" w:rsidR="00A45C70" w:rsidRPr="00DA7B58" w:rsidRDefault="00A45C70" w:rsidP="00F0606A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98DFF" w14:textId="77777777" w:rsidR="00A45C70" w:rsidRPr="00DA7B58" w:rsidRDefault="00A45C70" w:rsidP="00F0606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92702" w14:textId="77777777" w:rsidR="00A45C70" w:rsidRPr="00DA7B58" w:rsidRDefault="00A45C70" w:rsidP="00F0606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57A5A7C" w14:textId="77777777" w:rsidR="00A45C70" w:rsidRPr="00DA7B58" w:rsidRDefault="00A45C70" w:rsidP="00F0606A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</w:tcPr>
          <w:p w14:paraId="21EE20F7" w14:textId="77777777" w:rsidR="00A45C70" w:rsidRPr="00DA7B58" w:rsidRDefault="00A45C70" w:rsidP="00F0606A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DA7B58" w14:paraId="231E2AD2" w14:textId="77777777" w:rsidTr="00117CFD">
        <w:tc>
          <w:tcPr>
            <w:tcW w:w="3168" w:type="dxa"/>
          </w:tcPr>
          <w:p w14:paraId="2EB75FFF" w14:textId="77777777" w:rsidR="006654FC" w:rsidRPr="00DA7B58" w:rsidRDefault="006654FC" w:rsidP="006654F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883C" w14:textId="4B45BD8F" w:rsidR="006654FC" w:rsidRPr="006654FC" w:rsidRDefault="00154991" w:rsidP="006654FC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95463" w14:textId="71C4C47F" w:rsidR="006654FC" w:rsidRPr="006654FC" w:rsidRDefault="00154991" w:rsidP="006654FC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75E10" w14:textId="522F7696" w:rsidR="006654FC" w:rsidRPr="006654FC" w:rsidRDefault="00154991" w:rsidP="006654FC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6EA4" w14:textId="51CB6CE9" w:rsidR="006654FC" w:rsidRPr="006654FC" w:rsidRDefault="00154991" w:rsidP="006654FC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363179E6" w14:textId="0A5E0FF2" w:rsidR="006654FC" w:rsidRPr="006654FC" w:rsidRDefault="00154991" w:rsidP="006654FC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6654FC" w:rsidRPr="00DA7B58" w14:paraId="0C1C8AFE" w14:textId="77777777" w:rsidTr="00117CFD">
        <w:tc>
          <w:tcPr>
            <w:tcW w:w="3168" w:type="dxa"/>
          </w:tcPr>
          <w:p w14:paraId="575D91F4" w14:textId="77777777" w:rsidR="006654FC" w:rsidRPr="00DA7B58" w:rsidRDefault="006654FC" w:rsidP="006654FC">
            <w:pPr>
              <w:snapToGri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B52B69" w14:textId="77777777" w:rsidR="006654FC" w:rsidRPr="00DA7B58" w:rsidRDefault="006654FC" w:rsidP="006654FC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F38F5" w14:textId="77777777" w:rsidR="006654FC" w:rsidRPr="00DA7B58" w:rsidRDefault="006654FC" w:rsidP="006654FC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8D25D" w14:textId="77777777" w:rsidR="006654FC" w:rsidRPr="00DA7B58" w:rsidRDefault="006654FC" w:rsidP="006654FC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BB1EF1" w14:textId="77777777" w:rsidR="006654FC" w:rsidRPr="00DA7B58" w:rsidRDefault="006654FC" w:rsidP="006654FC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39EBF45" w14:textId="77777777" w:rsidR="006654FC" w:rsidRPr="00DA7B58" w:rsidRDefault="006654FC" w:rsidP="006654FC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654FC" w:rsidRPr="00DA7B58" w14:paraId="61A38596" w14:textId="77777777" w:rsidTr="00117CFD">
        <w:tc>
          <w:tcPr>
            <w:tcW w:w="3168" w:type="dxa"/>
          </w:tcPr>
          <w:p w14:paraId="3E0CEC58" w14:textId="732920C8" w:rsidR="006654FC" w:rsidRPr="00DA7B58" w:rsidRDefault="006654FC" w:rsidP="006654F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10D3BD0B" w14:textId="77777777" w:rsidR="006654FC" w:rsidRPr="00DA7B58" w:rsidRDefault="006654FC" w:rsidP="006654FC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081701" w14:textId="77777777" w:rsidR="006654FC" w:rsidRPr="00DA7B58" w:rsidRDefault="006654FC" w:rsidP="006654FC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674A32" w14:textId="77777777" w:rsidR="006654FC" w:rsidRPr="00DA7B58" w:rsidRDefault="006654FC" w:rsidP="006654FC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9628EB" w14:textId="77777777" w:rsidR="006654FC" w:rsidRPr="00DA7B58" w:rsidRDefault="006654FC" w:rsidP="006654FC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3ACA786" w14:textId="77777777" w:rsidR="006654FC" w:rsidRPr="00DA7B58" w:rsidRDefault="006654FC" w:rsidP="006654FC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DA7B58" w14:paraId="69F222C5" w14:textId="77777777" w:rsidTr="00117CFD">
        <w:tc>
          <w:tcPr>
            <w:tcW w:w="3168" w:type="dxa"/>
          </w:tcPr>
          <w:p w14:paraId="5948B763" w14:textId="77777777" w:rsidR="006654FC" w:rsidRPr="00DA7B58" w:rsidRDefault="006654FC" w:rsidP="006654F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B04062" w14:textId="5A2A9AE3" w:rsidR="006654FC" w:rsidRPr="00DA7B58" w:rsidRDefault="00154991" w:rsidP="006654FC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A2CD43" w14:textId="1906862B" w:rsidR="006654FC" w:rsidRPr="00DA7B58" w:rsidRDefault="00154991" w:rsidP="006654FC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A95F21" w14:textId="078D63B8" w:rsidR="006654FC" w:rsidRPr="00DA7B58" w:rsidRDefault="00154991" w:rsidP="006654FC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B33C05" w14:textId="1EF932D2" w:rsidR="006654FC" w:rsidRPr="00DA7B58" w:rsidRDefault="00154991" w:rsidP="006654FC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C126D25" w14:textId="2B33DB91" w:rsidR="006654FC" w:rsidRPr="00DA7B58" w:rsidRDefault="00154991" w:rsidP="006654FC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</w:tbl>
    <w:p w14:paraId="092CC300" w14:textId="77777777" w:rsidR="00A45C70" w:rsidRPr="00DA7B58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1B658F48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68D94F" w14:textId="79F2F771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22367FFF" w14:textId="77777777" w:rsidR="00A45C70" w:rsidRPr="00D16144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08"/>
        <w:gridCol w:w="1764"/>
        <w:gridCol w:w="1297"/>
      </w:tblGrid>
      <w:tr w:rsidR="00A45C70" w:rsidRPr="00D16144" w14:paraId="5A23E799" w14:textId="77777777" w:rsidTr="00A0184A">
        <w:tc>
          <w:tcPr>
            <w:tcW w:w="6408" w:type="dxa"/>
          </w:tcPr>
          <w:p w14:paraId="1FD90E04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B61A7" w14:textId="77777777" w:rsidR="00A45C70" w:rsidRPr="00D16144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14:paraId="1ADE3855" w14:textId="77777777" w:rsidR="00A45C70" w:rsidRPr="00D16144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16144" w14:paraId="2A064EDD" w14:textId="77777777" w:rsidTr="008A6903">
        <w:tc>
          <w:tcPr>
            <w:tcW w:w="6408" w:type="dxa"/>
          </w:tcPr>
          <w:p w14:paraId="2E78C6CE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6A6F87BA" w14:textId="77777777" w:rsidR="00A45C70" w:rsidRPr="00D16144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จำนวนหุ้นที่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3B6E1EE" w14:textId="77777777" w:rsidR="00A45C70" w:rsidRPr="00D16144" w:rsidRDefault="00A45C70" w:rsidP="00F0606A">
            <w:pPr>
              <w:tabs>
                <w:tab w:val="right" w:pos="11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45C70" w:rsidRPr="00D16144" w14:paraId="2B8DDF5A" w14:textId="77777777" w:rsidTr="00F0606A">
        <w:tc>
          <w:tcPr>
            <w:tcW w:w="6408" w:type="dxa"/>
          </w:tcPr>
          <w:p w14:paraId="4F0C413C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</w:tcPr>
          <w:p w14:paraId="242F898B" w14:textId="77777777" w:rsidR="00A45C70" w:rsidRPr="00D16144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  <w:r w:rsidR="00B9070C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และออก</w:t>
            </w:r>
          </w:p>
        </w:tc>
        <w:tc>
          <w:tcPr>
            <w:tcW w:w="1297" w:type="dxa"/>
          </w:tcPr>
          <w:p w14:paraId="4EBC5ECE" w14:textId="77777777" w:rsidR="00A45C70" w:rsidRPr="00D16144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</w:tr>
      <w:tr w:rsidR="00A45C70" w:rsidRPr="00D16144" w14:paraId="638C06FF" w14:textId="77777777" w:rsidTr="00F0606A">
        <w:tc>
          <w:tcPr>
            <w:tcW w:w="6408" w:type="dxa"/>
          </w:tcPr>
          <w:p w14:paraId="7CBE435A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2A2AD4B9" w14:textId="77777777" w:rsidR="00A45C70" w:rsidRPr="00D16144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82F8EF4" w14:textId="77777777" w:rsidR="00A45C70" w:rsidRPr="00D16144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A45C70" w:rsidRPr="00D16144" w14:paraId="4F5B6138" w14:textId="77777777" w:rsidTr="00F0606A">
        <w:tc>
          <w:tcPr>
            <w:tcW w:w="6408" w:type="dxa"/>
          </w:tcPr>
          <w:p w14:paraId="0DF5551C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17CEB8F0" w14:textId="77777777" w:rsidR="00A45C70" w:rsidRPr="00D16144" w:rsidRDefault="00A45C70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09997A4" w14:textId="77777777" w:rsidR="00A45C70" w:rsidRPr="00D16144" w:rsidRDefault="00A45C70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D16144" w14:paraId="07725257" w14:textId="77777777" w:rsidTr="00F0606A">
        <w:tc>
          <w:tcPr>
            <w:tcW w:w="6408" w:type="dxa"/>
          </w:tcPr>
          <w:p w14:paraId="7FAD77E2" w14:textId="615FE128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3CDD1170" w14:textId="21A8B7B2" w:rsidR="00A45C70" w:rsidRPr="00D16144" w:rsidRDefault="00154991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7F2C4BE" w14:textId="5AECEF4D" w:rsidR="00A45C70" w:rsidRPr="00D16144" w:rsidRDefault="00154991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5C70" w:rsidRPr="00D16144" w14:paraId="24C99676" w14:textId="77777777" w:rsidTr="00F0606A">
        <w:tc>
          <w:tcPr>
            <w:tcW w:w="6408" w:type="dxa"/>
          </w:tcPr>
          <w:p w14:paraId="47CD989D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3564A40A" w14:textId="77777777" w:rsidR="00A45C70" w:rsidRPr="00D16144" w:rsidRDefault="00A45C70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0F5E7C6" w14:textId="77777777" w:rsidR="00A45C70" w:rsidRPr="00D16144" w:rsidRDefault="00A45C70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D16144" w14:paraId="34E86D8B" w14:textId="77777777" w:rsidTr="00F0606A">
        <w:tc>
          <w:tcPr>
            <w:tcW w:w="6408" w:type="dxa"/>
          </w:tcPr>
          <w:p w14:paraId="649DE656" w14:textId="59A1AC99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189A574C" w14:textId="379888AB" w:rsidR="00A45C70" w:rsidRPr="00D16144" w:rsidRDefault="00154991" w:rsidP="00F0606A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413C138" w14:textId="69384CF1" w:rsidR="00A45C70" w:rsidRPr="00D16144" w:rsidRDefault="00154991" w:rsidP="00F0606A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5C70" w:rsidRPr="00D16144" w14:paraId="0C04C67A" w14:textId="77777777" w:rsidTr="00F0606A">
        <w:tc>
          <w:tcPr>
            <w:tcW w:w="6408" w:type="dxa"/>
          </w:tcPr>
          <w:p w14:paraId="53BF2C0F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14:paraId="680A2EFD" w14:textId="77777777" w:rsidR="00A45C70" w:rsidRPr="00D16144" w:rsidRDefault="00A45C70" w:rsidP="00F0606A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9B97D32" w14:textId="77777777" w:rsidR="00A45C70" w:rsidRPr="00D16144" w:rsidRDefault="00A45C70" w:rsidP="00F0606A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5C70" w:rsidRPr="00D16144" w14:paraId="765AB173" w14:textId="77777777" w:rsidTr="00F0606A">
        <w:tc>
          <w:tcPr>
            <w:tcW w:w="6408" w:type="dxa"/>
          </w:tcPr>
          <w:p w14:paraId="2E3EEB99" w14:textId="55A6A283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14:paraId="3EE105AE" w14:textId="262383DC" w:rsidR="00A45C70" w:rsidRPr="00D16144" w:rsidRDefault="00154991" w:rsidP="00F0606A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9A3A76C" w14:textId="29A5499B" w:rsidR="00A45C70" w:rsidRPr="00D16144" w:rsidRDefault="00154991" w:rsidP="00F0606A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056731B" w14:textId="77777777" w:rsidR="00A45C70" w:rsidRPr="00D16144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F8A7CB1" w14:textId="6B18CF63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หุ้นสามัญจดทะเบียนทั้งหมดมีจำนวน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097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800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(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097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800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หุ้น) ซึ่งมีราคามูลค่าที่ตราไว้หุ้นละ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154991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บาท) หุ้นทั้งหมดได้ออกและชำระเต็มมูลค่าแล้ว</w:t>
      </w:r>
    </w:p>
    <w:p w14:paraId="5EDE80BE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60CDC912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FDEF30" w14:textId="34D3D05E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51A7A010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B46E90" w14:textId="523230CB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ภายใต้พระราชบัญญัติบริษัทมหาชนจำกัด บริษัทต้องจัดสรรสำรองตามกฎหมายไม่น้อยกว่าร้อยละ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ของกำไรสุทธิประจำปี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หลังหักขาดทุนสะสมยกมา (ถ้ามี) จนกว่าสำรองนี้มีจำนวนไม่น้อยกว่าร้อยละ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 สำรองดังกล่าวเป็นสำรองที่ไม่สามารถจัดสรรให้แก่ผู้ถือหุ้นได้</w:t>
      </w:r>
    </w:p>
    <w:p w14:paraId="7302619A" w14:textId="4B50AD56" w:rsidR="00A45C70" w:rsidRPr="00B04547" w:rsidRDefault="00B04547" w:rsidP="008F528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3D64EA36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67423D" w14:textId="4C9AD10B" w:rsidR="00A45C70" w:rsidRPr="00B04547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รายได้จากการประกอบกิจการโรงแรม</w:t>
            </w:r>
          </w:p>
        </w:tc>
      </w:tr>
    </w:tbl>
    <w:p w14:paraId="637A0177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p w14:paraId="5A9728FE" w14:textId="53A67FF1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รายได้จากการประกอบกิจการโรงแรมสำหรับปีสิ้นสุดวันที่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ประกอบด้วยรายได้ดังต่อไปนี้</w:t>
      </w:r>
    </w:p>
    <w:p w14:paraId="740C6E4A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06C2A573" w14:textId="77777777" w:rsidTr="00A0184A">
        <w:tc>
          <w:tcPr>
            <w:tcW w:w="3690" w:type="dxa"/>
            <w:vAlign w:val="bottom"/>
          </w:tcPr>
          <w:p w14:paraId="1BEFFACE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5764B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803B3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0EB61A6C" w14:textId="77777777" w:rsidTr="008A6903">
        <w:tc>
          <w:tcPr>
            <w:tcW w:w="3690" w:type="dxa"/>
            <w:vAlign w:val="bottom"/>
          </w:tcPr>
          <w:p w14:paraId="7451E1D3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14C93" w14:textId="1BC157DB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34CB0" w14:textId="2EA29C54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1D900" w14:textId="47F34AB0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E9F67" w14:textId="1E05C1C4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60CA1807" w14:textId="77777777" w:rsidTr="00F0606A">
        <w:tc>
          <w:tcPr>
            <w:tcW w:w="3690" w:type="dxa"/>
            <w:vAlign w:val="bottom"/>
          </w:tcPr>
          <w:p w14:paraId="7B205934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B1408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0C3F5C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79F11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DFF5C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3876357D" w14:textId="77777777" w:rsidTr="00F0606A">
        <w:tc>
          <w:tcPr>
            <w:tcW w:w="3690" w:type="dxa"/>
            <w:vAlign w:val="bottom"/>
          </w:tcPr>
          <w:p w14:paraId="4408B9CE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CF7F1" w14:textId="77777777" w:rsidR="00A45C70" w:rsidRPr="00DA7B58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0A5CD" w14:textId="77777777" w:rsidR="00A45C70" w:rsidRPr="00DA7B58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58DBA" w14:textId="77777777" w:rsidR="00A45C70" w:rsidRPr="00DA7B58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4AF3C2" w14:textId="77777777" w:rsidR="00A45C70" w:rsidRPr="00DA7B58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DA7B58" w14:paraId="5F7E9FA2" w14:textId="77777777" w:rsidTr="00F0606A">
        <w:tc>
          <w:tcPr>
            <w:tcW w:w="3690" w:type="dxa"/>
            <w:vAlign w:val="bottom"/>
          </w:tcPr>
          <w:p w14:paraId="29EED859" w14:textId="77777777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EA34D" w14:textId="27518D01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3FFB9A10" w14:textId="3E7DB77A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23087" w14:textId="213F5079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161C8748" w14:textId="43829DD8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6654FC" w:rsidRPr="00DA7B58" w14:paraId="7C3E6F7B" w14:textId="77777777" w:rsidTr="00F0606A">
        <w:tc>
          <w:tcPr>
            <w:tcW w:w="3690" w:type="dxa"/>
            <w:vAlign w:val="bottom"/>
          </w:tcPr>
          <w:p w14:paraId="17BEF8D3" w14:textId="77777777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C6A81" w14:textId="123DF3B6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386EA504" w14:textId="178E752C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D4F3E" w14:textId="6AFDAA1B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0495A743" w14:textId="781F8BEE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6654FC" w:rsidRPr="00DA7B58" w14:paraId="12F2B636" w14:textId="77777777" w:rsidTr="00F0606A">
        <w:tc>
          <w:tcPr>
            <w:tcW w:w="3690" w:type="dxa"/>
            <w:vAlign w:val="bottom"/>
          </w:tcPr>
          <w:p w14:paraId="0247C017" w14:textId="77777777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0F651" w14:textId="135D35BD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6519A" w14:textId="23E4FABD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55911" w14:textId="43E49E84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7685AB" w14:textId="48C3D4E4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6654FC" w:rsidRPr="00DA7B58" w14:paraId="696D0BC2" w14:textId="77777777" w:rsidTr="00F0606A">
        <w:tc>
          <w:tcPr>
            <w:tcW w:w="3690" w:type="dxa"/>
            <w:vAlign w:val="bottom"/>
          </w:tcPr>
          <w:p w14:paraId="0444EBDF" w14:textId="77777777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96A9B" w14:textId="55C2492F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1B96AC" w14:textId="5A617572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6654FC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6654FC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02091" w14:textId="1D7B4696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6654FC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9E63F2" w14:textId="7CD023D9" w:rsidR="006654FC" w:rsidRPr="00385160" w:rsidRDefault="00154991" w:rsidP="006654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6654FC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6654FC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</w:tbl>
    <w:p w14:paraId="1769114F" w14:textId="1B7382BF" w:rsidR="009C341C" w:rsidRPr="004F7ECB" w:rsidRDefault="009C341C" w:rsidP="00A45C70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38D2D30A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C9B288" w14:textId="3146A105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1E8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6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0AF6F2FD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3ED48AE8" w14:textId="1B3EC2A6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รายได้อื่นสำหรับปีสิ้นสุดวันที่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ประกอบด้วยรายได้ดังต่อไปนี้</w:t>
      </w:r>
    </w:p>
    <w:p w14:paraId="7AE1CC8E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0E9A486A" w14:textId="77777777" w:rsidTr="00A0184A">
        <w:tc>
          <w:tcPr>
            <w:tcW w:w="3690" w:type="dxa"/>
            <w:vAlign w:val="bottom"/>
          </w:tcPr>
          <w:p w14:paraId="43716177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4F210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735DE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2975BBE2" w14:textId="77777777" w:rsidTr="003E1C6F">
        <w:tc>
          <w:tcPr>
            <w:tcW w:w="3690" w:type="dxa"/>
            <w:vAlign w:val="bottom"/>
          </w:tcPr>
          <w:p w14:paraId="4FD8B7EA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1468B2" w14:textId="06429F61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4297" w14:textId="3A5ED8E0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64711A" w14:textId="616A3F26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53A88B" w14:textId="23CDCF70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33254213" w14:textId="77777777" w:rsidTr="003E1C6F">
        <w:tc>
          <w:tcPr>
            <w:tcW w:w="3690" w:type="dxa"/>
            <w:vAlign w:val="bottom"/>
          </w:tcPr>
          <w:p w14:paraId="24B58959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2D04E" w14:textId="77777777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DE2A48" w14:textId="77777777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90637" w14:textId="77777777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041B2" w14:textId="77777777" w:rsidR="00A45C70" w:rsidRPr="00DA7B58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9C341C" w14:paraId="3E638EDD" w14:textId="77777777" w:rsidTr="003E1C6F">
        <w:trPr>
          <w:trHeight w:val="116"/>
        </w:trPr>
        <w:tc>
          <w:tcPr>
            <w:tcW w:w="3690" w:type="dxa"/>
            <w:vAlign w:val="bottom"/>
          </w:tcPr>
          <w:p w14:paraId="3764A8C5" w14:textId="77777777" w:rsidR="00A45C70" w:rsidRPr="009C341C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B6D8D" w14:textId="77777777" w:rsidR="00A45C70" w:rsidRPr="009C341C" w:rsidRDefault="00A45C70" w:rsidP="003E1C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687D9" w14:textId="77777777" w:rsidR="00A45C70" w:rsidRPr="009C341C" w:rsidRDefault="00A45C70" w:rsidP="003E1C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67091" w14:textId="77777777" w:rsidR="00A45C70" w:rsidRPr="009C341C" w:rsidRDefault="00A45C70" w:rsidP="003E1C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93142" w14:textId="77777777" w:rsidR="00A45C70" w:rsidRPr="009C341C" w:rsidRDefault="00A45C70" w:rsidP="003E1C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654FC" w:rsidRPr="00DA7B58" w14:paraId="454AEEFF" w14:textId="77777777" w:rsidTr="003E1C6F">
        <w:tc>
          <w:tcPr>
            <w:tcW w:w="3690" w:type="dxa"/>
          </w:tcPr>
          <w:p w14:paraId="0C6C7E9E" w14:textId="77777777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9422E11" w14:textId="14D40B9A" w:rsidR="006654FC" w:rsidRPr="006654FC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</w:tcPr>
          <w:p w14:paraId="3AEE24A2" w14:textId="62D4884F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FAFAFA"/>
          </w:tcPr>
          <w:p w14:paraId="5D002840" w14:textId="36105B7C" w:rsidR="006654FC" w:rsidRPr="006654FC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</w:tcPr>
          <w:p w14:paraId="6A151170" w14:textId="0750E90B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6654FC" w:rsidRPr="00DA7B58" w14:paraId="25618148" w14:textId="77777777" w:rsidTr="003E1C6F">
        <w:tc>
          <w:tcPr>
            <w:tcW w:w="3690" w:type="dxa"/>
            <w:vAlign w:val="bottom"/>
          </w:tcPr>
          <w:p w14:paraId="159BFA14" w14:textId="77777777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D5839F" w14:textId="60E68756" w:rsidR="006654FC" w:rsidRPr="006654FC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2720A2" w14:textId="196E760E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1BD7B2" w14:textId="0376B2F2" w:rsidR="006654FC" w:rsidRPr="006654FC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E9045" w14:textId="305B4B38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6654FC" w:rsidRPr="00DA7B58" w14:paraId="4B04DFAC" w14:textId="77777777" w:rsidTr="003E1C6F">
        <w:tc>
          <w:tcPr>
            <w:tcW w:w="3690" w:type="dxa"/>
            <w:vAlign w:val="bottom"/>
          </w:tcPr>
          <w:p w14:paraId="28A9754F" w14:textId="77777777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61C7D" w14:textId="6A2C3B57" w:rsidR="006654FC" w:rsidRPr="006654FC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7F9125" w14:textId="5EC7B824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018F3" w14:textId="1990831C" w:rsidR="006654FC" w:rsidRPr="006654FC" w:rsidRDefault="00154991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F9FA52" w14:textId="4BD7251A" w:rsidR="006654FC" w:rsidRPr="00DA7B58" w:rsidRDefault="00154991" w:rsidP="006654F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</w:tbl>
    <w:p w14:paraId="1505B90F" w14:textId="396BA298" w:rsidR="00A45C70" w:rsidRPr="004F7ECB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69F97CA1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992A53" w14:textId="00F9F636" w:rsidR="00A45C70" w:rsidRPr="00B04547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232F1B76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p w14:paraId="613D31B7" w14:textId="472E87EA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รายการบางรายการที่รวมอยู่ในการคำนวณ</w:t>
      </w:r>
      <w:r w:rsidR="00A56ACE">
        <w:rPr>
          <w:rFonts w:ascii="Browallia New" w:hAnsi="Browallia New" w:cs="Browallia New" w:hint="cs"/>
          <w:color w:val="000000"/>
          <w:sz w:val="26"/>
          <w:szCs w:val="26"/>
          <w:cs/>
        </w:rPr>
        <w:t>กำไร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ก่อนต้นทุนทางการเงินและภาษีเงินได้สามารถจำแนกตามลักษณะได้ดังนี้</w:t>
      </w:r>
    </w:p>
    <w:p w14:paraId="03A92DFF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1F0E9202" w14:textId="77777777" w:rsidTr="00A0184A">
        <w:tc>
          <w:tcPr>
            <w:tcW w:w="3690" w:type="dxa"/>
            <w:vAlign w:val="bottom"/>
          </w:tcPr>
          <w:p w14:paraId="0C56546D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18355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83463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746ADF1E" w14:textId="77777777" w:rsidTr="003E1C6F">
        <w:tc>
          <w:tcPr>
            <w:tcW w:w="3690" w:type="dxa"/>
            <w:vAlign w:val="bottom"/>
          </w:tcPr>
          <w:p w14:paraId="0D041A9D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DC23D" w14:textId="74EA0E82" w:rsidR="00A45C70" w:rsidRPr="00DA7B58" w:rsidRDefault="003E1C6F" w:rsidP="003E1C6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89C3" w14:textId="5280781F" w:rsidR="00A45C70" w:rsidRPr="00DA7B58" w:rsidRDefault="003E1C6F" w:rsidP="003E1C6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EAB05" w14:textId="30DBB0B2" w:rsidR="00A45C70" w:rsidRPr="00DA7B58" w:rsidRDefault="003E1C6F" w:rsidP="003E1C6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3CCF6" w14:textId="32B07157" w:rsidR="00A45C70" w:rsidRPr="00DA7B58" w:rsidRDefault="003E1C6F" w:rsidP="003E1C6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F528E" w:rsidRPr="00DA7B58" w14:paraId="44E9E859" w14:textId="77777777" w:rsidTr="003E1C6F">
        <w:tc>
          <w:tcPr>
            <w:tcW w:w="3690" w:type="dxa"/>
            <w:vAlign w:val="bottom"/>
          </w:tcPr>
          <w:p w14:paraId="42FE755D" w14:textId="77777777" w:rsidR="008F528E" w:rsidRPr="00DA7B58" w:rsidRDefault="008F528E" w:rsidP="008F528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9472E" w14:textId="4EB3DE5C" w:rsidR="008F528E" w:rsidRPr="00DA7B58" w:rsidRDefault="008F528E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5C73BF" w14:textId="77777777" w:rsidR="008F528E" w:rsidRPr="00DA7B58" w:rsidRDefault="008F528E" w:rsidP="003E1C6F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13D88" w14:textId="77777777" w:rsidR="008F528E" w:rsidRPr="00DA7B58" w:rsidRDefault="008F528E" w:rsidP="003E1C6F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24767" w14:textId="77777777" w:rsidR="008F528E" w:rsidRPr="00DA7B58" w:rsidRDefault="008F528E" w:rsidP="003E1C6F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9C341C" w14:paraId="77EEC82D" w14:textId="77777777" w:rsidTr="003E1C6F">
        <w:tc>
          <w:tcPr>
            <w:tcW w:w="3690" w:type="dxa"/>
            <w:vAlign w:val="bottom"/>
          </w:tcPr>
          <w:p w14:paraId="5C83856F" w14:textId="77777777" w:rsidR="00A45C70" w:rsidRPr="009C341C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2CAC4" w14:textId="77777777" w:rsidR="00A45C70" w:rsidRPr="009C341C" w:rsidRDefault="00A45C70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99A11" w14:textId="77777777" w:rsidR="00A45C70" w:rsidRPr="009C341C" w:rsidRDefault="00A45C70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86859" w14:textId="77777777" w:rsidR="00A45C70" w:rsidRPr="009C341C" w:rsidRDefault="00A45C70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806EE" w14:textId="77777777" w:rsidR="00A45C70" w:rsidRPr="009C341C" w:rsidRDefault="00A45C70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070A9" w:rsidRPr="00DA7B58" w14:paraId="41F1BD7A" w14:textId="77777777" w:rsidTr="003E1C6F">
        <w:tc>
          <w:tcPr>
            <w:tcW w:w="3690" w:type="dxa"/>
          </w:tcPr>
          <w:p w14:paraId="1E825FE2" w14:textId="77777777" w:rsidR="007070A9" w:rsidRPr="00DA7B58" w:rsidRDefault="007070A9" w:rsidP="007070A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0AA52C8F" w14:textId="6BEEF93B" w:rsidR="007070A9" w:rsidRPr="00DA7B58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654FC" w:rsidRP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6654FC" w:rsidRP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7DAB1A0D" w14:textId="1F2DAC50" w:rsidR="007070A9" w:rsidRPr="00DA7B58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7070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7070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FAFAFA"/>
          </w:tcPr>
          <w:p w14:paraId="28135617" w14:textId="25AC8950" w:rsidR="007070A9" w:rsidRPr="00DA7B58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654FC" w:rsidRP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6654FC" w:rsidRP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08DA8374" w14:textId="4D70B74A" w:rsidR="007070A9" w:rsidRPr="00DA7B58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7070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7070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7070A9" w:rsidRPr="00DA7B58" w14:paraId="4298DDD6" w14:textId="77777777" w:rsidTr="003E1C6F">
        <w:tc>
          <w:tcPr>
            <w:tcW w:w="3690" w:type="dxa"/>
          </w:tcPr>
          <w:p w14:paraId="71FEBDF8" w14:textId="77777777" w:rsidR="007070A9" w:rsidRPr="00DA7B58" w:rsidRDefault="007070A9" w:rsidP="007070A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4CACC54" w14:textId="77777777" w:rsidR="007070A9" w:rsidRPr="00DA7B58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0D8876" w14:textId="77777777" w:rsidR="007070A9" w:rsidRPr="00DA7B58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38D775" w14:textId="77777777" w:rsidR="007070A9" w:rsidRPr="00DA7B58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AE6D03" w14:textId="77777777" w:rsidR="007070A9" w:rsidRPr="00DA7B58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DA7B58" w14:paraId="1AC41C03" w14:textId="77777777" w:rsidTr="003E1C6F">
        <w:tc>
          <w:tcPr>
            <w:tcW w:w="3690" w:type="dxa"/>
          </w:tcPr>
          <w:p w14:paraId="7D833B19" w14:textId="383A9E09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2E7F1E8D" w14:textId="10FDE863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</w:tcPr>
          <w:p w14:paraId="5DC3D36C" w14:textId="3573094E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FAFAFA"/>
          </w:tcPr>
          <w:p w14:paraId="3C92CC06" w14:textId="2F5A7218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</w:tcPr>
          <w:p w14:paraId="66A9CA55" w14:textId="3B47ABB9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6654FC" w:rsidRPr="00DA7B58" w14:paraId="4DD15AF7" w14:textId="77777777" w:rsidTr="003E1C6F">
        <w:tc>
          <w:tcPr>
            <w:tcW w:w="3690" w:type="dxa"/>
          </w:tcPr>
          <w:p w14:paraId="70735F9A" w14:textId="6E361201" w:rsidR="006654FC" w:rsidRPr="00C05FE3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277FD9" w14:textId="0B06789A" w:rsidR="006654FC" w:rsidRPr="006654FC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</w:tcPr>
          <w:p w14:paraId="276066B3" w14:textId="16352C83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14:paraId="3850A3B7" w14:textId="32817D9D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</w:tcPr>
          <w:p w14:paraId="08A57049" w14:textId="481DA58C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6654FC" w:rsidRPr="00DA7B58" w14:paraId="49235BD5" w14:textId="77777777" w:rsidTr="003E1C6F">
        <w:tc>
          <w:tcPr>
            <w:tcW w:w="3690" w:type="dxa"/>
          </w:tcPr>
          <w:p w14:paraId="7D7B42E8" w14:textId="5C764F3C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ค่าใช้จ่ายที่เกี่ยวข้องกับสัญญาเช่าซึ่งสินทรัพย์</w:t>
            </w:r>
          </w:p>
        </w:tc>
        <w:tc>
          <w:tcPr>
            <w:tcW w:w="1440" w:type="dxa"/>
            <w:shd w:val="clear" w:color="auto" w:fill="FAFAFA"/>
          </w:tcPr>
          <w:p w14:paraId="7CC2C0E1" w14:textId="67022DE4" w:rsidR="006654FC" w:rsidRPr="006654FC" w:rsidRDefault="006654FC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6E68A7" w14:textId="09F8C2E3" w:rsidR="006654FC" w:rsidRPr="00DA7B58" w:rsidRDefault="006654FC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B1C4AE" w14:textId="5BB19EC8" w:rsidR="006654FC" w:rsidRPr="00DA7B58" w:rsidRDefault="006654FC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D32446" w14:textId="275930BE" w:rsidR="006654FC" w:rsidRPr="00DA7B58" w:rsidRDefault="006654FC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DA7B58" w14:paraId="46E9021C" w14:textId="77777777" w:rsidTr="003E1C6F">
        <w:tc>
          <w:tcPr>
            <w:tcW w:w="3690" w:type="dxa"/>
          </w:tcPr>
          <w:p w14:paraId="6C86E261" w14:textId="71C085E4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มีมูลค่าต่ำ</w:t>
            </w:r>
          </w:p>
        </w:tc>
        <w:tc>
          <w:tcPr>
            <w:tcW w:w="1440" w:type="dxa"/>
            <w:shd w:val="clear" w:color="auto" w:fill="FAFAFA"/>
          </w:tcPr>
          <w:p w14:paraId="0DA78194" w14:textId="72B5B7FB" w:rsidR="006654FC" w:rsidRPr="006654FC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6E22B240" w14:textId="612C2CF6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FAFAFA"/>
          </w:tcPr>
          <w:p w14:paraId="441D36E3" w14:textId="3E9D81DB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2FCF8333" w14:textId="19E04546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6654FC" w:rsidRPr="00DA7B58" w14:paraId="6BF396BA" w14:textId="77777777" w:rsidTr="003E1C6F">
        <w:tc>
          <w:tcPr>
            <w:tcW w:w="3690" w:type="dxa"/>
          </w:tcPr>
          <w:p w14:paraId="7402CA0E" w14:textId="61EE19DA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2A0E6BC8" w14:textId="79FDD21B" w:rsidR="006654FC" w:rsidRPr="006654FC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</w:tcPr>
          <w:p w14:paraId="06499254" w14:textId="169CF140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FAFAFA"/>
          </w:tcPr>
          <w:p w14:paraId="4F7F5C9C" w14:textId="0663D269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</w:tcPr>
          <w:p w14:paraId="64109A12" w14:textId="2EA334E9" w:rsidR="006654FC" w:rsidRPr="00DA7B58" w:rsidRDefault="00154991" w:rsidP="006654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</w:tbl>
    <w:p w14:paraId="109E9A20" w14:textId="7746A34C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33F5C9AC" w14:textId="77777777" w:rsidR="00A45C70" w:rsidRP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2"/>
          <w:szCs w:val="22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1739192F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8B89FA" w14:textId="63D53908" w:rsidR="00A45C70" w:rsidRPr="00B04547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0487DFFE" w14:textId="77777777" w:rsidR="00A45C70" w:rsidRPr="00B04547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5C70" w:rsidRPr="00B04547" w14:paraId="35C446F0" w14:textId="77777777" w:rsidTr="00A0184A">
        <w:trPr>
          <w:cantSplit/>
          <w:trHeight w:val="315"/>
        </w:trPr>
        <w:tc>
          <w:tcPr>
            <w:tcW w:w="3989" w:type="dxa"/>
            <w:vAlign w:val="bottom"/>
          </w:tcPr>
          <w:p w14:paraId="6BA8C46D" w14:textId="77777777" w:rsidR="00A45C70" w:rsidRPr="00B04547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4696E" w14:textId="77777777" w:rsidR="00A45C70" w:rsidRPr="00B04547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D8717" w14:textId="77777777" w:rsidR="00A45C70" w:rsidRPr="00B04547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B04547" w14:paraId="433B4A9C" w14:textId="77777777" w:rsidTr="009C341C">
        <w:tc>
          <w:tcPr>
            <w:tcW w:w="3989" w:type="dxa"/>
            <w:vAlign w:val="bottom"/>
          </w:tcPr>
          <w:p w14:paraId="45E226E6" w14:textId="77777777" w:rsidR="00A45C70" w:rsidRPr="00B04547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FB2ADC" w14:textId="2777B53C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80394" w14:textId="1491A572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E0D73" w14:textId="2CA7C5CA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6AF98" w14:textId="45ACE197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B04547" w14:paraId="0E183C35" w14:textId="77777777" w:rsidTr="009C341C">
        <w:tc>
          <w:tcPr>
            <w:tcW w:w="3989" w:type="dxa"/>
            <w:vAlign w:val="bottom"/>
          </w:tcPr>
          <w:p w14:paraId="54AA2E31" w14:textId="77777777" w:rsidR="00A45C70" w:rsidRPr="00B04547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B00BE" w14:textId="77777777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1844ED" w14:textId="77777777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91204" w14:textId="77777777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D4D5BA" w14:textId="77777777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C70" w:rsidRPr="00B04547" w14:paraId="5BC431E6" w14:textId="77777777" w:rsidTr="009C341C">
        <w:tc>
          <w:tcPr>
            <w:tcW w:w="3989" w:type="dxa"/>
            <w:vAlign w:val="bottom"/>
          </w:tcPr>
          <w:p w14:paraId="52CA657D" w14:textId="77777777" w:rsidR="00A45C70" w:rsidRPr="00B04547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45B01" w14:textId="77777777" w:rsidR="00A45C70" w:rsidRPr="00B04547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41319" w14:textId="77777777" w:rsidR="00A45C70" w:rsidRPr="00B04547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D88D6" w14:textId="77777777" w:rsidR="00A45C70" w:rsidRPr="00B04547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7632B" w14:textId="77777777" w:rsidR="00A45C70" w:rsidRPr="00B04547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4FC" w:rsidRPr="00B04547" w14:paraId="54AACD65" w14:textId="77777777" w:rsidTr="009C341C">
        <w:tc>
          <w:tcPr>
            <w:tcW w:w="3989" w:type="dxa"/>
          </w:tcPr>
          <w:p w14:paraId="10BB3720" w14:textId="5362D612" w:rsidR="006654FC" w:rsidRPr="00B04547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E6FAF" w14:textId="118238C1" w:rsidR="006654FC" w:rsidRPr="006654FC" w:rsidRDefault="00154991" w:rsidP="006654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6B4F7B17" w14:textId="6EBBD375" w:rsidR="006654FC" w:rsidRPr="00B04547" w:rsidRDefault="00154991" w:rsidP="006654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54FC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6654FC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321E8F" w14:textId="72CAAB7F" w:rsidR="006654FC" w:rsidRPr="006654FC" w:rsidRDefault="006654FC" w:rsidP="006654FC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4CB41DF" w14:textId="48074B70" w:rsidR="006654FC" w:rsidRPr="00B04547" w:rsidRDefault="006654FC" w:rsidP="006654FC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54FC" w:rsidRPr="00B04547" w14:paraId="15254C5F" w14:textId="77777777" w:rsidTr="009C341C">
        <w:tc>
          <w:tcPr>
            <w:tcW w:w="3989" w:type="dxa"/>
          </w:tcPr>
          <w:p w14:paraId="37967D2D" w14:textId="7047C1E4" w:rsidR="006654FC" w:rsidRPr="0065707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045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6570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154991" w:rsidRPr="001549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570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CE6E4" w14:textId="174AF6FE" w:rsidR="006654FC" w:rsidRPr="006654FC" w:rsidRDefault="006654FC" w:rsidP="006654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426D80" w14:textId="06857750" w:rsidR="006654FC" w:rsidRPr="00B04547" w:rsidRDefault="006654FC" w:rsidP="006654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FBBF1" w14:textId="3BC36FE1" w:rsidR="006654FC" w:rsidRPr="006654FC" w:rsidRDefault="006654FC" w:rsidP="006654FC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9CA5D" w14:textId="4FABC178" w:rsidR="006654FC" w:rsidRPr="00B04547" w:rsidRDefault="006654FC" w:rsidP="006654FC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654FC" w:rsidRPr="00B04547" w14:paraId="34724E72" w14:textId="77777777" w:rsidTr="009C341C">
        <w:tc>
          <w:tcPr>
            <w:tcW w:w="3989" w:type="dxa"/>
          </w:tcPr>
          <w:p w14:paraId="52EF9248" w14:textId="05F9C9B1" w:rsidR="006654FC" w:rsidRPr="009E412D" w:rsidRDefault="006654FC" w:rsidP="006654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41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Pr="009E412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BAFB8" w14:textId="447896A5" w:rsidR="006654FC" w:rsidRPr="006654FC" w:rsidRDefault="00154991" w:rsidP="006654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6654FC"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FE55" w14:textId="3A7F501C" w:rsidR="006654FC" w:rsidRPr="00B04547" w:rsidRDefault="006654FC" w:rsidP="006654F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9F092" w14:textId="38A4EF94" w:rsidR="006654FC" w:rsidRPr="006654FC" w:rsidRDefault="006654FC" w:rsidP="006654FC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4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665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F0E3F" w14:textId="3DB326FA" w:rsidR="006654FC" w:rsidRPr="00B04547" w:rsidRDefault="006654FC" w:rsidP="006654FC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203830CD" w14:textId="7E4DC698" w:rsidR="000B1627" w:rsidRPr="00B04547" w:rsidRDefault="000B162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B4E398" w14:textId="01686C32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ภาษีเงินได้สำหรับ</w:t>
      </w:r>
      <w:r w:rsidR="0065707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กำไร (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ขาดทุน</w:t>
      </w:r>
      <w:r w:rsidR="0065707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)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ก่อนภาษีเงินได้ของกลุ่มกิจการและของบริษัทมียอดจำนวนเงินที่แตกต่างจากผลคูณทางทฤษฎีของ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A56A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กำไร (</w:t>
      </w:r>
      <w:r w:rsidR="00B9070C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ขาดทุน</w:t>
      </w:r>
      <w:r w:rsidR="00A56A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)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ทางบัญชีคูณ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กับภาษีของประเทศที่บริษัทตั้งอยู่ โดยมีรายละเอียดดังนี้</w:t>
      </w:r>
    </w:p>
    <w:p w14:paraId="048BFDC3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5C70" w:rsidRPr="00DA7B58" w14:paraId="0F3AB16E" w14:textId="77777777" w:rsidTr="00A0184A">
        <w:trPr>
          <w:trHeight w:val="315"/>
        </w:trPr>
        <w:tc>
          <w:tcPr>
            <w:tcW w:w="3989" w:type="dxa"/>
            <w:vAlign w:val="bottom"/>
          </w:tcPr>
          <w:p w14:paraId="0992D685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C5407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074B8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77705CD5" w14:textId="77777777" w:rsidTr="009C341C">
        <w:tc>
          <w:tcPr>
            <w:tcW w:w="3989" w:type="dxa"/>
            <w:vAlign w:val="bottom"/>
          </w:tcPr>
          <w:p w14:paraId="59B582BB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651B7F" w14:textId="460C47E9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CAFA0" w14:textId="1C66B0CC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A7AD2" w14:textId="55F98703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56A121" w14:textId="5C9AE358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3E878CBA" w14:textId="77777777" w:rsidTr="009C341C">
        <w:tc>
          <w:tcPr>
            <w:tcW w:w="3989" w:type="dxa"/>
            <w:vAlign w:val="bottom"/>
          </w:tcPr>
          <w:p w14:paraId="2CA63C29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5EB037" w14:textId="77777777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9ACDC0" w14:textId="77777777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D41932" w14:textId="77777777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737E1" w14:textId="77777777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C70" w:rsidRPr="00DA7B58" w14:paraId="5BA1D336" w14:textId="77777777" w:rsidTr="009C341C">
        <w:tc>
          <w:tcPr>
            <w:tcW w:w="3989" w:type="dxa"/>
            <w:vAlign w:val="bottom"/>
          </w:tcPr>
          <w:p w14:paraId="712E9B2D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404DC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B3AF9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22E24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0B9B9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70A9" w:rsidRPr="00DA7B58" w14:paraId="7F2B5678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6A30A125" w14:textId="24065FF4" w:rsidR="007070A9" w:rsidRPr="00DA7B58" w:rsidRDefault="00657078" w:rsidP="007070A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กำไร (</w:t>
            </w:r>
            <w:r w:rsidR="007070A9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) </w:t>
            </w:r>
            <w:r w:rsidR="007070A9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ค่าใช้จ่าย (</w:t>
            </w:r>
            <w:r w:rsidR="007070A9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) </w:t>
            </w:r>
            <w:r w:rsidR="007070A9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66A3032C" w14:textId="32D73C0F" w:rsidR="007070A9" w:rsidRPr="00DA7B58" w:rsidRDefault="00154991" w:rsidP="007070A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6654FC" w:rsidRP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6654FC" w:rsidRPr="006654F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</w:tcPr>
          <w:p w14:paraId="16BD9D0F" w14:textId="3FB7460B" w:rsidR="007070A9" w:rsidRPr="00DA7B58" w:rsidRDefault="007070A9" w:rsidP="007070A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154991" w:rsidRPr="0015499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33EF569" w14:textId="2588C04C" w:rsidR="007070A9" w:rsidRPr="00DA7B58" w:rsidRDefault="00154991" w:rsidP="007070A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6654FC" w:rsidRP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6654FC" w:rsidRPr="006654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</w:tcPr>
          <w:p w14:paraId="21597006" w14:textId="1610176B" w:rsidR="007070A9" w:rsidRPr="00DA7B58" w:rsidRDefault="007070A9" w:rsidP="007070A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54991" w:rsidRPr="0015499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654FC" w:rsidRPr="00DA7B58" w14:paraId="70AC5057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3CA12498" w14:textId="77777777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59D62" w14:textId="30306432" w:rsidR="006654FC" w:rsidRPr="00DA7B58" w:rsidRDefault="006654FC" w:rsidP="006654F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737AFD" w14:textId="2164DEC5" w:rsidR="006654FC" w:rsidRPr="00DA7B58" w:rsidRDefault="006654FC" w:rsidP="006654F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421335" w14:textId="15265ECB" w:rsidR="006654FC" w:rsidRPr="00DA7B58" w:rsidRDefault="006654FC" w:rsidP="006654F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77CD1" w14:textId="72523CB1" w:rsidR="006654FC" w:rsidRPr="00DA7B58" w:rsidRDefault="006654FC" w:rsidP="006654F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6654FC" w:rsidRPr="00DA7B58" w14:paraId="02A27BBC" w14:textId="77777777" w:rsidTr="009C341C">
        <w:tc>
          <w:tcPr>
            <w:tcW w:w="3989" w:type="dxa"/>
            <w:vAlign w:val="bottom"/>
          </w:tcPr>
          <w:p w14:paraId="1D930175" w14:textId="77777777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BB60E" w14:textId="77777777" w:rsidR="006654FC" w:rsidRPr="00DA7B58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3F4AD" w14:textId="77777777" w:rsidR="006654FC" w:rsidRPr="00DA7B58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E7686" w14:textId="77777777" w:rsidR="006654FC" w:rsidRPr="00DA7B58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5DF41" w14:textId="77777777" w:rsidR="006654FC" w:rsidRPr="00DA7B58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654FC" w:rsidRPr="00DA7B58" w14:paraId="0EBECC8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2E719AD6" w14:textId="1F0A6B06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ผลคูณของ</w:t>
            </w:r>
            <w:r w:rsidR="006570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กำไร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6570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ทางบัญชีกับอัตราภาษีที่ใช้ </w:t>
            </w:r>
          </w:p>
        </w:tc>
        <w:tc>
          <w:tcPr>
            <w:tcW w:w="1368" w:type="dxa"/>
            <w:shd w:val="clear" w:color="auto" w:fill="FAFAFA"/>
          </w:tcPr>
          <w:p w14:paraId="574DDEC8" w14:textId="4E829F62" w:rsidR="006654FC" w:rsidRPr="00AF4A66" w:rsidRDefault="00154991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654FC"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6654FC"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</w:tcPr>
          <w:p w14:paraId="616883BC" w14:textId="358FAAB3" w:rsidR="006654FC" w:rsidRPr="00DA7B58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929E6A" w14:textId="3E0D6C3E" w:rsidR="006654FC" w:rsidRPr="00AF4A66" w:rsidRDefault="00154991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F4A66"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AF4A66"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</w:tcPr>
          <w:p w14:paraId="70D3F72F" w14:textId="419958EC" w:rsidR="006654FC" w:rsidRPr="00DA7B58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54FC" w:rsidRPr="00DA7B58" w14:paraId="29AFA198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48B80445" w14:textId="00D8CCDF" w:rsidR="006654FC" w:rsidRPr="00DA7B58" w:rsidRDefault="006654FC" w:rsidP="006654F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ผลกระทบทางภาษีของ</w:t>
            </w:r>
          </w:p>
        </w:tc>
        <w:tc>
          <w:tcPr>
            <w:tcW w:w="1368" w:type="dxa"/>
            <w:shd w:val="clear" w:color="auto" w:fill="FAFAFA"/>
          </w:tcPr>
          <w:p w14:paraId="5688A6A1" w14:textId="77777777" w:rsidR="006654FC" w:rsidRPr="00AF4A66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6D46FA" w14:textId="77777777" w:rsidR="006654FC" w:rsidRPr="00DA7B58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248D284" w14:textId="77777777" w:rsidR="006654FC" w:rsidRPr="00AF4A66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C0E8CB" w14:textId="77777777" w:rsidR="006654FC" w:rsidRPr="00DA7B58" w:rsidRDefault="006654FC" w:rsidP="006654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F4A66" w:rsidRPr="00DA7B58" w14:paraId="5699E4E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1D702A2" w14:textId="77777777" w:rsidR="00AF4A66" w:rsidRPr="00DA7B58" w:rsidRDefault="00AF4A66" w:rsidP="00AF4A6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368" w:type="dxa"/>
            <w:shd w:val="clear" w:color="auto" w:fill="FAFAFA"/>
          </w:tcPr>
          <w:p w14:paraId="408CE674" w14:textId="39DFBE2C" w:rsidR="00AF4A66" w:rsidRPr="00AF4A66" w:rsidRDefault="00154991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AF4A66" w:rsidRPr="00AF4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</w:tcPr>
          <w:p w14:paraId="7871D5AA" w14:textId="374ABBEF" w:rsidR="00AF4A66" w:rsidRPr="00DA7B58" w:rsidRDefault="00154991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shd w:val="clear" w:color="auto" w:fill="FAFAFA"/>
          </w:tcPr>
          <w:p w14:paraId="421EDFAE" w14:textId="0E74A893" w:rsidR="00AF4A66" w:rsidRPr="00AF4A66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4A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77F90B" w14:textId="3A145C3E" w:rsidR="00AF4A66" w:rsidRPr="00DA7B58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F4A66" w:rsidRPr="00DA7B58" w14:paraId="0AB3F04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68EE42F5" w14:textId="4F9A7C57" w:rsidR="00AF4A66" w:rsidRPr="00DA7B58" w:rsidRDefault="00AF4A66" w:rsidP="00AF4A6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ถือเป็นรายจ่ายทางภาษีไม่ได้</w:t>
            </w:r>
          </w:p>
        </w:tc>
        <w:tc>
          <w:tcPr>
            <w:tcW w:w="1368" w:type="dxa"/>
            <w:shd w:val="clear" w:color="auto" w:fill="FAFAFA"/>
          </w:tcPr>
          <w:p w14:paraId="178BAC30" w14:textId="28A5498B" w:rsidR="00AF4A66" w:rsidRPr="00AF4A66" w:rsidRDefault="00154991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AF4A66" w:rsidRPr="00AF4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</w:tcPr>
          <w:p w14:paraId="64597897" w14:textId="50F9B2DA" w:rsidR="00AF4A66" w:rsidRPr="00DA7B58" w:rsidRDefault="00154991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FAFAFA"/>
          </w:tcPr>
          <w:p w14:paraId="577419D0" w14:textId="4CE774EE" w:rsidR="00AF4A66" w:rsidRPr="00AF4A66" w:rsidRDefault="00154991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4A66" w:rsidRPr="00AF4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AF4A66" w:rsidRPr="00AF4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</w:tcPr>
          <w:p w14:paraId="1C0F1C0D" w14:textId="7C107644" w:rsidR="00AF4A66" w:rsidRPr="00DA7B58" w:rsidRDefault="00154991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  <w:tr w:rsidR="00AF4A66" w:rsidRPr="00DA7B58" w14:paraId="762BFD29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34146C57" w14:textId="132349D2" w:rsidR="00AF4A66" w:rsidRPr="00DA7B58" w:rsidRDefault="00AF4A66" w:rsidP="00AF4A6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ค่าใช้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จ่ายที่มีสิทธิหักได้เพิ่ม</w:t>
            </w:r>
          </w:p>
        </w:tc>
        <w:tc>
          <w:tcPr>
            <w:tcW w:w="1368" w:type="dxa"/>
            <w:shd w:val="clear" w:color="auto" w:fill="FAFAFA"/>
          </w:tcPr>
          <w:p w14:paraId="0E8D1C13" w14:textId="67788090" w:rsidR="00AF4A66" w:rsidRPr="00AF4A66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4A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F4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AF4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AF4A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67ACFE8" w14:textId="48CE2B47" w:rsidR="00AF4A66" w:rsidRPr="00DA7B58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86CA4D" w14:textId="63532A9A" w:rsidR="00AF4A66" w:rsidRPr="00AF4A66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4A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F4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AF4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AF4A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E0BCFB5" w14:textId="04EAA13D" w:rsidR="00AF4A66" w:rsidRPr="00DA7B58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F4A66" w:rsidRPr="00DA7B58" w14:paraId="1B48EFD3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7FF66C74" w14:textId="77777777" w:rsidR="00AF4A66" w:rsidRPr="00DA7B58" w:rsidRDefault="00AF4A66" w:rsidP="00AF4A6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2BAB9A26" w14:textId="77777777" w:rsidR="00AF4A66" w:rsidRPr="00AF4A66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456EF5" w14:textId="77777777" w:rsidR="00AF4A66" w:rsidRPr="00DA7B58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FBE8DF7" w14:textId="77777777" w:rsidR="00AF4A66" w:rsidRPr="00AF4A66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C58F202" w14:textId="77777777" w:rsidR="00AF4A66" w:rsidRPr="00DA7B58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F4A66" w:rsidRPr="00DA7B58" w14:paraId="405472FC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82534DD" w14:textId="77777777" w:rsidR="00AF4A66" w:rsidRPr="00DA7B58" w:rsidRDefault="00AF4A66" w:rsidP="00AF4A6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2669D981" w14:textId="63C62660" w:rsidR="00AF4A66" w:rsidRPr="00AF4A66" w:rsidRDefault="00154991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F4A66" w:rsidRPr="00AF4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</w:tcPr>
          <w:p w14:paraId="45C9EDD3" w14:textId="7EB2C54E" w:rsidR="00AF4A66" w:rsidRPr="00DA7B58" w:rsidRDefault="00154991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14:paraId="6EB587D3" w14:textId="22E3A4BB" w:rsidR="00AF4A66" w:rsidRPr="00AF4A66" w:rsidRDefault="00AF4A66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4A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5289121" w14:textId="7AA78FFA" w:rsidR="00AF4A66" w:rsidRPr="00DA7B58" w:rsidRDefault="00154991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</w:tr>
      <w:tr w:rsidR="00023A50" w:rsidRPr="00DA7B58" w14:paraId="67A4E3C1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EBFF34A" w14:textId="113EA0B9" w:rsidR="00023A50" w:rsidRPr="00023A50" w:rsidRDefault="00023A50" w:rsidP="00AF4A6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การรับรู้ภาษีเงินได้รอ</w:t>
            </w:r>
            <w:r w:rsidR="00A56A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368" w:type="dxa"/>
            <w:shd w:val="clear" w:color="auto" w:fill="FAFAFA"/>
          </w:tcPr>
          <w:p w14:paraId="04E54BA8" w14:textId="171BBE8B" w:rsidR="00023A50" w:rsidRPr="00AF4A66" w:rsidRDefault="00023A50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94237A" w14:textId="75855506" w:rsidR="00023A50" w:rsidRPr="00602E42" w:rsidRDefault="00023A50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21E90C" w14:textId="305CDC8A" w:rsidR="00023A50" w:rsidRPr="00AF4A66" w:rsidRDefault="00023A50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F6303A" w14:textId="1E6C0086" w:rsidR="00023A50" w:rsidRPr="00602E42" w:rsidRDefault="00023A50" w:rsidP="00AF4A6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56ACE" w:rsidRPr="00DA7B58" w14:paraId="57CA0673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637B1FE" w14:textId="761FD56D" w:rsidR="00A56ACE" w:rsidRDefault="00A56ACE" w:rsidP="00A56AC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   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31B44B45" w14:textId="2D6017A8" w:rsidR="00A56ACE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CB8626A" w14:textId="26A7921D" w:rsidR="00A56ACE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A4803B" w14:textId="527E512A" w:rsidR="00A56ACE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9D83DDC" w14:textId="79A3DD41" w:rsidR="00A56ACE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56ACE" w:rsidRPr="00DA7B58" w14:paraId="0A818557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02CBF8C7" w14:textId="58438201" w:rsidR="00A56ACE" w:rsidRPr="00DA7B58" w:rsidRDefault="00A56ACE" w:rsidP="00A56AC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ค่าใช้จ่ายภาษีเงินได้รอ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ตัดบัญชีที่เกี่ยวข้องกับ</w:t>
            </w:r>
          </w:p>
        </w:tc>
        <w:tc>
          <w:tcPr>
            <w:tcW w:w="1368" w:type="dxa"/>
            <w:shd w:val="clear" w:color="auto" w:fill="FAFAFA"/>
          </w:tcPr>
          <w:p w14:paraId="6613ABDA" w14:textId="77777777" w:rsidR="00A56ACE" w:rsidRPr="00AF4A66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BB4C7EE" w14:textId="77777777" w:rsidR="00A56ACE" w:rsidRPr="00DA7B58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166B800" w14:textId="77777777" w:rsidR="00A56ACE" w:rsidRPr="00AF4A66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CAD96DD" w14:textId="77777777" w:rsidR="00A56ACE" w:rsidRPr="00DA7B58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56ACE" w:rsidRPr="00DA7B58" w14:paraId="1FA3ED6A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25E50C82" w14:textId="77777777" w:rsidR="00A56ACE" w:rsidRPr="00DA7B58" w:rsidRDefault="00A56ACE" w:rsidP="00A56AC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ผลแตกต่างชั่วคราวที่รับรู้เมื่อเริ่มแรก</w:t>
            </w:r>
          </w:p>
        </w:tc>
        <w:tc>
          <w:tcPr>
            <w:tcW w:w="1368" w:type="dxa"/>
            <w:shd w:val="clear" w:color="auto" w:fill="FAFAFA"/>
          </w:tcPr>
          <w:p w14:paraId="5F1DB004" w14:textId="77777777" w:rsidR="00A56ACE" w:rsidRPr="00AF4A66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0F66CA9" w14:textId="77777777" w:rsidR="00A56ACE" w:rsidRPr="00DA7B58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8B355C0" w14:textId="09ECB04E" w:rsidR="00A56ACE" w:rsidRPr="00AF4A66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2ED9617" w14:textId="77777777" w:rsidR="00A56ACE" w:rsidRPr="00DA7B58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56ACE" w:rsidRPr="00DA7B58" w14:paraId="368F8837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07A50754" w14:textId="40F7146C" w:rsidR="00A56ACE" w:rsidRPr="00DA7B58" w:rsidRDefault="00A56ACE" w:rsidP="00A56AC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และมีการกลับรายการ</w:t>
            </w:r>
          </w:p>
        </w:tc>
        <w:tc>
          <w:tcPr>
            <w:tcW w:w="1368" w:type="dxa"/>
            <w:shd w:val="clear" w:color="auto" w:fill="FAFAFA"/>
          </w:tcPr>
          <w:p w14:paraId="6116CCE6" w14:textId="22394F2B" w:rsidR="00A56ACE" w:rsidRPr="00AF4A66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2BF73EA" w14:textId="0EAAF570" w:rsidR="00A56ACE" w:rsidRPr="00DA7B58" w:rsidRDefault="00154991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56A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shd w:val="clear" w:color="auto" w:fill="FAFAFA"/>
          </w:tcPr>
          <w:p w14:paraId="45CEA21D" w14:textId="764C8195" w:rsidR="00A56ACE" w:rsidRPr="00AF4A66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4A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2DFEAA" w14:textId="5A862EDA" w:rsidR="00A56ACE" w:rsidRPr="00DA7B58" w:rsidRDefault="00154991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56A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A56ACE" w:rsidRPr="00DA7B58" w14:paraId="50C6E438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62A16B85" w14:textId="77777777" w:rsidR="00A56ACE" w:rsidRPr="00DA7B58" w:rsidRDefault="00A56ACE" w:rsidP="00A56AC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6C6C6" w14:textId="4894A458" w:rsidR="00A56ACE" w:rsidRPr="00AF4A66" w:rsidRDefault="00154991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A56ACE"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2484A1" w14:textId="1A45991A" w:rsidR="00A56ACE" w:rsidRPr="00DA7B58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0E123" w14:textId="57E23597" w:rsidR="00A56ACE" w:rsidRPr="00AF4A66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AF4A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C9F4F4" w14:textId="65AECC28" w:rsidR="00A56ACE" w:rsidRPr="00DA7B58" w:rsidRDefault="00A56ACE" w:rsidP="00A56AC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92E1F4B" w14:textId="1B80253E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6D6DA44" w14:textId="77777777" w:rsidR="00A45C70" w:rsidRPr="00DA7B58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5CA0E9B7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3701C" w14:textId="493F3DB0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C33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2C33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) 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243301F3" w14:textId="77777777" w:rsidR="00A45C70" w:rsidRPr="002C3305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DE9367" w14:textId="4346DD81" w:rsidR="00A45C70" w:rsidRPr="00DA7B58" w:rsidRDefault="002C3305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กำไร (</w:t>
      </w:r>
      <w:r w:rsidR="00A45C70" w:rsidRPr="00DA7B58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) </w:t>
      </w:r>
      <w:r w:rsidR="00A45C70" w:rsidRPr="00DA7B58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ต่อหุ้นขั้นพื้นฐานคำนวณโดยการหาร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กำไร (</w:t>
      </w:r>
      <w:r w:rsidR="00A45C70" w:rsidRPr="00DA7B58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) </w:t>
      </w:r>
      <w:r w:rsidR="00A45C70" w:rsidRPr="00DA7B58">
        <w:rPr>
          <w:rFonts w:ascii="Browallia New" w:hAnsi="Browallia New" w:cs="Browallia New"/>
          <w:color w:val="000000"/>
          <w:sz w:val="26"/>
          <w:szCs w:val="26"/>
          <w:cs/>
        </w:rPr>
        <w:t>สุทธิสำหรับปีที่เป็นของผู้ถือหุ้นสามัญของบริษัทใหญ่ด้วยจำนวนหุ้นสามัญถัวเฉลี่ยถ่วงน้ำหนักที่ออกจำหน่ายในระหว่างปี</w:t>
      </w:r>
    </w:p>
    <w:p w14:paraId="1CC9C53D" w14:textId="77777777" w:rsidR="00A45C70" w:rsidRPr="00DA7B58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A45C70" w:rsidRPr="00DA7B58" w14:paraId="601351E6" w14:textId="77777777" w:rsidTr="002C3305">
        <w:tc>
          <w:tcPr>
            <w:tcW w:w="4050" w:type="dxa"/>
            <w:vAlign w:val="bottom"/>
          </w:tcPr>
          <w:p w14:paraId="03A08171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27C15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EF5A9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2373F587" w14:textId="77777777" w:rsidTr="002C3305">
        <w:tc>
          <w:tcPr>
            <w:tcW w:w="4050" w:type="dxa"/>
            <w:vAlign w:val="bottom"/>
          </w:tcPr>
          <w:p w14:paraId="6039C7FC" w14:textId="77777777" w:rsidR="00A45C70" w:rsidRPr="00DA7B58" w:rsidRDefault="00A45C70" w:rsidP="00B04547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E9D0" w14:textId="2E3B7C5F" w:rsidR="00A45C70" w:rsidRPr="00DA7B58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B8D2E" w14:textId="2F8AA103" w:rsidR="00A45C70" w:rsidRPr="00DA7B58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45C70" w:rsidRPr="00DA7B58" w14:paraId="585980EB" w14:textId="77777777" w:rsidTr="002C3305">
        <w:tc>
          <w:tcPr>
            <w:tcW w:w="4050" w:type="dxa"/>
            <w:vAlign w:val="bottom"/>
          </w:tcPr>
          <w:p w14:paraId="329F1163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AD889" w14:textId="07B7BA0B" w:rsidR="00A45C70" w:rsidRPr="00DA7B58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1C3E0" w14:textId="0C8B36B3" w:rsidR="00A45C70" w:rsidRPr="00DA7B58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6CD8" w14:textId="3F4F08C3" w:rsidR="00A45C70" w:rsidRPr="00DA7B58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0A011" w14:textId="3CF143D1" w:rsidR="00A45C70" w:rsidRPr="00DA7B58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45C70" w:rsidRPr="00DA7B58" w14:paraId="2B51A456" w14:textId="77777777" w:rsidTr="002C3305">
        <w:tc>
          <w:tcPr>
            <w:tcW w:w="4050" w:type="dxa"/>
            <w:vAlign w:val="bottom"/>
          </w:tcPr>
          <w:p w14:paraId="7CB3A1EA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79974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A6ABF7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FFEBF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7C9AF6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3305" w:rsidRPr="00DA7B58" w14:paraId="248BD462" w14:textId="77777777" w:rsidTr="002C3305">
        <w:trPr>
          <w:trHeight w:val="297"/>
        </w:trPr>
        <w:tc>
          <w:tcPr>
            <w:tcW w:w="4050" w:type="dxa"/>
            <w:vAlign w:val="bottom"/>
          </w:tcPr>
          <w:p w14:paraId="761A5054" w14:textId="1F5EA864" w:rsidR="002C3305" w:rsidRPr="00DA7B58" w:rsidRDefault="002C3305" w:rsidP="002C330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ที่เป็นของผู้ถือหุ้น</w:t>
            </w:r>
            <w:r w:rsidRPr="00DA7B58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ของบริษัทใหญ่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50" w:type="dxa"/>
            <w:shd w:val="clear" w:color="auto" w:fill="FAFAFA"/>
          </w:tcPr>
          <w:p w14:paraId="6A88A597" w14:textId="66F024F8" w:rsidR="002C3305" w:rsidRPr="002C3305" w:rsidRDefault="00154991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C3305" w:rsidRPr="002C33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C3305" w:rsidRPr="002C33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50" w:type="dxa"/>
          </w:tcPr>
          <w:p w14:paraId="17459475" w14:textId="0E90AD86" w:rsidR="002C3305" w:rsidRPr="00DA7B58" w:rsidRDefault="002C3305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35D16FB" w14:textId="0081DE9E" w:rsidR="002C3305" w:rsidRPr="002C3305" w:rsidRDefault="00154991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2C3305" w:rsidRPr="007B20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2C3305" w:rsidRPr="007B20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50" w:type="dxa"/>
          </w:tcPr>
          <w:p w14:paraId="05478A28" w14:textId="1E8A325F" w:rsidR="002C3305" w:rsidRPr="00DA7B58" w:rsidRDefault="002C3305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C3305" w:rsidRPr="00DA7B58" w14:paraId="7E2E1D36" w14:textId="77777777" w:rsidTr="002C3305">
        <w:tc>
          <w:tcPr>
            <w:tcW w:w="4050" w:type="dxa"/>
            <w:vAlign w:val="bottom"/>
          </w:tcPr>
          <w:p w14:paraId="235F81C1" w14:textId="77777777" w:rsidR="002C3305" w:rsidRPr="00DA7B58" w:rsidRDefault="002C3305" w:rsidP="002C330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shd w:val="clear" w:color="auto" w:fill="FAFAFA"/>
          </w:tcPr>
          <w:p w14:paraId="22018DE6" w14:textId="77777777" w:rsidR="002C3305" w:rsidRPr="002C3305" w:rsidRDefault="002C3305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0AD80A7" w14:textId="77777777" w:rsidR="002C3305" w:rsidRPr="00DA7B58" w:rsidRDefault="002C3305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B2D672E" w14:textId="77777777" w:rsidR="002C3305" w:rsidRPr="002C3305" w:rsidRDefault="002C3305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7DC0163" w14:textId="77777777" w:rsidR="002C3305" w:rsidRPr="00DA7B58" w:rsidRDefault="002C3305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3305" w:rsidRPr="00DA7B58" w14:paraId="0920E190" w14:textId="77777777" w:rsidTr="002C3305">
        <w:tc>
          <w:tcPr>
            <w:tcW w:w="4050" w:type="dxa"/>
            <w:vAlign w:val="bottom"/>
          </w:tcPr>
          <w:p w14:paraId="4A23902F" w14:textId="77777777" w:rsidR="002C3305" w:rsidRPr="00DA7B58" w:rsidRDefault="002C3305" w:rsidP="002C330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ที่ออกจำหน่าย (หุ้น)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5F46BF" w14:textId="4533D5D0" w:rsidR="002C3305" w:rsidRPr="002C3305" w:rsidRDefault="00154991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C3305" w:rsidRPr="002C33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2C3305" w:rsidRPr="002C33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vAlign w:val="bottom"/>
          </w:tcPr>
          <w:p w14:paraId="4F29E7E6" w14:textId="065E3F85" w:rsidR="002C3305" w:rsidRPr="00DA7B58" w:rsidRDefault="00154991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C33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2C33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B24C95" w14:textId="6151C9BB" w:rsidR="002C3305" w:rsidRPr="002C3305" w:rsidRDefault="00154991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C3305" w:rsidRPr="002C33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2C3305" w:rsidRPr="002C33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vAlign w:val="bottom"/>
          </w:tcPr>
          <w:p w14:paraId="7430A46D" w14:textId="4CC78572" w:rsidR="002C3305" w:rsidRPr="00DA7B58" w:rsidRDefault="00154991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C33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2C33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2C3305" w:rsidRPr="00DA7B58" w14:paraId="06FD1F2F" w14:textId="77777777" w:rsidTr="002C3305">
        <w:tc>
          <w:tcPr>
            <w:tcW w:w="4050" w:type="dxa"/>
            <w:vAlign w:val="bottom"/>
          </w:tcPr>
          <w:p w14:paraId="4D79FD72" w14:textId="012EB5FA" w:rsidR="002C3305" w:rsidRPr="00DA7B58" w:rsidRDefault="002C3305" w:rsidP="002C330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BFCD7BA" w14:textId="0D48429A" w:rsidR="002C3305" w:rsidRPr="002C3305" w:rsidRDefault="00385160" w:rsidP="0038516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3305" w:rsidRPr="002C33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50" w:type="dxa"/>
            <w:vAlign w:val="bottom"/>
          </w:tcPr>
          <w:p w14:paraId="0DECE832" w14:textId="542147F5" w:rsidR="002C3305" w:rsidRPr="00DA7B58" w:rsidRDefault="002C3305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946FAC" w14:textId="55314E38" w:rsidR="002C3305" w:rsidRPr="002C3305" w:rsidRDefault="00385160" w:rsidP="0038516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3305" w:rsidRPr="002C330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50" w:type="dxa"/>
            <w:vAlign w:val="bottom"/>
          </w:tcPr>
          <w:p w14:paraId="5D8D0B73" w14:textId="36A7D687" w:rsidR="002C3305" w:rsidRPr="00DA7B58" w:rsidRDefault="002C3305" w:rsidP="002C330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37A210D6" w14:textId="77777777" w:rsidR="00A45C70" w:rsidRPr="00DA7B58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6CB583" w14:textId="22500EC9" w:rsidR="00A45C70" w:rsidRPr="00DA7B58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กลุ่มกิจการไม่มีหุ้นสามัญเทียบเท่าปรับลด</w:t>
      </w:r>
    </w:p>
    <w:p w14:paraId="687C3F46" w14:textId="1E217A64" w:rsidR="00A45C70" w:rsidRPr="00DA7B58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3282ED16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9454B9" w14:textId="591460D0" w:rsidR="00A45C70" w:rsidRPr="00DA7B58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3CE4174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B1EA06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บริษัทไม่ว่าจะเป็น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โดยทางตรง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บริษัทย่อยในเครือ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เดียวกัน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66BD979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82C302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2D800B94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448FD2A" w14:textId="5BF5B983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บริษัทถูกถือหุ้นโดย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>Mandarin Oriental Holdings B.V.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กลุ่มตระกูลจรณะจิตต์และบริษัท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เจ้าพระยา ดีเวลอปเมนต์ จำกัด ในสัดส่วน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42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และร้อยละ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จำนวนหุ้นที่เหลือร้อยละ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ถือโดยบุคคลทั่วไป </w:t>
      </w:r>
    </w:p>
    <w:p w14:paraId="1F250A47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B080D59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ในระหว่างปี กลุ่มกิจการได้ดำเนินการค้าตามปกติกับกิจการที่เกี่ยวข้องกัน โดยที่บริษัทได้คิดราคาซื้อขายสินค้าและบริการกับกิจการ</w:t>
      </w:r>
      <w:r w:rsidRPr="00DA7B58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ที่เกี่ยวข้องกัน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ตามวิธีราคาทุนบวกกำไรส่วนเพิ่ม</w:t>
      </w:r>
    </w:p>
    <w:p w14:paraId="2EF4FB15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042714" w14:textId="77777777" w:rsidR="00B04547" w:rsidRPr="00385160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7510FE7" w14:textId="22F04177" w:rsidR="00A45C70" w:rsidRPr="00385160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กลุ่มกิจการมีรายการกับกิจการที่เกี่ยวข้องกันสำหรับปีสิ้นสุดวันที่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ดังนี้</w:t>
      </w:r>
    </w:p>
    <w:p w14:paraId="4BDBB808" w14:textId="77777777" w:rsidR="00A45C70" w:rsidRPr="00385160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2FDDB4" w14:textId="77777777" w:rsidR="00A45C70" w:rsidRPr="00385160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รายได้จากการขายสินค้าและให้บริการ</w:t>
      </w:r>
    </w:p>
    <w:p w14:paraId="12591138" w14:textId="77777777" w:rsidR="00A45C70" w:rsidRPr="00385160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385160" w14:paraId="53FA2C70" w14:textId="77777777" w:rsidTr="00A0184A">
        <w:trPr>
          <w:cantSplit/>
        </w:trPr>
        <w:tc>
          <w:tcPr>
            <w:tcW w:w="3528" w:type="dxa"/>
            <w:vAlign w:val="bottom"/>
          </w:tcPr>
          <w:p w14:paraId="7DF6481D" w14:textId="77777777" w:rsidR="00A45C70" w:rsidRPr="00385160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97845" w14:textId="77777777" w:rsidR="00A45C70" w:rsidRPr="00385160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7D318" w14:textId="77777777" w:rsidR="00A45C70" w:rsidRPr="00385160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385160" w14:paraId="4022210A" w14:textId="77777777" w:rsidTr="008A6903">
        <w:tc>
          <w:tcPr>
            <w:tcW w:w="3528" w:type="dxa"/>
            <w:vAlign w:val="bottom"/>
          </w:tcPr>
          <w:p w14:paraId="3F87B41B" w14:textId="77777777" w:rsidR="00A45C70" w:rsidRPr="00385160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54D78" w14:textId="550A9F47" w:rsidR="00A45C70" w:rsidRPr="00385160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9D061" w14:textId="2EBB8417" w:rsidR="00A45C70" w:rsidRPr="00385160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C06A2" w14:textId="790D8ECC" w:rsidR="00A45C70" w:rsidRPr="00385160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7562F" w14:textId="71D6CE03" w:rsidR="00A45C70" w:rsidRPr="00385160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675F26" w:rsidRPr="00385160" w14:paraId="4211CD3C" w14:textId="77777777" w:rsidTr="00151A87">
        <w:tc>
          <w:tcPr>
            <w:tcW w:w="3528" w:type="dxa"/>
            <w:vAlign w:val="bottom"/>
          </w:tcPr>
          <w:p w14:paraId="785A5FE9" w14:textId="77777777" w:rsidR="00675F26" w:rsidRPr="00385160" w:rsidRDefault="00675F26" w:rsidP="00675F26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E6156" w14:textId="6D4D2354" w:rsidR="00675F26" w:rsidRPr="00385160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88E51A" w14:textId="77777777" w:rsidR="00675F26" w:rsidRPr="00385160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C9ED83" w14:textId="77777777" w:rsidR="00675F26" w:rsidRPr="00385160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A996FA" w14:textId="77777777" w:rsidR="00675F26" w:rsidRPr="00385160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385160" w14:paraId="7EBC43D0" w14:textId="77777777" w:rsidTr="00F0606A">
        <w:tc>
          <w:tcPr>
            <w:tcW w:w="3528" w:type="dxa"/>
          </w:tcPr>
          <w:p w14:paraId="3FFB5D86" w14:textId="77777777" w:rsidR="00A45C70" w:rsidRPr="00385160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3FB8A5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B590D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B409A9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E36C3E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385160" w14:paraId="23065626" w14:textId="77777777" w:rsidTr="00F0606A">
        <w:tc>
          <w:tcPr>
            <w:tcW w:w="3528" w:type="dxa"/>
          </w:tcPr>
          <w:p w14:paraId="178272BC" w14:textId="77777777" w:rsidR="00A45C70" w:rsidRPr="00385160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027846A1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B3A4808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5EA47ED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D64AF4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385160" w14:paraId="7AF04441" w14:textId="77777777" w:rsidTr="00F0606A">
        <w:tc>
          <w:tcPr>
            <w:tcW w:w="3528" w:type="dxa"/>
          </w:tcPr>
          <w:p w14:paraId="4523ABAC" w14:textId="77777777" w:rsidR="00A45C70" w:rsidRPr="00385160" w:rsidRDefault="00A45C70" w:rsidP="00F0606A">
            <w:pPr>
              <w:pStyle w:val="Header"/>
              <w:ind w:left="255" w:right="-1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และให้บริการกับ</w:t>
            </w:r>
          </w:p>
        </w:tc>
        <w:tc>
          <w:tcPr>
            <w:tcW w:w="1440" w:type="dxa"/>
            <w:shd w:val="clear" w:color="auto" w:fill="FAFAFA"/>
          </w:tcPr>
          <w:p w14:paraId="047DC459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7E23C28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2AC2B7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C7CCDCF" w14:textId="77777777" w:rsidR="00A45C70" w:rsidRPr="00385160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C3305" w:rsidRPr="00385160" w14:paraId="6FD0CF22" w14:textId="77777777" w:rsidTr="00F0606A">
        <w:tc>
          <w:tcPr>
            <w:tcW w:w="3528" w:type="dxa"/>
          </w:tcPr>
          <w:p w14:paraId="20E39EFB" w14:textId="153EAA93" w:rsidR="002C3305" w:rsidRPr="00385160" w:rsidRDefault="002C3305" w:rsidP="002C3305">
            <w:pPr>
              <w:pStyle w:val="Header"/>
              <w:ind w:left="255" w:right="-1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756B589" w14:textId="4A63CD4E" w:rsidR="002C3305" w:rsidRPr="00385160" w:rsidRDefault="002C3305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47F2502" w14:textId="46030E4B" w:rsidR="002C3305" w:rsidRPr="00385160" w:rsidRDefault="002C3305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B8835" w14:textId="17043CFE" w:rsidR="002C3305" w:rsidRPr="00385160" w:rsidRDefault="00154991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16521DD" w14:textId="008F77DC" w:rsidR="002C3305" w:rsidRPr="00385160" w:rsidRDefault="00154991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C3305" w:rsidRPr="00385160" w14:paraId="3B740147" w14:textId="77777777" w:rsidTr="00F0606A">
        <w:tc>
          <w:tcPr>
            <w:tcW w:w="3528" w:type="dxa"/>
          </w:tcPr>
          <w:p w14:paraId="6E776B72" w14:textId="66349460" w:rsidR="002C3305" w:rsidRPr="00385160" w:rsidRDefault="002C3305" w:rsidP="002C3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661DBBD" w14:textId="6D749BF9" w:rsidR="002C3305" w:rsidRPr="00385160" w:rsidRDefault="00154991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337CE15" w14:textId="56265C58" w:rsidR="002C3305" w:rsidRPr="00385160" w:rsidRDefault="002C3305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E9CF2D" w14:textId="20A02FCD" w:rsidR="002C3305" w:rsidRPr="00385160" w:rsidRDefault="00154991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ABDB921" w14:textId="32584945" w:rsidR="002C3305" w:rsidRPr="00385160" w:rsidRDefault="002C3305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C3305" w:rsidRPr="00385160" w14:paraId="4A12D04B" w14:textId="77777777" w:rsidTr="00F0606A">
        <w:tc>
          <w:tcPr>
            <w:tcW w:w="3528" w:type="dxa"/>
          </w:tcPr>
          <w:p w14:paraId="6283FAB6" w14:textId="77777777" w:rsidR="002C3305" w:rsidRPr="00385160" w:rsidRDefault="002C3305" w:rsidP="002C3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5F660" w14:textId="629AE509" w:rsidR="002C3305" w:rsidRPr="00385160" w:rsidRDefault="00154991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39B983" w14:textId="6CC1DAB2" w:rsidR="002C3305" w:rsidRPr="00385160" w:rsidRDefault="002C3305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E9B26" w14:textId="3980E689" w:rsidR="002C3305" w:rsidRPr="00385160" w:rsidRDefault="00154991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E2E25C" w14:textId="519F2885" w:rsidR="002C3305" w:rsidRPr="00385160" w:rsidRDefault="00154991" w:rsidP="002C330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ECDA43D" w14:textId="005C321D" w:rsidR="00A45C70" w:rsidRPr="00385160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228D94" w14:textId="77777777" w:rsidR="00A45C70" w:rsidRPr="00385160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429E434D" w14:textId="77777777" w:rsidR="00A45C70" w:rsidRPr="00385160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385160" w14:paraId="0703B387" w14:textId="77777777" w:rsidTr="00A0184A">
        <w:trPr>
          <w:cantSplit/>
        </w:trPr>
        <w:tc>
          <w:tcPr>
            <w:tcW w:w="3528" w:type="dxa"/>
            <w:vAlign w:val="bottom"/>
          </w:tcPr>
          <w:p w14:paraId="4C88C753" w14:textId="77777777" w:rsidR="00A45C70" w:rsidRPr="00385160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399A3" w14:textId="77777777" w:rsidR="00A45C70" w:rsidRPr="00385160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9DDED" w14:textId="77777777" w:rsidR="00A45C70" w:rsidRPr="00385160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385160" w14:paraId="131F6FA3" w14:textId="77777777" w:rsidTr="008A6903">
        <w:tc>
          <w:tcPr>
            <w:tcW w:w="3528" w:type="dxa"/>
            <w:vAlign w:val="bottom"/>
          </w:tcPr>
          <w:p w14:paraId="340B0122" w14:textId="77777777" w:rsidR="00A45C70" w:rsidRPr="00385160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74CF2" w14:textId="435A927F" w:rsidR="00A45C70" w:rsidRPr="00385160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FA05A" w14:textId="5CC941E0" w:rsidR="00A45C70" w:rsidRPr="00385160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77EA1" w14:textId="4C453E1E" w:rsidR="00A45C70" w:rsidRPr="00385160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1A979" w14:textId="48BAB289" w:rsidR="00A45C70" w:rsidRPr="00385160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675F26" w:rsidRPr="00385160" w14:paraId="67341706" w14:textId="77777777" w:rsidTr="00151A87">
        <w:tc>
          <w:tcPr>
            <w:tcW w:w="3528" w:type="dxa"/>
            <w:vAlign w:val="bottom"/>
          </w:tcPr>
          <w:p w14:paraId="380A812E" w14:textId="77777777" w:rsidR="00675F26" w:rsidRPr="00385160" w:rsidRDefault="00675F26" w:rsidP="00675F26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0A87B3" w14:textId="77777777" w:rsidR="00675F26" w:rsidRPr="00385160" w:rsidRDefault="00675F26" w:rsidP="00675F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4842A" w14:textId="77777777" w:rsidR="00675F26" w:rsidRPr="00385160" w:rsidRDefault="00675F26" w:rsidP="00675F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F2A8F" w14:textId="77777777" w:rsidR="00675F26" w:rsidRPr="00385160" w:rsidRDefault="00675F26" w:rsidP="00675F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0679F" w14:textId="77777777" w:rsidR="00675F26" w:rsidRPr="00385160" w:rsidRDefault="00675F26" w:rsidP="00675F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385160" w14:paraId="7B34CC0A" w14:textId="77777777" w:rsidTr="00F0606A">
        <w:tc>
          <w:tcPr>
            <w:tcW w:w="3528" w:type="dxa"/>
          </w:tcPr>
          <w:p w14:paraId="54644055" w14:textId="77777777" w:rsidR="00A45C70" w:rsidRPr="00385160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04E016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15725A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D0AFAE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0568B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385160" w14:paraId="2FF0253A" w14:textId="77777777" w:rsidTr="00F0606A">
        <w:tc>
          <w:tcPr>
            <w:tcW w:w="3528" w:type="dxa"/>
          </w:tcPr>
          <w:p w14:paraId="338488A8" w14:textId="77777777" w:rsidR="00A45C70" w:rsidRPr="00385160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</w:tcPr>
          <w:p w14:paraId="7E7B5398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C42E1C2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CDBACEA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28553E3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070A9" w:rsidRPr="00385160" w14:paraId="18A0AEAA" w14:textId="77777777" w:rsidTr="00F0606A">
        <w:tc>
          <w:tcPr>
            <w:tcW w:w="3528" w:type="dxa"/>
          </w:tcPr>
          <w:p w14:paraId="2AD0DBEB" w14:textId="77777777" w:rsidR="007070A9" w:rsidRPr="00385160" w:rsidRDefault="007070A9" w:rsidP="00707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991828A" w14:textId="697D7530" w:rsidR="007070A9" w:rsidRPr="00385160" w:rsidRDefault="002C3305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E49BC80" w14:textId="70652682" w:rsidR="007070A9" w:rsidRPr="00385160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D16891" w14:textId="71218A6B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</w:tcPr>
          <w:p w14:paraId="65A57C5B" w14:textId="4D046DDC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7070A9" w:rsidRPr="00385160" w14:paraId="3B1394B4" w14:textId="77777777" w:rsidTr="00B44691">
        <w:tc>
          <w:tcPr>
            <w:tcW w:w="3528" w:type="dxa"/>
          </w:tcPr>
          <w:p w14:paraId="6759700B" w14:textId="77777777" w:rsidR="007070A9" w:rsidRPr="00385160" w:rsidRDefault="007070A9" w:rsidP="00707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2C505A" w14:textId="4482325F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137E49" w14:textId="6EFBE8C5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E09E71" w14:textId="5CE8280C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B52C9" w14:textId="7FD92253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7070A9" w:rsidRPr="00385160" w14:paraId="64BDC0C9" w14:textId="77777777" w:rsidTr="00B44691">
        <w:tc>
          <w:tcPr>
            <w:tcW w:w="3528" w:type="dxa"/>
          </w:tcPr>
          <w:p w14:paraId="793C9341" w14:textId="77777777" w:rsidR="007070A9" w:rsidRPr="00385160" w:rsidRDefault="007070A9" w:rsidP="00707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A2AF6" w14:textId="64DBF0F0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7EED11" w14:textId="45A80CBD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98CE0" w14:textId="489328E4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E5634" w14:textId="121E4653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</w:tr>
      <w:tr w:rsidR="007070A9" w:rsidRPr="00385160" w14:paraId="075F0562" w14:textId="77777777" w:rsidTr="00B44691">
        <w:tc>
          <w:tcPr>
            <w:tcW w:w="3528" w:type="dxa"/>
          </w:tcPr>
          <w:p w14:paraId="0B1E941D" w14:textId="24808CB7" w:rsidR="007070A9" w:rsidRPr="00385160" w:rsidRDefault="007070A9" w:rsidP="00707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24D99A" w14:textId="59EFD432" w:rsidR="007070A9" w:rsidRPr="00385160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BCC436" w14:textId="1BBDC308" w:rsidR="007070A9" w:rsidRPr="00385160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C0083B" w14:textId="1C664DA7" w:rsidR="007070A9" w:rsidRPr="00385160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8BD9D" w14:textId="011BA3C4" w:rsidR="007070A9" w:rsidRPr="00385160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070A9" w:rsidRPr="00385160" w14:paraId="64A3F5DA" w14:textId="77777777" w:rsidTr="0035124F">
        <w:tc>
          <w:tcPr>
            <w:tcW w:w="3528" w:type="dxa"/>
          </w:tcPr>
          <w:p w14:paraId="635E2FCE" w14:textId="65A57A92" w:rsidR="007070A9" w:rsidRPr="00385160" w:rsidRDefault="007070A9" w:rsidP="00707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5CDC4F" w14:textId="2F15BD65" w:rsidR="007070A9" w:rsidRPr="00385160" w:rsidRDefault="002C3305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CA0D0" w14:textId="2D87ABB7" w:rsidR="007070A9" w:rsidRPr="00385160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20470" w14:textId="04413454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0EAFF" w14:textId="617E5FEE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  <w:tr w:rsidR="007070A9" w:rsidRPr="00385160" w14:paraId="0D5F8E99" w14:textId="77777777" w:rsidTr="0035124F">
        <w:tc>
          <w:tcPr>
            <w:tcW w:w="3528" w:type="dxa"/>
          </w:tcPr>
          <w:p w14:paraId="5A6515F3" w14:textId="34BEF08D" w:rsidR="007070A9" w:rsidRPr="00385160" w:rsidRDefault="007070A9" w:rsidP="00707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7E32A" w14:textId="700F8575" w:rsidR="007070A9" w:rsidRPr="00385160" w:rsidRDefault="002C3305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2C4F0" w14:textId="6D22B7A7" w:rsidR="007070A9" w:rsidRPr="00385160" w:rsidRDefault="007070A9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69D645" w14:textId="7F7E95A2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2C3305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DFFEA" w14:textId="753DA2E3" w:rsidR="007070A9" w:rsidRPr="00385160" w:rsidRDefault="00154991" w:rsidP="007070A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7070A9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</w:tbl>
    <w:p w14:paraId="5E99CC30" w14:textId="2C454A7F" w:rsidR="00023A50" w:rsidRPr="00385160" w:rsidRDefault="00023A5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0B5192" w14:textId="77777777" w:rsidR="00A45C70" w:rsidRPr="00385160" w:rsidRDefault="00023A5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6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D3B403A" w14:textId="77777777" w:rsidR="00A45C70" w:rsidRPr="00385160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751BD565" w14:textId="77777777" w:rsidR="00A45C70" w:rsidRPr="00385160" w:rsidRDefault="00A45C70" w:rsidP="00A45C70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385160" w14:paraId="10CB515D" w14:textId="77777777" w:rsidTr="00A0184A">
        <w:trPr>
          <w:cantSplit/>
        </w:trPr>
        <w:tc>
          <w:tcPr>
            <w:tcW w:w="3528" w:type="dxa"/>
            <w:vAlign w:val="bottom"/>
          </w:tcPr>
          <w:p w14:paraId="47D68C36" w14:textId="77777777" w:rsidR="00A45C70" w:rsidRPr="00385160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DCBA9" w14:textId="77777777" w:rsidR="00A45C70" w:rsidRPr="00385160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AD647" w14:textId="77777777" w:rsidR="00A45C70" w:rsidRPr="00385160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385160" w14:paraId="70CE07BA" w14:textId="77777777" w:rsidTr="008A6903">
        <w:tc>
          <w:tcPr>
            <w:tcW w:w="3528" w:type="dxa"/>
            <w:vAlign w:val="bottom"/>
          </w:tcPr>
          <w:p w14:paraId="62FD2204" w14:textId="77777777" w:rsidR="00A45C70" w:rsidRPr="00385160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EED5D" w14:textId="5D9568B2" w:rsidR="00A45C70" w:rsidRPr="00385160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4D090" w14:textId="3B58E447" w:rsidR="00A45C70" w:rsidRPr="00385160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224F8" w14:textId="45D8D453" w:rsidR="00A45C70" w:rsidRPr="00385160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ECEC" w14:textId="4A430EBB" w:rsidR="00A45C70" w:rsidRPr="00385160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675F26" w:rsidRPr="00385160" w14:paraId="6D31D673" w14:textId="77777777" w:rsidTr="00151A87">
        <w:tc>
          <w:tcPr>
            <w:tcW w:w="3528" w:type="dxa"/>
            <w:vAlign w:val="bottom"/>
          </w:tcPr>
          <w:p w14:paraId="2B0B5D4A" w14:textId="77777777" w:rsidR="00675F26" w:rsidRPr="00385160" w:rsidRDefault="00675F26" w:rsidP="00675F26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696F4" w14:textId="77777777" w:rsidR="00675F26" w:rsidRPr="00385160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9FBE4" w14:textId="77777777" w:rsidR="00675F26" w:rsidRPr="00385160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10702" w14:textId="77777777" w:rsidR="00675F26" w:rsidRPr="00385160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96C5E0" w14:textId="77777777" w:rsidR="00675F26" w:rsidRPr="00385160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75F26" w:rsidRPr="00385160" w14:paraId="77E0094A" w14:textId="77777777" w:rsidTr="00F0606A">
        <w:tc>
          <w:tcPr>
            <w:tcW w:w="3528" w:type="dxa"/>
          </w:tcPr>
          <w:p w14:paraId="2BFCDCD6" w14:textId="77777777" w:rsidR="00675F26" w:rsidRPr="00385160" w:rsidRDefault="00675F26" w:rsidP="00675F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B0CD3E" w14:textId="77777777" w:rsidR="00675F26" w:rsidRPr="00385160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E92A5" w14:textId="77777777" w:rsidR="00675F26" w:rsidRPr="00385160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0CBCF3" w14:textId="77777777" w:rsidR="00675F26" w:rsidRPr="00385160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99D9A" w14:textId="77777777" w:rsidR="00675F26" w:rsidRPr="00385160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5F26" w:rsidRPr="00385160" w14:paraId="14153536" w14:textId="77777777" w:rsidTr="00F0606A">
        <w:tc>
          <w:tcPr>
            <w:tcW w:w="3528" w:type="dxa"/>
          </w:tcPr>
          <w:p w14:paraId="68D14EE5" w14:textId="6ECCE6D3" w:rsidR="00675F26" w:rsidRPr="00385160" w:rsidRDefault="00675F26" w:rsidP="00675F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023A50" w:rsidRPr="0038516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การค้า</w:t>
            </w:r>
            <w:r w:rsidR="00023A5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023A50"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23A50" w:rsidRPr="0038516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0CCA080" w14:textId="77777777" w:rsidR="00675F26" w:rsidRPr="00385160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5362B44" w14:textId="77777777" w:rsidR="00675F26" w:rsidRPr="00385160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A267E3D" w14:textId="77777777" w:rsidR="00675F26" w:rsidRPr="00385160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1C595EC" w14:textId="77777777" w:rsidR="00675F26" w:rsidRPr="00385160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23A50" w:rsidRPr="00385160" w14:paraId="44E6CE2E" w14:textId="77777777" w:rsidTr="00023A50">
        <w:tc>
          <w:tcPr>
            <w:tcW w:w="3528" w:type="dxa"/>
          </w:tcPr>
          <w:p w14:paraId="68F4BFCF" w14:textId="5C267E50" w:rsidR="00023A50" w:rsidRPr="00385160" w:rsidRDefault="00385160" w:rsidP="00023A5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023A50"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6F5705" w14:textId="1CFF732A" w:rsidR="00023A50" w:rsidRPr="00385160" w:rsidRDefault="00154991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3A50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023A50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6A2719" w14:textId="454B5935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6A9A1C" w14:textId="2274E5A3" w:rsidR="00023A50" w:rsidRPr="00385160" w:rsidRDefault="00154991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3A50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023A50"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A70E93" w14:textId="0750B122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23A50" w:rsidRPr="00385160" w14:paraId="0C3FF19C" w14:textId="77777777" w:rsidTr="00023A50">
        <w:tc>
          <w:tcPr>
            <w:tcW w:w="3528" w:type="dxa"/>
          </w:tcPr>
          <w:p w14:paraId="5C58979E" w14:textId="30DF4D03" w:rsidR="00023A50" w:rsidRPr="00385160" w:rsidRDefault="00023A50" w:rsidP="00A56ACE">
            <w:pPr>
              <w:tabs>
                <w:tab w:val="left" w:pos="42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="00A56A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D6589" w14:textId="5A0181B2" w:rsidR="00023A50" w:rsidRPr="00385160" w:rsidRDefault="00154991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3A5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023A5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ED0A24" w14:textId="0DAF1F75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AEAF6" w14:textId="739B7D4D" w:rsidR="00023A50" w:rsidRPr="00385160" w:rsidRDefault="00154991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3A5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023A5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0497CA" w14:textId="2FE95815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23A50" w:rsidRPr="00385160" w14:paraId="712EE6C9" w14:textId="77777777" w:rsidTr="00023A50">
        <w:tc>
          <w:tcPr>
            <w:tcW w:w="3528" w:type="dxa"/>
          </w:tcPr>
          <w:p w14:paraId="3ED6ED3A" w14:textId="77777777" w:rsidR="00023A50" w:rsidRPr="00385160" w:rsidRDefault="00023A50" w:rsidP="00675F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578F01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5F765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C0DC51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D10EBA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23A50" w:rsidRPr="00385160" w14:paraId="2EB14D38" w14:textId="77777777" w:rsidTr="00F0606A">
        <w:tc>
          <w:tcPr>
            <w:tcW w:w="3528" w:type="dxa"/>
          </w:tcPr>
          <w:p w14:paraId="747ED8B1" w14:textId="77777777" w:rsidR="00023A50" w:rsidRPr="00385160" w:rsidRDefault="00023A50" w:rsidP="00675F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14BFE81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B6F6C9D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CA67D08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176603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23A50" w:rsidRPr="00385160" w14:paraId="715C3975" w14:textId="77777777" w:rsidTr="00F0606A">
        <w:tc>
          <w:tcPr>
            <w:tcW w:w="3528" w:type="dxa"/>
          </w:tcPr>
          <w:p w14:paraId="073B13EA" w14:textId="4096D0B2" w:rsidR="00023A50" w:rsidRPr="00385160" w:rsidRDefault="00023A50" w:rsidP="00675F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0779CF4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7CCDED0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98C7E72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DDBB92F" w14:textId="77777777" w:rsidR="00023A50" w:rsidRPr="00385160" w:rsidRDefault="00023A5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87A10" w:rsidRPr="00385160" w14:paraId="152585DF" w14:textId="77777777" w:rsidTr="00D3454E">
        <w:tc>
          <w:tcPr>
            <w:tcW w:w="3528" w:type="dxa"/>
          </w:tcPr>
          <w:p w14:paraId="0CA70E1F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FD579E6" w14:textId="5AADEDF1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BB26710" w14:textId="6B4C78BA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28AA0D" w14:textId="7A81EEEF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</w:tcPr>
          <w:p w14:paraId="21109B60" w14:textId="6A92DA32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787A10" w:rsidRPr="00385160" w14:paraId="27C2D112" w14:textId="77777777" w:rsidTr="00D3454E">
        <w:tc>
          <w:tcPr>
            <w:tcW w:w="3528" w:type="dxa"/>
          </w:tcPr>
          <w:p w14:paraId="5B8D873D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8A1716" w14:textId="390D0881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A47E5C" w14:textId="1DECB348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906151" w14:textId="3DF58D19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F24EB8" w14:textId="0802840A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787A10" w:rsidRPr="00385160" w14:paraId="37CDA932" w14:textId="77777777" w:rsidTr="00D3454E">
        <w:tc>
          <w:tcPr>
            <w:tcW w:w="3528" w:type="dxa"/>
          </w:tcPr>
          <w:p w14:paraId="77DB6C6A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B0649" w14:textId="2E19393F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CE806" w14:textId="19683103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E0F4A" w14:textId="52465F4D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8D4CF2" w14:textId="020ED4DD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787A10" w:rsidRPr="00385160" w14:paraId="130836C2" w14:textId="77777777" w:rsidTr="00AC0772">
        <w:tc>
          <w:tcPr>
            <w:tcW w:w="3528" w:type="dxa"/>
          </w:tcPr>
          <w:p w14:paraId="69A62780" w14:textId="42A00BD0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38516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640FA" w14:textId="4A67C918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378ABD" w14:textId="318415F8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25F49" w14:textId="0653509E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4991"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3851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E3948" w14:textId="0845217D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87A10" w:rsidRPr="00385160" w14:paraId="76A94C73" w14:textId="77777777" w:rsidTr="00151A87">
        <w:tc>
          <w:tcPr>
            <w:tcW w:w="3528" w:type="dxa"/>
          </w:tcPr>
          <w:p w14:paraId="3D295B69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A4A80D" w14:textId="088662E3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03EB" w14:textId="6DA99952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31853" w14:textId="08865E20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90CB5" w14:textId="267F9FB0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787A10" w:rsidRPr="00385160" w14:paraId="47FC513F" w14:textId="77777777" w:rsidTr="00F0606A">
        <w:tc>
          <w:tcPr>
            <w:tcW w:w="3528" w:type="dxa"/>
          </w:tcPr>
          <w:p w14:paraId="57E6C9AB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3828E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446ED6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5CB4C6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78FF023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7A10" w:rsidRPr="00385160" w14:paraId="4D969007" w14:textId="77777777" w:rsidTr="00F0606A">
        <w:tc>
          <w:tcPr>
            <w:tcW w:w="3528" w:type="dxa"/>
          </w:tcPr>
          <w:p w14:paraId="35C5B242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5455AE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A67EDE5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1E436F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40DB99C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7A10" w:rsidRPr="00385160" w14:paraId="3EC721B9" w14:textId="77777777" w:rsidTr="00F0606A">
        <w:tc>
          <w:tcPr>
            <w:tcW w:w="3528" w:type="dxa"/>
          </w:tcPr>
          <w:p w14:paraId="24204E36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53627" w14:textId="245287A1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DB230C" w14:textId="667E022A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C7BFF" w14:textId="5A5DFF2B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vAlign w:val="bottom"/>
          </w:tcPr>
          <w:p w14:paraId="7D8DAA31" w14:textId="6975497A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787A10" w:rsidRPr="00385160" w14:paraId="7DA8D878" w14:textId="77777777" w:rsidTr="00F0606A">
        <w:tc>
          <w:tcPr>
            <w:tcW w:w="3528" w:type="dxa"/>
          </w:tcPr>
          <w:p w14:paraId="78657CDC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40F23" w14:textId="14ADA377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59E70" w14:textId="7035B862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BF7AC" w14:textId="08C7CCAB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931D1" w14:textId="178DC5CD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787A10" w:rsidRPr="00385160" w14:paraId="77FAC80D" w14:textId="77777777" w:rsidTr="00F0606A">
        <w:tc>
          <w:tcPr>
            <w:tcW w:w="3528" w:type="dxa"/>
          </w:tcPr>
          <w:p w14:paraId="5185609D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84BF8" w14:textId="45FC2E4D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70FE7" w14:textId="10436052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A1491" w14:textId="4F3C804F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3DE0F" w14:textId="7F790172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787A10" w:rsidRPr="00385160" w14:paraId="334655C6" w14:textId="77777777" w:rsidTr="00B9738F">
        <w:tc>
          <w:tcPr>
            <w:tcW w:w="3528" w:type="dxa"/>
          </w:tcPr>
          <w:p w14:paraId="67C64133" w14:textId="0FEAE3B6" w:rsidR="00787A10" w:rsidRPr="00385160" w:rsidRDefault="00787A10" w:rsidP="00B9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6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C03FC8" w14:textId="77777777" w:rsidR="00787A10" w:rsidRPr="00385160" w:rsidRDefault="00787A10" w:rsidP="00B9738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BB7F7" w14:textId="77777777" w:rsidR="00787A10" w:rsidRPr="00385160" w:rsidRDefault="00787A10" w:rsidP="00B9738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AD768B" w14:textId="77777777" w:rsidR="00787A10" w:rsidRPr="00385160" w:rsidRDefault="00787A10" w:rsidP="00B9738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A976FB" w14:textId="77777777" w:rsidR="00787A10" w:rsidRPr="00385160" w:rsidRDefault="00787A10" w:rsidP="00B9738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7A10" w:rsidRPr="00385160" w14:paraId="15B3B761" w14:textId="77777777" w:rsidTr="00B9738F">
        <w:tc>
          <w:tcPr>
            <w:tcW w:w="3528" w:type="dxa"/>
          </w:tcPr>
          <w:p w14:paraId="2C55578F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0CDF7D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E6B6BF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FD8C49" w14:textId="44C70BFD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BB0A0" w14:textId="2D4F38CB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787A10" w:rsidRPr="00385160" w14:paraId="374EC192" w14:textId="77777777" w:rsidTr="00582F48">
        <w:tc>
          <w:tcPr>
            <w:tcW w:w="3528" w:type="dxa"/>
          </w:tcPr>
          <w:p w14:paraId="2A8EC221" w14:textId="77777777" w:rsidR="00787A10" w:rsidRPr="00385160" w:rsidRDefault="00787A10" w:rsidP="00787A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BA472D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49655D" w14:textId="7777777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2565B" w14:textId="3E482DCB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7DC64" w14:textId="28375B17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</w:tbl>
    <w:p w14:paraId="6AD99C6C" w14:textId="7947B8BC" w:rsidR="00A45C70" w:rsidRPr="00385160" w:rsidRDefault="00A45C70" w:rsidP="00A45C7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952C542" w14:textId="77777777" w:rsidR="00A45C70" w:rsidRPr="00385160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3851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37664FB7" w14:textId="77777777" w:rsidR="00A45C70" w:rsidRPr="00385160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0CF80B" w14:textId="77777777" w:rsidR="00A45C70" w:rsidRPr="00385160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ค่าตอบแทนกรรมการและผู้บริหารเป็นเงินเดือน ผลประโยชน์อื่น และค่าตอบแทนอื่น</w:t>
      </w:r>
      <w:r w:rsidRPr="003851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>ๆ</w:t>
      </w:r>
    </w:p>
    <w:p w14:paraId="6B94B2A8" w14:textId="77777777" w:rsidR="00A45C70" w:rsidRPr="00385160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385160" w14:paraId="69FB469A" w14:textId="77777777" w:rsidTr="00A0184A">
        <w:trPr>
          <w:trHeight w:val="243"/>
        </w:trPr>
        <w:tc>
          <w:tcPr>
            <w:tcW w:w="3528" w:type="dxa"/>
            <w:vAlign w:val="bottom"/>
          </w:tcPr>
          <w:p w14:paraId="4296D031" w14:textId="77777777" w:rsidR="00A45C70" w:rsidRPr="00385160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DB6B4" w14:textId="77777777" w:rsidR="00A45C70" w:rsidRPr="00385160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6D522" w14:textId="77777777" w:rsidR="00A45C70" w:rsidRPr="00385160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385160" w14:paraId="37CFBDF5" w14:textId="77777777" w:rsidTr="008A6903">
        <w:tc>
          <w:tcPr>
            <w:tcW w:w="3528" w:type="dxa"/>
            <w:vAlign w:val="bottom"/>
          </w:tcPr>
          <w:p w14:paraId="67D06632" w14:textId="77777777" w:rsidR="00A45C70" w:rsidRPr="00385160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D8DB7" w14:textId="3C30C178" w:rsidR="00A45C70" w:rsidRPr="00385160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2817D" w14:textId="46DED313" w:rsidR="00A45C70" w:rsidRPr="00385160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E9AB7" w14:textId="5AE09EB7" w:rsidR="00A45C70" w:rsidRPr="00385160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20D2A" w14:textId="07902FE4" w:rsidR="00A45C70" w:rsidRPr="00385160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54991" w:rsidRPr="001549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A1B6F" w:rsidRPr="00385160" w14:paraId="17E42994" w14:textId="77777777" w:rsidTr="00151A87">
        <w:tc>
          <w:tcPr>
            <w:tcW w:w="3528" w:type="dxa"/>
            <w:vAlign w:val="bottom"/>
          </w:tcPr>
          <w:p w14:paraId="37B7253B" w14:textId="77777777" w:rsidR="00BA1B6F" w:rsidRPr="00385160" w:rsidRDefault="00BA1B6F" w:rsidP="00BA1B6F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C0CB2" w14:textId="77777777" w:rsidR="00BA1B6F" w:rsidRPr="00385160" w:rsidRDefault="00BA1B6F" w:rsidP="00BA1B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FCE59" w14:textId="77777777" w:rsidR="00BA1B6F" w:rsidRPr="00385160" w:rsidRDefault="00BA1B6F" w:rsidP="00BA1B6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C0353" w14:textId="77777777" w:rsidR="00BA1B6F" w:rsidRPr="00385160" w:rsidRDefault="00BA1B6F" w:rsidP="00BA1B6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85C92" w14:textId="77777777" w:rsidR="00BA1B6F" w:rsidRPr="00385160" w:rsidRDefault="00BA1B6F" w:rsidP="00BA1B6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385160" w14:paraId="2E81A9C8" w14:textId="77777777" w:rsidTr="00F0606A">
        <w:tc>
          <w:tcPr>
            <w:tcW w:w="3528" w:type="dxa"/>
            <w:vAlign w:val="bottom"/>
          </w:tcPr>
          <w:p w14:paraId="271BD2C2" w14:textId="77777777" w:rsidR="00A45C70" w:rsidRPr="00385160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11498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00D4C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ADCAC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097F0" w14:textId="77777777" w:rsidR="00A45C70" w:rsidRPr="00385160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87A10" w:rsidRPr="00385160" w14:paraId="1977004C" w14:textId="77777777" w:rsidTr="00F0606A">
        <w:tc>
          <w:tcPr>
            <w:tcW w:w="3528" w:type="dxa"/>
            <w:vAlign w:val="bottom"/>
          </w:tcPr>
          <w:p w14:paraId="3F5B1E18" w14:textId="267E896C" w:rsidR="00787A10" w:rsidRPr="00385160" w:rsidRDefault="00225CE7" w:rsidP="00787A10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เงินเดือนและ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  <w:r w:rsidR="00A56A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259E60A7" w14:textId="174DC4CE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47EEA9A7" w14:textId="65E83F60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FAFAFA"/>
          </w:tcPr>
          <w:p w14:paraId="29EF5458" w14:textId="7D49B930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5D83844A" w14:textId="430AA0FB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787A10"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787A10" w:rsidRPr="00385160" w14:paraId="7036E726" w14:textId="77777777" w:rsidTr="00F0606A">
        <w:tc>
          <w:tcPr>
            <w:tcW w:w="3528" w:type="dxa"/>
            <w:vAlign w:val="bottom"/>
          </w:tcPr>
          <w:p w14:paraId="05532F4A" w14:textId="77777777" w:rsidR="00787A10" w:rsidRPr="00385160" w:rsidRDefault="00787A10" w:rsidP="00787A10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6349EEE4" w14:textId="037F20ED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</w:tcPr>
          <w:p w14:paraId="265E85D5" w14:textId="5552229D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3411087" w14:textId="5DABE47E" w:rsidR="00787A10" w:rsidRPr="00385160" w:rsidRDefault="00154991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87A10" w:rsidRPr="00385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49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</w:tcPr>
          <w:p w14:paraId="4223BDD8" w14:textId="5B34EA67" w:rsidR="00787A10" w:rsidRPr="00385160" w:rsidRDefault="00787A10" w:rsidP="00787A1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385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54991" w:rsidRPr="001549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3851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54E9B4A" w14:textId="77777777" w:rsidR="00A45C70" w:rsidRPr="00385160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A80A60" w14:textId="77777777" w:rsidR="00A45C70" w:rsidRPr="00385160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>บริษัทแสดงค่าตอบแทนของกรรมการเป็นส่วนหนึ่งของค่าใช้จ่ายในการบริหาร</w:t>
      </w:r>
    </w:p>
    <w:p w14:paraId="50A2C9F5" w14:textId="4F86F2E4" w:rsidR="002F47AD" w:rsidRPr="00385160" w:rsidRDefault="00023A50" w:rsidP="002F47A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6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47AD" w:rsidRPr="00DA7B58" w14:paraId="4F7AF1D8" w14:textId="77777777" w:rsidTr="00CD20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2AA7FB" w14:textId="389FA23E" w:rsidR="002F47AD" w:rsidRPr="00DA7B58" w:rsidRDefault="00154991" w:rsidP="00CD20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2F47AD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A1B6F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A9CC502" w14:textId="77777777" w:rsidR="002F47AD" w:rsidRPr="00DA7B58" w:rsidRDefault="002F47AD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F99AAA" w14:textId="3668ACA9" w:rsidR="00787A10" w:rsidRPr="00BA068C" w:rsidRDefault="00787A10" w:rsidP="00787A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ผู้ทำสัญญารับเหมาช่วงของผู้รับเหมารายหนึ่ง (ผู้รับเหมาช่วง) ของโครงการปรับปรุงอาคารริเวอร์ วิง ได้ยื่นฟ้องต่อศาลแพ่งกรุงเทพ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ใต้ในเดือนตุลาคม พ.ศ. </w:t>
      </w:r>
      <w:r w:rsidR="00154991" w:rsidRPr="0015499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ให้บริษัทชำระเงินที่ผู้รับเหมาหลักค้างชำระตามสัญญาก่อสร้างระหว่างผู้รับเหมาหลักกับผู้รับเหมาช่วง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ซึ่งเป็นจำนวนเงินทั้งสิ้น </w:t>
      </w:r>
      <w:r w:rsidR="00154991" w:rsidRPr="00154991">
        <w:rPr>
          <w:rFonts w:ascii="Browallia New" w:hAnsi="Browallia New" w:cs="Browallia New"/>
          <w:spacing w:val="-2"/>
          <w:sz w:val="26"/>
          <w:szCs w:val="26"/>
          <w:lang w:val="en-GB"/>
        </w:rPr>
        <w:t>61</w:t>
      </w:r>
      <w:r w:rsidRPr="00BA068C">
        <w:rPr>
          <w:rFonts w:ascii="Browallia New" w:hAnsi="Browallia New" w:cs="Browallia New"/>
          <w:spacing w:val="-2"/>
          <w:sz w:val="26"/>
          <w:szCs w:val="26"/>
        </w:rPr>
        <w:t>.</w:t>
      </w:r>
      <w:r w:rsidR="00154991" w:rsidRPr="00154991">
        <w:rPr>
          <w:rFonts w:ascii="Browallia New" w:hAnsi="Browallia New" w:cs="Browallia New"/>
          <w:spacing w:val="-2"/>
          <w:sz w:val="26"/>
          <w:szCs w:val="26"/>
          <w:lang w:val="en-GB"/>
        </w:rPr>
        <w:t>44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พร้อมดอกเบี้ยจำนวน </w:t>
      </w:r>
      <w:r w:rsidR="00154991" w:rsidRPr="0015499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spacing w:val="-2"/>
          <w:sz w:val="26"/>
          <w:szCs w:val="26"/>
        </w:rPr>
        <w:t>.</w:t>
      </w:r>
      <w:r w:rsidR="00154991" w:rsidRPr="00154991">
        <w:rPr>
          <w:rFonts w:ascii="Browallia New" w:hAnsi="Browallia New" w:cs="Browallia New"/>
          <w:spacing w:val="-2"/>
          <w:sz w:val="26"/>
          <w:szCs w:val="26"/>
          <w:lang w:val="en-GB"/>
        </w:rPr>
        <w:t>43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โดยผู้รับเหมาช่วงอ้างว่า เนื่องจากบริษัทมียอดค้างชำระ</w:t>
      </w:r>
      <w:r w:rsidRPr="00BA068C">
        <w:rPr>
          <w:rFonts w:ascii="Browallia New" w:hAnsi="Browallia New" w:cs="Browallia New"/>
          <w:sz w:val="26"/>
          <w:szCs w:val="26"/>
          <w:cs/>
        </w:rPr>
        <w:t>กับผู้รับเหมาหลัก จึงทำให้ผู้รับเหมาหลักไม่มีความสามารถในการชำระค่าจ้างให้แก่ผู้รับเหมาช่วงได้ ดังนั้น ผู้รับเหมาช่วงจึงใช้สิทธิแทนผู้รับเหมาหลักในการฟ้องร้องต่อบริษัท</w:t>
      </w:r>
    </w:p>
    <w:p w14:paraId="3CAF253A" w14:textId="77777777" w:rsidR="00787A10" w:rsidRPr="00BA068C" w:rsidRDefault="00787A10" w:rsidP="00787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340820" w14:textId="53654B4B" w:rsidR="00787A10" w:rsidRPr="001422C5" w:rsidRDefault="00787A10" w:rsidP="00787A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22C5">
        <w:rPr>
          <w:rFonts w:ascii="Browallia New" w:hAnsi="Browallia New" w:cs="Browallia New"/>
          <w:sz w:val="26"/>
          <w:szCs w:val="26"/>
          <w:cs/>
        </w:rPr>
        <w:t xml:space="preserve">อย่างไรก็ตาม บริษัทได้ยื่นคำให้การปฏิเสธข้อกล่าวหาต่อศาลเมื่อวันที่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เนื่องจากบริษัทไม่มีภาระผูกพัน</w:t>
      </w:r>
      <w:r w:rsidR="00385160">
        <w:rPr>
          <w:rFonts w:ascii="Browallia New" w:hAnsi="Browallia New" w:cs="Browallia New"/>
          <w:sz w:val="26"/>
          <w:szCs w:val="26"/>
        </w:rPr>
        <w:br/>
      </w:r>
      <w:r w:rsidRPr="001422C5">
        <w:rPr>
          <w:rFonts w:ascii="Browallia New" w:hAnsi="Browallia New" w:cs="Browallia New"/>
          <w:sz w:val="26"/>
          <w:szCs w:val="26"/>
          <w:cs/>
        </w:rPr>
        <w:t>ทางกฎหมาย ข้อตกลง หรือนิติกรรมสัญญาใด ๆ ก็ตามกับผู้รับเหมาช่วง และบริษัทไม่มียอดค้างชำระกับผู้รับเหมาหลักตามที่ผู้รับเหมาช่วงกล่าวอ้าง ในการนี้ ศาลมีคำสั่งให้ผู้รับเหมาช่วงและบริษัทยื่นคำให้การในวันที่</w:t>
      </w:r>
      <w:r w:rsidR="00A56AC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>
        <w:rPr>
          <w:rFonts w:ascii="Browallia New" w:hAnsi="Browallia New" w:cs="Browallia New"/>
          <w:sz w:val="26"/>
          <w:szCs w:val="26"/>
        </w:rPr>
        <w:t xml:space="preserve">  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จากนั้นศาลมีคำสั่งให้นัดสืบพยานในวันที่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26</w:t>
      </w:r>
      <w:r>
        <w:rPr>
          <w:rFonts w:ascii="Browallia New" w:hAnsi="Browallia New" w:cs="Browallia New"/>
          <w:sz w:val="26"/>
          <w:szCs w:val="26"/>
          <w:lang w:val="en-GB"/>
        </w:rPr>
        <w:t>-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5288D3D" w14:textId="77777777" w:rsidR="00787A10" w:rsidRPr="001422C5" w:rsidRDefault="00787A10" w:rsidP="00787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90CFB8" w14:textId="3FCDA865" w:rsidR="000B1627" w:rsidRPr="00DA7B58" w:rsidRDefault="00787A10" w:rsidP="00787A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22C5">
        <w:rPr>
          <w:rFonts w:ascii="Browallia New" w:hAnsi="Browallia New" w:cs="Browallia New"/>
          <w:sz w:val="26"/>
          <w:szCs w:val="26"/>
          <w:cs/>
        </w:rPr>
        <w:t xml:space="preserve">หลังจากบริษัทยื่นคำให้การต่อศาลในวันที่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ผู้รับเหมาช่วงได้ยื่นคำร้องต่อศาลในวันที่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โดยขอถอนฟ้องคดีและยืนยันว่าจะไม่ฟ้องร้องต่อบริษัทอีกต่อไป ซึ่งทางบริษัทเห็นว่าสามารถยอมรับได้ จึงมิได้คัดค้าน ศาลจึงมีคำสั่งอนุญาตให้ผู้รับเหมาช่วงถอนฟ้องได้ พร้อมทั้งยกเลิกวันนัดสืบพยานในวันที่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ดังนั้น บริษัทจึงไม่มีหนี้สินที่อาจเกิดขึ้นจากคดีนี้ในงบการเงิน ณ วันที่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54991" w:rsidRPr="001549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562A7CB" w14:textId="0720F291" w:rsidR="00447A55" w:rsidRPr="00B04547" w:rsidRDefault="00447A5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4F2A7C58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7D9784" w14:textId="07732CED" w:rsidR="00A45C70" w:rsidRPr="00B04547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BF10A32" w14:textId="7777777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20EBEA" w14:textId="6CA58338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กลุ่มกิจการและบริษัทมีภาระผูกพันดังนี้</w:t>
      </w:r>
    </w:p>
    <w:p w14:paraId="5F076259" w14:textId="7777777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54D137" w14:textId="4626C057" w:rsidR="00A45C70" w:rsidRPr="00B04547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ab/>
        <w:t xml:space="preserve">บริษัทได้ทำสัญญาการบริหารและการใช้เครื่องหมายการค้ากับกลุ่มกิจการในเครือในต่างประเทศมีกำหนดระยะเวลา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โดยเริ่มตั้งแต่ปี 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2531</w:t>
      </w: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โดยบริษัทมีสิทธิต่ออายุสัญญาได้อีก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ช่วง ช่วงละ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r w:rsidRPr="003851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160">
        <w:rPr>
          <w:rFonts w:ascii="Browallia New" w:hAnsi="Browallia New" w:cs="Browallia New"/>
          <w:color w:val="000000"/>
          <w:sz w:val="26"/>
          <w:szCs w:val="26"/>
          <w:cs/>
        </w:rPr>
        <w:t>ต่อมาบริษัทได้ใช้สิทธิ์ต่ออายุสัญญาอีก</w:t>
      </w:r>
      <w:r w:rsidR="00385160">
        <w:rPr>
          <w:rFonts w:ascii="Browallia New" w:hAnsi="Browallia New" w:cs="Browallia New"/>
          <w:color w:val="000000"/>
          <w:sz w:val="26"/>
          <w:szCs w:val="26"/>
        </w:rPr>
        <w:br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8516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1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ช่วง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ช่วงละ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โดยที่กลุ่มกิจการในเครือจะให้ความช่วยเหลือในด้านการบริหารโ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รงแรมแก่</w:t>
      </w:r>
      <w:r w:rsidR="00023A5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และอนุญาตให้</w:t>
      </w:r>
      <w:r w:rsidR="0038516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023A5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ใช้เครื่องหมายการค้า โดย</w:t>
      </w:r>
      <w:r w:rsidR="00023A5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จะต้องจ่ายค่าธรรมเนียมคิดตามอัตราที่ระบุไว้ในสัญญา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ดังกล่าว ซึ่งเป็นไปตามปกติธุรกิจ</w:t>
      </w:r>
    </w:p>
    <w:p w14:paraId="05EAFF81" w14:textId="77777777" w:rsidR="00A45C70" w:rsidRPr="00B04547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58A725" w14:textId="77089ADC" w:rsidR="00A45C70" w:rsidRPr="00B04547" w:rsidRDefault="00A45C70" w:rsidP="00A45C70">
      <w:pPr>
        <w:tabs>
          <w:tab w:val="left" w:pos="936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กลุ่มกิจการและบริษัทมีภาระผูกพันเกี่ยวกับรายจ่ายฝ่ายทุนและการก่อสร้างเป็นจำนวนเงินประมาณ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787A10">
        <w:rPr>
          <w:rFonts w:ascii="Browallia New" w:hAnsi="Browallia New" w:cs="Browallia New"/>
          <w:color w:val="000000"/>
          <w:sz w:val="26"/>
          <w:szCs w:val="26"/>
          <w:lang w:val="af-ZA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37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และ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787A1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37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 (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5B483EB3" w14:textId="77777777" w:rsidR="00A45C70" w:rsidRPr="00B04547" w:rsidRDefault="00A45C70" w:rsidP="00B83EF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22A37D89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A4705" w14:textId="4A60717F" w:rsidR="00A45C70" w:rsidRPr="00B04547" w:rsidRDefault="00154991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49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หนังสือค้ำประกันธนาคาร</w:t>
            </w:r>
          </w:p>
        </w:tc>
      </w:tr>
    </w:tbl>
    <w:p w14:paraId="7513A7D7" w14:textId="7777777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1AD05B" w14:textId="67C4CA2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มียอดคงเหลือของหนังสือค้ำประกันที่ออกโดยธนาคารในนามของกลุ่มกิจการและบริษัทเป็นจำนวนเงิน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71CE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787A1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787A1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83EFD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และเพื่อภาระผูกพันทางปฏิบัติบางประการตามปกติธุรกิจ (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>:</w:t>
      </w:r>
      <w:r w:rsidR="00A526F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54991" w:rsidRPr="0015499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71CE8"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787A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ตามลำดับ)</w:t>
      </w:r>
    </w:p>
    <w:p w14:paraId="35B7E03E" w14:textId="77777777" w:rsidR="00A45C70" w:rsidRPr="00DA7B58" w:rsidRDefault="00A45C70" w:rsidP="00A45C70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0"/>
    <w:p w14:paraId="3A11F88D" w14:textId="672A8680" w:rsidR="002E7F74" w:rsidRPr="00DA7B58" w:rsidRDefault="002E7F74" w:rsidP="008926B8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2E7F74" w:rsidRPr="00DA7B58" w:rsidSect="000420B8">
      <w:headerReference w:type="default" r:id="rId10"/>
      <w:pgSz w:w="11909" w:h="16834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6EAA8" w14:textId="77777777" w:rsidR="00B96B0D" w:rsidRDefault="00B96B0D">
      <w:r>
        <w:separator/>
      </w:r>
    </w:p>
  </w:endnote>
  <w:endnote w:type="continuationSeparator" w:id="0">
    <w:p w14:paraId="0A6A736E" w14:textId="77777777" w:rsidR="00B96B0D" w:rsidRDefault="00B9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9753" w14:textId="77777777" w:rsidR="00B17D3F" w:rsidRPr="00CF4521" w:rsidRDefault="00B17D3F" w:rsidP="00F767B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880E8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39BB" w14:textId="77777777" w:rsidR="00B96B0D" w:rsidRDefault="00B96B0D">
      <w:r>
        <w:separator/>
      </w:r>
    </w:p>
  </w:footnote>
  <w:footnote w:type="continuationSeparator" w:id="0">
    <w:p w14:paraId="3D245B78" w14:textId="77777777" w:rsidR="00B96B0D" w:rsidRDefault="00B96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90CC3" w14:textId="77777777" w:rsidR="00B17D3F" w:rsidRPr="009B292F" w:rsidRDefault="00B17D3F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5DEB4C0F" w14:textId="77777777" w:rsidR="00B17D3F" w:rsidRPr="009B292F" w:rsidRDefault="00B17D3F">
    <w:pPr>
      <w:ind w:right="-259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6D1D6A2" w14:textId="075AE629" w:rsidR="00B17D3F" w:rsidRPr="009B292F" w:rsidRDefault="00B17D3F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880E8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7550" w14:textId="77777777" w:rsidR="00B17D3F" w:rsidRPr="009B292F" w:rsidRDefault="00B17D3F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2AB16FE1" w14:textId="77777777" w:rsidR="00B17D3F" w:rsidRPr="009B292F" w:rsidRDefault="00B17D3F">
    <w:pPr>
      <w:ind w:right="-259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41DE147" w14:textId="38360770" w:rsidR="00B17D3F" w:rsidRPr="009B292F" w:rsidRDefault="00B17D3F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CF452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C1928698"/>
    <w:lvl w:ilvl="0" w:tplc="0BFC2198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57C3"/>
    <w:multiLevelType w:val="multilevel"/>
    <w:tmpl w:val="552C0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121414"/>
    <w:multiLevelType w:val="hybridMultilevel"/>
    <w:tmpl w:val="F0EA072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2281BE0">
      <w:numFmt w:val="bullet"/>
      <w:lvlText w:val="•"/>
      <w:lvlJc w:val="left"/>
      <w:pPr>
        <w:ind w:left="1627" w:hanging="360"/>
      </w:pPr>
      <w:rPr>
        <w:rFonts w:ascii="Browallia New" w:eastAsia="Arial Unicode MS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AF1A0AEC"/>
    <w:lvl w:ilvl="0" w:tplc="3CC6E0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6B0851"/>
    <w:multiLevelType w:val="hybridMultilevel"/>
    <w:tmpl w:val="6822672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6669C"/>
    <w:multiLevelType w:val="hybridMultilevel"/>
    <w:tmpl w:val="18B40964"/>
    <w:lvl w:ilvl="0" w:tplc="AF7EEE9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EE29F9"/>
    <w:multiLevelType w:val="hybridMultilevel"/>
    <w:tmpl w:val="184CA2F2"/>
    <w:lvl w:ilvl="0" w:tplc="27A2CD0E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B0C7C"/>
    <w:multiLevelType w:val="hybridMultilevel"/>
    <w:tmpl w:val="53FA05AE"/>
    <w:lvl w:ilvl="0" w:tplc="9B06CD2C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073CBA"/>
    <w:multiLevelType w:val="hybridMultilevel"/>
    <w:tmpl w:val="3954AD1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BBAD8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373721C"/>
    <w:multiLevelType w:val="hybridMultilevel"/>
    <w:tmpl w:val="4E9E6990"/>
    <w:lvl w:ilvl="0" w:tplc="4426B95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45604"/>
    <w:multiLevelType w:val="hybridMultilevel"/>
    <w:tmpl w:val="C5723430"/>
    <w:lvl w:ilvl="0" w:tplc="76FC31CC">
      <w:start w:val="1"/>
      <w:numFmt w:val="thaiLetters"/>
      <w:lvlText w:val="%1)"/>
      <w:lvlJc w:val="left"/>
      <w:pPr>
        <w:ind w:left="720" w:hanging="360"/>
      </w:pPr>
      <w:rPr>
        <w:rFonts w:ascii="TH Sarabun New" w:hAnsi="TH Sarabun New" w:cs="TH Sarabun New" w:hint="default"/>
        <w:bCs w:val="0"/>
        <w:iCs w:val="0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A741C"/>
    <w:multiLevelType w:val="hybridMultilevel"/>
    <w:tmpl w:val="1E4C92B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EEA41F8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C6846E82"/>
    <w:lvl w:ilvl="0" w:tplc="FB48C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4C584BEE"/>
    <w:lvl w:ilvl="0" w:tplc="EBEA16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8174B26C"/>
    <w:lvl w:ilvl="0" w:tplc="4B0CA1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AB2C792"/>
    <w:lvl w:ilvl="0" w:tplc="EBEA1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13A6E84"/>
    <w:multiLevelType w:val="hybridMultilevel"/>
    <w:tmpl w:val="1FFC529E"/>
    <w:lvl w:ilvl="0" w:tplc="E4D671B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34A0CAB"/>
    <w:multiLevelType w:val="multilevel"/>
    <w:tmpl w:val="5ECA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234240"/>
    <w:multiLevelType w:val="hybridMultilevel"/>
    <w:tmpl w:val="A7F29628"/>
    <w:lvl w:ilvl="0" w:tplc="3CCA60EC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560841"/>
    <w:multiLevelType w:val="hybridMultilevel"/>
    <w:tmpl w:val="0C44100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48483FB2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5E842CE4"/>
    <w:multiLevelType w:val="hybridMultilevel"/>
    <w:tmpl w:val="26CEFCE0"/>
    <w:lvl w:ilvl="0" w:tplc="C69E1BC6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AD3E43"/>
    <w:multiLevelType w:val="hybridMultilevel"/>
    <w:tmpl w:val="9F26DAA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DCB58BE"/>
    <w:multiLevelType w:val="hybridMultilevel"/>
    <w:tmpl w:val="890278EA"/>
    <w:lvl w:ilvl="0" w:tplc="9B06CD2C">
      <w:numFmt w:val="bullet"/>
      <w:lvlText w:val="-"/>
      <w:lvlJc w:val="left"/>
      <w:pPr>
        <w:ind w:left="2094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82BDE"/>
    <w:multiLevelType w:val="hybridMultilevel"/>
    <w:tmpl w:val="353499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0E38E6"/>
    <w:multiLevelType w:val="hybridMultilevel"/>
    <w:tmpl w:val="514895B8"/>
    <w:lvl w:ilvl="0" w:tplc="5B1CB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10"/>
  </w:num>
  <w:num w:numId="5">
    <w:abstractNumId w:val="17"/>
  </w:num>
  <w:num w:numId="6">
    <w:abstractNumId w:val="1"/>
  </w:num>
  <w:num w:numId="7">
    <w:abstractNumId w:val="38"/>
  </w:num>
  <w:num w:numId="8">
    <w:abstractNumId w:val="35"/>
  </w:num>
  <w:num w:numId="9">
    <w:abstractNumId w:val="22"/>
  </w:num>
  <w:num w:numId="10">
    <w:abstractNumId w:val="29"/>
  </w:num>
  <w:num w:numId="11">
    <w:abstractNumId w:val="31"/>
  </w:num>
  <w:num w:numId="12">
    <w:abstractNumId w:val="3"/>
  </w:num>
  <w:num w:numId="13">
    <w:abstractNumId w:val="6"/>
  </w:num>
  <w:num w:numId="14">
    <w:abstractNumId w:val="7"/>
  </w:num>
  <w:num w:numId="15">
    <w:abstractNumId w:val="39"/>
  </w:num>
  <w:num w:numId="16">
    <w:abstractNumId w:val="20"/>
  </w:num>
  <w:num w:numId="17">
    <w:abstractNumId w:val="13"/>
  </w:num>
  <w:num w:numId="18">
    <w:abstractNumId w:val="32"/>
  </w:num>
  <w:num w:numId="19">
    <w:abstractNumId w:val="33"/>
  </w:num>
  <w:num w:numId="20">
    <w:abstractNumId w:val="4"/>
  </w:num>
  <w:num w:numId="21">
    <w:abstractNumId w:val="37"/>
  </w:num>
  <w:num w:numId="22">
    <w:abstractNumId w:val="0"/>
  </w:num>
  <w:num w:numId="23">
    <w:abstractNumId w:val="5"/>
  </w:num>
  <w:num w:numId="24">
    <w:abstractNumId w:val="28"/>
  </w:num>
  <w:num w:numId="25">
    <w:abstractNumId w:val="30"/>
  </w:num>
  <w:num w:numId="26">
    <w:abstractNumId w:val="14"/>
  </w:num>
  <w:num w:numId="27">
    <w:abstractNumId w:val="15"/>
  </w:num>
  <w:num w:numId="28">
    <w:abstractNumId w:val="36"/>
  </w:num>
  <w:num w:numId="29">
    <w:abstractNumId w:val="11"/>
  </w:num>
  <w:num w:numId="30">
    <w:abstractNumId w:val="34"/>
  </w:num>
  <w:num w:numId="31">
    <w:abstractNumId w:val="27"/>
  </w:num>
  <w:num w:numId="32">
    <w:abstractNumId w:val="12"/>
  </w:num>
  <w:num w:numId="33">
    <w:abstractNumId w:val="21"/>
  </w:num>
  <w:num w:numId="34">
    <w:abstractNumId w:val="24"/>
  </w:num>
  <w:num w:numId="35">
    <w:abstractNumId w:val="18"/>
  </w:num>
  <w:num w:numId="36">
    <w:abstractNumId w:val="9"/>
  </w:num>
  <w:num w:numId="37">
    <w:abstractNumId w:val="2"/>
  </w:num>
  <w:num w:numId="38">
    <w:abstractNumId w:val="26"/>
  </w:num>
  <w:num w:numId="39">
    <w:abstractNumId w:val="25"/>
  </w:num>
  <w:num w:numId="40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6C13"/>
    <w:rsid w:val="000001AB"/>
    <w:rsid w:val="00000939"/>
    <w:rsid w:val="0000192F"/>
    <w:rsid w:val="00001BE6"/>
    <w:rsid w:val="000029EB"/>
    <w:rsid w:val="00002E2F"/>
    <w:rsid w:val="0000372B"/>
    <w:rsid w:val="0000403C"/>
    <w:rsid w:val="000044CA"/>
    <w:rsid w:val="0000519C"/>
    <w:rsid w:val="000066B8"/>
    <w:rsid w:val="00006F4D"/>
    <w:rsid w:val="0000797D"/>
    <w:rsid w:val="00007BED"/>
    <w:rsid w:val="00010152"/>
    <w:rsid w:val="000101F8"/>
    <w:rsid w:val="0001033C"/>
    <w:rsid w:val="0001041E"/>
    <w:rsid w:val="00010424"/>
    <w:rsid w:val="0001092A"/>
    <w:rsid w:val="00010AF0"/>
    <w:rsid w:val="000130AF"/>
    <w:rsid w:val="00014071"/>
    <w:rsid w:val="0001476F"/>
    <w:rsid w:val="0001489E"/>
    <w:rsid w:val="00014E3B"/>
    <w:rsid w:val="00016142"/>
    <w:rsid w:val="00016A41"/>
    <w:rsid w:val="00016F81"/>
    <w:rsid w:val="00017AF5"/>
    <w:rsid w:val="00017B2B"/>
    <w:rsid w:val="00020C96"/>
    <w:rsid w:val="00021147"/>
    <w:rsid w:val="00021A3C"/>
    <w:rsid w:val="00022952"/>
    <w:rsid w:val="0002302D"/>
    <w:rsid w:val="000235BB"/>
    <w:rsid w:val="00023675"/>
    <w:rsid w:val="00023A50"/>
    <w:rsid w:val="00024410"/>
    <w:rsid w:val="000250C5"/>
    <w:rsid w:val="00025104"/>
    <w:rsid w:val="0002523D"/>
    <w:rsid w:val="0002562A"/>
    <w:rsid w:val="000262F2"/>
    <w:rsid w:val="000269E5"/>
    <w:rsid w:val="000275C0"/>
    <w:rsid w:val="00027948"/>
    <w:rsid w:val="00027B00"/>
    <w:rsid w:val="00027EA8"/>
    <w:rsid w:val="000307A3"/>
    <w:rsid w:val="000309F9"/>
    <w:rsid w:val="000318FE"/>
    <w:rsid w:val="00033B09"/>
    <w:rsid w:val="00033C51"/>
    <w:rsid w:val="00033D96"/>
    <w:rsid w:val="00035347"/>
    <w:rsid w:val="00035EA0"/>
    <w:rsid w:val="00035FB2"/>
    <w:rsid w:val="000362AA"/>
    <w:rsid w:val="00036B51"/>
    <w:rsid w:val="0003734A"/>
    <w:rsid w:val="000375E9"/>
    <w:rsid w:val="000379C3"/>
    <w:rsid w:val="00040762"/>
    <w:rsid w:val="00040CCF"/>
    <w:rsid w:val="00040E0A"/>
    <w:rsid w:val="000411E5"/>
    <w:rsid w:val="00041742"/>
    <w:rsid w:val="000420B8"/>
    <w:rsid w:val="00042318"/>
    <w:rsid w:val="000426D6"/>
    <w:rsid w:val="00042E03"/>
    <w:rsid w:val="0004320E"/>
    <w:rsid w:val="00043AF8"/>
    <w:rsid w:val="00044441"/>
    <w:rsid w:val="00044EBE"/>
    <w:rsid w:val="00045ED8"/>
    <w:rsid w:val="0004610C"/>
    <w:rsid w:val="000467C1"/>
    <w:rsid w:val="00046E0E"/>
    <w:rsid w:val="000475B1"/>
    <w:rsid w:val="0004788A"/>
    <w:rsid w:val="00047F28"/>
    <w:rsid w:val="00047FE6"/>
    <w:rsid w:val="00050D0A"/>
    <w:rsid w:val="00051519"/>
    <w:rsid w:val="00051737"/>
    <w:rsid w:val="0005174D"/>
    <w:rsid w:val="0005197D"/>
    <w:rsid w:val="000524E2"/>
    <w:rsid w:val="00052641"/>
    <w:rsid w:val="0005324E"/>
    <w:rsid w:val="00053496"/>
    <w:rsid w:val="000534C1"/>
    <w:rsid w:val="0005370F"/>
    <w:rsid w:val="000537EF"/>
    <w:rsid w:val="00053A4C"/>
    <w:rsid w:val="00054448"/>
    <w:rsid w:val="00054F0C"/>
    <w:rsid w:val="00055AE7"/>
    <w:rsid w:val="00055C5A"/>
    <w:rsid w:val="00056290"/>
    <w:rsid w:val="00056531"/>
    <w:rsid w:val="00057144"/>
    <w:rsid w:val="000574CD"/>
    <w:rsid w:val="00057514"/>
    <w:rsid w:val="000579F3"/>
    <w:rsid w:val="00061687"/>
    <w:rsid w:val="00061CAF"/>
    <w:rsid w:val="00062295"/>
    <w:rsid w:val="00062BD0"/>
    <w:rsid w:val="00063F88"/>
    <w:rsid w:val="0006473C"/>
    <w:rsid w:val="00064E84"/>
    <w:rsid w:val="00064FC3"/>
    <w:rsid w:val="00065C5B"/>
    <w:rsid w:val="000661AD"/>
    <w:rsid w:val="00066554"/>
    <w:rsid w:val="00066C27"/>
    <w:rsid w:val="000674AB"/>
    <w:rsid w:val="00070592"/>
    <w:rsid w:val="000719C1"/>
    <w:rsid w:val="0007396C"/>
    <w:rsid w:val="00073C56"/>
    <w:rsid w:val="0007435F"/>
    <w:rsid w:val="000748FC"/>
    <w:rsid w:val="0007505A"/>
    <w:rsid w:val="00075759"/>
    <w:rsid w:val="000757F0"/>
    <w:rsid w:val="000760B5"/>
    <w:rsid w:val="0007657C"/>
    <w:rsid w:val="00076C58"/>
    <w:rsid w:val="00077220"/>
    <w:rsid w:val="00077F27"/>
    <w:rsid w:val="00080DFF"/>
    <w:rsid w:val="00081204"/>
    <w:rsid w:val="0008152E"/>
    <w:rsid w:val="0008226D"/>
    <w:rsid w:val="00082814"/>
    <w:rsid w:val="000832D7"/>
    <w:rsid w:val="00083326"/>
    <w:rsid w:val="000833C9"/>
    <w:rsid w:val="00084507"/>
    <w:rsid w:val="000849E0"/>
    <w:rsid w:val="000861EA"/>
    <w:rsid w:val="00087352"/>
    <w:rsid w:val="000908DD"/>
    <w:rsid w:val="00090E7D"/>
    <w:rsid w:val="00091D16"/>
    <w:rsid w:val="0009298D"/>
    <w:rsid w:val="0009318A"/>
    <w:rsid w:val="00093659"/>
    <w:rsid w:val="00093B48"/>
    <w:rsid w:val="00093DC7"/>
    <w:rsid w:val="000943E2"/>
    <w:rsid w:val="00094502"/>
    <w:rsid w:val="00094ABC"/>
    <w:rsid w:val="00094C99"/>
    <w:rsid w:val="000950C9"/>
    <w:rsid w:val="0009547A"/>
    <w:rsid w:val="00095DCF"/>
    <w:rsid w:val="0009624A"/>
    <w:rsid w:val="0009666A"/>
    <w:rsid w:val="0009685A"/>
    <w:rsid w:val="0009711C"/>
    <w:rsid w:val="000973F6"/>
    <w:rsid w:val="000A0349"/>
    <w:rsid w:val="000A04C4"/>
    <w:rsid w:val="000A1074"/>
    <w:rsid w:val="000A26C6"/>
    <w:rsid w:val="000A29F8"/>
    <w:rsid w:val="000A2BE6"/>
    <w:rsid w:val="000A3736"/>
    <w:rsid w:val="000A3CBD"/>
    <w:rsid w:val="000A40B2"/>
    <w:rsid w:val="000A48F0"/>
    <w:rsid w:val="000A54E1"/>
    <w:rsid w:val="000A5EDF"/>
    <w:rsid w:val="000A6D62"/>
    <w:rsid w:val="000A6E53"/>
    <w:rsid w:val="000A702D"/>
    <w:rsid w:val="000A709C"/>
    <w:rsid w:val="000A7503"/>
    <w:rsid w:val="000A7512"/>
    <w:rsid w:val="000B0455"/>
    <w:rsid w:val="000B04A1"/>
    <w:rsid w:val="000B1627"/>
    <w:rsid w:val="000B193E"/>
    <w:rsid w:val="000B3C7C"/>
    <w:rsid w:val="000B4093"/>
    <w:rsid w:val="000B40B4"/>
    <w:rsid w:val="000B4395"/>
    <w:rsid w:val="000B4A2F"/>
    <w:rsid w:val="000B605E"/>
    <w:rsid w:val="000B7905"/>
    <w:rsid w:val="000B7DE7"/>
    <w:rsid w:val="000C1074"/>
    <w:rsid w:val="000C139A"/>
    <w:rsid w:val="000C16C6"/>
    <w:rsid w:val="000C25AF"/>
    <w:rsid w:val="000C2B7B"/>
    <w:rsid w:val="000C2F11"/>
    <w:rsid w:val="000C37A7"/>
    <w:rsid w:val="000C3DB4"/>
    <w:rsid w:val="000C4339"/>
    <w:rsid w:val="000C5545"/>
    <w:rsid w:val="000C6ECC"/>
    <w:rsid w:val="000D004C"/>
    <w:rsid w:val="000D060A"/>
    <w:rsid w:val="000D0AD9"/>
    <w:rsid w:val="000D180D"/>
    <w:rsid w:val="000D1BAE"/>
    <w:rsid w:val="000D1C62"/>
    <w:rsid w:val="000D1CDC"/>
    <w:rsid w:val="000D34A4"/>
    <w:rsid w:val="000D3C9F"/>
    <w:rsid w:val="000D480E"/>
    <w:rsid w:val="000D4CEA"/>
    <w:rsid w:val="000D5005"/>
    <w:rsid w:val="000D515A"/>
    <w:rsid w:val="000D54E3"/>
    <w:rsid w:val="000D5827"/>
    <w:rsid w:val="000D5C43"/>
    <w:rsid w:val="000D665F"/>
    <w:rsid w:val="000D7775"/>
    <w:rsid w:val="000E0BD7"/>
    <w:rsid w:val="000E13F6"/>
    <w:rsid w:val="000E1A62"/>
    <w:rsid w:val="000E1A89"/>
    <w:rsid w:val="000E25B4"/>
    <w:rsid w:val="000E360D"/>
    <w:rsid w:val="000E47F9"/>
    <w:rsid w:val="000E4941"/>
    <w:rsid w:val="000E4AA1"/>
    <w:rsid w:val="000E4FB0"/>
    <w:rsid w:val="000E4FBC"/>
    <w:rsid w:val="000E5C5D"/>
    <w:rsid w:val="000E5EE7"/>
    <w:rsid w:val="000E687A"/>
    <w:rsid w:val="000E6F64"/>
    <w:rsid w:val="000E7800"/>
    <w:rsid w:val="000F0117"/>
    <w:rsid w:val="000F0267"/>
    <w:rsid w:val="000F060E"/>
    <w:rsid w:val="000F0CF6"/>
    <w:rsid w:val="000F203B"/>
    <w:rsid w:val="000F22FF"/>
    <w:rsid w:val="000F233D"/>
    <w:rsid w:val="000F25E3"/>
    <w:rsid w:val="000F265F"/>
    <w:rsid w:val="000F3771"/>
    <w:rsid w:val="000F388D"/>
    <w:rsid w:val="000F3D17"/>
    <w:rsid w:val="000F3E04"/>
    <w:rsid w:val="000F4434"/>
    <w:rsid w:val="000F4E39"/>
    <w:rsid w:val="000F5038"/>
    <w:rsid w:val="000F5401"/>
    <w:rsid w:val="000F59D0"/>
    <w:rsid w:val="000F5EFC"/>
    <w:rsid w:val="000F68D5"/>
    <w:rsid w:val="000F6AC2"/>
    <w:rsid w:val="000F6D55"/>
    <w:rsid w:val="000F6E8B"/>
    <w:rsid w:val="000F70D6"/>
    <w:rsid w:val="000F7CD1"/>
    <w:rsid w:val="0010129C"/>
    <w:rsid w:val="00101AF5"/>
    <w:rsid w:val="00101BC9"/>
    <w:rsid w:val="00101F14"/>
    <w:rsid w:val="0010230A"/>
    <w:rsid w:val="001027E9"/>
    <w:rsid w:val="00102B6F"/>
    <w:rsid w:val="00102DD2"/>
    <w:rsid w:val="00102FB5"/>
    <w:rsid w:val="00103154"/>
    <w:rsid w:val="0010318C"/>
    <w:rsid w:val="00103A7F"/>
    <w:rsid w:val="00103FBC"/>
    <w:rsid w:val="0010466E"/>
    <w:rsid w:val="0010469B"/>
    <w:rsid w:val="00105B16"/>
    <w:rsid w:val="00105C11"/>
    <w:rsid w:val="00105CB0"/>
    <w:rsid w:val="00106031"/>
    <w:rsid w:val="00106EA2"/>
    <w:rsid w:val="00106F7F"/>
    <w:rsid w:val="001101DF"/>
    <w:rsid w:val="00112A6F"/>
    <w:rsid w:val="00113437"/>
    <w:rsid w:val="001146CA"/>
    <w:rsid w:val="00114801"/>
    <w:rsid w:val="0011625F"/>
    <w:rsid w:val="00116714"/>
    <w:rsid w:val="00116C27"/>
    <w:rsid w:val="001171D3"/>
    <w:rsid w:val="00117614"/>
    <w:rsid w:val="001176AC"/>
    <w:rsid w:val="00117960"/>
    <w:rsid w:val="00117CFD"/>
    <w:rsid w:val="00120679"/>
    <w:rsid w:val="00120EA3"/>
    <w:rsid w:val="00122097"/>
    <w:rsid w:val="00122137"/>
    <w:rsid w:val="0012267D"/>
    <w:rsid w:val="00123637"/>
    <w:rsid w:val="0012370D"/>
    <w:rsid w:val="00123E7F"/>
    <w:rsid w:val="0012433E"/>
    <w:rsid w:val="001246EF"/>
    <w:rsid w:val="00124AE3"/>
    <w:rsid w:val="00125238"/>
    <w:rsid w:val="00125381"/>
    <w:rsid w:val="00125959"/>
    <w:rsid w:val="00126028"/>
    <w:rsid w:val="0012610F"/>
    <w:rsid w:val="0012634C"/>
    <w:rsid w:val="00130746"/>
    <w:rsid w:val="00130B41"/>
    <w:rsid w:val="00131826"/>
    <w:rsid w:val="00131A01"/>
    <w:rsid w:val="00131D39"/>
    <w:rsid w:val="00134C3B"/>
    <w:rsid w:val="00136191"/>
    <w:rsid w:val="001361DE"/>
    <w:rsid w:val="00136543"/>
    <w:rsid w:val="00136578"/>
    <w:rsid w:val="00136A9E"/>
    <w:rsid w:val="0013778F"/>
    <w:rsid w:val="00137E3D"/>
    <w:rsid w:val="001400B0"/>
    <w:rsid w:val="0014085C"/>
    <w:rsid w:val="00140DAC"/>
    <w:rsid w:val="00141220"/>
    <w:rsid w:val="0014166C"/>
    <w:rsid w:val="001418EA"/>
    <w:rsid w:val="00141FB2"/>
    <w:rsid w:val="00142193"/>
    <w:rsid w:val="00142533"/>
    <w:rsid w:val="001427D0"/>
    <w:rsid w:val="001429C4"/>
    <w:rsid w:val="00142ABA"/>
    <w:rsid w:val="00142CB9"/>
    <w:rsid w:val="00143E9C"/>
    <w:rsid w:val="00144302"/>
    <w:rsid w:val="001448C1"/>
    <w:rsid w:val="00144BA9"/>
    <w:rsid w:val="00144C5E"/>
    <w:rsid w:val="0014521C"/>
    <w:rsid w:val="0014553D"/>
    <w:rsid w:val="00146267"/>
    <w:rsid w:val="00146ABD"/>
    <w:rsid w:val="0015082E"/>
    <w:rsid w:val="00151A87"/>
    <w:rsid w:val="00153B1F"/>
    <w:rsid w:val="0015427E"/>
    <w:rsid w:val="00154991"/>
    <w:rsid w:val="00154DF5"/>
    <w:rsid w:val="0015560E"/>
    <w:rsid w:val="0015565F"/>
    <w:rsid w:val="00155A53"/>
    <w:rsid w:val="00155CCF"/>
    <w:rsid w:val="00155D50"/>
    <w:rsid w:val="0015618C"/>
    <w:rsid w:val="0015622B"/>
    <w:rsid w:val="00156B93"/>
    <w:rsid w:val="001570D3"/>
    <w:rsid w:val="0015716F"/>
    <w:rsid w:val="0015734B"/>
    <w:rsid w:val="001574AA"/>
    <w:rsid w:val="00157B6F"/>
    <w:rsid w:val="00160476"/>
    <w:rsid w:val="00160493"/>
    <w:rsid w:val="00160DFC"/>
    <w:rsid w:val="00160E84"/>
    <w:rsid w:val="00162874"/>
    <w:rsid w:val="00163C0C"/>
    <w:rsid w:val="00164D13"/>
    <w:rsid w:val="0016644E"/>
    <w:rsid w:val="00166A40"/>
    <w:rsid w:val="00166EA3"/>
    <w:rsid w:val="0016709B"/>
    <w:rsid w:val="00170755"/>
    <w:rsid w:val="00170A2E"/>
    <w:rsid w:val="00170A92"/>
    <w:rsid w:val="00170B68"/>
    <w:rsid w:val="001716B4"/>
    <w:rsid w:val="00171FCF"/>
    <w:rsid w:val="00171FDE"/>
    <w:rsid w:val="00172937"/>
    <w:rsid w:val="00173A9E"/>
    <w:rsid w:val="00173AB8"/>
    <w:rsid w:val="00173D1D"/>
    <w:rsid w:val="00173EC5"/>
    <w:rsid w:val="00174168"/>
    <w:rsid w:val="001743F8"/>
    <w:rsid w:val="00174D76"/>
    <w:rsid w:val="00174DB4"/>
    <w:rsid w:val="00175153"/>
    <w:rsid w:val="00175302"/>
    <w:rsid w:val="00175493"/>
    <w:rsid w:val="001756E4"/>
    <w:rsid w:val="001767C0"/>
    <w:rsid w:val="00176E79"/>
    <w:rsid w:val="00176F42"/>
    <w:rsid w:val="00177B7C"/>
    <w:rsid w:val="00180848"/>
    <w:rsid w:val="00180BD8"/>
    <w:rsid w:val="00181423"/>
    <w:rsid w:val="001817BD"/>
    <w:rsid w:val="001825FA"/>
    <w:rsid w:val="00182D1C"/>
    <w:rsid w:val="00183020"/>
    <w:rsid w:val="00183758"/>
    <w:rsid w:val="00183FF2"/>
    <w:rsid w:val="00185E1C"/>
    <w:rsid w:val="00186446"/>
    <w:rsid w:val="001867D1"/>
    <w:rsid w:val="00186A37"/>
    <w:rsid w:val="00186C13"/>
    <w:rsid w:val="001875F0"/>
    <w:rsid w:val="00187CB7"/>
    <w:rsid w:val="001903E3"/>
    <w:rsid w:val="00190B55"/>
    <w:rsid w:val="00190F0C"/>
    <w:rsid w:val="00190F7E"/>
    <w:rsid w:val="001913F5"/>
    <w:rsid w:val="00191669"/>
    <w:rsid w:val="00192482"/>
    <w:rsid w:val="0019262E"/>
    <w:rsid w:val="001933EB"/>
    <w:rsid w:val="001951D2"/>
    <w:rsid w:val="00195AB0"/>
    <w:rsid w:val="00195E60"/>
    <w:rsid w:val="00197009"/>
    <w:rsid w:val="001973D8"/>
    <w:rsid w:val="0019786D"/>
    <w:rsid w:val="001A00B5"/>
    <w:rsid w:val="001A0A03"/>
    <w:rsid w:val="001A0BAE"/>
    <w:rsid w:val="001A20BA"/>
    <w:rsid w:val="001A27F1"/>
    <w:rsid w:val="001A395F"/>
    <w:rsid w:val="001A3D0B"/>
    <w:rsid w:val="001A4EAA"/>
    <w:rsid w:val="001A6053"/>
    <w:rsid w:val="001A6207"/>
    <w:rsid w:val="001A63D0"/>
    <w:rsid w:val="001A745E"/>
    <w:rsid w:val="001A7592"/>
    <w:rsid w:val="001A7DC6"/>
    <w:rsid w:val="001A7E99"/>
    <w:rsid w:val="001B0546"/>
    <w:rsid w:val="001B07A9"/>
    <w:rsid w:val="001B149D"/>
    <w:rsid w:val="001B15BC"/>
    <w:rsid w:val="001B25B3"/>
    <w:rsid w:val="001B32C7"/>
    <w:rsid w:val="001B3F3A"/>
    <w:rsid w:val="001B57F8"/>
    <w:rsid w:val="001B5BB0"/>
    <w:rsid w:val="001B5D9A"/>
    <w:rsid w:val="001B66FA"/>
    <w:rsid w:val="001B6B89"/>
    <w:rsid w:val="001B6DAF"/>
    <w:rsid w:val="001B70B4"/>
    <w:rsid w:val="001B71CE"/>
    <w:rsid w:val="001B79E1"/>
    <w:rsid w:val="001B7B1D"/>
    <w:rsid w:val="001C0085"/>
    <w:rsid w:val="001C0653"/>
    <w:rsid w:val="001C07FF"/>
    <w:rsid w:val="001C0F4C"/>
    <w:rsid w:val="001C1A13"/>
    <w:rsid w:val="001C1CEF"/>
    <w:rsid w:val="001C266A"/>
    <w:rsid w:val="001C2F4E"/>
    <w:rsid w:val="001C3A33"/>
    <w:rsid w:val="001C3A7B"/>
    <w:rsid w:val="001C3F1C"/>
    <w:rsid w:val="001C4B1D"/>
    <w:rsid w:val="001C55B2"/>
    <w:rsid w:val="001C5841"/>
    <w:rsid w:val="001C5A06"/>
    <w:rsid w:val="001C6A0C"/>
    <w:rsid w:val="001C777D"/>
    <w:rsid w:val="001C7995"/>
    <w:rsid w:val="001D0092"/>
    <w:rsid w:val="001D02DF"/>
    <w:rsid w:val="001D137C"/>
    <w:rsid w:val="001D1641"/>
    <w:rsid w:val="001D1B78"/>
    <w:rsid w:val="001D1B85"/>
    <w:rsid w:val="001D2115"/>
    <w:rsid w:val="001D27C6"/>
    <w:rsid w:val="001D2B8C"/>
    <w:rsid w:val="001D2CFD"/>
    <w:rsid w:val="001D32AE"/>
    <w:rsid w:val="001D42FC"/>
    <w:rsid w:val="001D4BE9"/>
    <w:rsid w:val="001D50AE"/>
    <w:rsid w:val="001D52A5"/>
    <w:rsid w:val="001D5BE4"/>
    <w:rsid w:val="001D5DEF"/>
    <w:rsid w:val="001D6CFF"/>
    <w:rsid w:val="001D6D74"/>
    <w:rsid w:val="001D74F0"/>
    <w:rsid w:val="001D7C4D"/>
    <w:rsid w:val="001D7CDA"/>
    <w:rsid w:val="001D7E33"/>
    <w:rsid w:val="001E060B"/>
    <w:rsid w:val="001E061D"/>
    <w:rsid w:val="001E1174"/>
    <w:rsid w:val="001E2D7D"/>
    <w:rsid w:val="001E35A1"/>
    <w:rsid w:val="001E3974"/>
    <w:rsid w:val="001E3F04"/>
    <w:rsid w:val="001E4393"/>
    <w:rsid w:val="001E43E1"/>
    <w:rsid w:val="001E4BF8"/>
    <w:rsid w:val="001E51AF"/>
    <w:rsid w:val="001E5474"/>
    <w:rsid w:val="001E5C74"/>
    <w:rsid w:val="001E5EC7"/>
    <w:rsid w:val="001E642C"/>
    <w:rsid w:val="001E65D7"/>
    <w:rsid w:val="001E67CE"/>
    <w:rsid w:val="001E7DBF"/>
    <w:rsid w:val="001F0614"/>
    <w:rsid w:val="001F066D"/>
    <w:rsid w:val="001F1594"/>
    <w:rsid w:val="001F1A75"/>
    <w:rsid w:val="001F2BBA"/>
    <w:rsid w:val="001F3DA7"/>
    <w:rsid w:val="001F42E4"/>
    <w:rsid w:val="001F43B5"/>
    <w:rsid w:val="001F5129"/>
    <w:rsid w:val="001F5812"/>
    <w:rsid w:val="001F5F5D"/>
    <w:rsid w:val="001F61C6"/>
    <w:rsid w:val="001F6426"/>
    <w:rsid w:val="001F67D0"/>
    <w:rsid w:val="001F6C25"/>
    <w:rsid w:val="001F6FAE"/>
    <w:rsid w:val="001F7607"/>
    <w:rsid w:val="001F7C0B"/>
    <w:rsid w:val="002000A3"/>
    <w:rsid w:val="0020049C"/>
    <w:rsid w:val="002010B7"/>
    <w:rsid w:val="002016F1"/>
    <w:rsid w:val="00201788"/>
    <w:rsid w:val="002024D4"/>
    <w:rsid w:val="00202567"/>
    <w:rsid w:val="00202665"/>
    <w:rsid w:val="00202D3C"/>
    <w:rsid w:val="00202F3A"/>
    <w:rsid w:val="0020372F"/>
    <w:rsid w:val="00204490"/>
    <w:rsid w:val="00204F0B"/>
    <w:rsid w:val="002051FF"/>
    <w:rsid w:val="002064C6"/>
    <w:rsid w:val="00206663"/>
    <w:rsid w:val="002077E2"/>
    <w:rsid w:val="00207B46"/>
    <w:rsid w:val="00210444"/>
    <w:rsid w:val="00210868"/>
    <w:rsid w:val="0021231B"/>
    <w:rsid w:val="00212574"/>
    <w:rsid w:val="00212BAF"/>
    <w:rsid w:val="00212C05"/>
    <w:rsid w:val="002133D6"/>
    <w:rsid w:val="00213645"/>
    <w:rsid w:val="00214718"/>
    <w:rsid w:val="00214ACA"/>
    <w:rsid w:val="00215581"/>
    <w:rsid w:val="002158C6"/>
    <w:rsid w:val="00215DA0"/>
    <w:rsid w:val="0021625D"/>
    <w:rsid w:val="00217195"/>
    <w:rsid w:val="00217590"/>
    <w:rsid w:val="00217E38"/>
    <w:rsid w:val="002205F7"/>
    <w:rsid w:val="0022089B"/>
    <w:rsid w:val="00220B7F"/>
    <w:rsid w:val="00220BB2"/>
    <w:rsid w:val="00220CCB"/>
    <w:rsid w:val="00221C41"/>
    <w:rsid w:val="0022273F"/>
    <w:rsid w:val="00222ED2"/>
    <w:rsid w:val="00223BFB"/>
    <w:rsid w:val="002244FA"/>
    <w:rsid w:val="00224502"/>
    <w:rsid w:val="00224E17"/>
    <w:rsid w:val="00225B1A"/>
    <w:rsid w:val="00225CE7"/>
    <w:rsid w:val="00225DD5"/>
    <w:rsid w:val="00226090"/>
    <w:rsid w:val="002260E0"/>
    <w:rsid w:val="0022698B"/>
    <w:rsid w:val="0022709C"/>
    <w:rsid w:val="002277BC"/>
    <w:rsid w:val="002279B2"/>
    <w:rsid w:val="00230307"/>
    <w:rsid w:val="00230CAB"/>
    <w:rsid w:val="002310EE"/>
    <w:rsid w:val="00231391"/>
    <w:rsid w:val="00231836"/>
    <w:rsid w:val="00232529"/>
    <w:rsid w:val="00232AC6"/>
    <w:rsid w:val="002334DC"/>
    <w:rsid w:val="0023361F"/>
    <w:rsid w:val="00233F0A"/>
    <w:rsid w:val="00233F0B"/>
    <w:rsid w:val="0023410C"/>
    <w:rsid w:val="00234669"/>
    <w:rsid w:val="0023487A"/>
    <w:rsid w:val="00235208"/>
    <w:rsid w:val="002354AC"/>
    <w:rsid w:val="002367D6"/>
    <w:rsid w:val="00236846"/>
    <w:rsid w:val="00237497"/>
    <w:rsid w:val="00237B3D"/>
    <w:rsid w:val="00240B22"/>
    <w:rsid w:val="002428E4"/>
    <w:rsid w:val="00242A25"/>
    <w:rsid w:val="00243110"/>
    <w:rsid w:val="0024423F"/>
    <w:rsid w:val="002455FE"/>
    <w:rsid w:val="0024567B"/>
    <w:rsid w:val="00245F33"/>
    <w:rsid w:val="002460AD"/>
    <w:rsid w:val="0024721D"/>
    <w:rsid w:val="0025030C"/>
    <w:rsid w:val="00250A52"/>
    <w:rsid w:val="00250AD2"/>
    <w:rsid w:val="00251ADA"/>
    <w:rsid w:val="00254498"/>
    <w:rsid w:val="00255E53"/>
    <w:rsid w:val="002572D3"/>
    <w:rsid w:val="002578CB"/>
    <w:rsid w:val="002606B7"/>
    <w:rsid w:val="002608CA"/>
    <w:rsid w:val="00260A33"/>
    <w:rsid w:val="00260F18"/>
    <w:rsid w:val="0026150A"/>
    <w:rsid w:val="0026245B"/>
    <w:rsid w:val="00262A8A"/>
    <w:rsid w:val="00262ABE"/>
    <w:rsid w:val="00262DB7"/>
    <w:rsid w:val="00262FF3"/>
    <w:rsid w:val="00263355"/>
    <w:rsid w:val="00263734"/>
    <w:rsid w:val="0026391A"/>
    <w:rsid w:val="002643E2"/>
    <w:rsid w:val="002644B8"/>
    <w:rsid w:val="002651C8"/>
    <w:rsid w:val="00265545"/>
    <w:rsid w:val="00266545"/>
    <w:rsid w:val="00266736"/>
    <w:rsid w:val="00266804"/>
    <w:rsid w:val="00266C0B"/>
    <w:rsid w:val="00267AF8"/>
    <w:rsid w:val="00267C3C"/>
    <w:rsid w:val="0027037D"/>
    <w:rsid w:val="00273160"/>
    <w:rsid w:val="002738F8"/>
    <w:rsid w:val="00273C6E"/>
    <w:rsid w:val="002749DB"/>
    <w:rsid w:val="00275686"/>
    <w:rsid w:val="002758C8"/>
    <w:rsid w:val="00276549"/>
    <w:rsid w:val="00277FCB"/>
    <w:rsid w:val="00281125"/>
    <w:rsid w:val="00281896"/>
    <w:rsid w:val="00282DCB"/>
    <w:rsid w:val="00282DED"/>
    <w:rsid w:val="0028380E"/>
    <w:rsid w:val="00283EDD"/>
    <w:rsid w:val="00284A05"/>
    <w:rsid w:val="002854D5"/>
    <w:rsid w:val="002868D0"/>
    <w:rsid w:val="0028718B"/>
    <w:rsid w:val="0028725D"/>
    <w:rsid w:val="002873B2"/>
    <w:rsid w:val="002879CA"/>
    <w:rsid w:val="002905DA"/>
    <w:rsid w:val="0029111F"/>
    <w:rsid w:val="00292256"/>
    <w:rsid w:val="00292A25"/>
    <w:rsid w:val="00292D5E"/>
    <w:rsid w:val="002940B6"/>
    <w:rsid w:val="00294362"/>
    <w:rsid w:val="00294C0D"/>
    <w:rsid w:val="002950D9"/>
    <w:rsid w:val="00295958"/>
    <w:rsid w:val="002961B1"/>
    <w:rsid w:val="00296D41"/>
    <w:rsid w:val="00297026"/>
    <w:rsid w:val="002976F3"/>
    <w:rsid w:val="00297831"/>
    <w:rsid w:val="00297DA2"/>
    <w:rsid w:val="002A0C62"/>
    <w:rsid w:val="002A0DFF"/>
    <w:rsid w:val="002A0F57"/>
    <w:rsid w:val="002A1B0F"/>
    <w:rsid w:val="002A1ECA"/>
    <w:rsid w:val="002A21FA"/>
    <w:rsid w:val="002A24EC"/>
    <w:rsid w:val="002A33D3"/>
    <w:rsid w:val="002A3640"/>
    <w:rsid w:val="002A3B13"/>
    <w:rsid w:val="002A3F41"/>
    <w:rsid w:val="002A47C9"/>
    <w:rsid w:val="002A494A"/>
    <w:rsid w:val="002A54FB"/>
    <w:rsid w:val="002A5D6D"/>
    <w:rsid w:val="002A60D3"/>
    <w:rsid w:val="002A6213"/>
    <w:rsid w:val="002A62B8"/>
    <w:rsid w:val="002A6453"/>
    <w:rsid w:val="002B04B4"/>
    <w:rsid w:val="002B05C8"/>
    <w:rsid w:val="002B1C78"/>
    <w:rsid w:val="002B1DFC"/>
    <w:rsid w:val="002B26C5"/>
    <w:rsid w:val="002B2ABA"/>
    <w:rsid w:val="002B2C98"/>
    <w:rsid w:val="002B3113"/>
    <w:rsid w:val="002B39A2"/>
    <w:rsid w:val="002B3F78"/>
    <w:rsid w:val="002B405B"/>
    <w:rsid w:val="002B4B48"/>
    <w:rsid w:val="002B5CB2"/>
    <w:rsid w:val="002B6650"/>
    <w:rsid w:val="002B6B1C"/>
    <w:rsid w:val="002B6B7B"/>
    <w:rsid w:val="002C0AE3"/>
    <w:rsid w:val="002C0AE9"/>
    <w:rsid w:val="002C1645"/>
    <w:rsid w:val="002C1D04"/>
    <w:rsid w:val="002C266F"/>
    <w:rsid w:val="002C3305"/>
    <w:rsid w:val="002C3555"/>
    <w:rsid w:val="002C35D4"/>
    <w:rsid w:val="002C3DB2"/>
    <w:rsid w:val="002C4C14"/>
    <w:rsid w:val="002C5020"/>
    <w:rsid w:val="002C5722"/>
    <w:rsid w:val="002C5A28"/>
    <w:rsid w:val="002C60C4"/>
    <w:rsid w:val="002C65AC"/>
    <w:rsid w:val="002C6A63"/>
    <w:rsid w:val="002C74EE"/>
    <w:rsid w:val="002C752F"/>
    <w:rsid w:val="002D017F"/>
    <w:rsid w:val="002D12B4"/>
    <w:rsid w:val="002D137C"/>
    <w:rsid w:val="002D1F76"/>
    <w:rsid w:val="002D1F83"/>
    <w:rsid w:val="002D25DB"/>
    <w:rsid w:val="002D2682"/>
    <w:rsid w:val="002D2F6D"/>
    <w:rsid w:val="002D2F86"/>
    <w:rsid w:val="002D39D8"/>
    <w:rsid w:val="002D3AED"/>
    <w:rsid w:val="002D3F3B"/>
    <w:rsid w:val="002D419F"/>
    <w:rsid w:val="002D5855"/>
    <w:rsid w:val="002D589E"/>
    <w:rsid w:val="002D63B2"/>
    <w:rsid w:val="002D6700"/>
    <w:rsid w:val="002D6744"/>
    <w:rsid w:val="002D7159"/>
    <w:rsid w:val="002D725A"/>
    <w:rsid w:val="002D72D0"/>
    <w:rsid w:val="002E1C0E"/>
    <w:rsid w:val="002E1EE0"/>
    <w:rsid w:val="002E1FA2"/>
    <w:rsid w:val="002E2619"/>
    <w:rsid w:val="002E3737"/>
    <w:rsid w:val="002E52BF"/>
    <w:rsid w:val="002E5655"/>
    <w:rsid w:val="002E60E7"/>
    <w:rsid w:val="002E7A3A"/>
    <w:rsid w:val="002E7BAA"/>
    <w:rsid w:val="002E7F74"/>
    <w:rsid w:val="002F044D"/>
    <w:rsid w:val="002F0C0F"/>
    <w:rsid w:val="002F1616"/>
    <w:rsid w:val="002F28C5"/>
    <w:rsid w:val="002F324B"/>
    <w:rsid w:val="002F3AB2"/>
    <w:rsid w:val="002F3F3A"/>
    <w:rsid w:val="002F47AD"/>
    <w:rsid w:val="002F4D8D"/>
    <w:rsid w:val="002F4F28"/>
    <w:rsid w:val="002F4FF7"/>
    <w:rsid w:val="002F62C0"/>
    <w:rsid w:val="002F6D5C"/>
    <w:rsid w:val="002F70E9"/>
    <w:rsid w:val="002F7791"/>
    <w:rsid w:val="002F795A"/>
    <w:rsid w:val="002F7B23"/>
    <w:rsid w:val="002F7E74"/>
    <w:rsid w:val="003005E7"/>
    <w:rsid w:val="0030068A"/>
    <w:rsid w:val="00301708"/>
    <w:rsid w:val="00301B1F"/>
    <w:rsid w:val="00301C9C"/>
    <w:rsid w:val="00302685"/>
    <w:rsid w:val="0030277A"/>
    <w:rsid w:val="003028EF"/>
    <w:rsid w:val="00302DE5"/>
    <w:rsid w:val="0030352F"/>
    <w:rsid w:val="003037A0"/>
    <w:rsid w:val="0030429B"/>
    <w:rsid w:val="00304384"/>
    <w:rsid w:val="0030522D"/>
    <w:rsid w:val="00305F8D"/>
    <w:rsid w:val="00306855"/>
    <w:rsid w:val="00306CFA"/>
    <w:rsid w:val="003073E5"/>
    <w:rsid w:val="003077E7"/>
    <w:rsid w:val="00307CA6"/>
    <w:rsid w:val="0031048A"/>
    <w:rsid w:val="00311526"/>
    <w:rsid w:val="0031225A"/>
    <w:rsid w:val="00312D92"/>
    <w:rsid w:val="00313DE5"/>
    <w:rsid w:val="00313FF1"/>
    <w:rsid w:val="00314609"/>
    <w:rsid w:val="003148A8"/>
    <w:rsid w:val="0031490E"/>
    <w:rsid w:val="0031509F"/>
    <w:rsid w:val="0031560D"/>
    <w:rsid w:val="00315C21"/>
    <w:rsid w:val="003160A8"/>
    <w:rsid w:val="0031613C"/>
    <w:rsid w:val="003162E5"/>
    <w:rsid w:val="00316E25"/>
    <w:rsid w:val="00316E31"/>
    <w:rsid w:val="003173D6"/>
    <w:rsid w:val="00320BFC"/>
    <w:rsid w:val="00321C5D"/>
    <w:rsid w:val="00321CAF"/>
    <w:rsid w:val="00322126"/>
    <w:rsid w:val="0032380A"/>
    <w:rsid w:val="003238BE"/>
    <w:rsid w:val="003238CA"/>
    <w:rsid w:val="00325001"/>
    <w:rsid w:val="0032594E"/>
    <w:rsid w:val="00325E8D"/>
    <w:rsid w:val="00325F49"/>
    <w:rsid w:val="00326779"/>
    <w:rsid w:val="00326B3D"/>
    <w:rsid w:val="00327A5C"/>
    <w:rsid w:val="00327FE6"/>
    <w:rsid w:val="0033115A"/>
    <w:rsid w:val="00331431"/>
    <w:rsid w:val="0033297F"/>
    <w:rsid w:val="0033300A"/>
    <w:rsid w:val="003333A7"/>
    <w:rsid w:val="0033360D"/>
    <w:rsid w:val="00333A4A"/>
    <w:rsid w:val="00334177"/>
    <w:rsid w:val="00334B18"/>
    <w:rsid w:val="00334C74"/>
    <w:rsid w:val="00335B4B"/>
    <w:rsid w:val="00336BD7"/>
    <w:rsid w:val="00336EE1"/>
    <w:rsid w:val="00337043"/>
    <w:rsid w:val="00337EED"/>
    <w:rsid w:val="00340785"/>
    <w:rsid w:val="00340B34"/>
    <w:rsid w:val="00340D85"/>
    <w:rsid w:val="0034109A"/>
    <w:rsid w:val="003423DE"/>
    <w:rsid w:val="00342C0B"/>
    <w:rsid w:val="00342F76"/>
    <w:rsid w:val="0034304D"/>
    <w:rsid w:val="003432C4"/>
    <w:rsid w:val="00343BF3"/>
    <w:rsid w:val="0034404F"/>
    <w:rsid w:val="00344648"/>
    <w:rsid w:val="0034504F"/>
    <w:rsid w:val="00347A42"/>
    <w:rsid w:val="003503D4"/>
    <w:rsid w:val="00350507"/>
    <w:rsid w:val="0035124F"/>
    <w:rsid w:val="0035330E"/>
    <w:rsid w:val="00353537"/>
    <w:rsid w:val="00354F39"/>
    <w:rsid w:val="00355CDE"/>
    <w:rsid w:val="003561F1"/>
    <w:rsid w:val="003577BD"/>
    <w:rsid w:val="003600AF"/>
    <w:rsid w:val="0036015E"/>
    <w:rsid w:val="00360ACD"/>
    <w:rsid w:val="00361449"/>
    <w:rsid w:val="00362887"/>
    <w:rsid w:val="00362B7C"/>
    <w:rsid w:val="0036310D"/>
    <w:rsid w:val="003631C2"/>
    <w:rsid w:val="00364060"/>
    <w:rsid w:val="00364CAB"/>
    <w:rsid w:val="00365386"/>
    <w:rsid w:val="00365D1B"/>
    <w:rsid w:val="00365D6A"/>
    <w:rsid w:val="0036636F"/>
    <w:rsid w:val="00366379"/>
    <w:rsid w:val="00366A31"/>
    <w:rsid w:val="00366A48"/>
    <w:rsid w:val="00366EB7"/>
    <w:rsid w:val="003704E3"/>
    <w:rsid w:val="00370AF7"/>
    <w:rsid w:val="00370DCD"/>
    <w:rsid w:val="00371CDA"/>
    <w:rsid w:val="00372635"/>
    <w:rsid w:val="003735B1"/>
    <w:rsid w:val="00374066"/>
    <w:rsid w:val="00374549"/>
    <w:rsid w:val="00374A26"/>
    <w:rsid w:val="00375EF6"/>
    <w:rsid w:val="00377832"/>
    <w:rsid w:val="0037785C"/>
    <w:rsid w:val="00381587"/>
    <w:rsid w:val="003816BA"/>
    <w:rsid w:val="00381B26"/>
    <w:rsid w:val="00381D6A"/>
    <w:rsid w:val="00382593"/>
    <w:rsid w:val="00382E56"/>
    <w:rsid w:val="00382FA9"/>
    <w:rsid w:val="00383DB4"/>
    <w:rsid w:val="00384AE1"/>
    <w:rsid w:val="00385160"/>
    <w:rsid w:val="00385682"/>
    <w:rsid w:val="0038705E"/>
    <w:rsid w:val="003870DB"/>
    <w:rsid w:val="00390581"/>
    <w:rsid w:val="00390848"/>
    <w:rsid w:val="003908CC"/>
    <w:rsid w:val="00390AD5"/>
    <w:rsid w:val="0039129C"/>
    <w:rsid w:val="003914DF"/>
    <w:rsid w:val="0039152A"/>
    <w:rsid w:val="00391CE6"/>
    <w:rsid w:val="0039231A"/>
    <w:rsid w:val="00392523"/>
    <w:rsid w:val="0039281B"/>
    <w:rsid w:val="00392CDC"/>
    <w:rsid w:val="00392FA7"/>
    <w:rsid w:val="0039325D"/>
    <w:rsid w:val="00393A76"/>
    <w:rsid w:val="00393C38"/>
    <w:rsid w:val="00393F0C"/>
    <w:rsid w:val="00394206"/>
    <w:rsid w:val="00394668"/>
    <w:rsid w:val="00394A7A"/>
    <w:rsid w:val="00394E11"/>
    <w:rsid w:val="00395194"/>
    <w:rsid w:val="00395FB4"/>
    <w:rsid w:val="00396ADE"/>
    <w:rsid w:val="00396EEE"/>
    <w:rsid w:val="00397A96"/>
    <w:rsid w:val="003A0D2C"/>
    <w:rsid w:val="003A11D6"/>
    <w:rsid w:val="003A124F"/>
    <w:rsid w:val="003A168F"/>
    <w:rsid w:val="003A1858"/>
    <w:rsid w:val="003A2CAF"/>
    <w:rsid w:val="003A3900"/>
    <w:rsid w:val="003A3E07"/>
    <w:rsid w:val="003A41E7"/>
    <w:rsid w:val="003A44C8"/>
    <w:rsid w:val="003A4C72"/>
    <w:rsid w:val="003A5140"/>
    <w:rsid w:val="003A5BDA"/>
    <w:rsid w:val="003A5CDC"/>
    <w:rsid w:val="003A64F8"/>
    <w:rsid w:val="003A74E5"/>
    <w:rsid w:val="003B20B1"/>
    <w:rsid w:val="003B2D22"/>
    <w:rsid w:val="003B3134"/>
    <w:rsid w:val="003B33AC"/>
    <w:rsid w:val="003B345C"/>
    <w:rsid w:val="003B4E30"/>
    <w:rsid w:val="003B5A0F"/>
    <w:rsid w:val="003B5E53"/>
    <w:rsid w:val="003B5F90"/>
    <w:rsid w:val="003B7C61"/>
    <w:rsid w:val="003B7F4F"/>
    <w:rsid w:val="003C0720"/>
    <w:rsid w:val="003C0DFC"/>
    <w:rsid w:val="003C0F81"/>
    <w:rsid w:val="003C19F2"/>
    <w:rsid w:val="003C219D"/>
    <w:rsid w:val="003C3006"/>
    <w:rsid w:val="003C3397"/>
    <w:rsid w:val="003C3921"/>
    <w:rsid w:val="003C3FA4"/>
    <w:rsid w:val="003C45D9"/>
    <w:rsid w:val="003C55C8"/>
    <w:rsid w:val="003C689F"/>
    <w:rsid w:val="003C7BE2"/>
    <w:rsid w:val="003D06AF"/>
    <w:rsid w:val="003D0EA7"/>
    <w:rsid w:val="003D2313"/>
    <w:rsid w:val="003D27D0"/>
    <w:rsid w:val="003D2CAA"/>
    <w:rsid w:val="003D465A"/>
    <w:rsid w:val="003D4F44"/>
    <w:rsid w:val="003D63C9"/>
    <w:rsid w:val="003D6A42"/>
    <w:rsid w:val="003D78D8"/>
    <w:rsid w:val="003D7917"/>
    <w:rsid w:val="003D7C61"/>
    <w:rsid w:val="003D7F0C"/>
    <w:rsid w:val="003E0759"/>
    <w:rsid w:val="003E1266"/>
    <w:rsid w:val="003E18F0"/>
    <w:rsid w:val="003E195E"/>
    <w:rsid w:val="003E1C6F"/>
    <w:rsid w:val="003E204D"/>
    <w:rsid w:val="003E23BF"/>
    <w:rsid w:val="003E240A"/>
    <w:rsid w:val="003E2B05"/>
    <w:rsid w:val="003E3229"/>
    <w:rsid w:val="003E37F3"/>
    <w:rsid w:val="003E3E5E"/>
    <w:rsid w:val="003E4A4D"/>
    <w:rsid w:val="003E4C2F"/>
    <w:rsid w:val="003E558F"/>
    <w:rsid w:val="003E64BF"/>
    <w:rsid w:val="003E6968"/>
    <w:rsid w:val="003E6AB5"/>
    <w:rsid w:val="003E70A6"/>
    <w:rsid w:val="003E738C"/>
    <w:rsid w:val="003E7819"/>
    <w:rsid w:val="003F1947"/>
    <w:rsid w:val="003F19E1"/>
    <w:rsid w:val="003F2372"/>
    <w:rsid w:val="003F2B97"/>
    <w:rsid w:val="003F330B"/>
    <w:rsid w:val="003F33A6"/>
    <w:rsid w:val="003F5E46"/>
    <w:rsid w:val="003F600F"/>
    <w:rsid w:val="003F7CD9"/>
    <w:rsid w:val="004001D1"/>
    <w:rsid w:val="004002D3"/>
    <w:rsid w:val="004006E8"/>
    <w:rsid w:val="004012B4"/>
    <w:rsid w:val="0040157A"/>
    <w:rsid w:val="004016E2"/>
    <w:rsid w:val="00401B59"/>
    <w:rsid w:val="0040255F"/>
    <w:rsid w:val="00402D51"/>
    <w:rsid w:val="00403923"/>
    <w:rsid w:val="00403EAB"/>
    <w:rsid w:val="004042EA"/>
    <w:rsid w:val="00404CB5"/>
    <w:rsid w:val="00404EAA"/>
    <w:rsid w:val="004060D5"/>
    <w:rsid w:val="00406CC5"/>
    <w:rsid w:val="00406F84"/>
    <w:rsid w:val="004073FF"/>
    <w:rsid w:val="004074F2"/>
    <w:rsid w:val="004075FC"/>
    <w:rsid w:val="00407727"/>
    <w:rsid w:val="00407C0D"/>
    <w:rsid w:val="00411065"/>
    <w:rsid w:val="00411724"/>
    <w:rsid w:val="00412ADF"/>
    <w:rsid w:val="00413282"/>
    <w:rsid w:val="004134D2"/>
    <w:rsid w:val="00413542"/>
    <w:rsid w:val="0041408B"/>
    <w:rsid w:val="004140F7"/>
    <w:rsid w:val="00414C1C"/>
    <w:rsid w:val="00414D0A"/>
    <w:rsid w:val="0041531F"/>
    <w:rsid w:val="00415709"/>
    <w:rsid w:val="00415811"/>
    <w:rsid w:val="00417321"/>
    <w:rsid w:val="00417AB7"/>
    <w:rsid w:val="00417AEE"/>
    <w:rsid w:val="00417DEA"/>
    <w:rsid w:val="0042063C"/>
    <w:rsid w:val="004208ED"/>
    <w:rsid w:val="00421379"/>
    <w:rsid w:val="00421C61"/>
    <w:rsid w:val="00422266"/>
    <w:rsid w:val="00423B7B"/>
    <w:rsid w:val="00424527"/>
    <w:rsid w:val="00424982"/>
    <w:rsid w:val="00424A26"/>
    <w:rsid w:val="00424AC0"/>
    <w:rsid w:val="00425181"/>
    <w:rsid w:val="00425277"/>
    <w:rsid w:val="00425423"/>
    <w:rsid w:val="00425903"/>
    <w:rsid w:val="00430724"/>
    <w:rsid w:val="00430977"/>
    <w:rsid w:val="00430EB8"/>
    <w:rsid w:val="0043144D"/>
    <w:rsid w:val="0043185B"/>
    <w:rsid w:val="004320AE"/>
    <w:rsid w:val="004321B1"/>
    <w:rsid w:val="004321BA"/>
    <w:rsid w:val="004339A2"/>
    <w:rsid w:val="00434891"/>
    <w:rsid w:val="004348A4"/>
    <w:rsid w:val="00436A89"/>
    <w:rsid w:val="0043753F"/>
    <w:rsid w:val="0044000E"/>
    <w:rsid w:val="00440167"/>
    <w:rsid w:val="00440872"/>
    <w:rsid w:val="0044194E"/>
    <w:rsid w:val="00441A9A"/>
    <w:rsid w:val="00442151"/>
    <w:rsid w:val="00442B36"/>
    <w:rsid w:val="00442D64"/>
    <w:rsid w:val="0044328A"/>
    <w:rsid w:val="00443D38"/>
    <w:rsid w:val="004445C1"/>
    <w:rsid w:val="00444B02"/>
    <w:rsid w:val="004457C6"/>
    <w:rsid w:val="0044598D"/>
    <w:rsid w:val="00446606"/>
    <w:rsid w:val="004468ED"/>
    <w:rsid w:val="00446F79"/>
    <w:rsid w:val="004474BC"/>
    <w:rsid w:val="00447738"/>
    <w:rsid w:val="00447A55"/>
    <w:rsid w:val="00447BE0"/>
    <w:rsid w:val="00450381"/>
    <w:rsid w:val="004513A2"/>
    <w:rsid w:val="00451581"/>
    <w:rsid w:val="00451EE9"/>
    <w:rsid w:val="004523B5"/>
    <w:rsid w:val="00452795"/>
    <w:rsid w:val="00452BF8"/>
    <w:rsid w:val="004531D8"/>
    <w:rsid w:val="004532E6"/>
    <w:rsid w:val="00453332"/>
    <w:rsid w:val="00453378"/>
    <w:rsid w:val="00453B50"/>
    <w:rsid w:val="00453C76"/>
    <w:rsid w:val="00454769"/>
    <w:rsid w:val="00454E4C"/>
    <w:rsid w:val="004551DF"/>
    <w:rsid w:val="00455455"/>
    <w:rsid w:val="0045590A"/>
    <w:rsid w:val="004565FD"/>
    <w:rsid w:val="00460317"/>
    <w:rsid w:val="004613E9"/>
    <w:rsid w:val="0046192B"/>
    <w:rsid w:val="004623F1"/>
    <w:rsid w:val="004629BA"/>
    <w:rsid w:val="00463016"/>
    <w:rsid w:val="004635C1"/>
    <w:rsid w:val="00463CCC"/>
    <w:rsid w:val="0046453C"/>
    <w:rsid w:val="0046478D"/>
    <w:rsid w:val="00464906"/>
    <w:rsid w:val="00464DBC"/>
    <w:rsid w:val="0046525D"/>
    <w:rsid w:val="0046602D"/>
    <w:rsid w:val="0046634F"/>
    <w:rsid w:val="00467521"/>
    <w:rsid w:val="00467AE7"/>
    <w:rsid w:val="00467EF5"/>
    <w:rsid w:val="00470A22"/>
    <w:rsid w:val="00470C0B"/>
    <w:rsid w:val="00471443"/>
    <w:rsid w:val="00471459"/>
    <w:rsid w:val="004718E5"/>
    <w:rsid w:val="00471F84"/>
    <w:rsid w:val="00472398"/>
    <w:rsid w:val="00472C6D"/>
    <w:rsid w:val="004738EB"/>
    <w:rsid w:val="00473B5D"/>
    <w:rsid w:val="00473D7F"/>
    <w:rsid w:val="00474007"/>
    <w:rsid w:val="00474891"/>
    <w:rsid w:val="00474C49"/>
    <w:rsid w:val="00474F8D"/>
    <w:rsid w:val="00475556"/>
    <w:rsid w:val="00475960"/>
    <w:rsid w:val="00475D4A"/>
    <w:rsid w:val="00476D9F"/>
    <w:rsid w:val="0047725F"/>
    <w:rsid w:val="0048027F"/>
    <w:rsid w:val="00480551"/>
    <w:rsid w:val="00480ADA"/>
    <w:rsid w:val="00480D71"/>
    <w:rsid w:val="0048110A"/>
    <w:rsid w:val="004811A2"/>
    <w:rsid w:val="004814F5"/>
    <w:rsid w:val="00481A17"/>
    <w:rsid w:val="004820FB"/>
    <w:rsid w:val="004837E6"/>
    <w:rsid w:val="00483800"/>
    <w:rsid w:val="00483B85"/>
    <w:rsid w:val="00484909"/>
    <w:rsid w:val="00484AF1"/>
    <w:rsid w:val="00484E6B"/>
    <w:rsid w:val="00485237"/>
    <w:rsid w:val="00486168"/>
    <w:rsid w:val="00486246"/>
    <w:rsid w:val="00486BDA"/>
    <w:rsid w:val="00486DEF"/>
    <w:rsid w:val="004874DA"/>
    <w:rsid w:val="00487E01"/>
    <w:rsid w:val="00490663"/>
    <w:rsid w:val="0049080A"/>
    <w:rsid w:val="00490DDC"/>
    <w:rsid w:val="00491034"/>
    <w:rsid w:val="00491207"/>
    <w:rsid w:val="004918FC"/>
    <w:rsid w:val="00491E4F"/>
    <w:rsid w:val="00492585"/>
    <w:rsid w:val="004930AE"/>
    <w:rsid w:val="004933B2"/>
    <w:rsid w:val="004933D7"/>
    <w:rsid w:val="00493770"/>
    <w:rsid w:val="00493CD1"/>
    <w:rsid w:val="0049536B"/>
    <w:rsid w:val="004958D6"/>
    <w:rsid w:val="00495C79"/>
    <w:rsid w:val="00496110"/>
    <w:rsid w:val="00497A66"/>
    <w:rsid w:val="00497D98"/>
    <w:rsid w:val="004A0913"/>
    <w:rsid w:val="004A0DA7"/>
    <w:rsid w:val="004A10BB"/>
    <w:rsid w:val="004A1661"/>
    <w:rsid w:val="004A1D52"/>
    <w:rsid w:val="004A2BA1"/>
    <w:rsid w:val="004A2DC5"/>
    <w:rsid w:val="004A302E"/>
    <w:rsid w:val="004A34DD"/>
    <w:rsid w:val="004A3EB9"/>
    <w:rsid w:val="004A44BB"/>
    <w:rsid w:val="004A5F8F"/>
    <w:rsid w:val="004A5FA1"/>
    <w:rsid w:val="004A6554"/>
    <w:rsid w:val="004A6BB7"/>
    <w:rsid w:val="004A70D0"/>
    <w:rsid w:val="004B0142"/>
    <w:rsid w:val="004B070E"/>
    <w:rsid w:val="004B0DB8"/>
    <w:rsid w:val="004B12C7"/>
    <w:rsid w:val="004B1594"/>
    <w:rsid w:val="004B1A6E"/>
    <w:rsid w:val="004B24BB"/>
    <w:rsid w:val="004B2562"/>
    <w:rsid w:val="004B2AA0"/>
    <w:rsid w:val="004B3B00"/>
    <w:rsid w:val="004B4004"/>
    <w:rsid w:val="004B4E60"/>
    <w:rsid w:val="004B4EE3"/>
    <w:rsid w:val="004B5AC4"/>
    <w:rsid w:val="004B5F52"/>
    <w:rsid w:val="004B71B5"/>
    <w:rsid w:val="004C0897"/>
    <w:rsid w:val="004C0C86"/>
    <w:rsid w:val="004C1014"/>
    <w:rsid w:val="004C1B98"/>
    <w:rsid w:val="004C1CD8"/>
    <w:rsid w:val="004C2A18"/>
    <w:rsid w:val="004C302E"/>
    <w:rsid w:val="004C39C0"/>
    <w:rsid w:val="004C3BDC"/>
    <w:rsid w:val="004C3FB5"/>
    <w:rsid w:val="004C4979"/>
    <w:rsid w:val="004C49D1"/>
    <w:rsid w:val="004C51FE"/>
    <w:rsid w:val="004C5262"/>
    <w:rsid w:val="004C5D30"/>
    <w:rsid w:val="004C644D"/>
    <w:rsid w:val="004C7596"/>
    <w:rsid w:val="004D02EE"/>
    <w:rsid w:val="004D1012"/>
    <w:rsid w:val="004D12EF"/>
    <w:rsid w:val="004D2921"/>
    <w:rsid w:val="004D2D23"/>
    <w:rsid w:val="004D3A9F"/>
    <w:rsid w:val="004D3B25"/>
    <w:rsid w:val="004D4D29"/>
    <w:rsid w:val="004D508F"/>
    <w:rsid w:val="004D57A8"/>
    <w:rsid w:val="004D5870"/>
    <w:rsid w:val="004D60AB"/>
    <w:rsid w:val="004D6518"/>
    <w:rsid w:val="004D666B"/>
    <w:rsid w:val="004D6EF5"/>
    <w:rsid w:val="004D7607"/>
    <w:rsid w:val="004D7D40"/>
    <w:rsid w:val="004E0B76"/>
    <w:rsid w:val="004E0D67"/>
    <w:rsid w:val="004E1666"/>
    <w:rsid w:val="004E174E"/>
    <w:rsid w:val="004E196C"/>
    <w:rsid w:val="004E1CDD"/>
    <w:rsid w:val="004E246D"/>
    <w:rsid w:val="004E2E22"/>
    <w:rsid w:val="004E2EA9"/>
    <w:rsid w:val="004E3222"/>
    <w:rsid w:val="004E36B9"/>
    <w:rsid w:val="004E3CD3"/>
    <w:rsid w:val="004E5552"/>
    <w:rsid w:val="004E58E1"/>
    <w:rsid w:val="004E6B10"/>
    <w:rsid w:val="004E6E51"/>
    <w:rsid w:val="004F0199"/>
    <w:rsid w:val="004F01AE"/>
    <w:rsid w:val="004F046F"/>
    <w:rsid w:val="004F04C6"/>
    <w:rsid w:val="004F182D"/>
    <w:rsid w:val="004F2217"/>
    <w:rsid w:val="004F258D"/>
    <w:rsid w:val="004F3F95"/>
    <w:rsid w:val="004F40D0"/>
    <w:rsid w:val="004F414A"/>
    <w:rsid w:val="004F433F"/>
    <w:rsid w:val="004F505C"/>
    <w:rsid w:val="004F6E4F"/>
    <w:rsid w:val="004F6F14"/>
    <w:rsid w:val="004F76CD"/>
    <w:rsid w:val="004F778C"/>
    <w:rsid w:val="004F7ECB"/>
    <w:rsid w:val="004F7F12"/>
    <w:rsid w:val="005003D5"/>
    <w:rsid w:val="00500B7D"/>
    <w:rsid w:val="00500D22"/>
    <w:rsid w:val="00501475"/>
    <w:rsid w:val="005018EF"/>
    <w:rsid w:val="00501C72"/>
    <w:rsid w:val="00502FC5"/>
    <w:rsid w:val="00503113"/>
    <w:rsid w:val="00503732"/>
    <w:rsid w:val="00503CA5"/>
    <w:rsid w:val="00503DDE"/>
    <w:rsid w:val="00503E9B"/>
    <w:rsid w:val="00506334"/>
    <w:rsid w:val="00506B32"/>
    <w:rsid w:val="00506C2D"/>
    <w:rsid w:val="00506D39"/>
    <w:rsid w:val="00510E05"/>
    <w:rsid w:val="00512012"/>
    <w:rsid w:val="00512DB4"/>
    <w:rsid w:val="00513D5D"/>
    <w:rsid w:val="0051424B"/>
    <w:rsid w:val="00514BEE"/>
    <w:rsid w:val="00514C9C"/>
    <w:rsid w:val="00514E62"/>
    <w:rsid w:val="00514EB6"/>
    <w:rsid w:val="005152A2"/>
    <w:rsid w:val="00515457"/>
    <w:rsid w:val="00515DBA"/>
    <w:rsid w:val="00517A9F"/>
    <w:rsid w:val="00517BB0"/>
    <w:rsid w:val="005203D4"/>
    <w:rsid w:val="00521592"/>
    <w:rsid w:val="0052195D"/>
    <w:rsid w:val="00521C77"/>
    <w:rsid w:val="00522498"/>
    <w:rsid w:val="00522A60"/>
    <w:rsid w:val="00522EBC"/>
    <w:rsid w:val="005232F1"/>
    <w:rsid w:val="00523866"/>
    <w:rsid w:val="00523A30"/>
    <w:rsid w:val="00524900"/>
    <w:rsid w:val="00524C40"/>
    <w:rsid w:val="0052504F"/>
    <w:rsid w:val="00525654"/>
    <w:rsid w:val="00525D48"/>
    <w:rsid w:val="00525E73"/>
    <w:rsid w:val="00525F33"/>
    <w:rsid w:val="00526656"/>
    <w:rsid w:val="00527312"/>
    <w:rsid w:val="005273AD"/>
    <w:rsid w:val="005278A4"/>
    <w:rsid w:val="005300A6"/>
    <w:rsid w:val="00530C0E"/>
    <w:rsid w:val="00530F1C"/>
    <w:rsid w:val="005310DD"/>
    <w:rsid w:val="005315A4"/>
    <w:rsid w:val="0053172C"/>
    <w:rsid w:val="0053198E"/>
    <w:rsid w:val="005324AF"/>
    <w:rsid w:val="00533A26"/>
    <w:rsid w:val="00533F8D"/>
    <w:rsid w:val="00534BCB"/>
    <w:rsid w:val="00535D80"/>
    <w:rsid w:val="0053678C"/>
    <w:rsid w:val="00537106"/>
    <w:rsid w:val="005376A5"/>
    <w:rsid w:val="005407A6"/>
    <w:rsid w:val="00540E13"/>
    <w:rsid w:val="005413B3"/>
    <w:rsid w:val="005427E3"/>
    <w:rsid w:val="00543D71"/>
    <w:rsid w:val="005444E5"/>
    <w:rsid w:val="00544717"/>
    <w:rsid w:val="005447B6"/>
    <w:rsid w:val="00546AF3"/>
    <w:rsid w:val="00546E75"/>
    <w:rsid w:val="005474BC"/>
    <w:rsid w:val="0054752C"/>
    <w:rsid w:val="005478DF"/>
    <w:rsid w:val="00547915"/>
    <w:rsid w:val="00547AA6"/>
    <w:rsid w:val="005500AE"/>
    <w:rsid w:val="00550735"/>
    <w:rsid w:val="0055102A"/>
    <w:rsid w:val="005525D8"/>
    <w:rsid w:val="00552D35"/>
    <w:rsid w:val="005536FF"/>
    <w:rsid w:val="005537A5"/>
    <w:rsid w:val="0055460B"/>
    <w:rsid w:val="00555CA5"/>
    <w:rsid w:val="00555F14"/>
    <w:rsid w:val="005570FC"/>
    <w:rsid w:val="00560C3F"/>
    <w:rsid w:val="00562BE4"/>
    <w:rsid w:val="0056359A"/>
    <w:rsid w:val="0056463D"/>
    <w:rsid w:val="00564BDB"/>
    <w:rsid w:val="00565321"/>
    <w:rsid w:val="0056765F"/>
    <w:rsid w:val="00567D5A"/>
    <w:rsid w:val="005702B8"/>
    <w:rsid w:val="005703AF"/>
    <w:rsid w:val="0057146B"/>
    <w:rsid w:val="005715DB"/>
    <w:rsid w:val="00571C7F"/>
    <w:rsid w:val="00571D16"/>
    <w:rsid w:val="00571ECA"/>
    <w:rsid w:val="00571F9C"/>
    <w:rsid w:val="00572447"/>
    <w:rsid w:val="00572649"/>
    <w:rsid w:val="005727B9"/>
    <w:rsid w:val="00572AAD"/>
    <w:rsid w:val="00572B42"/>
    <w:rsid w:val="00573B59"/>
    <w:rsid w:val="0057580B"/>
    <w:rsid w:val="005777C0"/>
    <w:rsid w:val="005779EC"/>
    <w:rsid w:val="00577AB4"/>
    <w:rsid w:val="00577BF2"/>
    <w:rsid w:val="00581690"/>
    <w:rsid w:val="0058197B"/>
    <w:rsid w:val="00581DB2"/>
    <w:rsid w:val="005824B0"/>
    <w:rsid w:val="005826B3"/>
    <w:rsid w:val="00582973"/>
    <w:rsid w:val="0058311D"/>
    <w:rsid w:val="00583DA0"/>
    <w:rsid w:val="005847CC"/>
    <w:rsid w:val="00585CC5"/>
    <w:rsid w:val="00586174"/>
    <w:rsid w:val="005863F5"/>
    <w:rsid w:val="005864CA"/>
    <w:rsid w:val="00586FCF"/>
    <w:rsid w:val="00590A62"/>
    <w:rsid w:val="00590B7B"/>
    <w:rsid w:val="00590FBD"/>
    <w:rsid w:val="00591249"/>
    <w:rsid w:val="005929F2"/>
    <w:rsid w:val="0059338D"/>
    <w:rsid w:val="00593404"/>
    <w:rsid w:val="00594106"/>
    <w:rsid w:val="00594728"/>
    <w:rsid w:val="00594E91"/>
    <w:rsid w:val="005960A8"/>
    <w:rsid w:val="0059641F"/>
    <w:rsid w:val="00596ED6"/>
    <w:rsid w:val="005975FE"/>
    <w:rsid w:val="005979D6"/>
    <w:rsid w:val="00597A76"/>
    <w:rsid w:val="00597E3B"/>
    <w:rsid w:val="005A0094"/>
    <w:rsid w:val="005A044C"/>
    <w:rsid w:val="005A0685"/>
    <w:rsid w:val="005A0B31"/>
    <w:rsid w:val="005A1097"/>
    <w:rsid w:val="005A14ED"/>
    <w:rsid w:val="005A25D9"/>
    <w:rsid w:val="005A3A43"/>
    <w:rsid w:val="005A416A"/>
    <w:rsid w:val="005A54FB"/>
    <w:rsid w:val="005A5502"/>
    <w:rsid w:val="005A6CA0"/>
    <w:rsid w:val="005A7358"/>
    <w:rsid w:val="005A748B"/>
    <w:rsid w:val="005A7CA1"/>
    <w:rsid w:val="005B11FE"/>
    <w:rsid w:val="005B154F"/>
    <w:rsid w:val="005B20F8"/>
    <w:rsid w:val="005B24B0"/>
    <w:rsid w:val="005B277E"/>
    <w:rsid w:val="005B2A7C"/>
    <w:rsid w:val="005B3A05"/>
    <w:rsid w:val="005B3C53"/>
    <w:rsid w:val="005B3E64"/>
    <w:rsid w:val="005B4C33"/>
    <w:rsid w:val="005B529F"/>
    <w:rsid w:val="005B5465"/>
    <w:rsid w:val="005B54E3"/>
    <w:rsid w:val="005B5FAC"/>
    <w:rsid w:val="005B6AC5"/>
    <w:rsid w:val="005B6D7D"/>
    <w:rsid w:val="005B730A"/>
    <w:rsid w:val="005B7466"/>
    <w:rsid w:val="005B7664"/>
    <w:rsid w:val="005B79E9"/>
    <w:rsid w:val="005C0F80"/>
    <w:rsid w:val="005C1735"/>
    <w:rsid w:val="005C1A9F"/>
    <w:rsid w:val="005C1DA1"/>
    <w:rsid w:val="005C2669"/>
    <w:rsid w:val="005C2700"/>
    <w:rsid w:val="005C368A"/>
    <w:rsid w:val="005C388B"/>
    <w:rsid w:val="005C399C"/>
    <w:rsid w:val="005C3B32"/>
    <w:rsid w:val="005C4573"/>
    <w:rsid w:val="005C4C4F"/>
    <w:rsid w:val="005C4D6B"/>
    <w:rsid w:val="005C5630"/>
    <w:rsid w:val="005C56F7"/>
    <w:rsid w:val="005C5D40"/>
    <w:rsid w:val="005C5E02"/>
    <w:rsid w:val="005C5FE1"/>
    <w:rsid w:val="005C696C"/>
    <w:rsid w:val="005C6C37"/>
    <w:rsid w:val="005C6F0F"/>
    <w:rsid w:val="005C7BE4"/>
    <w:rsid w:val="005C7CC7"/>
    <w:rsid w:val="005C7E13"/>
    <w:rsid w:val="005D1002"/>
    <w:rsid w:val="005D13CA"/>
    <w:rsid w:val="005D1B1A"/>
    <w:rsid w:val="005D214C"/>
    <w:rsid w:val="005D248F"/>
    <w:rsid w:val="005D25DA"/>
    <w:rsid w:val="005D280D"/>
    <w:rsid w:val="005D2819"/>
    <w:rsid w:val="005D3C54"/>
    <w:rsid w:val="005D42CD"/>
    <w:rsid w:val="005D46A9"/>
    <w:rsid w:val="005D47BC"/>
    <w:rsid w:val="005D5084"/>
    <w:rsid w:val="005D52CF"/>
    <w:rsid w:val="005D53D0"/>
    <w:rsid w:val="005D540C"/>
    <w:rsid w:val="005D5DA1"/>
    <w:rsid w:val="005D62AF"/>
    <w:rsid w:val="005D6AE4"/>
    <w:rsid w:val="005E0319"/>
    <w:rsid w:val="005E04BF"/>
    <w:rsid w:val="005E0B45"/>
    <w:rsid w:val="005E1A93"/>
    <w:rsid w:val="005E2C21"/>
    <w:rsid w:val="005E2DD3"/>
    <w:rsid w:val="005E2EA8"/>
    <w:rsid w:val="005E350B"/>
    <w:rsid w:val="005E39E0"/>
    <w:rsid w:val="005E3BC5"/>
    <w:rsid w:val="005E3FB4"/>
    <w:rsid w:val="005E45E1"/>
    <w:rsid w:val="005E4640"/>
    <w:rsid w:val="005E5445"/>
    <w:rsid w:val="005E6341"/>
    <w:rsid w:val="005E7229"/>
    <w:rsid w:val="005E731F"/>
    <w:rsid w:val="005F08D8"/>
    <w:rsid w:val="005F144F"/>
    <w:rsid w:val="005F14E1"/>
    <w:rsid w:val="005F1FFB"/>
    <w:rsid w:val="005F2160"/>
    <w:rsid w:val="005F23B2"/>
    <w:rsid w:val="005F23CB"/>
    <w:rsid w:val="005F2583"/>
    <w:rsid w:val="005F26B4"/>
    <w:rsid w:val="005F3239"/>
    <w:rsid w:val="005F3509"/>
    <w:rsid w:val="005F3D20"/>
    <w:rsid w:val="005F4031"/>
    <w:rsid w:val="005F4833"/>
    <w:rsid w:val="005F5F4B"/>
    <w:rsid w:val="005F600E"/>
    <w:rsid w:val="005F6ED9"/>
    <w:rsid w:val="005F7183"/>
    <w:rsid w:val="005F7FC8"/>
    <w:rsid w:val="006009A9"/>
    <w:rsid w:val="00601818"/>
    <w:rsid w:val="00601F11"/>
    <w:rsid w:val="006021DE"/>
    <w:rsid w:val="006025A8"/>
    <w:rsid w:val="00602E42"/>
    <w:rsid w:val="0060364B"/>
    <w:rsid w:val="00606572"/>
    <w:rsid w:val="00606882"/>
    <w:rsid w:val="0060751A"/>
    <w:rsid w:val="0060782A"/>
    <w:rsid w:val="00607858"/>
    <w:rsid w:val="00611818"/>
    <w:rsid w:val="00611B9C"/>
    <w:rsid w:val="00612874"/>
    <w:rsid w:val="00613B3A"/>
    <w:rsid w:val="00613BBD"/>
    <w:rsid w:val="00613DD0"/>
    <w:rsid w:val="006148B5"/>
    <w:rsid w:val="00614D33"/>
    <w:rsid w:val="00614D65"/>
    <w:rsid w:val="00614E5E"/>
    <w:rsid w:val="006152C9"/>
    <w:rsid w:val="00615FFB"/>
    <w:rsid w:val="0061601E"/>
    <w:rsid w:val="006169A1"/>
    <w:rsid w:val="00620FC8"/>
    <w:rsid w:val="00621189"/>
    <w:rsid w:val="006215A0"/>
    <w:rsid w:val="00621C98"/>
    <w:rsid w:val="00621EB6"/>
    <w:rsid w:val="0062238F"/>
    <w:rsid w:val="00622CE3"/>
    <w:rsid w:val="00623BC9"/>
    <w:rsid w:val="00624047"/>
    <w:rsid w:val="006252CA"/>
    <w:rsid w:val="00625581"/>
    <w:rsid w:val="0062561B"/>
    <w:rsid w:val="006258EF"/>
    <w:rsid w:val="00625FC1"/>
    <w:rsid w:val="006269EC"/>
    <w:rsid w:val="00626CC5"/>
    <w:rsid w:val="00627952"/>
    <w:rsid w:val="006302E0"/>
    <w:rsid w:val="006308AC"/>
    <w:rsid w:val="006309E5"/>
    <w:rsid w:val="00630A4C"/>
    <w:rsid w:val="00631453"/>
    <w:rsid w:val="00633A68"/>
    <w:rsid w:val="00633E7B"/>
    <w:rsid w:val="006342B9"/>
    <w:rsid w:val="00635DFD"/>
    <w:rsid w:val="006369EF"/>
    <w:rsid w:val="00640D7E"/>
    <w:rsid w:val="0064108E"/>
    <w:rsid w:val="00642876"/>
    <w:rsid w:val="00643A12"/>
    <w:rsid w:val="00643EED"/>
    <w:rsid w:val="006446B2"/>
    <w:rsid w:val="006451FE"/>
    <w:rsid w:val="00645E56"/>
    <w:rsid w:val="0064643B"/>
    <w:rsid w:val="006467A3"/>
    <w:rsid w:val="006469C0"/>
    <w:rsid w:val="00646E7A"/>
    <w:rsid w:val="00646ECE"/>
    <w:rsid w:val="00647136"/>
    <w:rsid w:val="00650055"/>
    <w:rsid w:val="00650369"/>
    <w:rsid w:val="006506CC"/>
    <w:rsid w:val="0065084A"/>
    <w:rsid w:val="006508A5"/>
    <w:rsid w:val="00651212"/>
    <w:rsid w:val="006512BB"/>
    <w:rsid w:val="00651C94"/>
    <w:rsid w:val="00651FEA"/>
    <w:rsid w:val="00652980"/>
    <w:rsid w:val="00652D2F"/>
    <w:rsid w:val="00653356"/>
    <w:rsid w:val="0065339A"/>
    <w:rsid w:val="006533E6"/>
    <w:rsid w:val="00653B33"/>
    <w:rsid w:val="00653E74"/>
    <w:rsid w:val="00654394"/>
    <w:rsid w:val="006546DA"/>
    <w:rsid w:val="00654994"/>
    <w:rsid w:val="00654CD0"/>
    <w:rsid w:val="00655815"/>
    <w:rsid w:val="00655818"/>
    <w:rsid w:val="00655899"/>
    <w:rsid w:val="00655B31"/>
    <w:rsid w:val="006560C2"/>
    <w:rsid w:val="00657078"/>
    <w:rsid w:val="00657456"/>
    <w:rsid w:val="0065767D"/>
    <w:rsid w:val="0065775E"/>
    <w:rsid w:val="006577E6"/>
    <w:rsid w:val="00657C56"/>
    <w:rsid w:val="00657DF1"/>
    <w:rsid w:val="0066014E"/>
    <w:rsid w:val="006601B5"/>
    <w:rsid w:val="00660405"/>
    <w:rsid w:val="00660D14"/>
    <w:rsid w:val="00660DF0"/>
    <w:rsid w:val="00661032"/>
    <w:rsid w:val="006614E9"/>
    <w:rsid w:val="00661556"/>
    <w:rsid w:val="00661ADC"/>
    <w:rsid w:val="00661E00"/>
    <w:rsid w:val="006626F8"/>
    <w:rsid w:val="0066283F"/>
    <w:rsid w:val="00662A61"/>
    <w:rsid w:val="00662AAD"/>
    <w:rsid w:val="006651ED"/>
    <w:rsid w:val="006654FC"/>
    <w:rsid w:val="006658A5"/>
    <w:rsid w:val="00665F95"/>
    <w:rsid w:val="00666095"/>
    <w:rsid w:val="006663C8"/>
    <w:rsid w:val="006664B4"/>
    <w:rsid w:val="006664BB"/>
    <w:rsid w:val="0066653D"/>
    <w:rsid w:val="0066773D"/>
    <w:rsid w:val="0066782B"/>
    <w:rsid w:val="00667F6B"/>
    <w:rsid w:val="006704B2"/>
    <w:rsid w:val="0067190C"/>
    <w:rsid w:val="00671A01"/>
    <w:rsid w:val="00671E52"/>
    <w:rsid w:val="00672600"/>
    <w:rsid w:val="00672C9E"/>
    <w:rsid w:val="00672D19"/>
    <w:rsid w:val="00673EE7"/>
    <w:rsid w:val="0067410A"/>
    <w:rsid w:val="006757B7"/>
    <w:rsid w:val="006759FF"/>
    <w:rsid w:val="00675A2D"/>
    <w:rsid w:val="00675F26"/>
    <w:rsid w:val="0067734E"/>
    <w:rsid w:val="006773D2"/>
    <w:rsid w:val="00677DCE"/>
    <w:rsid w:val="006802C4"/>
    <w:rsid w:val="00683E90"/>
    <w:rsid w:val="006847C6"/>
    <w:rsid w:val="00684A3B"/>
    <w:rsid w:val="00685182"/>
    <w:rsid w:val="00685249"/>
    <w:rsid w:val="00687B53"/>
    <w:rsid w:val="00687F43"/>
    <w:rsid w:val="0069096A"/>
    <w:rsid w:val="00690C03"/>
    <w:rsid w:val="0069130C"/>
    <w:rsid w:val="0069130D"/>
    <w:rsid w:val="006918FA"/>
    <w:rsid w:val="00691F56"/>
    <w:rsid w:val="00692F9E"/>
    <w:rsid w:val="00693A5C"/>
    <w:rsid w:val="00693D3C"/>
    <w:rsid w:val="00694AE8"/>
    <w:rsid w:val="00695748"/>
    <w:rsid w:val="0069579E"/>
    <w:rsid w:val="00695D0B"/>
    <w:rsid w:val="00696035"/>
    <w:rsid w:val="006961AD"/>
    <w:rsid w:val="0069634C"/>
    <w:rsid w:val="006967D1"/>
    <w:rsid w:val="006971BF"/>
    <w:rsid w:val="00697964"/>
    <w:rsid w:val="006A0B90"/>
    <w:rsid w:val="006A0F96"/>
    <w:rsid w:val="006A1575"/>
    <w:rsid w:val="006A1937"/>
    <w:rsid w:val="006A225C"/>
    <w:rsid w:val="006A2C9D"/>
    <w:rsid w:val="006A3080"/>
    <w:rsid w:val="006A3097"/>
    <w:rsid w:val="006A4163"/>
    <w:rsid w:val="006A4A29"/>
    <w:rsid w:val="006A545F"/>
    <w:rsid w:val="006A556E"/>
    <w:rsid w:val="006A55D7"/>
    <w:rsid w:val="006A6C5B"/>
    <w:rsid w:val="006A794C"/>
    <w:rsid w:val="006A7E88"/>
    <w:rsid w:val="006B1373"/>
    <w:rsid w:val="006B1678"/>
    <w:rsid w:val="006B17CD"/>
    <w:rsid w:val="006B25E5"/>
    <w:rsid w:val="006B3C7D"/>
    <w:rsid w:val="006B3E0D"/>
    <w:rsid w:val="006B4279"/>
    <w:rsid w:val="006B4543"/>
    <w:rsid w:val="006B4F67"/>
    <w:rsid w:val="006B4F80"/>
    <w:rsid w:val="006B4FC9"/>
    <w:rsid w:val="006B53CF"/>
    <w:rsid w:val="006B5C54"/>
    <w:rsid w:val="006B63BE"/>
    <w:rsid w:val="006B6449"/>
    <w:rsid w:val="006B65BC"/>
    <w:rsid w:val="006C0560"/>
    <w:rsid w:val="006C0776"/>
    <w:rsid w:val="006C0FCE"/>
    <w:rsid w:val="006C1312"/>
    <w:rsid w:val="006C19DD"/>
    <w:rsid w:val="006C1C40"/>
    <w:rsid w:val="006C2217"/>
    <w:rsid w:val="006C3054"/>
    <w:rsid w:val="006C4833"/>
    <w:rsid w:val="006C51F4"/>
    <w:rsid w:val="006C54C3"/>
    <w:rsid w:val="006C580B"/>
    <w:rsid w:val="006C5C26"/>
    <w:rsid w:val="006C656E"/>
    <w:rsid w:val="006C7965"/>
    <w:rsid w:val="006D0704"/>
    <w:rsid w:val="006D0ACC"/>
    <w:rsid w:val="006D1309"/>
    <w:rsid w:val="006D1435"/>
    <w:rsid w:val="006D160E"/>
    <w:rsid w:val="006D1D46"/>
    <w:rsid w:val="006D1F41"/>
    <w:rsid w:val="006D3461"/>
    <w:rsid w:val="006D3BFD"/>
    <w:rsid w:val="006D43BD"/>
    <w:rsid w:val="006D4935"/>
    <w:rsid w:val="006D4C85"/>
    <w:rsid w:val="006D561F"/>
    <w:rsid w:val="006D5A8A"/>
    <w:rsid w:val="006D5D82"/>
    <w:rsid w:val="006D698F"/>
    <w:rsid w:val="006D7256"/>
    <w:rsid w:val="006D726A"/>
    <w:rsid w:val="006D72F4"/>
    <w:rsid w:val="006D739C"/>
    <w:rsid w:val="006D7892"/>
    <w:rsid w:val="006E0E47"/>
    <w:rsid w:val="006E0E8F"/>
    <w:rsid w:val="006E13EC"/>
    <w:rsid w:val="006E1A4A"/>
    <w:rsid w:val="006E2D39"/>
    <w:rsid w:val="006E33B6"/>
    <w:rsid w:val="006E3487"/>
    <w:rsid w:val="006E37E7"/>
    <w:rsid w:val="006E3CAD"/>
    <w:rsid w:val="006E3DD8"/>
    <w:rsid w:val="006E479C"/>
    <w:rsid w:val="006E5F40"/>
    <w:rsid w:val="006E6017"/>
    <w:rsid w:val="006E63AD"/>
    <w:rsid w:val="006E649C"/>
    <w:rsid w:val="006E7567"/>
    <w:rsid w:val="006F04AD"/>
    <w:rsid w:val="006F19A4"/>
    <w:rsid w:val="006F1B59"/>
    <w:rsid w:val="006F2064"/>
    <w:rsid w:val="006F2A96"/>
    <w:rsid w:val="006F2C0D"/>
    <w:rsid w:val="006F2D76"/>
    <w:rsid w:val="006F305E"/>
    <w:rsid w:val="006F3F63"/>
    <w:rsid w:val="006F3FB0"/>
    <w:rsid w:val="006F41AA"/>
    <w:rsid w:val="006F4EBB"/>
    <w:rsid w:val="006F53FC"/>
    <w:rsid w:val="006F547D"/>
    <w:rsid w:val="006F6941"/>
    <w:rsid w:val="006F6B03"/>
    <w:rsid w:val="006F6B54"/>
    <w:rsid w:val="006F6E58"/>
    <w:rsid w:val="006F7607"/>
    <w:rsid w:val="006F7DBC"/>
    <w:rsid w:val="0070001F"/>
    <w:rsid w:val="00700492"/>
    <w:rsid w:val="00700C4B"/>
    <w:rsid w:val="007010ED"/>
    <w:rsid w:val="00701E94"/>
    <w:rsid w:val="00702472"/>
    <w:rsid w:val="007028B5"/>
    <w:rsid w:val="00702C77"/>
    <w:rsid w:val="00703169"/>
    <w:rsid w:val="00704162"/>
    <w:rsid w:val="00704AC3"/>
    <w:rsid w:val="00704DEC"/>
    <w:rsid w:val="00705CA2"/>
    <w:rsid w:val="00706C55"/>
    <w:rsid w:val="007070A9"/>
    <w:rsid w:val="007073D7"/>
    <w:rsid w:val="007079AD"/>
    <w:rsid w:val="00707CFD"/>
    <w:rsid w:val="00710C7D"/>
    <w:rsid w:val="00711AD4"/>
    <w:rsid w:val="007123FB"/>
    <w:rsid w:val="00712845"/>
    <w:rsid w:val="00712A9E"/>
    <w:rsid w:val="0071318F"/>
    <w:rsid w:val="00713260"/>
    <w:rsid w:val="007133B9"/>
    <w:rsid w:val="00713F65"/>
    <w:rsid w:val="0071421C"/>
    <w:rsid w:val="0071476B"/>
    <w:rsid w:val="00715DF4"/>
    <w:rsid w:val="00716B01"/>
    <w:rsid w:val="00716C4E"/>
    <w:rsid w:val="00716EAA"/>
    <w:rsid w:val="007173FC"/>
    <w:rsid w:val="00717559"/>
    <w:rsid w:val="00720353"/>
    <w:rsid w:val="00720A55"/>
    <w:rsid w:val="00721584"/>
    <w:rsid w:val="0072183D"/>
    <w:rsid w:val="00721F4F"/>
    <w:rsid w:val="007228DC"/>
    <w:rsid w:val="00724A0F"/>
    <w:rsid w:val="00725917"/>
    <w:rsid w:val="00726522"/>
    <w:rsid w:val="007265F2"/>
    <w:rsid w:val="007269E8"/>
    <w:rsid w:val="00727310"/>
    <w:rsid w:val="00727FCC"/>
    <w:rsid w:val="007301E3"/>
    <w:rsid w:val="007316C7"/>
    <w:rsid w:val="00731B88"/>
    <w:rsid w:val="00731D31"/>
    <w:rsid w:val="00733205"/>
    <w:rsid w:val="00733D32"/>
    <w:rsid w:val="007348CA"/>
    <w:rsid w:val="00734DB7"/>
    <w:rsid w:val="00735573"/>
    <w:rsid w:val="007357E7"/>
    <w:rsid w:val="007358F3"/>
    <w:rsid w:val="00736A44"/>
    <w:rsid w:val="007370D8"/>
    <w:rsid w:val="007379EE"/>
    <w:rsid w:val="00737ADF"/>
    <w:rsid w:val="00737E47"/>
    <w:rsid w:val="0074008B"/>
    <w:rsid w:val="00740609"/>
    <w:rsid w:val="00740C1E"/>
    <w:rsid w:val="007417A5"/>
    <w:rsid w:val="0074227B"/>
    <w:rsid w:val="00742518"/>
    <w:rsid w:val="007425B8"/>
    <w:rsid w:val="0074286D"/>
    <w:rsid w:val="00742BDD"/>
    <w:rsid w:val="00742E6E"/>
    <w:rsid w:val="00742EF4"/>
    <w:rsid w:val="007432FF"/>
    <w:rsid w:val="00743EBC"/>
    <w:rsid w:val="007452DB"/>
    <w:rsid w:val="00745976"/>
    <w:rsid w:val="00745D4E"/>
    <w:rsid w:val="00745FA3"/>
    <w:rsid w:val="00746849"/>
    <w:rsid w:val="007469C2"/>
    <w:rsid w:val="00746E3C"/>
    <w:rsid w:val="00747000"/>
    <w:rsid w:val="00747C4F"/>
    <w:rsid w:val="007507AD"/>
    <w:rsid w:val="007513A2"/>
    <w:rsid w:val="0075187C"/>
    <w:rsid w:val="00751B7A"/>
    <w:rsid w:val="0075206E"/>
    <w:rsid w:val="007520A0"/>
    <w:rsid w:val="0075247C"/>
    <w:rsid w:val="00752B1D"/>
    <w:rsid w:val="0075519F"/>
    <w:rsid w:val="007563BF"/>
    <w:rsid w:val="0075688F"/>
    <w:rsid w:val="00757325"/>
    <w:rsid w:val="007573BB"/>
    <w:rsid w:val="0075750E"/>
    <w:rsid w:val="00757821"/>
    <w:rsid w:val="007578FB"/>
    <w:rsid w:val="00757AE2"/>
    <w:rsid w:val="00757EF5"/>
    <w:rsid w:val="00760447"/>
    <w:rsid w:val="00760ECE"/>
    <w:rsid w:val="00761835"/>
    <w:rsid w:val="00761DD2"/>
    <w:rsid w:val="00761F77"/>
    <w:rsid w:val="00762038"/>
    <w:rsid w:val="007628C5"/>
    <w:rsid w:val="00764044"/>
    <w:rsid w:val="00764153"/>
    <w:rsid w:val="00765235"/>
    <w:rsid w:val="0076538A"/>
    <w:rsid w:val="007655F1"/>
    <w:rsid w:val="00765D8C"/>
    <w:rsid w:val="00766347"/>
    <w:rsid w:val="00766600"/>
    <w:rsid w:val="00767AE0"/>
    <w:rsid w:val="00767C0D"/>
    <w:rsid w:val="00767F53"/>
    <w:rsid w:val="00770CDB"/>
    <w:rsid w:val="00771437"/>
    <w:rsid w:val="00771655"/>
    <w:rsid w:val="00772351"/>
    <w:rsid w:val="00772376"/>
    <w:rsid w:val="00773F65"/>
    <w:rsid w:val="00774765"/>
    <w:rsid w:val="00775091"/>
    <w:rsid w:val="0077562E"/>
    <w:rsid w:val="00775803"/>
    <w:rsid w:val="00775828"/>
    <w:rsid w:val="00775D60"/>
    <w:rsid w:val="00776753"/>
    <w:rsid w:val="00777AC4"/>
    <w:rsid w:val="00777D02"/>
    <w:rsid w:val="007803E8"/>
    <w:rsid w:val="00780509"/>
    <w:rsid w:val="0078053E"/>
    <w:rsid w:val="00781317"/>
    <w:rsid w:val="007813FB"/>
    <w:rsid w:val="00781628"/>
    <w:rsid w:val="00781C5C"/>
    <w:rsid w:val="00781F28"/>
    <w:rsid w:val="007826CE"/>
    <w:rsid w:val="00783E1A"/>
    <w:rsid w:val="007843F1"/>
    <w:rsid w:val="00784FD6"/>
    <w:rsid w:val="0078542F"/>
    <w:rsid w:val="00785B82"/>
    <w:rsid w:val="00785BEB"/>
    <w:rsid w:val="00785BED"/>
    <w:rsid w:val="00785C0C"/>
    <w:rsid w:val="00787A10"/>
    <w:rsid w:val="00790920"/>
    <w:rsid w:val="00790ABC"/>
    <w:rsid w:val="007910A7"/>
    <w:rsid w:val="007910AD"/>
    <w:rsid w:val="00791FA9"/>
    <w:rsid w:val="00792C3B"/>
    <w:rsid w:val="00793187"/>
    <w:rsid w:val="0079410F"/>
    <w:rsid w:val="00794B52"/>
    <w:rsid w:val="00794D73"/>
    <w:rsid w:val="00794DB5"/>
    <w:rsid w:val="007963D6"/>
    <w:rsid w:val="007967E6"/>
    <w:rsid w:val="00796832"/>
    <w:rsid w:val="00796EF9"/>
    <w:rsid w:val="00797C6F"/>
    <w:rsid w:val="00797D04"/>
    <w:rsid w:val="007A0A75"/>
    <w:rsid w:val="007A0A76"/>
    <w:rsid w:val="007A0FC2"/>
    <w:rsid w:val="007A1D99"/>
    <w:rsid w:val="007A2810"/>
    <w:rsid w:val="007A28F1"/>
    <w:rsid w:val="007A2BEE"/>
    <w:rsid w:val="007A310B"/>
    <w:rsid w:val="007A38E8"/>
    <w:rsid w:val="007A4E00"/>
    <w:rsid w:val="007A4E0F"/>
    <w:rsid w:val="007A57E3"/>
    <w:rsid w:val="007A58F7"/>
    <w:rsid w:val="007A5CA8"/>
    <w:rsid w:val="007A6984"/>
    <w:rsid w:val="007B06CF"/>
    <w:rsid w:val="007B0835"/>
    <w:rsid w:val="007B0DC2"/>
    <w:rsid w:val="007B1869"/>
    <w:rsid w:val="007B20A4"/>
    <w:rsid w:val="007B245C"/>
    <w:rsid w:val="007B4ACC"/>
    <w:rsid w:val="007B5492"/>
    <w:rsid w:val="007B6E35"/>
    <w:rsid w:val="007B7B42"/>
    <w:rsid w:val="007C00A9"/>
    <w:rsid w:val="007C06A5"/>
    <w:rsid w:val="007C0824"/>
    <w:rsid w:val="007C131F"/>
    <w:rsid w:val="007C2311"/>
    <w:rsid w:val="007C25D1"/>
    <w:rsid w:val="007C3043"/>
    <w:rsid w:val="007C31D7"/>
    <w:rsid w:val="007C3928"/>
    <w:rsid w:val="007C4346"/>
    <w:rsid w:val="007C4E5A"/>
    <w:rsid w:val="007C5028"/>
    <w:rsid w:val="007C5AB6"/>
    <w:rsid w:val="007C612A"/>
    <w:rsid w:val="007C71C0"/>
    <w:rsid w:val="007C7354"/>
    <w:rsid w:val="007C7473"/>
    <w:rsid w:val="007C764B"/>
    <w:rsid w:val="007C7EBC"/>
    <w:rsid w:val="007C7F9C"/>
    <w:rsid w:val="007D0E07"/>
    <w:rsid w:val="007D10F7"/>
    <w:rsid w:val="007D1224"/>
    <w:rsid w:val="007D1832"/>
    <w:rsid w:val="007D1E19"/>
    <w:rsid w:val="007D1FDC"/>
    <w:rsid w:val="007D3A1E"/>
    <w:rsid w:val="007D3AF3"/>
    <w:rsid w:val="007D5663"/>
    <w:rsid w:val="007D5F59"/>
    <w:rsid w:val="007D6011"/>
    <w:rsid w:val="007D6157"/>
    <w:rsid w:val="007D65DA"/>
    <w:rsid w:val="007D677A"/>
    <w:rsid w:val="007D67BB"/>
    <w:rsid w:val="007D6F19"/>
    <w:rsid w:val="007D7F48"/>
    <w:rsid w:val="007E036C"/>
    <w:rsid w:val="007E0E68"/>
    <w:rsid w:val="007E1132"/>
    <w:rsid w:val="007E1185"/>
    <w:rsid w:val="007E12F1"/>
    <w:rsid w:val="007E1A5D"/>
    <w:rsid w:val="007E1CDD"/>
    <w:rsid w:val="007E22C3"/>
    <w:rsid w:val="007E2A58"/>
    <w:rsid w:val="007E2F66"/>
    <w:rsid w:val="007E3263"/>
    <w:rsid w:val="007E4A38"/>
    <w:rsid w:val="007E4C15"/>
    <w:rsid w:val="007E51DB"/>
    <w:rsid w:val="007E547C"/>
    <w:rsid w:val="007E60B3"/>
    <w:rsid w:val="007E784B"/>
    <w:rsid w:val="007E7A84"/>
    <w:rsid w:val="007E7D28"/>
    <w:rsid w:val="007E7E68"/>
    <w:rsid w:val="007F2669"/>
    <w:rsid w:val="007F315B"/>
    <w:rsid w:val="007F473B"/>
    <w:rsid w:val="007F5036"/>
    <w:rsid w:val="007F5452"/>
    <w:rsid w:val="007F64EE"/>
    <w:rsid w:val="008002AF"/>
    <w:rsid w:val="00800ABE"/>
    <w:rsid w:val="008017C6"/>
    <w:rsid w:val="00802059"/>
    <w:rsid w:val="008021F4"/>
    <w:rsid w:val="00802E64"/>
    <w:rsid w:val="00803CD6"/>
    <w:rsid w:val="008048CB"/>
    <w:rsid w:val="00805D77"/>
    <w:rsid w:val="00805E3C"/>
    <w:rsid w:val="008065EC"/>
    <w:rsid w:val="0080769F"/>
    <w:rsid w:val="008104BA"/>
    <w:rsid w:val="0081052E"/>
    <w:rsid w:val="008115DE"/>
    <w:rsid w:val="00811DC3"/>
    <w:rsid w:val="00812038"/>
    <w:rsid w:val="00812984"/>
    <w:rsid w:val="008129C3"/>
    <w:rsid w:val="008130C0"/>
    <w:rsid w:val="00813913"/>
    <w:rsid w:val="00813CE5"/>
    <w:rsid w:val="00814C15"/>
    <w:rsid w:val="0081539A"/>
    <w:rsid w:val="00815525"/>
    <w:rsid w:val="0081572B"/>
    <w:rsid w:val="00816253"/>
    <w:rsid w:val="00817E36"/>
    <w:rsid w:val="00817F84"/>
    <w:rsid w:val="008222B6"/>
    <w:rsid w:val="00822AE2"/>
    <w:rsid w:val="00822B8F"/>
    <w:rsid w:val="00822F49"/>
    <w:rsid w:val="00822F64"/>
    <w:rsid w:val="00823368"/>
    <w:rsid w:val="008239C6"/>
    <w:rsid w:val="008242BD"/>
    <w:rsid w:val="0082436B"/>
    <w:rsid w:val="00824616"/>
    <w:rsid w:val="00824AF8"/>
    <w:rsid w:val="00824E1B"/>
    <w:rsid w:val="00825024"/>
    <w:rsid w:val="0082543D"/>
    <w:rsid w:val="00825E14"/>
    <w:rsid w:val="008262AF"/>
    <w:rsid w:val="00826632"/>
    <w:rsid w:val="008268D0"/>
    <w:rsid w:val="00826FA4"/>
    <w:rsid w:val="0082707C"/>
    <w:rsid w:val="0082762F"/>
    <w:rsid w:val="0082770B"/>
    <w:rsid w:val="00827AF0"/>
    <w:rsid w:val="0083145F"/>
    <w:rsid w:val="0083179E"/>
    <w:rsid w:val="00831D3A"/>
    <w:rsid w:val="008334E9"/>
    <w:rsid w:val="00833B75"/>
    <w:rsid w:val="00833E06"/>
    <w:rsid w:val="0083405B"/>
    <w:rsid w:val="0083487F"/>
    <w:rsid w:val="00834CD7"/>
    <w:rsid w:val="00834D0A"/>
    <w:rsid w:val="0083604C"/>
    <w:rsid w:val="008361BD"/>
    <w:rsid w:val="0083635A"/>
    <w:rsid w:val="00836DA2"/>
    <w:rsid w:val="008376E9"/>
    <w:rsid w:val="00840EEC"/>
    <w:rsid w:val="008412BD"/>
    <w:rsid w:val="00841792"/>
    <w:rsid w:val="00841C03"/>
    <w:rsid w:val="00841C50"/>
    <w:rsid w:val="00842C06"/>
    <w:rsid w:val="00843215"/>
    <w:rsid w:val="00843689"/>
    <w:rsid w:val="00845251"/>
    <w:rsid w:val="0084597B"/>
    <w:rsid w:val="00847B0B"/>
    <w:rsid w:val="0085042A"/>
    <w:rsid w:val="00851977"/>
    <w:rsid w:val="00851E58"/>
    <w:rsid w:val="00852735"/>
    <w:rsid w:val="00852C90"/>
    <w:rsid w:val="00852FFD"/>
    <w:rsid w:val="0085423B"/>
    <w:rsid w:val="008548A8"/>
    <w:rsid w:val="008554FE"/>
    <w:rsid w:val="008558A1"/>
    <w:rsid w:val="00856A7F"/>
    <w:rsid w:val="00857176"/>
    <w:rsid w:val="00857912"/>
    <w:rsid w:val="00857AA6"/>
    <w:rsid w:val="00857CA4"/>
    <w:rsid w:val="00857DE2"/>
    <w:rsid w:val="0086108A"/>
    <w:rsid w:val="00861546"/>
    <w:rsid w:val="00861B07"/>
    <w:rsid w:val="00862168"/>
    <w:rsid w:val="008626E1"/>
    <w:rsid w:val="0086279F"/>
    <w:rsid w:val="00862927"/>
    <w:rsid w:val="00864A17"/>
    <w:rsid w:val="00865CB0"/>
    <w:rsid w:val="00866CD2"/>
    <w:rsid w:val="008673DB"/>
    <w:rsid w:val="008677A8"/>
    <w:rsid w:val="0086793A"/>
    <w:rsid w:val="00867C57"/>
    <w:rsid w:val="00867EEB"/>
    <w:rsid w:val="00867F12"/>
    <w:rsid w:val="00870770"/>
    <w:rsid w:val="00870EDD"/>
    <w:rsid w:val="00871734"/>
    <w:rsid w:val="0087176B"/>
    <w:rsid w:val="00871817"/>
    <w:rsid w:val="00872A6C"/>
    <w:rsid w:val="00872F6E"/>
    <w:rsid w:val="008731A7"/>
    <w:rsid w:val="00874117"/>
    <w:rsid w:val="00875365"/>
    <w:rsid w:val="0087652B"/>
    <w:rsid w:val="00876C4C"/>
    <w:rsid w:val="00876C4D"/>
    <w:rsid w:val="00877265"/>
    <w:rsid w:val="0088033B"/>
    <w:rsid w:val="0088056F"/>
    <w:rsid w:val="0088086A"/>
    <w:rsid w:val="008809D6"/>
    <w:rsid w:val="00880B44"/>
    <w:rsid w:val="00880B6D"/>
    <w:rsid w:val="00880E88"/>
    <w:rsid w:val="00881E57"/>
    <w:rsid w:val="0088211D"/>
    <w:rsid w:val="00882F82"/>
    <w:rsid w:val="008836A1"/>
    <w:rsid w:val="00883F45"/>
    <w:rsid w:val="00884342"/>
    <w:rsid w:val="00885559"/>
    <w:rsid w:val="00890350"/>
    <w:rsid w:val="0089079F"/>
    <w:rsid w:val="00891C84"/>
    <w:rsid w:val="00892287"/>
    <w:rsid w:val="008926B8"/>
    <w:rsid w:val="00892C0F"/>
    <w:rsid w:val="00892FFE"/>
    <w:rsid w:val="00893516"/>
    <w:rsid w:val="008936F0"/>
    <w:rsid w:val="00893A68"/>
    <w:rsid w:val="0089409E"/>
    <w:rsid w:val="00894C94"/>
    <w:rsid w:val="00894D9C"/>
    <w:rsid w:val="008957DF"/>
    <w:rsid w:val="00896346"/>
    <w:rsid w:val="00896F4F"/>
    <w:rsid w:val="0089759A"/>
    <w:rsid w:val="00897669"/>
    <w:rsid w:val="00897672"/>
    <w:rsid w:val="008978C9"/>
    <w:rsid w:val="008A08A0"/>
    <w:rsid w:val="008A143F"/>
    <w:rsid w:val="008A1E9E"/>
    <w:rsid w:val="008A274F"/>
    <w:rsid w:val="008A38F2"/>
    <w:rsid w:val="008A463E"/>
    <w:rsid w:val="008A585D"/>
    <w:rsid w:val="008A6289"/>
    <w:rsid w:val="008A6490"/>
    <w:rsid w:val="008A6903"/>
    <w:rsid w:val="008A6AAF"/>
    <w:rsid w:val="008A78EF"/>
    <w:rsid w:val="008B03B0"/>
    <w:rsid w:val="008B0636"/>
    <w:rsid w:val="008B0A93"/>
    <w:rsid w:val="008B0D1D"/>
    <w:rsid w:val="008B21B8"/>
    <w:rsid w:val="008B2AD5"/>
    <w:rsid w:val="008B2DB8"/>
    <w:rsid w:val="008B3C5D"/>
    <w:rsid w:val="008B3DFC"/>
    <w:rsid w:val="008B48CF"/>
    <w:rsid w:val="008B59FE"/>
    <w:rsid w:val="008B605C"/>
    <w:rsid w:val="008B6291"/>
    <w:rsid w:val="008B6544"/>
    <w:rsid w:val="008B6AC0"/>
    <w:rsid w:val="008B70CC"/>
    <w:rsid w:val="008B7B99"/>
    <w:rsid w:val="008B7FF6"/>
    <w:rsid w:val="008C0481"/>
    <w:rsid w:val="008C150D"/>
    <w:rsid w:val="008C1D8D"/>
    <w:rsid w:val="008C1F2F"/>
    <w:rsid w:val="008C205E"/>
    <w:rsid w:val="008C2FAB"/>
    <w:rsid w:val="008C322F"/>
    <w:rsid w:val="008C3DD7"/>
    <w:rsid w:val="008C565A"/>
    <w:rsid w:val="008C59C7"/>
    <w:rsid w:val="008C638B"/>
    <w:rsid w:val="008C65E9"/>
    <w:rsid w:val="008C68B5"/>
    <w:rsid w:val="008C6D40"/>
    <w:rsid w:val="008D03F1"/>
    <w:rsid w:val="008D0610"/>
    <w:rsid w:val="008D0C00"/>
    <w:rsid w:val="008D0FBE"/>
    <w:rsid w:val="008D18E9"/>
    <w:rsid w:val="008D1DD1"/>
    <w:rsid w:val="008D2075"/>
    <w:rsid w:val="008D26FA"/>
    <w:rsid w:val="008D3954"/>
    <w:rsid w:val="008D421E"/>
    <w:rsid w:val="008D44BB"/>
    <w:rsid w:val="008D53E1"/>
    <w:rsid w:val="008D5526"/>
    <w:rsid w:val="008D5894"/>
    <w:rsid w:val="008D5DBC"/>
    <w:rsid w:val="008D6CDB"/>
    <w:rsid w:val="008D6E7F"/>
    <w:rsid w:val="008D747F"/>
    <w:rsid w:val="008D7A96"/>
    <w:rsid w:val="008E010C"/>
    <w:rsid w:val="008E0D47"/>
    <w:rsid w:val="008E0FAC"/>
    <w:rsid w:val="008E175F"/>
    <w:rsid w:val="008E1A79"/>
    <w:rsid w:val="008E1CFC"/>
    <w:rsid w:val="008E2CB3"/>
    <w:rsid w:val="008E348A"/>
    <w:rsid w:val="008E35A7"/>
    <w:rsid w:val="008E36EA"/>
    <w:rsid w:val="008E4CD3"/>
    <w:rsid w:val="008E5EE2"/>
    <w:rsid w:val="008E6052"/>
    <w:rsid w:val="008E763E"/>
    <w:rsid w:val="008E7E24"/>
    <w:rsid w:val="008F02C4"/>
    <w:rsid w:val="008F1070"/>
    <w:rsid w:val="008F122E"/>
    <w:rsid w:val="008F14D8"/>
    <w:rsid w:val="008F1EEF"/>
    <w:rsid w:val="008F255A"/>
    <w:rsid w:val="008F2CFD"/>
    <w:rsid w:val="008F38D4"/>
    <w:rsid w:val="008F4705"/>
    <w:rsid w:val="008F528E"/>
    <w:rsid w:val="008F542E"/>
    <w:rsid w:val="008F5AB6"/>
    <w:rsid w:val="008F5B68"/>
    <w:rsid w:val="008F5CA4"/>
    <w:rsid w:val="008F5FC1"/>
    <w:rsid w:val="008F6DC7"/>
    <w:rsid w:val="008F6E89"/>
    <w:rsid w:val="008F6F4D"/>
    <w:rsid w:val="008F72D2"/>
    <w:rsid w:val="008F7D77"/>
    <w:rsid w:val="00900154"/>
    <w:rsid w:val="009002C8"/>
    <w:rsid w:val="009015C3"/>
    <w:rsid w:val="0090199E"/>
    <w:rsid w:val="00901BD3"/>
    <w:rsid w:val="00902037"/>
    <w:rsid w:val="00903992"/>
    <w:rsid w:val="009039E0"/>
    <w:rsid w:val="00903BC5"/>
    <w:rsid w:val="00903CAC"/>
    <w:rsid w:val="009040C8"/>
    <w:rsid w:val="00904AE5"/>
    <w:rsid w:val="009056ED"/>
    <w:rsid w:val="00905AEA"/>
    <w:rsid w:val="00905F49"/>
    <w:rsid w:val="00905FE3"/>
    <w:rsid w:val="00906A1A"/>
    <w:rsid w:val="009072EA"/>
    <w:rsid w:val="00907429"/>
    <w:rsid w:val="00907CCD"/>
    <w:rsid w:val="00910037"/>
    <w:rsid w:val="0091091A"/>
    <w:rsid w:val="00910D7B"/>
    <w:rsid w:val="009112A1"/>
    <w:rsid w:val="00911DD5"/>
    <w:rsid w:val="00912742"/>
    <w:rsid w:val="009129F0"/>
    <w:rsid w:val="00912A4C"/>
    <w:rsid w:val="00913148"/>
    <w:rsid w:val="009135B0"/>
    <w:rsid w:val="0091410E"/>
    <w:rsid w:val="0091440F"/>
    <w:rsid w:val="009152EC"/>
    <w:rsid w:val="00915310"/>
    <w:rsid w:val="00915F60"/>
    <w:rsid w:val="00916130"/>
    <w:rsid w:val="00916718"/>
    <w:rsid w:val="0091695C"/>
    <w:rsid w:val="00916F65"/>
    <w:rsid w:val="00917E23"/>
    <w:rsid w:val="00917E64"/>
    <w:rsid w:val="00920B15"/>
    <w:rsid w:val="009221EA"/>
    <w:rsid w:val="009223C9"/>
    <w:rsid w:val="00922EBD"/>
    <w:rsid w:val="009231A0"/>
    <w:rsid w:val="00925C6F"/>
    <w:rsid w:val="0092611C"/>
    <w:rsid w:val="00926963"/>
    <w:rsid w:val="00926EF7"/>
    <w:rsid w:val="0092720E"/>
    <w:rsid w:val="00927FB0"/>
    <w:rsid w:val="009309AB"/>
    <w:rsid w:val="00932AF7"/>
    <w:rsid w:val="00932C59"/>
    <w:rsid w:val="00933268"/>
    <w:rsid w:val="009337CB"/>
    <w:rsid w:val="009339FD"/>
    <w:rsid w:val="00933A86"/>
    <w:rsid w:val="00934AFD"/>
    <w:rsid w:val="0093576A"/>
    <w:rsid w:val="00935CE8"/>
    <w:rsid w:val="00935CF1"/>
    <w:rsid w:val="00935CFD"/>
    <w:rsid w:val="009365BC"/>
    <w:rsid w:val="00936BAA"/>
    <w:rsid w:val="00936CDE"/>
    <w:rsid w:val="00936ED8"/>
    <w:rsid w:val="0093722D"/>
    <w:rsid w:val="00937739"/>
    <w:rsid w:val="00940006"/>
    <w:rsid w:val="00940996"/>
    <w:rsid w:val="00940B7D"/>
    <w:rsid w:val="00940C9E"/>
    <w:rsid w:val="00940EB8"/>
    <w:rsid w:val="00941422"/>
    <w:rsid w:val="00941446"/>
    <w:rsid w:val="00941ECC"/>
    <w:rsid w:val="0094273A"/>
    <w:rsid w:val="009428F0"/>
    <w:rsid w:val="009430AF"/>
    <w:rsid w:val="00943151"/>
    <w:rsid w:val="0094376C"/>
    <w:rsid w:val="00943782"/>
    <w:rsid w:val="009439B4"/>
    <w:rsid w:val="009445A1"/>
    <w:rsid w:val="00944DA2"/>
    <w:rsid w:val="00945195"/>
    <w:rsid w:val="00945868"/>
    <w:rsid w:val="00945AA8"/>
    <w:rsid w:val="00945EED"/>
    <w:rsid w:val="009460C9"/>
    <w:rsid w:val="009465F2"/>
    <w:rsid w:val="00946BA7"/>
    <w:rsid w:val="00947B67"/>
    <w:rsid w:val="00947FC6"/>
    <w:rsid w:val="00950493"/>
    <w:rsid w:val="00950890"/>
    <w:rsid w:val="009517EB"/>
    <w:rsid w:val="00951893"/>
    <w:rsid w:val="00954E66"/>
    <w:rsid w:val="00955AAA"/>
    <w:rsid w:val="00955AAE"/>
    <w:rsid w:val="009566FC"/>
    <w:rsid w:val="009567B7"/>
    <w:rsid w:val="00956865"/>
    <w:rsid w:val="00956989"/>
    <w:rsid w:val="00956D02"/>
    <w:rsid w:val="0095743B"/>
    <w:rsid w:val="00960A45"/>
    <w:rsid w:val="00960BE6"/>
    <w:rsid w:val="009611D3"/>
    <w:rsid w:val="0096139E"/>
    <w:rsid w:val="009614DC"/>
    <w:rsid w:val="0096190C"/>
    <w:rsid w:val="00961F48"/>
    <w:rsid w:val="00964209"/>
    <w:rsid w:val="00965290"/>
    <w:rsid w:val="00965B0E"/>
    <w:rsid w:val="00966D49"/>
    <w:rsid w:val="00967203"/>
    <w:rsid w:val="009675EA"/>
    <w:rsid w:val="009703DC"/>
    <w:rsid w:val="00970479"/>
    <w:rsid w:val="00970730"/>
    <w:rsid w:val="00971195"/>
    <w:rsid w:val="0097154D"/>
    <w:rsid w:val="009716C4"/>
    <w:rsid w:val="009730AC"/>
    <w:rsid w:val="00973567"/>
    <w:rsid w:val="009738C1"/>
    <w:rsid w:val="009742BF"/>
    <w:rsid w:val="009745E3"/>
    <w:rsid w:val="00975254"/>
    <w:rsid w:val="0097575D"/>
    <w:rsid w:val="00975B02"/>
    <w:rsid w:val="00975D8B"/>
    <w:rsid w:val="00975E5A"/>
    <w:rsid w:val="009763A5"/>
    <w:rsid w:val="00976722"/>
    <w:rsid w:val="00977D29"/>
    <w:rsid w:val="00977E9E"/>
    <w:rsid w:val="00980DC0"/>
    <w:rsid w:val="00981110"/>
    <w:rsid w:val="00981523"/>
    <w:rsid w:val="00981846"/>
    <w:rsid w:val="00981E57"/>
    <w:rsid w:val="0098257E"/>
    <w:rsid w:val="0098381E"/>
    <w:rsid w:val="00983F0F"/>
    <w:rsid w:val="009848DF"/>
    <w:rsid w:val="00984D00"/>
    <w:rsid w:val="00984DE4"/>
    <w:rsid w:val="00984F2D"/>
    <w:rsid w:val="009852B3"/>
    <w:rsid w:val="0098642F"/>
    <w:rsid w:val="009864B5"/>
    <w:rsid w:val="0098768C"/>
    <w:rsid w:val="00990045"/>
    <w:rsid w:val="00990D28"/>
    <w:rsid w:val="0099110D"/>
    <w:rsid w:val="00991E3D"/>
    <w:rsid w:val="009924D0"/>
    <w:rsid w:val="00993217"/>
    <w:rsid w:val="00993DA8"/>
    <w:rsid w:val="009949BD"/>
    <w:rsid w:val="00995779"/>
    <w:rsid w:val="00995B03"/>
    <w:rsid w:val="00995E6D"/>
    <w:rsid w:val="00995F9E"/>
    <w:rsid w:val="00996722"/>
    <w:rsid w:val="00996BE5"/>
    <w:rsid w:val="0099759A"/>
    <w:rsid w:val="0099788B"/>
    <w:rsid w:val="009A0186"/>
    <w:rsid w:val="009A04B4"/>
    <w:rsid w:val="009A0927"/>
    <w:rsid w:val="009A0E8E"/>
    <w:rsid w:val="009A22FD"/>
    <w:rsid w:val="009A2C05"/>
    <w:rsid w:val="009A3F5C"/>
    <w:rsid w:val="009A439E"/>
    <w:rsid w:val="009A5604"/>
    <w:rsid w:val="009A59BC"/>
    <w:rsid w:val="009A5E11"/>
    <w:rsid w:val="009A673D"/>
    <w:rsid w:val="009A6B21"/>
    <w:rsid w:val="009A6BA3"/>
    <w:rsid w:val="009A6BC7"/>
    <w:rsid w:val="009A6C5E"/>
    <w:rsid w:val="009A6CF3"/>
    <w:rsid w:val="009A70C3"/>
    <w:rsid w:val="009A7E72"/>
    <w:rsid w:val="009B0010"/>
    <w:rsid w:val="009B1E8B"/>
    <w:rsid w:val="009B1F52"/>
    <w:rsid w:val="009B292F"/>
    <w:rsid w:val="009B3467"/>
    <w:rsid w:val="009B3A80"/>
    <w:rsid w:val="009B3F7A"/>
    <w:rsid w:val="009B51BD"/>
    <w:rsid w:val="009B52F4"/>
    <w:rsid w:val="009B545F"/>
    <w:rsid w:val="009B55D0"/>
    <w:rsid w:val="009B6052"/>
    <w:rsid w:val="009B647D"/>
    <w:rsid w:val="009B6492"/>
    <w:rsid w:val="009B663A"/>
    <w:rsid w:val="009B672C"/>
    <w:rsid w:val="009B6924"/>
    <w:rsid w:val="009B6C24"/>
    <w:rsid w:val="009B6F48"/>
    <w:rsid w:val="009C013E"/>
    <w:rsid w:val="009C08C7"/>
    <w:rsid w:val="009C0DB1"/>
    <w:rsid w:val="009C1268"/>
    <w:rsid w:val="009C2ABE"/>
    <w:rsid w:val="009C307B"/>
    <w:rsid w:val="009C341C"/>
    <w:rsid w:val="009C3436"/>
    <w:rsid w:val="009C34D4"/>
    <w:rsid w:val="009C3C31"/>
    <w:rsid w:val="009C4079"/>
    <w:rsid w:val="009C4501"/>
    <w:rsid w:val="009C63BB"/>
    <w:rsid w:val="009C733E"/>
    <w:rsid w:val="009C79E6"/>
    <w:rsid w:val="009C79FE"/>
    <w:rsid w:val="009C7A7B"/>
    <w:rsid w:val="009D0589"/>
    <w:rsid w:val="009D0B13"/>
    <w:rsid w:val="009D1085"/>
    <w:rsid w:val="009D15B8"/>
    <w:rsid w:val="009D1E54"/>
    <w:rsid w:val="009D207A"/>
    <w:rsid w:val="009D2151"/>
    <w:rsid w:val="009D2351"/>
    <w:rsid w:val="009D2599"/>
    <w:rsid w:val="009D2C01"/>
    <w:rsid w:val="009D2F8D"/>
    <w:rsid w:val="009D356A"/>
    <w:rsid w:val="009D43C9"/>
    <w:rsid w:val="009D45FD"/>
    <w:rsid w:val="009D4635"/>
    <w:rsid w:val="009D4D5C"/>
    <w:rsid w:val="009D4F8B"/>
    <w:rsid w:val="009D6416"/>
    <w:rsid w:val="009D68CF"/>
    <w:rsid w:val="009D6DA1"/>
    <w:rsid w:val="009D70E7"/>
    <w:rsid w:val="009D7445"/>
    <w:rsid w:val="009D7D2C"/>
    <w:rsid w:val="009D7EDB"/>
    <w:rsid w:val="009E037F"/>
    <w:rsid w:val="009E04F2"/>
    <w:rsid w:val="009E0943"/>
    <w:rsid w:val="009E1125"/>
    <w:rsid w:val="009E175D"/>
    <w:rsid w:val="009E19A8"/>
    <w:rsid w:val="009E3376"/>
    <w:rsid w:val="009E368A"/>
    <w:rsid w:val="009E39A2"/>
    <w:rsid w:val="009E3B92"/>
    <w:rsid w:val="009E3C31"/>
    <w:rsid w:val="009E3D62"/>
    <w:rsid w:val="009E412D"/>
    <w:rsid w:val="009E4C57"/>
    <w:rsid w:val="009E500E"/>
    <w:rsid w:val="009E5209"/>
    <w:rsid w:val="009E584F"/>
    <w:rsid w:val="009E6844"/>
    <w:rsid w:val="009E699E"/>
    <w:rsid w:val="009E747C"/>
    <w:rsid w:val="009E7C7A"/>
    <w:rsid w:val="009E7D42"/>
    <w:rsid w:val="009F0425"/>
    <w:rsid w:val="009F0EEB"/>
    <w:rsid w:val="009F18C5"/>
    <w:rsid w:val="009F1F41"/>
    <w:rsid w:val="009F22EA"/>
    <w:rsid w:val="009F239E"/>
    <w:rsid w:val="009F3B44"/>
    <w:rsid w:val="009F41E2"/>
    <w:rsid w:val="009F5CCD"/>
    <w:rsid w:val="009F5DE6"/>
    <w:rsid w:val="009F7724"/>
    <w:rsid w:val="009F7955"/>
    <w:rsid w:val="009F79E8"/>
    <w:rsid w:val="00A0078B"/>
    <w:rsid w:val="00A017DC"/>
    <w:rsid w:val="00A0184A"/>
    <w:rsid w:val="00A01C1D"/>
    <w:rsid w:val="00A024A4"/>
    <w:rsid w:val="00A02DA6"/>
    <w:rsid w:val="00A037A6"/>
    <w:rsid w:val="00A03926"/>
    <w:rsid w:val="00A03A66"/>
    <w:rsid w:val="00A042BF"/>
    <w:rsid w:val="00A04D97"/>
    <w:rsid w:val="00A05479"/>
    <w:rsid w:val="00A0580F"/>
    <w:rsid w:val="00A058DD"/>
    <w:rsid w:val="00A072BB"/>
    <w:rsid w:val="00A07492"/>
    <w:rsid w:val="00A10513"/>
    <w:rsid w:val="00A10540"/>
    <w:rsid w:val="00A1122D"/>
    <w:rsid w:val="00A1163F"/>
    <w:rsid w:val="00A119EB"/>
    <w:rsid w:val="00A12B44"/>
    <w:rsid w:val="00A12C4C"/>
    <w:rsid w:val="00A12F4D"/>
    <w:rsid w:val="00A12FD7"/>
    <w:rsid w:val="00A133C8"/>
    <w:rsid w:val="00A14261"/>
    <w:rsid w:val="00A14FF6"/>
    <w:rsid w:val="00A1510F"/>
    <w:rsid w:val="00A1522A"/>
    <w:rsid w:val="00A152AE"/>
    <w:rsid w:val="00A156AB"/>
    <w:rsid w:val="00A15C8D"/>
    <w:rsid w:val="00A162F3"/>
    <w:rsid w:val="00A17898"/>
    <w:rsid w:val="00A179B0"/>
    <w:rsid w:val="00A17C6B"/>
    <w:rsid w:val="00A20CC5"/>
    <w:rsid w:val="00A23060"/>
    <w:rsid w:val="00A25053"/>
    <w:rsid w:val="00A25541"/>
    <w:rsid w:val="00A26978"/>
    <w:rsid w:val="00A26C9C"/>
    <w:rsid w:val="00A26D3A"/>
    <w:rsid w:val="00A27289"/>
    <w:rsid w:val="00A27729"/>
    <w:rsid w:val="00A30534"/>
    <w:rsid w:val="00A3069E"/>
    <w:rsid w:val="00A31F71"/>
    <w:rsid w:val="00A33531"/>
    <w:rsid w:val="00A336F0"/>
    <w:rsid w:val="00A34673"/>
    <w:rsid w:val="00A35273"/>
    <w:rsid w:val="00A360BF"/>
    <w:rsid w:val="00A3708C"/>
    <w:rsid w:val="00A37521"/>
    <w:rsid w:val="00A375AB"/>
    <w:rsid w:val="00A377DD"/>
    <w:rsid w:val="00A37A11"/>
    <w:rsid w:val="00A400CE"/>
    <w:rsid w:val="00A40CDB"/>
    <w:rsid w:val="00A40EF7"/>
    <w:rsid w:val="00A41394"/>
    <w:rsid w:val="00A41AFF"/>
    <w:rsid w:val="00A41EA4"/>
    <w:rsid w:val="00A42514"/>
    <w:rsid w:val="00A43286"/>
    <w:rsid w:val="00A43CBF"/>
    <w:rsid w:val="00A43E6B"/>
    <w:rsid w:val="00A448EC"/>
    <w:rsid w:val="00A459FC"/>
    <w:rsid w:val="00A45C70"/>
    <w:rsid w:val="00A45D34"/>
    <w:rsid w:val="00A45E6D"/>
    <w:rsid w:val="00A460F8"/>
    <w:rsid w:val="00A463DB"/>
    <w:rsid w:val="00A46B16"/>
    <w:rsid w:val="00A46C59"/>
    <w:rsid w:val="00A4782C"/>
    <w:rsid w:val="00A47C78"/>
    <w:rsid w:val="00A47E09"/>
    <w:rsid w:val="00A524C0"/>
    <w:rsid w:val="00A526FE"/>
    <w:rsid w:val="00A53326"/>
    <w:rsid w:val="00A53E93"/>
    <w:rsid w:val="00A54FC9"/>
    <w:rsid w:val="00A554ED"/>
    <w:rsid w:val="00A55930"/>
    <w:rsid w:val="00A56672"/>
    <w:rsid w:val="00A5671C"/>
    <w:rsid w:val="00A56781"/>
    <w:rsid w:val="00A569A7"/>
    <w:rsid w:val="00A56ACE"/>
    <w:rsid w:val="00A56FB9"/>
    <w:rsid w:val="00A575DF"/>
    <w:rsid w:val="00A57653"/>
    <w:rsid w:val="00A603E9"/>
    <w:rsid w:val="00A61084"/>
    <w:rsid w:val="00A65461"/>
    <w:rsid w:val="00A654A7"/>
    <w:rsid w:val="00A654A9"/>
    <w:rsid w:val="00A67155"/>
    <w:rsid w:val="00A67D7F"/>
    <w:rsid w:val="00A708CB"/>
    <w:rsid w:val="00A717AE"/>
    <w:rsid w:val="00A7200B"/>
    <w:rsid w:val="00A73221"/>
    <w:rsid w:val="00A74074"/>
    <w:rsid w:val="00A74574"/>
    <w:rsid w:val="00A75066"/>
    <w:rsid w:val="00A7551C"/>
    <w:rsid w:val="00A764DA"/>
    <w:rsid w:val="00A7656E"/>
    <w:rsid w:val="00A76626"/>
    <w:rsid w:val="00A76BEE"/>
    <w:rsid w:val="00A7764C"/>
    <w:rsid w:val="00A77945"/>
    <w:rsid w:val="00A8051E"/>
    <w:rsid w:val="00A80FC1"/>
    <w:rsid w:val="00A81D03"/>
    <w:rsid w:val="00A825D6"/>
    <w:rsid w:val="00A82AD2"/>
    <w:rsid w:val="00A82C29"/>
    <w:rsid w:val="00A83326"/>
    <w:rsid w:val="00A83F29"/>
    <w:rsid w:val="00A8466C"/>
    <w:rsid w:val="00A84CC4"/>
    <w:rsid w:val="00A852FC"/>
    <w:rsid w:val="00A8698F"/>
    <w:rsid w:val="00A86FBA"/>
    <w:rsid w:val="00A875D8"/>
    <w:rsid w:val="00A878F2"/>
    <w:rsid w:val="00A87E18"/>
    <w:rsid w:val="00A9047A"/>
    <w:rsid w:val="00A91877"/>
    <w:rsid w:val="00A9191E"/>
    <w:rsid w:val="00A9227E"/>
    <w:rsid w:val="00A93C4F"/>
    <w:rsid w:val="00A94384"/>
    <w:rsid w:val="00A9484D"/>
    <w:rsid w:val="00A96014"/>
    <w:rsid w:val="00A964AB"/>
    <w:rsid w:val="00A96A50"/>
    <w:rsid w:val="00A97117"/>
    <w:rsid w:val="00A976EE"/>
    <w:rsid w:val="00A9785E"/>
    <w:rsid w:val="00A97C42"/>
    <w:rsid w:val="00AA10FD"/>
    <w:rsid w:val="00AA1576"/>
    <w:rsid w:val="00AA29DC"/>
    <w:rsid w:val="00AA3F16"/>
    <w:rsid w:val="00AA418A"/>
    <w:rsid w:val="00AA4665"/>
    <w:rsid w:val="00AA531E"/>
    <w:rsid w:val="00AA5AAA"/>
    <w:rsid w:val="00AA687E"/>
    <w:rsid w:val="00AA6997"/>
    <w:rsid w:val="00AA69E7"/>
    <w:rsid w:val="00AA76D5"/>
    <w:rsid w:val="00AA7951"/>
    <w:rsid w:val="00AA7AAC"/>
    <w:rsid w:val="00AB0912"/>
    <w:rsid w:val="00AB0F3A"/>
    <w:rsid w:val="00AB2AB9"/>
    <w:rsid w:val="00AB2B65"/>
    <w:rsid w:val="00AB36CB"/>
    <w:rsid w:val="00AB38A8"/>
    <w:rsid w:val="00AB3C3C"/>
    <w:rsid w:val="00AB3D02"/>
    <w:rsid w:val="00AB42B3"/>
    <w:rsid w:val="00AB54B5"/>
    <w:rsid w:val="00AB5E29"/>
    <w:rsid w:val="00AB630A"/>
    <w:rsid w:val="00AB7975"/>
    <w:rsid w:val="00AB7BE6"/>
    <w:rsid w:val="00AC0772"/>
    <w:rsid w:val="00AC079A"/>
    <w:rsid w:val="00AC0ACB"/>
    <w:rsid w:val="00AC1753"/>
    <w:rsid w:val="00AC2BD7"/>
    <w:rsid w:val="00AC2D72"/>
    <w:rsid w:val="00AC2E13"/>
    <w:rsid w:val="00AC3762"/>
    <w:rsid w:val="00AC39C8"/>
    <w:rsid w:val="00AC4BC7"/>
    <w:rsid w:val="00AC52CD"/>
    <w:rsid w:val="00AC5639"/>
    <w:rsid w:val="00AC5BE5"/>
    <w:rsid w:val="00AC5F48"/>
    <w:rsid w:val="00AC619E"/>
    <w:rsid w:val="00AC6E7C"/>
    <w:rsid w:val="00AC704E"/>
    <w:rsid w:val="00AC71A6"/>
    <w:rsid w:val="00AC7395"/>
    <w:rsid w:val="00AC76C6"/>
    <w:rsid w:val="00AD00CD"/>
    <w:rsid w:val="00AD037B"/>
    <w:rsid w:val="00AD063A"/>
    <w:rsid w:val="00AD149A"/>
    <w:rsid w:val="00AD239A"/>
    <w:rsid w:val="00AD258F"/>
    <w:rsid w:val="00AD2732"/>
    <w:rsid w:val="00AD2A7B"/>
    <w:rsid w:val="00AD352A"/>
    <w:rsid w:val="00AD418E"/>
    <w:rsid w:val="00AD4C69"/>
    <w:rsid w:val="00AD4CF1"/>
    <w:rsid w:val="00AD4D8D"/>
    <w:rsid w:val="00AD4F9F"/>
    <w:rsid w:val="00AD5311"/>
    <w:rsid w:val="00AD55A4"/>
    <w:rsid w:val="00AD59EB"/>
    <w:rsid w:val="00AD5D40"/>
    <w:rsid w:val="00AD5F7A"/>
    <w:rsid w:val="00AD6D6D"/>
    <w:rsid w:val="00AD7152"/>
    <w:rsid w:val="00AD7AD5"/>
    <w:rsid w:val="00AE20B3"/>
    <w:rsid w:val="00AE2CDD"/>
    <w:rsid w:val="00AE30D4"/>
    <w:rsid w:val="00AE3357"/>
    <w:rsid w:val="00AE3D4B"/>
    <w:rsid w:val="00AE3E08"/>
    <w:rsid w:val="00AE5254"/>
    <w:rsid w:val="00AE5350"/>
    <w:rsid w:val="00AE5581"/>
    <w:rsid w:val="00AE6243"/>
    <w:rsid w:val="00AE640A"/>
    <w:rsid w:val="00AE6BDC"/>
    <w:rsid w:val="00AE7E75"/>
    <w:rsid w:val="00AF0F46"/>
    <w:rsid w:val="00AF1B78"/>
    <w:rsid w:val="00AF1BF6"/>
    <w:rsid w:val="00AF1CD0"/>
    <w:rsid w:val="00AF2FE9"/>
    <w:rsid w:val="00AF490F"/>
    <w:rsid w:val="00AF4A66"/>
    <w:rsid w:val="00AF502C"/>
    <w:rsid w:val="00AF5065"/>
    <w:rsid w:val="00AF5958"/>
    <w:rsid w:val="00AF5E25"/>
    <w:rsid w:val="00AF6A2A"/>
    <w:rsid w:val="00AF6A32"/>
    <w:rsid w:val="00B008C8"/>
    <w:rsid w:val="00B0096C"/>
    <w:rsid w:val="00B015E0"/>
    <w:rsid w:val="00B01C41"/>
    <w:rsid w:val="00B027C2"/>
    <w:rsid w:val="00B028C8"/>
    <w:rsid w:val="00B03954"/>
    <w:rsid w:val="00B03E4F"/>
    <w:rsid w:val="00B0417A"/>
    <w:rsid w:val="00B04346"/>
    <w:rsid w:val="00B04547"/>
    <w:rsid w:val="00B0477A"/>
    <w:rsid w:val="00B04ABE"/>
    <w:rsid w:val="00B04E6B"/>
    <w:rsid w:val="00B05967"/>
    <w:rsid w:val="00B06E1E"/>
    <w:rsid w:val="00B0712F"/>
    <w:rsid w:val="00B0734B"/>
    <w:rsid w:val="00B07C5C"/>
    <w:rsid w:val="00B07C9D"/>
    <w:rsid w:val="00B115E4"/>
    <w:rsid w:val="00B11990"/>
    <w:rsid w:val="00B11C45"/>
    <w:rsid w:val="00B124DD"/>
    <w:rsid w:val="00B12F91"/>
    <w:rsid w:val="00B138DA"/>
    <w:rsid w:val="00B14068"/>
    <w:rsid w:val="00B14CEA"/>
    <w:rsid w:val="00B155F5"/>
    <w:rsid w:val="00B15EAB"/>
    <w:rsid w:val="00B16AC8"/>
    <w:rsid w:val="00B16DF4"/>
    <w:rsid w:val="00B17356"/>
    <w:rsid w:val="00B17D3F"/>
    <w:rsid w:val="00B17F34"/>
    <w:rsid w:val="00B20264"/>
    <w:rsid w:val="00B203A0"/>
    <w:rsid w:val="00B20B69"/>
    <w:rsid w:val="00B21137"/>
    <w:rsid w:val="00B21B43"/>
    <w:rsid w:val="00B2232F"/>
    <w:rsid w:val="00B23697"/>
    <w:rsid w:val="00B23BC5"/>
    <w:rsid w:val="00B23D9D"/>
    <w:rsid w:val="00B23E4E"/>
    <w:rsid w:val="00B2438C"/>
    <w:rsid w:val="00B24752"/>
    <w:rsid w:val="00B24FF9"/>
    <w:rsid w:val="00B25943"/>
    <w:rsid w:val="00B25D76"/>
    <w:rsid w:val="00B25E04"/>
    <w:rsid w:val="00B26AA8"/>
    <w:rsid w:val="00B272D9"/>
    <w:rsid w:val="00B2744A"/>
    <w:rsid w:val="00B27A5C"/>
    <w:rsid w:val="00B27C6D"/>
    <w:rsid w:val="00B30D19"/>
    <w:rsid w:val="00B311D5"/>
    <w:rsid w:val="00B3147E"/>
    <w:rsid w:val="00B327F7"/>
    <w:rsid w:val="00B33E94"/>
    <w:rsid w:val="00B342BF"/>
    <w:rsid w:val="00B34632"/>
    <w:rsid w:val="00B348CB"/>
    <w:rsid w:val="00B34A8B"/>
    <w:rsid w:val="00B34B09"/>
    <w:rsid w:val="00B34DD3"/>
    <w:rsid w:val="00B3587D"/>
    <w:rsid w:val="00B35BDD"/>
    <w:rsid w:val="00B35CD4"/>
    <w:rsid w:val="00B35FB5"/>
    <w:rsid w:val="00B360E8"/>
    <w:rsid w:val="00B37444"/>
    <w:rsid w:val="00B376E3"/>
    <w:rsid w:val="00B37C01"/>
    <w:rsid w:val="00B41F8A"/>
    <w:rsid w:val="00B42309"/>
    <w:rsid w:val="00B4380C"/>
    <w:rsid w:val="00B44564"/>
    <w:rsid w:val="00B44691"/>
    <w:rsid w:val="00B458A0"/>
    <w:rsid w:val="00B459D6"/>
    <w:rsid w:val="00B459FD"/>
    <w:rsid w:val="00B45E7D"/>
    <w:rsid w:val="00B46FFA"/>
    <w:rsid w:val="00B47265"/>
    <w:rsid w:val="00B501F0"/>
    <w:rsid w:val="00B5030B"/>
    <w:rsid w:val="00B51EB3"/>
    <w:rsid w:val="00B5222E"/>
    <w:rsid w:val="00B52411"/>
    <w:rsid w:val="00B53D3F"/>
    <w:rsid w:val="00B55296"/>
    <w:rsid w:val="00B56444"/>
    <w:rsid w:val="00B564BD"/>
    <w:rsid w:val="00B567B1"/>
    <w:rsid w:val="00B56AC3"/>
    <w:rsid w:val="00B56CCB"/>
    <w:rsid w:val="00B57547"/>
    <w:rsid w:val="00B57DD9"/>
    <w:rsid w:val="00B6074B"/>
    <w:rsid w:val="00B60A47"/>
    <w:rsid w:val="00B60D14"/>
    <w:rsid w:val="00B61001"/>
    <w:rsid w:val="00B629A4"/>
    <w:rsid w:val="00B62B7C"/>
    <w:rsid w:val="00B62C52"/>
    <w:rsid w:val="00B6315A"/>
    <w:rsid w:val="00B633AA"/>
    <w:rsid w:val="00B6410D"/>
    <w:rsid w:val="00B64232"/>
    <w:rsid w:val="00B6458B"/>
    <w:rsid w:val="00B64F9E"/>
    <w:rsid w:val="00B65847"/>
    <w:rsid w:val="00B65BCF"/>
    <w:rsid w:val="00B662F8"/>
    <w:rsid w:val="00B66B10"/>
    <w:rsid w:val="00B66EC4"/>
    <w:rsid w:val="00B66F32"/>
    <w:rsid w:val="00B6779A"/>
    <w:rsid w:val="00B67DA3"/>
    <w:rsid w:val="00B67F9E"/>
    <w:rsid w:val="00B70C2B"/>
    <w:rsid w:val="00B719E2"/>
    <w:rsid w:val="00B73938"/>
    <w:rsid w:val="00B73D32"/>
    <w:rsid w:val="00B7433D"/>
    <w:rsid w:val="00B7498E"/>
    <w:rsid w:val="00B74B44"/>
    <w:rsid w:val="00B74E31"/>
    <w:rsid w:val="00B7661C"/>
    <w:rsid w:val="00B76833"/>
    <w:rsid w:val="00B770DA"/>
    <w:rsid w:val="00B77961"/>
    <w:rsid w:val="00B77B19"/>
    <w:rsid w:val="00B80017"/>
    <w:rsid w:val="00B802A2"/>
    <w:rsid w:val="00B807A7"/>
    <w:rsid w:val="00B808C5"/>
    <w:rsid w:val="00B8096E"/>
    <w:rsid w:val="00B809AE"/>
    <w:rsid w:val="00B80DDB"/>
    <w:rsid w:val="00B80FA0"/>
    <w:rsid w:val="00B812A4"/>
    <w:rsid w:val="00B81A8F"/>
    <w:rsid w:val="00B81EAC"/>
    <w:rsid w:val="00B81F71"/>
    <w:rsid w:val="00B82C25"/>
    <w:rsid w:val="00B832F2"/>
    <w:rsid w:val="00B83C05"/>
    <w:rsid w:val="00B83EFD"/>
    <w:rsid w:val="00B84696"/>
    <w:rsid w:val="00B847A5"/>
    <w:rsid w:val="00B85276"/>
    <w:rsid w:val="00B852A5"/>
    <w:rsid w:val="00B858D9"/>
    <w:rsid w:val="00B86F78"/>
    <w:rsid w:val="00B87519"/>
    <w:rsid w:val="00B87F99"/>
    <w:rsid w:val="00B9070C"/>
    <w:rsid w:val="00B9074A"/>
    <w:rsid w:val="00B90BDE"/>
    <w:rsid w:val="00B90FBD"/>
    <w:rsid w:val="00B919A2"/>
    <w:rsid w:val="00B91A23"/>
    <w:rsid w:val="00B91A4C"/>
    <w:rsid w:val="00B933F7"/>
    <w:rsid w:val="00B95735"/>
    <w:rsid w:val="00B95B03"/>
    <w:rsid w:val="00B95BF0"/>
    <w:rsid w:val="00B961FF"/>
    <w:rsid w:val="00B96228"/>
    <w:rsid w:val="00B9640A"/>
    <w:rsid w:val="00B96B0D"/>
    <w:rsid w:val="00B96C16"/>
    <w:rsid w:val="00B96E6E"/>
    <w:rsid w:val="00B97A2E"/>
    <w:rsid w:val="00B97D82"/>
    <w:rsid w:val="00BA02CC"/>
    <w:rsid w:val="00BA0B62"/>
    <w:rsid w:val="00BA0BB9"/>
    <w:rsid w:val="00BA1B6F"/>
    <w:rsid w:val="00BA1DD8"/>
    <w:rsid w:val="00BA251B"/>
    <w:rsid w:val="00BA28B5"/>
    <w:rsid w:val="00BA3642"/>
    <w:rsid w:val="00BA3D2C"/>
    <w:rsid w:val="00BA417F"/>
    <w:rsid w:val="00BA4352"/>
    <w:rsid w:val="00BA55A4"/>
    <w:rsid w:val="00BA623B"/>
    <w:rsid w:val="00BA6316"/>
    <w:rsid w:val="00BA7291"/>
    <w:rsid w:val="00BA72E8"/>
    <w:rsid w:val="00BB0465"/>
    <w:rsid w:val="00BB057E"/>
    <w:rsid w:val="00BB0794"/>
    <w:rsid w:val="00BB079C"/>
    <w:rsid w:val="00BB0C36"/>
    <w:rsid w:val="00BB0D1E"/>
    <w:rsid w:val="00BB1294"/>
    <w:rsid w:val="00BB208B"/>
    <w:rsid w:val="00BB2344"/>
    <w:rsid w:val="00BB253E"/>
    <w:rsid w:val="00BB2D71"/>
    <w:rsid w:val="00BB3187"/>
    <w:rsid w:val="00BB40D4"/>
    <w:rsid w:val="00BB4F91"/>
    <w:rsid w:val="00BB5A8A"/>
    <w:rsid w:val="00BB62A8"/>
    <w:rsid w:val="00BB6C36"/>
    <w:rsid w:val="00BC018F"/>
    <w:rsid w:val="00BC0535"/>
    <w:rsid w:val="00BC0CED"/>
    <w:rsid w:val="00BC1809"/>
    <w:rsid w:val="00BC1BAF"/>
    <w:rsid w:val="00BC1E6D"/>
    <w:rsid w:val="00BC2CEC"/>
    <w:rsid w:val="00BC3373"/>
    <w:rsid w:val="00BC39A1"/>
    <w:rsid w:val="00BC477F"/>
    <w:rsid w:val="00BC6BC4"/>
    <w:rsid w:val="00BC7853"/>
    <w:rsid w:val="00BC7F9B"/>
    <w:rsid w:val="00BD01C0"/>
    <w:rsid w:val="00BD09DD"/>
    <w:rsid w:val="00BD0C5A"/>
    <w:rsid w:val="00BD10E0"/>
    <w:rsid w:val="00BD16BA"/>
    <w:rsid w:val="00BD18A8"/>
    <w:rsid w:val="00BD1928"/>
    <w:rsid w:val="00BD24EF"/>
    <w:rsid w:val="00BD2584"/>
    <w:rsid w:val="00BD28D1"/>
    <w:rsid w:val="00BD2FBC"/>
    <w:rsid w:val="00BD4213"/>
    <w:rsid w:val="00BD4235"/>
    <w:rsid w:val="00BD4426"/>
    <w:rsid w:val="00BD4692"/>
    <w:rsid w:val="00BD4A1B"/>
    <w:rsid w:val="00BD4FD9"/>
    <w:rsid w:val="00BD50E3"/>
    <w:rsid w:val="00BD6176"/>
    <w:rsid w:val="00BD62BE"/>
    <w:rsid w:val="00BD679B"/>
    <w:rsid w:val="00BD68DF"/>
    <w:rsid w:val="00BD7F63"/>
    <w:rsid w:val="00BE01D8"/>
    <w:rsid w:val="00BE0416"/>
    <w:rsid w:val="00BE104F"/>
    <w:rsid w:val="00BE1AA9"/>
    <w:rsid w:val="00BE262D"/>
    <w:rsid w:val="00BE2CED"/>
    <w:rsid w:val="00BE3783"/>
    <w:rsid w:val="00BE3B2A"/>
    <w:rsid w:val="00BE4150"/>
    <w:rsid w:val="00BE474C"/>
    <w:rsid w:val="00BE502B"/>
    <w:rsid w:val="00BE51AF"/>
    <w:rsid w:val="00BE62DC"/>
    <w:rsid w:val="00BE6B23"/>
    <w:rsid w:val="00BE7F36"/>
    <w:rsid w:val="00BF117D"/>
    <w:rsid w:val="00BF1C7D"/>
    <w:rsid w:val="00BF1FC0"/>
    <w:rsid w:val="00BF20CF"/>
    <w:rsid w:val="00BF29B2"/>
    <w:rsid w:val="00BF2A2A"/>
    <w:rsid w:val="00BF2CE1"/>
    <w:rsid w:val="00BF34C0"/>
    <w:rsid w:val="00BF3AC6"/>
    <w:rsid w:val="00BF3FC3"/>
    <w:rsid w:val="00BF50E0"/>
    <w:rsid w:val="00BF65E7"/>
    <w:rsid w:val="00BF6933"/>
    <w:rsid w:val="00BF6A17"/>
    <w:rsid w:val="00BF7C6D"/>
    <w:rsid w:val="00C000FC"/>
    <w:rsid w:val="00C016C7"/>
    <w:rsid w:val="00C01D91"/>
    <w:rsid w:val="00C0225B"/>
    <w:rsid w:val="00C04823"/>
    <w:rsid w:val="00C05229"/>
    <w:rsid w:val="00C05498"/>
    <w:rsid w:val="00C056B9"/>
    <w:rsid w:val="00C0589A"/>
    <w:rsid w:val="00C05FE3"/>
    <w:rsid w:val="00C06192"/>
    <w:rsid w:val="00C062AA"/>
    <w:rsid w:val="00C065CC"/>
    <w:rsid w:val="00C072DE"/>
    <w:rsid w:val="00C075BA"/>
    <w:rsid w:val="00C07880"/>
    <w:rsid w:val="00C07911"/>
    <w:rsid w:val="00C11049"/>
    <w:rsid w:val="00C11189"/>
    <w:rsid w:val="00C11A86"/>
    <w:rsid w:val="00C130CC"/>
    <w:rsid w:val="00C1465E"/>
    <w:rsid w:val="00C14982"/>
    <w:rsid w:val="00C14FC2"/>
    <w:rsid w:val="00C17430"/>
    <w:rsid w:val="00C17C72"/>
    <w:rsid w:val="00C17DFE"/>
    <w:rsid w:val="00C20437"/>
    <w:rsid w:val="00C20F51"/>
    <w:rsid w:val="00C21D8A"/>
    <w:rsid w:val="00C22169"/>
    <w:rsid w:val="00C2287C"/>
    <w:rsid w:val="00C229DC"/>
    <w:rsid w:val="00C232B9"/>
    <w:rsid w:val="00C23427"/>
    <w:rsid w:val="00C23B5C"/>
    <w:rsid w:val="00C241E0"/>
    <w:rsid w:val="00C24623"/>
    <w:rsid w:val="00C24B25"/>
    <w:rsid w:val="00C2606D"/>
    <w:rsid w:val="00C26A05"/>
    <w:rsid w:val="00C27202"/>
    <w:rsid w:val="00C27E47"/>
    <w:rsid w:val="00C30F35"/>
    <w:rsid w:val="00C3102F"/>
    <w:rsid w:val="00C315FD"/>
    <w:rsid w:val="00C31986"/>
    <w:rsid w:val="00C31EE4"/>
    <w:rsid w:val="00C33820"/>
    <w:rsid w:val="00C338E6"/>
    <w:rsid w:val="00C34615"/>
    <w:rsid w:val="00C34783"/>
    <w:rsid w:val="00C34E16"/>
    <w:rsid w:val="00C35E7A"/>
    <w:rsid w:val="00C35EE5"/>
    <w:rsid w:val="00C3715C"/>
    <w:rsid w:val="00C3732E"/>
    <w:rsid w:val="00C37736"/>
    <w:rsid w:val="00C403D3"/>
    <w:rsid w:val="00C40532"/>
    <w:rsid w:val="00C40823"/>
    <w:rsid w:val="00C41E42"/>
    <w:rsid w:val="00C42718"/>
    <w:rsid w:val="00C42E05"/>
    <w:rsid w:val="00C433D2"/>
    <w:rsid w:val="00C43CB2"/>
    <w:rsid w:val="00C440A3"/>
    <w:rsid w:val="00C4544F"/>
    <w:rsid w:val="00C467EB"/>
    <w:rsid w:val="00C46B3E"/>
    <w:rsid w:val="00C46D7C"/>
    <w:rsid w:val="00C46E58"/>
    <w:rsid w:val="00C47A5D"/>
    <w:rsid w:val="00C50943"/>
    <w:rsid w:val="00C51091"/>
    <w:rsid w:val="00C51287"/>
    <w:rsid w:val="00C5128C"/>
    <w:rsid w:val="00C52C6D"/>
    <w:rsid w:val="00C5447E"/>
    <w:rsid w:val="00C55E6E"/>
    <w:rsid w:val="00C55F2F"/>
    <w:rsid w:val="00C55F30"/>
    <w:rsid w:val="00C56283"/>
    <w:rsid w:val="00C5691D"/>
    <w:rsid w:val="00C56E44"/>
    <w:rsid w:val="00C56FA9"/>
    <w:rsid w:val="00C601D7"/>
    <w:rsid w:val="00C61600"/>
    <w:rsid w:val="00C621FA"/>
    <w:rsid w:val="00C627EC"/>
    <w:rsid w:val="00C62DDB"/>
    <w:rsid w:val="00C63B01"/>
    <w:rsid w:val="00C64A48"/>
    <w:rsid w:val="00C65C16"/>
    <w:rsid w:val="00C6608C"/>
    <w:rsid w:val="00C66149"/>
    <w:rsid w:val="00C6661C"/>
    <w:rsid w:val="00C66772"/>
    <w:rsid w:val="00C66E10"/>
    <w:rsid w:val="00C67301"/>
    <w:rsid w:val="00C6759A"/>
    <w:rsid w:val="00C6797C"/>
    <w:rsid w:val="00C67B26"/>
    <w:rsid w:val="00C70202"/>
    <w:rsid w:val="00C71D78"/>
    <w:rsid w:val="00C734A6"/>
    <w:rsid w:val="00C73E38"/>
    <w:rsid w:val="00C74CAB"/>
    <w:rsid w:val="00C758B6"/>
    <w:rsid w:val="00C759F5"/>
    <w:rsid w:val="00C75F0F"/>
    <w:rsid w:val="00C77A81"/>
    <w:rsid w:val="00C80886"/>
    <w:rsid w:val="00C811B2"/>
    <w:rsid w:val="00C813B9"/>
    <w:rsid w:val="00C81E13"/>
    <w:rsid w:val="00C82293"/>
    <w:rsid w:val="00C822F6"/>
    <w:rsid w:val="00C828FB"/>
    <w:rsid w:val="00C83211"/>
    <w:rsid w:val="00C83666"/>
    <w:rsid w:val="00C838CD"/>
    <w:rsid w:val="00C8392D"/>
    <w:rsid w:val="00C842F1"/>
    <w:rsid w:val="00C843C9"/>
    <w:rsid w:val="00C847EA"/>
    <w:rsid w:val="00C85762"/>
    <w:rsid w:val="00C85D86"/>
    <w:rsid w:val="00C862C1"/>
    <w:rsid w:val="00C86DCB"/>
    <w:rsid w:val="00C879DF"/>
    <w:rsid w:val="00C92056"/>
    <w:rsid w:val="00C92653"/>
    <w:rsid w:val="00C92A35"/>
    <w:rsid w:val="00C93102"/>
    <w:rsid w:val="00C94318"/>
    <w:rsid w:val="00C94CD7"/>
    <w:rsid w:val="00C951FC"/>
    <w:rsid w:val="00C952A2"/>
    <w:rsid w:val="00C9728B"/>
    <w:rsid w:val="00C976B1"/>
    <w:rsid w:val="00C97F18"/>
    <w:rsid w:val="00CA0425"/>
    <w:rsid w:val="00CA0E9C"/>
    <w:rsid w:val="00CA0F4C"/>
    <w:rsid w:val="00CA118D"/>
    <w:rsid w:val="00CA13D9"/>
    <w:rsid w:val="00CA209C"/>
    <w:rsid w:val="00CA2127"/>
    <w:rsid w:val="00CA25EE"/>
    <w:rsid w:val="00CA33F8"/>
    <w:rsid w:val="00CA37EF"/>
    <w:rsid w:val="00CA3C00"/>
    <w:rsid w:val="00CA3F8C"/>
    <w:rsid w:val="00CA40D2"/>
    <w:rsid w:val="00CA41FD"/>
    <w:rsid w:val="00CA4A8C"/>
    <w:rsid w:val="00CA5FAB"/>
    <w:rsid w:val="00CA62A9"/>
    <w:rsid w:val="00CA6393"/>
    <w:rsid w:val="00CA695E"/>
    <w:rsid w:val="00CB015B"/>
    <w:rsid w:val="00CB04E4"/>
    <w:rsid w:val="00CB1409"/>
    <w:rsid w:val="00CB1CA6"/>
    <w:rsid w:val="00CB2017"/>
    <w:rsid w:val="00CB2E0B"/>
    <w:rsid w:val="00CB3883"/>
    <w:rsid w:val="00CB39DC"/>
    <w:rsid w:val="00CB3C52"/>
    <w:rsid w:val="00CB403D"/>
    <w:rsid w:val="00CB43C8"/>
    <w:rsid w:val="00CB50BE"/>
    <w:rsid w:val="00CB56C8"/>
    <w:rsid w:val="00CB56E5"/>
    <w:rsid w:val="00CB5BA7"/>
    <w:rsid w:val="00CB5BC8"/>
    <w:rsid w:val="00CB5EFC"/>
    <w:rsid w:val="00CB63D3"/>
    <w:rsid w:val="00CB6553"/>
    <w:rsid w:val="00CB6616"/>
    <w:rsid w:val="00CB6870"/>
    <w:rsid w:val="00CB6B19"/>
    <w:rsid w:val="00CB79C9"/>
    <w:rsid w:val="00CC035A"/>
    <w:rsid w:val="00CC109C"/>
    <w:rsid w:val="00CC1424"/>
    <w:rsid w:val="00CC190B"/>
    <w:rsid w:val="00CC26CB"/>
    <w:rsid w:val="00CC2864"/>
    <w:rsid w:val="00CC3816"/>
    <w:rsid w:val="00CC3942"/>
    <w:rsid w:val="00CC420D"/>
    <w:rsid w:val="00CC4A91"/>
    <w:rsid w:val="00CC55CB"/>
    <w:rsid w:val="00CC5E4A"/>
    <w:rsid w:val="00CC61E5"/>
    <w:rsid w:val="00CC622A"/>
    <w:rsid w:val="00CC6BBA"/>
    <w:rsid w:val="00CC6EEE"/>
    <w:rsid w:val="00CD01CA"/>
    <w:rsid w:val="00CD07EB"/>
    <w:rsid w:val="00CD09E6"/>
    <w:rsid w:val="00CD1326"/>
    <w:rsid w:val="00CD1BBC"/>
    <w:rsid w:val="00CD207E"/>
    <w:rsid w:val="00CD35DB"/>
    <w:rsid w:val="00CD3A3A"/>
    <w:rsid w:val="00CD427B"/>
    <w:rsid w:val="00CD4AB6"/>
    <w:rsid w:val="00CD4C6E"/>
    <w:rsid w:val="00CD4D03"/>
    <w:rsid w:val="00CD6063"/>
    <w:rsid w:val="00CD6141"/>
    <w:rsid w:val="00CD62CF"/>
    <w:rsid w:val="00CD667F"/>
    <w:rsid w:val="00CD7D6A"/>
    <w:rsid w:val="00CE0CAC"/>
    <w:rsid w:val="00CE21DE"/>
    <w:rsid w:val="00CE2285"/>
    <w:rsid w:val="00CE36FA"/>
    <w:rsid w:val="00CE37DA"/>
    <w:rsid w:val="00CE3CA0"/>
    <w:rsid w:val="00CE3DE8"/>
    <w:rsid w:val="00CE409F"/>
    <w:rsid w:val="00CE43DD"/>
    <w:rsid w:val="00CE452A"/>
    <w:rsid w:val="00CE519F"/>
    <w:rsid w:val="00CE548D"/>
    <w:rsid w:val="00CE5977"/>
    <w:rsid w:val="00CE6146"/>
    <w:rsid w:val="00CE62FB"/>
    <w:rsid w:val="00CE6822"/>
    <w:rsid w:val="00CE6A5A"/>
    <w:rsid w:val="00CF02C4"/>
    <w:rsid w:val="00CF147D"/>
    <w:rsid w:val="00CF164E"/>
    <w:rsid w:val="00CF2D8D"/>
    <w:rsid w:val="00CF36F3"/>
    <w:rsid w:val="00CF3F95"/>
    <w:rsid w:val="00CF439E"/>
    <w:rsid w:val="00CF4521"/>
    <w:rsid w:val="00CF491D"/>
    <w:rsid w:val="00CF5996"/>
    <w:rsid w:val="00CF5D20"/>
    <w:rsid w:val="00CF6DBF"/>
    <w:rsid w:val="00CF719A"/>
    <w:rsid w:val="00CF73B0"/>
    <w:rsid w:val="00CF7963"/>
    <w:rsid w:val="00CF7BC7"/>
    <w:rsid w:val="00D007DB"/>
    <w:rsid w:val="00D00B4C"/>
    <w:rsid w:val="00D010A2"/>
    <w:rsid w:val="00D01A45"/>
    <w:rsid w:val="00D03AA1"/>
    <w:rsid w:val="00D03F2C"/>
    <w:rsid w:val="00D04528"/>
    <w:rsid w:val="00D05C07"/>
    <w:rsid w:val="00D05C9E"/>
    <w:rsid w:val="00D0636F"/>
    <w:rsid w:val="00D068A0"/>
    <w:rsid w:val="00D06CB1"/>
    <w:rsid w:val="00D072AC"/>
    <w:rsid w:val="00D07CEB"/>
    <w:rsid w:val="00D10811"/>
    <w:rsid w:val="00D10F86"/>
    <w:rsid w:val="00D11B84"/>
    <w:rsid w:val="00D11D13"/>
    <w:rsid w:val="00D121A7"/>
    <w:rsid w:val="00D123B9"/>
    <w:rsid w:val="00D125CF"/>
    <w:rsid w:val="00D12689"/>
    <w:rsid w:val="00D126B0"/>
    <w:rsid w:val="00D129B4"/>
    <w:rsid w:val="00D12E60"/>
    <w:rsid w:val="00D13333"/>
    <w:rsid w:val="00D136ED"/>
    <w:rsid w:val="00D138A7"/>
    <w:rsid w:val="00D1470B"/>
    <w:rsid w:val="00D150EF"/>
    <w:rsid w:val="00D155EC"/>
    <w:rsid w:val="00D156AF"/>
    <w:rsid w:val="00D15B1F"/>
    <w:rsid w:val="00D15C2A"/>
    <w:rsid w:val="00D15EEC"/>
    <w:rsid w:val="00D1608F"/>
    <w:rsid w:val="00D1613A"/>
    <w:rsid w:val="00D16144"/>
    <w:rsid w:val="00D16E31"/>
    <w:rsid w:val="00D16E40"/>
    <w:rsid w:val="00D1735C"/>
    <w:rsid w:val="00D17AA1"/>
    <w:rsid w:val="00D201F2"/>
    <w:rsid w:val="00D20DE2"/>
    <w:rsid w:val="00D211E4"/>
    <w:rsid w:val="00D21983"/>
    <w:rsid w:val="00D22530"/>
    <w:rsid w:val="00D22DBB"/>
    <w:rsid w:val="00D239F4"/>
    <w:rsid w:val="00D25BC2"/>
    <w:rsid w:val="00D2615D"/>
    <w:rsid w:val="00D2641F"/>
    <w:rsid w:val="00D271F1"/>
    <w:rsid w:val="00D274D4"/>
    <w:rsid w:val="00D27DB5"/>
    <w:rsid w:val="00D306CD"/>
    <w:rsid w:val="00D309F2"/>
    <w:rsid w:val="00D31085"/>
    <w:rsid w:val="00D31418"/>
    <w:rsid w:val="00D31980"/>
    <w:rsid w:val="00D31D5D"/>
    <w:rsid w:val="00D31EDF"/>
    <w:rsid w:val="00D321E8"/>
    <w:rsid w:val="00D3260E"/>
    <w:rsid w:val="00D3298B"/>
    <w:rsid w:val="00D32F02"/>
    <w:rsid w:val="00D32F96"/>
    <w:rsid w:val="00D33612"/>
    <w:rsid w:val="00D33831"/>
    <w:rsid w:val="00D338A5"/>
    <w:rsid w:val="00D33B6C"/>
    <w:rsid w:val="00D33C3C"/>
    <w:rsid w:val="00D3454E"/>
    <w:rsid w:val="00D3560F"/>
    <w:rsid w:val="00D3635A"/>
    <w:rsid w:val="00D36D87"/>
    <w:rsid w:val="00D3711B"/>
    <w:rsid w:val="00D3731E"/>
    <w:rsid w:val="00D37A38"/>
    <w:rsid w:val="00D37D0A"/>
    <w:rsid w:val="00D405A4"/>
    <w:rsid w:val="00D411AD"/>
    <w:rsid w:val="00D41B14"/>
    <w:rsid w:val="00D42A3A"/>
    <w:rsid w:val="00D43001"/>
    <w:rsid w:val="00D4355D"/>
    <w:rsid w:val="00D43984"/>
    <w:rsid w:val="00D4407D"/>
    <w:rsid w:val="00D442C7"/>
    <w:rsid w:val="00D443E1"/>
    <w:rsid w:val="00D453AF"/>
    <w:rsid w:val="00D454CC"/>
    <w:rsid w:val="00D46255"/>
    <w:rsid w:val="00D46780"/>
    <w:rsid w:val="00D46853"/>
    <w:rsid w:val="00D47C3A"/>
    <w:rsid w:val="00D47EE2"/>
    <w:rsid w:val="00D50654"/>
    <w:rsid w:val="00D5196C"/>
    <w:rsid w:val="00D51B08"/>
    <w:rsid w:val="00D52292"/>
    <w:rsid w:val="00D52EA3"/>
    <w:rsid w:val="00D5347F"/>
    <w:rsid w:val="00D53A02"/>
    <w:rsid w:val="00D53B33"/>
    <w:rsid w:val="00D5403B"/>
    <w:rsid w:val="00D54305"/>
    <w:rsid w:val="00D54818"/>
    <w:rsid w:val="00D548D3"/>
    <w:rsid w:val="00D54B50"/>
    <w:rsid w:val="00D5568A"/>
    <w:rsid w:val="00D55AB6"/>
    <w:rsid w:val="00D5744D"/>
    <w:rsid w:val="00D57702"/>
    <w:rsid w:val="00D600AD"/>
    <w:rsid w:val="00D60416"/>
    <w:rsid w:val="00D604CA"/>
    <w:rsid w:val="00D607C9"/>
    <w:rsid w:val="00D616B8"/>
    <w:rsid w:val="00D61719"/>
    <w:rsid w:val="00D62571"/>
    <w:rsid w:val="00D62ADD"/>
    <w:rsid w:val="00D62F30"/>
    <w:rsid w:val="00D63290"/>
    <w:rsid w:val="00D63C52"/>
    <w:rsid w:val="00D64E55"/>
    <w:rsid w:val="00D64F78"/>
    <w:rsid w:val="00D65AEF"/>
    <w:rsid w:val="00D67D6D"/>
    <w:rsid w:val="00D71408"/>
    <w:rsid w:val="00D7160C"/>
    <w:rsid w:val="00D71CE8"/>
    <w:rsid w:val="00D720C9"/>
    <w:rsid w:val="00D725C9"/>
    <w:rsid w:val="00D7315E"/>
    <w:rsid w:val="00D7326C"/>
    <w:rsid w:val="00D7383A"/>
    <w:rsid w:val="00D74294"/>
    <w:rsid w:val="00D7564D"/>
    <w:rsid w:val="00D75956"/>
    <w:rsid w:val="00D76394"/>
    <w:rsid w:val="00D779C5"/>
    <w:rsid w:val="00D77EF4"/>
    <w:rsid w:val="00D806E5"/>
    <w:rsid w:val="00D80A2C"/>
    <w:rsid w:val="00D80DC1"/>
    <w:rsid w:val="00D80F41"/>
    <w:rsid w:val="00D81149"/>
    <w:rsid w:val="00D811CC"/>
    <w:rsid w:val="00D81850"/>
    <w:rsid w:val="00D8216C"/>
    <w:rsid w:val="00D83A3E"/>
    <w:rsid w:val="00D83CCF"/>
    <w:rsid w:val="00D83FD0"/>
    <w:rsid w:val="00D843D4"/>
    <w:rsid w:val="00D857F1"/>
    <w:rsid w:val="00D8586D"/>
    <w:rsid w:val="00D8595C"/>
    <w:rsid w:val="00D863BD"/>
    <w:rsid w:val="00D86EB0"/>
    <w:rsid w:val="00D87ACF"/>
    <w:rsid w:val="00D87F47"/>
    <w:rsid w:val="00D9092B"/>
    <w:rsid w:val="00D91191"/>
    <w:rsid w:val="00D92037"/>
    <w:rsid w:val="00D933A2"/>
    <w:rsid w:val="00D9340D"/>
    <w:rsid w:val="00D934B6"/>
    <w:rsid w:val="00D934EC"/>
    <w:rsid w:val="00D936B9"/>
    <w:rsid w:val="00D93A26"/>
    <w:rsid w:val="00D93D68"/>
    <w:rsid w:val="00D9405C"/>
    <w:rsid w:val="00D9479C"/>
    <w:rsid w:val="00D94938"/>
    <w:rsid w:val="00D949C2"/>
    <w:rsid w:val="00D94EB8"/>
    <w:rsid w:val="00D951CF"/>
    <w:rsid w:val="00D954C8"/>
    <w:rsid w:val="00D95928"/>
    <w:rsid w:val="00D95DDE"/>
    <w:rsid w:val="00D95E4B"/>
    <w:rsid w:val="00D95F8F"/>
    <w:rsid w:val="00D95FA5"/>
    <w:rsid w:val="00D960ED"/>
    <w:rsid w:val="00D963BF"/>
    <w:rsid w:val="00D964C4"/>
    <w:rsid w:val="00D9658A"/>
    <w:rsid w:val="00D97342"/>
    <w:rsid w:val="00D9758B"/>
    <w:rsid w:val="00D97622"/>
    <w:rsid w:val="00DA013F"/>
    <w:rsid w:val="00DA0A34"/>
    <w:rsid w:val="00DA0CF2"/>
    <w:rsid w:val="00DA12C8"/>
    <w:rsid w:val="00DA15EB"/>
    <w:rsid w:val="00DA1DF4"/>
    <w:rsid w:val="00DA4837"/>
    <w:rsid w:val="00DA48DE"/>
    <w:rsid w:val="00DA5035"/>
    <w:rsid w:val="00DA59DF"/>
    <w:rsid w:val="00DA6BFD"/>
    <w:rsid w:val="00DA7060"/>
    <w:rsid w:val="00DA74E6"/>
    <w:rsid w:val="00DA7B58"/>
    <w:rsid w:val="00DB0351"/>
    <w:rsid w:val="00DB0A33"/>
    <w:rsid w:val="00DB1BC2"/>
    <w:rsid w:val="00DB1E0F"/>
    <w:rsid w:val="00DB2460"/>
    <w:rsid w:val="00DB2547"/>
    <w:rsid w:val="00DB3913"/>
    <w:rsid w:val="00DB3B74"/>
    <w:rsid w:val="00DB4166"/>
    <w:rsid w:val="00DB4761"/>
    <w:rsid w:val="00DB4A6F"/>
    <w:rsid w:val="00DB5ABA"/>
    <w:rsid w:val="00DB6137"/>
    <w:rsid w:val="00DB6443"/>
    <w:rsid w:val="00DC0182"/>
    <w:rsid w:val="00DC0415"/>
    <w:rsid w:val="00DC08C6"/>
    <w:rsid w:val="00DC15E1"/>
    <w:rsid w:val="00DC1BF4"/>
    <w:rsid w:val="00DC1E84"/>
    <w:rsid w:val="00DC1F50"/>
    <w:rsid w:val="00DC1FED"/>
    <w:rsid w:val="00DC21C5"/>
    <w:rsid w:val="00DC36BD"/>
    <w:rsid w:val="00DC392E"/>
    <w:rsid w:val="00DC4832"/>
    <w:rsid w:val="00DC4EC8"/>
    <w:rsid w:val="00DC53B8"/>
    <w:rsid w:val="00DC5C66"/>
    <w:rsid w:val="00DC75E9"/>
    <w:rsid w:val="00DC7D23"/>
    <w:rsid w:val="00DC7EEB"/>
    <w:rsid w:val="00DD006A"/>
    <w:rsid w:val="00DD040B"/>
    <w:rsid w:val="00DD0A53"/>
    <w:rsid w:val="00DD102A"/>
    <w:rsid w:val="00DD13FF"/>
    <w:rsid w:val="00DD151C"/>
    <w:rsid w:val="00DD1662"/>
    <w:rsid w:val="00DD18BD"/>
    <w:rsid w:val="00DD19B4"/>
    <w:rsid w:val="00DD1D11"/>
    <w:rsid w:val="00DD2A64"/>
    <w:rsid w:val="00DD2A9D"/>
    <w:rsid w:val="00DD2B34"/>
    <w:rsid w:val="00DD357C"/>
    <w:rsid w:val="00DD3EDE"/>
    <w:rsid w:val="00DD3FEF"/>
    <w:rsid w:val="00DD4616"/>
    <w:rsid w:val="00DD48E0"/>
    <w:rsid w:val="00DD4C7B"/>
    <w:rsid w:val="00DD4C81"/>
    <w:rsid w:val="00DD4EE5"/>
    <w:rsid w:val="00DD6EE5"/>
    <w:rsid w:val="00DD6FDA"/>
    <w:rsid w:val="00DD7A15"/>
    <w:rsid w:val="00DD7AB5"/>
    <w:rsid w:val="00DE0D30"/>
    <w:rsid w:val="00DE186A"/>
    <w:rsid w:val="00DE1EE1"/>
    <w:rsid w:val="00DE25E4"/>
    <w:rsid w:val="00DE3102"/>
    <w:rsid w:val="00DE4003"/>
    <w:rsid w:val="00DE40A6"/>
    <w:rsid w:val="00DE4805"/>
    <w:rsid w:val="00DE4F85"/>
    <w:rsid w:val="00DE5A49"/>
    <w:rsid w:val="00DE6419"/>
    <w:rsid w:val="00DE642F"/>
    <w:rsid w:val="00DF0047"/>
    <w:rsid w:val="00DF013A"/>
    <w:rsid w:val="00DF04E3"/>
    <w:rsid w:val="00DF0FDF"/>
    <w:rsid w:val="00DF1F2B"/>
    <w:rsid w:val="00DF20E8"/>
    <w:rsid w:val="00DF2407"/>
    <w:rsid w:val="00DF2D2A"/>
    <w:rsid w:val="00DF32EC"/>
    <w:rsid w:val="00DF3EE6"/>
    <w:rsid w:val="00DF4569"/>
    <w:rsid w:val="00DF4D90"/>
    <w:rsid w:val="00DF53FF"/>
    <w:rsid w:val="00DF616E"/>
    <w:rsid w:val="00DF619B"/>
    <w:rsid w:val="00DF624B"/>
    <w:rsid w:val="00DF6634"/>
    <w:rsid w:val="00DF7588"/>
    <w:rsid w:val="00DF79B6"/>
    <w:rsid w:val="00DF7D7F"/>
    <w:rsid w:val="00E00A0D"/>
    <w:rsid w:val="00E01B79"/>
    <w:rsid w:val="00E033B3"/>
    <w:rsid w:val="00E03CDD"/>
    <w:rsid w:val="00E041D7"/>
    <w:rsid w:val="00E043AB"/>
    <w:rsid w:val="00E043E0"/>
    <w:rsid w:val="00E048F6"/>
    <w:rsid w:val="00E0531D"/>
    <w:rsid w:val="00E05578"/>
    <w:rsid w:val="00E05CA6"/>
    <w:rsid w:val="00E07114"/>
    <w:rsid w:val="00E07633"/>
    <w:rsid w:val="00E07B19"/>
    <w:rsid w:val="00E07FCC"/>
    <w:rsid w:val="00E10834"/>
    <w:rsid w:val="00E11007"/>
    <w:rsid w:val="00E114F5"/>
    <w:rsid w:val="00E1178D"/>
    <w:rsid w:val="00E118AF"/>
    <w:rsid w:val="00E11CC6"/>
    <w:rsid w:val="00E12BE2"/>
    <w:rsid w:val="00E12FD3"/>
    <w:rsid w:val="00E130D6"/>
    <w:rsid w:val="00E13429"/>
    <w:rsid w:val="00E1495E"/>
    <w:rsid w:val="00E14F65"/>
    <w:rsid w:val="00E153AE"/>
    <w:rsid w:val="00E15A06"/>
    <w:rsid w:val="00E16AEE"/>
    <w:rsid w:val="00E173C9"/>
    <w:rsid w:val="00E2002B"/>
    <w:rsid w:val="00E210A8"/>
    <w:rsid w:val="00E21A6A"/>
    <w:rsid w:val="00E22442"/>
    <w:rsid w:val="00E224A7"/>
    <w:rsid w:val="00E22D73"/>
    <w:rsid w:val="00E23125"/>
    <w:rsid w:val="00E23372"/>
    <w:rsid w:val="00E23DFD"/>
    <w:rsid w:val="00E25032"/>
    <w:rsid w:val="00E2505C"/>
    <w:rsid w:val="00E25227"/>
    <w:rsid w:val="00E258CB"/>
    <w:rsid w:val="00E26D43"/>
    <w:rsid w:val="00E270EA"/>
    <w:rsid w:val="00E27450"/>
    <w:rsid w:val="00E277ED"/>
    <w:rsid w:val="00E3088B"/>
    <w:rsid w:val="00E30C89"/>
    <w:rsid w:val="00E3119B"/>
    <w:rsid w:val="00E318ED"/>
    <w:rsid w:val="00E32EBC"/>
    <w:rsid w:val="00E338CB"/>
    <w:rsid w:val="00E33CFE"/>
    <w:rsid w:val="00E34071"/>
    <w:rsid w:val="00E34F30"/>
    <w:rsid w:val="00E365F4"/>
    <w:rsid w:val="00E3710C"/>
    <w:rsid w:val="00E37A8C"/>
    <w:rsid w:val="00E4108B"/>
    <w:rsid w:val="00E414B9"/>
    <w:rsid w:val="00E418DC"/>
    <w:rsid w:val="00E41A4F"/>
    <w:rsid w:val="00E41E30"/>
    <w:rsid w:val="00E421B7"/>
    <w:rsid w:val="00E423B5"/>
    <w:rsid w:val="00E42782"/>
    <w:rsid w:val="00E42BF3"/>
    <w:rsid w:val="00E43285"/>
    <w:rsid w:val="00E43368"/>
    <w:rsid w:val="00E43929"/>
    <w:rsid w:val="00E448C9"/>
    <w:rsid w:val="00E453F1"/>
    <w:rsid w:val="00E45FC3"/>
    <w:rsid w:val="00E46296"/>
    <w:rsid w:val="00E46AE2"/>
    <w:rsid w:val="00E46AED"/>
    <w:rsid w:val="00E47110"/>
    <w:rsid w:val="00E47282"/>
    <w:rsid w:val="00E47B12"/>
    <w:rsid w:val="00E505A8"/>
    <w:rsid w:val="00E50ACA"/>
    <w:rsid w:val="00E526CE"/>
    <w:rsid w:val="00E52A76"/>
    <w:rsid w:val="00E52D84"/>
    <w:rsid w:val="00E5444D"/>
    <w:rsid w:val="00E54951"/>
    <w:rsid w:val="00E54BBA"/>
    <w:rsid w:val="00E55B5F"/>
    <w:rsid w:val="00E55E27"/>
    <w:rsid w:val="00E563A0"/>
    <w:rsid w:val="00E5668B"/>
    <w:rsid w:val="00E5673C"/>
    <w:rsid w:val="00E622E9"/>
    <w:rsid w:val="00E634E3"/>
    <w:rsid w:val="00E63642"/>
    <w:rsid w:val="00E63720"/>
    <w:rsid w:val="00E63774"/>
    <w:rsid w:val="00E64DAF"/>
    <w:rsid w:val="00E657E8"/>
    <w:rsid w:val="00E67287"/>
    <w:rsid w:val="00E674CC"/>
    <w:rsid w:val="00E6781D"/>
    <w:rsid w:val="00E70A92"/>
    <w:rsid w:val="00E71DBE"/>
    <w:rsid w:val="00E73700"/>
    <w:rsid w:val="00E739F3"/>
    <w:rsid w:val="00E73E28"/>
    <w:rsid w:val="00E74D53"/>
    <w:rsid w:val="00E75261"/>
    <w:rsid w:val="00E7575E"/>
    <w:rsid w:val="00E7658C"/>
    <w:rsid w:val="00E76C10"/>
    <w:rsid w:val="00E76C73"/>
    <w:rsid w:val="00E77D0A"/>
    <w:rsid w:val="00E801D7"/>
    <w:rsid w:val="00E8052A"/>
    <w:rsid w:val="00E8179B"/>
    <w:rsid w:val="00E82A63"/>
    <w:rsid w:val="00E82C79"/>
    <w:rsid w:val="00E82DD8"/>
    <w:rsid w:val="00E83E46"/>
    <w:rsid w:val="00E8412F"/>
    <w:rsid w:val="00E84143"/>
    <w:rsid w:val="00E844C9"/>
    <w:rsid w:val="00E8564F"/>
    <w:rsid w:val="00E85AB4"/>
    <w:rsid w:val="00E87595"/>
    <w:rsid w:val="00E876E1"/>
    <w:rsid w:val="00E90652"/>
    <w:rsid w:val="00E91234"/>
    <w:rsid w:val="00E91C65"/>
    <w:rsid w:val="00E922BF"/>
    <w:rsid w:val="00E92DFC"/>
    <w:rsid w:val="00E92E60"/>
    <w:rsid w:val="00E93071"/>
    <w:rsid w:val="00E93187"/>
    <w:rsid w:val="00E93A33"/>
    <w:rsid w:val="00E93C61"/>
    <w:rsid w:val="00E94461"/>
    <w:rsid w:val="00E94A70"/>
    <w:rsid w:val="00E94D43"/>
    <w:rsid w:val="00E94D72"/>
    <w:rsid w:val="00E97A19"/>
    <w:rsid w:val="00EA1792"/>
    <w:rsid w:val="00EA2075"/>
    <w:rsid w:val="00EA2EE7"/>
    <w:rsid w:val="00EA3091"/>
    <w:rsid w:val="00EA373C"/>
    <w:rsid w:val="00EA3969"/>
    <w:rsid w:val="00EA3DC0"/>
    <w:rsid w:val="00EA4BB6"/>
    <w:rsid w:val="00EA4EF4"/>
    <w:rsid w:val="00EA564E"/>
    <w:rsid w:val="00EA690F"/>
    <w:rsid w:val="00EA77D5"/>
    <w:rsid w:val="00EA7B3B"/>
    <w:rsid w:val="00EB05E8"/>
    <w:rsid w:val="00EB171A"/>
    <w:rsid w:val="00EB1877"/>
    <w:rsid w:val="00EB1FA7"/>
    <w:rsid w:val="00EB2706"/>
    <w:rsid w:val="00EB29B3"/>
    <w:rsid w:val="00EB29D8"/>
    <w:rsid w:val="00EB2B32"/>
    <w:rsid w:val="00EB302B"/>
    <w:rsid w:val="00EB3997"/>
    <w:rsid w:val="00EB3AA9"/>
    <w:rsid w:val="00EB3E5E"/>
    <w:rsid w:val="00EB3F86"/>
    <w:rsid w:val="00EB42B0"/>
    <w:rsid w:val="00EB4789"/>
    <w:rsid w:val="00EB4E62"/>
    <w:rsid w:val="00EB4F99"/>
    <w:rsid w:val="00EB5F6F"/>
    <w:rsid w:val="00EB6065"/>
    <w:rsid w:val="00EB6C1F"/>
    <w:rsid w:val="00EB75F8"/>
    <w:rsid w:val="00EC07F1"/>
    <w:rsid w:val="00EC1447"/>
    <w:rsid w:val="00EC159F"/>
    <w:rsid w:val="00EC23F7"/>
    <w:rsid w:val="00EC24A4"/>
    <w:rsid w:val="00EC2AC7"/>
    <w:rsid w:val="00EC2EC6"/>
    <w:rsid w:val="00EC2F2A"/>
    <w:rsid w:val="00EC30BC"/>
    <w:rsid w:val="00EC33C2"/>
    <w:rsid w:val="00EC3BA5"/>
    <w:rsid w:val="00EC4158"/>
    <w:rsid w:val="00EC437C"/>
    <w:rsid w:val="00EC5807"/>
    <w:rsid w:val="00EC5EA9"/>
    <w:rsid w:val="00EC5ED4"/>
    <w:rsid w:val="00EC63E0"/>
    <w:rsid w:val="00EC6A9D"/>
    <w:rsid w:val="00EC777D"/>
    <w:rsid w:val="00EC7D6B"/>
    <w:rsid w:val="00ED00DC"/>
    <w:rsid w:val="00ED083B"/>
    <w:rsid w:val="00ED0C07"/>
    <w:rsid w:val="00ED1018"/>
    <w:rsid w:val="00ED1278"/>
    <w:rsid w:val="00ED14CD"/>
    <w:rsid w:val="00ED1AAF"/>
    <w:rsid w:val="00ED1B9D"/>
    <w:rsid w:val="00ED211F"/>
    <w:rsid w:val="00ED24D5"/>
    <w:rsid w:val="00ED25A1"/>
    <w:rsid w:val="00ED29EB"/>
    <w:rsid w:val="00ED2E97"/>
    <w:rsid w:val="00ED2F2A"/>
    <w:rsid w:val="00ED3F49"/>
    <w:rsid w:val="00ED43E1"/>
    <w:rsid w:val="00ED4F24"/>
    <w:rsid w:val="00ED59F8"/>
    <w:rsid w:val="00ED5FEB"/>
    <w:rsid w:val="00ED6E5A"/>
    <w:rsid w:val="00ED7279"/>
    <w:rsid w:val="00ED75AF"/>
    <w:rsid w:val="00ED7CB4"/>
    <w:rsid w:val="00EE013B"/>
    <w:rsid w:val="00EE037C"/>
    <w:rsid w:val="00EE0473"/>
    <w:rsid w:val="00EE04C5"/>
    <w:rsid w:val="00EE061B"/>
    <w:rsid w:val="00EE1F49"/>
    <w:rsid w:val="00EE2442"/>
    <w:rsid w:val="00EE2F0E"/>
    <w:rsid w:val="00EE302D"/>
    <w:rsid w:val="00EE3E69"/>
    <w:rsid w:val="00EE46CF"/>
    <w:rsid w:val="00EE5047"/>
    <w:rsid w:val="00EE5F81"/>
    <w:rsid w:val="00EE6513"/>
    <w:rsid w:val="00EE7A19"/>
    <w:rsid w:val="00EE7C2B"/>
    <w:rsid w:val="00EE7CF8"/>
    <w:rsid w:val="00EF0153"/>
    <w:rsid w:val="00EF0749"/>
    <w:rsid w:val="00EF08EC"/>
    <w:rsid w:val="00EF15C2"/>
    <w:rsid w:val="00EF318A"/>
    <w:rsid w:val="00EF381D"/>
    <w:rsid w:val="00EF43F2"/>
    <w:rsid w:val="00EF4A83"/>
    <w:rsid w:val="00EF4E39"/>
    <w:rsid w:val="00EF4FC5"/>
    <w:rsid w:val="00EF50A2"/>
    <w:rsid w:val="00EF5988"/>
    <w:rsid w:val="00EF5D27"/>
    <w:rsid w:val="00EF6AA7"/>
    <w:rsid w:val="00EF6C42"/>
    <w:rsid w:val="00EF6D9E"/>
    <w:rsid w:val="00EF781B"/>
    <w:rsid w:val="00EF7831"/>
    <w:rsid w:val="00EF7960"/>
    <w:rsid w:val="00F006EF"/>
    <w:rsid w:val="00F00C30"/>
    <w:rsid w:val="00F01A00"/>
    <w:rsid w:val="00F01D87"/>
    <w:rsid w:val="00F023A2"/>
    <w:rsid w:val="00F0243F"/>
    <w:rsid w:val="00F0294E"/>
    <w:rsid w:val="00F02A8B"/>
    <w:rsid w:val="00F02BDB"/>
    <w:rsid w:val="00F02CD0"/>
    <w:rsid w:val="00F05068"/>
    <w:rsid w:val="00F05520"/>
    <w:rsid w:val="00F05AA4"/>
    <w:rsid w:val="00F0606A"/>
    <w:rsid w:val="00F06286"/>
    <w:rsid w:val="00F06988"/>
    <w:rsid w:val="00F06C32"/>
    <w:rsid w:val="00F10736"/>
    <w:rsid w:val="00F112C5"/>
    <w:rsid w:val="00F11721"/>
    <w:rsid w:val="00F13794"/>
    <w:rsid w:val="00F13ED6"/>
    <w:rsid w:val="00F14B7C"/>
    <w:rsid w:val="00F15419"/>
    <w:rsid w:val="00F15D96"/>
    <w:rsid w:val="00F160B0"/>
    <w:rsid w:val="00F169E3"/>
    <w:rsid w:val="00F170ED"/>
    <w:rsid w:val="00F17521"/>
    <w:rsid w:val="00F17A70"/>
    <w:rsid w:val="00F20B0A"/>
    <w:rsid w:val="00F20B5D"/>
    <w:rsid w:val="00F20C24"/>
    <w:rsid w:val="00F20DD8"/>
    <w:rsid w:val="00F21C54"/>
    <w:rsid w:val="00F21F1F"/>
    <w:rsid w:val="00F2213A"/>
    <w:rsid w:val="00F23526"/>
    <w:rsid w:val="00F2398A"/>
    <w:rsid w:val="00F23D73"/>
    <w:rsid w:val="00F2504A"/>
    <w:rsid w:val="00F2571D"/>
    <w:rsid w:val="00F25AE3"/>
    <w:rsid w:val="00F25E7C"/>
    <w:rsid w:val="00F26AE6"/>
    <w:rsid w:val="00F274BF"/>
    <w:rsid w:val="00F27981"/>
    <w:rsid w:val="00F27EC0"/>
    <w:rsid w:val="00F27F73"/>
    <w:rsid w:val="00F300D2"/>
    <w:rsid w:val="00F30218"/>
    <w:rsid w:val="00F303B8"/>
    <w:rsid w:val="00F307A7"/>
    <w:rsid w:val="00F30CF1"/>
    <w:rsid w:val="00F313E4"/>
    <w:rsid w:val="00F32705"/>
    <w:rsid w:val="00F33409"/>
    <w:rsid w:val="00F342A4"/>
    <w:rsid w:val="00F346B1"/>
    <w:rsid w:val="00F34A07"/>
    <w:rsid w:val="00F34A0D"/>
    <w:rsid w:val="00F35428"/>
    <w:rsid w:val="00F3609F"/>
    <w:rsid w:val="00F3680A"/>
    <w:rsid w:val="00F37053"/>
    <w:rsid w:val="00F37E95"/>
    <w:rsid w:val="00F401EC"/>
    <w:rsid w:val="00F4038E"/>
    <w:rsid w:val="00F40390"/>
    <w:rsid w:val="00F416DC"/>
    <w:rsid w:val="00F4229A"/>
    <w:rsid w:val="00F438A1"/>
    <w:rsid w:val="00F44093"/>
    <w:rsid w:val="00F459F8"/>
    <w:rsid w:val="00F45E35"/>
    <w:rsid w:val="00F4666D"/>
    <w:rsid w:val="00F4736B"/>
    <w:rsid w:val="00F476F5"/>
    <w:rsid w:val="00F50265"/>
    <w:rsid w:val="00F505F6"/>
    <w:rsid w:val="00F512B6"/>
    <w:rsid w:val="00F51ADF"/>
    <w:rsid w:val="00F52027"/>
    <w:rsid w:val="00F5239E"/>
    <w:rsid w:val="00F52A9E"/>
    <w:rsid w:val="00F52D6A"/>
    <w:rsid w:val="00F53942"/>
    <w:rsid w:val="00F54022"/>
    <w:rsid w:val="00F551C4"/>
    <w:rsid w:val="00F5546F"/>
    <w:rsid w:val="00F55982"/>
    <w:rsid w:val="00F55A59"/>
    <w:rsid w:val="00F561AF"/>
    <w:rsid w:val="00F56334"/>
    <w:rsid w:val="00F56460"/>
    <w:rsid w:val="00F57A4F"/>
    <w:rsid w:val="00F6023B"/>
    <w:rsid w:val="00F60302"/>
    <w:rsid w:val="00F60798"/>
    <w:rsid w:val="00F607E5"/>
    <w:rsid w:val="00F60CEE"/>
    <w:rsid w:val="00F60ECA"/>
    <w:rsid w:val="00F60F56"/>
    <w:rsid w:val="00F6172C"/>
    <w:rsid w:val="00F6196C"/>
    <w:rsid w:val="00F61C85"/>
    <w:rsid w:val="00F61FF1"/>
    <w:rsid w:val="00F623E0"/>
    <w:rsid w:val="00F626F8"/>
    <w:rsid w:val="00F631DA"/>
    <w:rsid w:val="00F6348E"/>
    <w:rsid w:val="00F63B38"/>
    <w:rsid w:val="00F64C16"/>
    <w:rsid w:val="00F65E6C"/>
    <w:rsid w:val="00F66C6D"/>
    <w:rsid w:val="00F673B0"/>
    <w:rsid w:val="00F70F7C"/>
    <w:rsid w:val="00F70FA8"/>
    <w:rsid w:val="00F71291"/>
    <w:rsid w:val="00F716FC"/>
    <w:rsid w:val="00F7183B"/>
    <w:rsid w:val="00F725FB"/>
    <w:rsid w:val="00F72C57"/>
    <w:rsid w:val="00F72FFD"/>
    <w:rsid w:val="00F7345A"/>
    <w:rsid w:val="00F73DE9"/>
    <w:rsid w:val="00F746A8"/>
    <w:rsid w:val="00F74BF4"/>
    <w:rsid w:val="00F75E14"/>
    <w:rsid w:val="00F7613A"/>
    <w:rsid w:val="00F7627E"/>
    <w:rsid w:val="00F767B0"/>
    <w:rsid w:val="00F7685D"/>
    <w:rsid w:val="00F76896"/>
    <w:rsid w:val="00F76D42"/>
    <w:rsid w:val="00F77086"/>
    <w:rsid w:val="00F77308"/>
    <w:rsid w:val="00F77399"/>
    <w:rsid w:val="00F77723"/>
    <w:rsid w:val="00F80133"/>
    <w:rsid w:val="00F8174D"/>
    <w:rsid w:val="00F834CE"/>
    <w:rsid w:val="00F83645"/>
    <w:rsid w:val="00F849AB"/>
    <w:rsid w:val="00F84C74"/>
    <w:rsid w:val="00F85439"/>
    <w:rsid w:val="00F86BB2"/>
    <w:rsid w:val="00F8702E"/>
    <w:rsid w:val="00F900B3"/>
    <w:rsid w:val="00F916BA"/>
    <w:rsid w:val="00F917F3"/>
    <w:rsid w:val="00F92F3B"/>
    <w:rsid w:val="00F93089"/>
    <w:rsid w:val="00F93E4C"/>
    <w:rsid w:val="00F94702"/>
    <w:rsid w:val="00F957C8"/>
    <w:rsid w:val="00F961C8"/>
    <w:rsid w:val="00F96528"/>
    <w:rsid w:val="00F96609"/>
    <w:rsid w:val="00F969C2"/>
    <w:rsid w:val="00F969CF"/>
    <w:rsid w:val="00F971D5"/>
    <w:rsid w:val="00F974E1"/>
    <w:rsid w:val="00FA0763"/>
    <w:rsid w:val="00FA0A63"/>
    <w:rsid w:val="00FA1077"/>
    <w:rsid w:val="00FA12DF"/>
    <w:rsid w:val="00FA12FA"/>
    <w:rsid w:val="00FA1537"/>
    <w:rsid w:val="00FA1574"/>
    <w:rsid w:val="00FA18B9"/>
    <w:rsid w:val="00FA193D"/>
    <w:rsid w:val="00FA1F17"/>
    <w:rsid w:val="00FA1F3E"/>
    <w:rsid w:val="00FA1F8F"/>
    <w:rsid w:val="00FA2FE2"/>
    <w:rsid w:val="00FA31DC"/>
    <w:rsid w:val="00FA3371"/>
    <w:rsid w:val="00FA3BC7"/>
    <w:rsid w:val="00FA42BE"/>
    <w:rsid w:val="00FA44DD"/>
    <w:rsid w:val="00FA5601"/>
    <w:rsid w:val="00FA5AF9"/>
    <w:rsid w:val="00FA6AA7"/>
    <w:rsid w:val="00FB0A73"/>
    <w:rsid w:val="00FB0A98"/>
    <w:rsid w:val="00FB1220"/>
    <w:rsid w:val="00FB1524"/>
    <w:rsid w:val="00FB1B11"/>
    <w:rsid w:val="00FB1C89"/>
    <w:rsid w:val="00FB245E"/>
    <w:rsid w:val="00FB2D74"/>
    <w:rsid w:val="00FB3092"/>
    <w:rsid w:val="00FB3506"/>
    <w:rsid w:val="00FB3FAE"/>
    <w:rsid w:val="00FB4041"/>
    <w:rsid w:val="00FB4B3C"/>
    <w:rsid w:val="00FB4C65"/>
    <w:rsid w:val="00FB52C0"/>
    <w:rsid w:val="00FB56F1"/>
    <w:rsid w:val="00FB5EA4"/>
    <w:rsid w:val="00FB67CA"/>
    <w:rsid w:val="00FB73FD"/>
    <w:rsid w:val="00FB75CB"/>
    <w:rsid w:val="00FB7D44"/>
    <w:rsid w:val="00FC06FA"/>
    <w:rsid w:val="00FC0BAE"/>
    <w:rsid w:val="00FC0D1A"/>
    <w:rsid w:val="00FC0F06"/>
    <w:rsid w:val="00FC14C1"/>
    <w:rsid w:val="00FC2B63"/>
    <w:rsid w:val="00FC46E7"/>
    <w:rsid w:val="00FC4E05"/>
    <w:rsid w:val="00FC51DE"/>
    <w:rsid w:val="00FC68EC"/>
    <w:rsid w:val="00FC6EFE"/>
    <w:rsid w:val="00FC73B6"/>
    <w:rsid w:val="00FC7AB7"/>
    <w:rsid w:val="00FC7CEF"/>
    <w:rsid w:val="00FD0969"/>
    <w:rsid w:val="00FD0D73"/>
    <w:rsid w:val="00FD0F46"/>
    <w:rsid w:val="00FD153D"/>
    <w:rsid w:val="00FD2228"/>
    <w:rsid w:val="00FD230D"/>
    <w:rsid w:val="00FD2AD9"/>
    <w:rsid w:val="00FD33CB"/>
    <w:rsid w:val="00FD343C"/>
    <w:rsid w:val="00FD38CE"/>
    <w:rsid w:val="00FD3ACD"/>
    <w:rsid w:val="00FD4453"/>
    <w:rsid w:val="00FD459A"/>
    <w:rsid w:val="00FD45AA"/>
    <w:rsid w:val="00FD46AC"/>
    <w:rsid w:val="00FD4869"/>
    <w:rsid w:val="00FD58B0"/>
    <w:rsid w:val="00FD634B"/>
    <w:rsid w:val="00FD7F7A"/>
    <w:rsid w:val="00FE0178"/>
    <w:rsid w:val="00FE01F1"/>
    <w:rsid w:val="00FE108D"/>
    <w:rsid w:val="00FE143E"/>
    <w:rsid w:val="00FE1560"/>
    <w:rsid w:val="00FE1D0E"/>
    <w:rsid w:val="00FE1FFE"/>
    <w:rsid w:val="00FE2840"/>
    <w:rsid w:val="00FE2B91"/>
    <w:rsid w:val="00FE3BFC"/>
    <w:rsid w:val="00FE446D"/>
    <w:rsid w:val="00FE53E2"/>
    <w:rsid w:val="00FE5B49"/>
    <w:rsid w:val="00FE5C1E"/>
    <w:rsid w:val="00FE61BC"/>
    <w:rsid w:val="00FE7C62"/>
    <w:rsid w:val="00FF038E"/>
    <w:rsid w:val="00FF03F0"/>
    <w:rsid w:val="00FF08B0"/>
    <w:rsid w:val="00FF0A8C"/>
    <w:rsid w:val="00FF16A8"/>
    <w:rsid w:val="00FF2A50"/>
    <w:rsid w:val="00FF2F66"/>
    <w:rsid w:val="00FF3E98"/>
    <w:rsid w:val="00FF3EFF"/>
    <w:rsid w:val="00FF4B3F"/>
    <w:rsid w:val="00FF4C43"/>
    <w:rsid w:val="00FF4CBE"/>
    <w:rsid w:val="00FF5184"/>
    <w:rsid w:val="00FF6377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1B4712"/>
  <w15:chartTrackingRefBased/>
  <w15:docId w15:val="{70BCC767-337E-464F-BB30-E6BCE0C1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94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36"/>
      <w:jc w:val="both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-36" w:hanging="18"/>
      <w:jc w:val="both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90" w:right="-36"/>
      <w:jc w:val="both"/>
      <w:outlineLvl w:val="2"/>
    </w:pPr>
    <w:rPr>
      <w:rFonts w:ascii="Angsana New" w:hAnsi="Angsana New"/>
      <w:b/>
      <w:bCs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right="-36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5"/>
    </w:pPr>
    <w:rPr>
      <w:rFonts w:ascii="Angsana New" w:hAnsi="Angsana New"/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jc w:val="both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">
    <w:name w:val="เรือ"/>
    <w:basedOn w:val="Normal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ind w:left="1440" w:right="220" w:hanging="1440"/>
      <w:jc w:val="both"/>
    </w:pPr>
    <w:rPr>
      <w:rFonts w:cs="AngsanaUPC"/>
      <w:sz w:val="32"/>
      <w:szCs w:val="32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link w:val="BodyTextIndentChar"/>
    <w:pPr>
      <w:tabs>
        <w:tab w:val="left" w:pos="900"/>
        <w:tab w:val="left" w:pos="2160"/>
      </w:tabs>
      <w:ind w:left="720"/>
      <w:jc w:val="thaiDistribute"/>
    </w:pPr>
    <w:rPr>
      <w:rFonts w:ascii="Angsana New" w:hAnsi="Angsana New"/>
      <w:sz w:val="28"/>
      <w:szCs w:val="28"/>
    </w:rPr>
  </w:style>
  <w:style w:type="paragraph" w:styleId="BodyTextIndent2">
    <w:name w:val="Body Text Indent 2"/>
    <w:basedOn w:val="Normal"/>
    <w:link w:val="BodyTextIndent2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1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pPr>
      <w:tabs>
        <w:tab w:val="left" w:pos="720"/>
      </w:tabs>
      <w:ind w:right="-36"/>
      <w:jc w:val="both"/>
    </w:pPr>
    <w:rPr>
      <w:rFonts w:hAnsi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42518"/>
    <w:rPr>
      <w:rFonts w:ascii="Tahoma" w:hAnsi="Tahoma"/>
      <w:sz w:val="16"/>
      <w:szCs w:val="18"/>
    </w:rPr>
  </w:style>
  <w:style w:type="paragraph" w:styleId="NormalIndent">
    <w:name w:val="Normal Indent"/>
    <w:basedOn w:val="Normal"/>
    <w:rsid w:val="00975E5A"/>
    <w:pPr>
      <w:overflowPunct/>
      <w:autoSpaceDE/>
      <w:autoSpaceDN/>
      <w:adjustRightInd/>
      <w:ind w:left="720"/>
      <w:textAlignment w:val="auto"/>
    </w:pPr>
    <w:rPr>
      <w:rFonts w:ascii="Cordia New" w:hAnsi="Cordia New" w:cs="CordiaUPC"/>
      <w:color w:val="000080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rsid w:val="002A1B0F"/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EB3A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semiHidden/>
    <w:rsid w:val="00FA12FA"/>
    <w:rPr>
      <w:rFonts w:cs="Times New Roman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locked/>
    <w:rsid w:val="00FA12FA"/>
    <w:rPr>
      <w:rFonts w:hAnsi="Tms Rmn" w:cs="Cord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rsid w:val="00CF7BC7"/>
    <w:rPr>
      <w:rFonts w:ascii="Times New Roma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A152AE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BodyText3">
    <w:name w:val="Body Text 3"/>
    <w:basedOn w:val="Normal"/>
    <w:link w:val="BodyText3Char"/>
    <w:rsid w:val="00B66EC4"/>
    <w:pPr>
      <w:jc w:val="thaiDistribute"/>
    </w:pPr>
    <w:rPr>
      <w:rFonts w:hAnsi="Times New Roman"/>
      <w:b/>
      <w:bCs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C0AE9"/>
    <w:rPr>
      <w:rFonts w:cs="Angsana New"/>
      <w:b/>
      <w:bCs/>
      <w:sz w:val="20"/>
      <w:szCs w:val="23"/>
    </w:rPr>
  </w:style>
  <w:style w:type="paragraph" w:styleId="Caption">
    <w:name w:val="caption"/>
    <w:basedOn w:val="Normal"/>
    <w:next w:val="Normal"/>
    <w:qFormat/>
    <w:rsid w:val="00B14CEA"/>
    <w:pPr>
      <w:tabs>
        <w:tab w:val="left" w:pos="900"/>
        <w:tab w:val="left" w:pos="1440"/>
        <w:tab w:val="left" w:pos="2160"/>
      </w:tabs>
      <w:spacing w:before="24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CharChar2">
    <w:name w:val="Char Char2"/>
    <w:rsid w:val="00EB171A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9D70E7"/>
    <w:rPr>
      <w:rFonts w:ascii="Tahoma" w:hAnsi="Tahoma"/>
      <w:sz w:val="16"/>
      <w:szCs w:val="20"/>
    </w:rPr>
  </w:style>
  <w:style w:type="table" w:styleId="TableGrid">
    <w:name w:val="Table Grid"/>
    <w:basedOn w:val="TableNormal"/>
    <w:uiPriority w:val="39"/>
    <w:rsid w:val="0065767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716F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621EB6"/>
  </w:style>
  <w:style w:type="table" w:customStyle="1" w:styleId="TableGrid1">
    <w:name w:val="Table Grid1"/>
    <w:basedOn w:val="TableNormal"/>
    <w:next w:val="TableGrid"/>
    <w:uiPriority w:val="59"/>
    <w:rsid w:val="0033300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9700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843D4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43D4"/>
    <w:rPr>
      <w:rFonts w:ascii="Times New Roman"/>
      <w:sz w:val="24"/>
      <w:szCs w:val="30"/>
    </w:rPr>
  </w:style>
  <w:style w:type="character" w:customStyle="1" w:styleId="Heading4Char">
    <w:name w:val="Heading 4 Char"/>
    <w:link w:val="Heading4"/>
    <w:uiPriority w:val="9"/>
    <w:rsid w:val="00E1178D"/>
    <w:rPr>
      <w:rFonts w:ascii="Angsana New" w:hAnsi="Angsana New"/>
      <w:sz w:val="32"/>
      <w:szCs w:val="32"/>
      <w:lang w:val="en-US" w:eastAsia="en-US"/>
    </w:rPr>
  </w:style>
  <w:style w:type="paragraph" w:styleId="NormalWeb">
    <w:name w:val="Normal (Web)"/>
    <w:basedOn w:val="Normal"/>
    <w:uiPriority w:val="99"/>
    <w:unhideWhenUsed/>
    <w:rsid w:val="00FA44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FA44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A44DD"/>
    <w:rPr>
      <w:b/>
      <w:bCs/>
    </w:rPr>
  </w:style>
  <w:style w:type="character" w:styleId="Emphasis">
    <w:name w:val="Emphasis"/>
    <w:uiPriority w:val="20"/>
    <w:qFormat/>
    <w:rsid w:val="00FA44DD"/>
    <w:rPr>
      <w:i/>
      <w:iCs/>
    </w:rPr>
  </w:style>
  <w:style w:type="paragraph" w:customStyle="1" w:styleId="Style1">
    <w:name w:val="Style1"/>
    <w:next w:val="Normal"/>
    <w:qFormat/>
    <w:rsid w:val="006847C6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customStyle="1" w:styleId="TableGrid4">
    <w:name w:val="Table Grid4"/>
    <w:basedOn w:val="TableNormal"/>
    <w:next w:val="TableGrid"/>
    <w:uiPriority w:val="39"/>
    <w:rsid w:val="006847C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66653D"/>
    <w:rPr>
      <w:rFonts w:ascii="Angsana New" w:hAnsi="Angsana New"/>
      <w:sz w:val="28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C2AC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lockText">
    <w:name w:val="Block Text"/>
    <w:basedOn w:val="Normal"/>
    <w:uiPriority w:val="99"/>
    <w:unhideWhenUsed/>
    <w:rsid w:val="00BC1809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 w:val="22"/>
      <w:szCs w:val="28"/>
    </w:rPr>
  </w:style>
  <w:style w:type="character" w:customStyle="1" w:styleId="Heading3Char">
    <w:name w:val="Heading 3 Char"/>
    <w:link w:val="Heading3"/>
    <w:uiPriority w:val="9"/>
    <w:rsid w:val="00577AB4"/>
    <w:rPr>
      <w:rFonts w:ascii="Angsana New" w:hAnsi="Angsana New"/>
      <w:b/>
      <w:bCs/>
      <w:sz w:val="18"/>
      <w:szCs w:val="18"/>
      <w:u w:val="single"/>
      <w:lang w:val="en-US" w:eastAsia="en-US"/>
    </w:rPr>
  </w:style>
  <w:style w:type="paragraph" w:styleId="NoSpacing">
    <w:name w:val="No Spacing"/>
    <w:uiPriority w:val="1"/>
    <w:qFormat/>
    <w:rsid w:val="00BC7F9B"/>
    <w:rPr>
      <w:rFonts w:ascii="Ink Free" w:eastAsia="Ink Free" w:hAnsi="Ink Free" w:cs="Ink Free"/>
      <w:color w:val="00B050"/>
      <w:lang w:val="en-GB"/>
    </w:rPr>
  </w:style>
  <w:style w:type="character" w:customStyle="1" w:styleId="FooterChar">
    <w:name w:val="Footer Char"/>
    <w:link w:val="Footer"/>
    <w:uiPriority w:val="99"/>
    <w:rsid w:val="00A45C70"/>
    <w:rPr>
      <w:rFonts w:ascii="Times New Roman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5Char">
    <w:name w:val="Heading 5 Char"/>
    <w:link w:val="Heading5"/>
    <w:rsid w:val="00A45C70"/>
    <w:rPr>
      <w:rFonts w:ascii="Angsana New" w:hAnsi="Angsana New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A45C70"/>
    <w:rPr>
      <w:rFonts w:ascii="Angsana New" w:hAnsi="Angsana New"/>
      <w:b/>
      <w:b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9Char">
    <w:name w:val="Heading 9 Char"/>
    <w:link w:val="Heading9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Indent3Char">
    <w:name w:val="Body Text Indent 3 Char"/>
    <w:link w:val="BodyTextIndent3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Char">
    <w:name w:val="Body Text Char"/>
    <w:link w:val="BodyText"/>
    <w:rsid w:val="00A45C70"/>
    <w:rPr>
      <w:rFonts w:ascii="Times New Roman" w:hAnsi="Times New Roman"/>
      <w:lang w:val="en-US" w:eastAsia="en-US"/>
    </w:rPr>
  </w:style>
  <w:style w:type="character" w:customStyle="1" w:styleId="BalloonTextChar">
    <w:name w:val="Balloon Text Char"/>
    <w:link w:val="BalloonText"/>
    <w:semiHidden/>
    <w:rsid w:val="00A45C70"/>
    <w:rPr>
      <w:rFonts w:ascii="Tahoma" w:hAnsi="Tahoma"/>
      <w:sz w:val="16"/>
      <w:szCs w:val="18"/>
      <w:lang w:val="en-US" w:eastAsia="en-US"/>
    </w:rPr>
  </w:style>
  <w:style w:type="character" w:customStyle="1" w:styleId="BodyText3Char">
    <w:name w:val="Body Text 3 Char"/>
    <w:link w:val="BodyText3"/>
    <w:rsid w:val="00A45C70"/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semiHidden/>
    <w:rsid w:val="00A45C70"/>
    <w:rPr>
      <w:rFonts w:ascii="Times New Roman"/>
      <w:b/>
      <w:bCs/>
      <w:szCs w:val="23"/>
      <w:lang w:val="en-US" w:eastAsia="en-US"/>
    </w:rPr>
  </w:style>
  <w:style w:type="character" w:customStyle="1" w:styleId="DocumentMapChar">
    <w:name w:val="Document Map Char"/>
    <w:link w:val="DocumentMap"/>
    <w:rsid w:val="00A45C70"/>
    <w:rPr>
      <w:rFonts w:ascii="Tahoma" w:hAnsi="Tahoma"/>
      <w:sz w:val="16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705CA2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05CA2"/>
    <w:rPr>
      <w:rFonts w:ascii="Arial" w:eastAsia="Arial" w:hAnsi="Arial" w:cs="Browallia New"/>
      <w:color w:val="E27588"/>
      <w:kern w:val="36"/>
      <w:szCs w:val="28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0661A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tab-span">
    <w:name w:val="apple-tab-span"/>
    <w:basedOn w:val="DefaultParagraphFont"/>
    <w:rsid w:val="005C0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241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61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415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600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udit%20C\O\Oriental%20Hotel\Financials\YE12'2000\reportt%20(updat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40A5-66DF-4BA4-9A26-422A53E1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reportt (update).dot</Template>
  <TotalTime>1519</TotalTime>
  <Pages>65</Pages>
  <Words>16921</Words>
  <Characters>96456</Characters>
  <Application>Microsoft Office Word</Application>
  <DocSecurity>0</DocSecurity>
  <Lines>803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โรงแรมโอเรียนเต็ล (ประเทศไทย) จำกัด (มหาชน) และบริษัทย่อย</vt:lpstr>
    </vt:vector>
  </TitlesOfParts>
  <Company>ERNST&amp;YOUNG</Company>
  <LinksUpToDate>false</LinksUpToDate>
  <CharactersWithSpaces>113151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โรงแรมโอเรียนเต็ล (ประเทศไทย) จำกัด (มหาชน) และบริษัทย่อย</dc:title>
  <dc:subject/>
  <dc:creator>Audit</dc:creator>
  <cp:keywords/>
  <dc:description/>
  <cp:lastModifiedBy>Jirat Rungjitwaranon (TH)</cp:lastModifiedBy>
  <cp:revision>76</cp:revision>
  <cp:lastPrinted>2022-07-08T07:36:00Z</cp:lastPrinted>
  <dcterms:created xsi:type="dcterms:W3CDTF">2022-02-07T07:02:00Z</dcterms:created>
  <dcterms:modified xsi:type="dcterms:W3CDTF">2023-02-28T04:22:00Z</dcterms:modified>
</cp:coreProperties>
</file>